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C154F" w14:textId="076CC4F2" w:rsidR="001343B4" w:rsidRDefault="00F526B6" w:rsidP="001343B4">
      <w:pPr>
        <w:pStyle w:val="CRCoverPage"/>
        <w:tabs>
          <w:tab w:val="right" w:pos="9639"/>
        </w:tabs>
        <w:spacing w:after="0"/>
        <w:rPr>
          <w:b/>
          <w:i/>
          <w:noProof/>
          <w:sz w:val="28"/>
        </w:rPr>
      </w:pPr>
      <w:r>
        <w:rPr>
          <w:b/>
          <w:noProof/>
          <w:sz w:val="24"/>
        </w:rPr>
        <w:t>3GPP TSG-SA5 Meeting #15</w:t>
      </w:r>
      <w:r w:rsidR="0028270D">
        <w:rPr>
          <w:b/>
          <w:noProof/>
          <w:sz w:val="24"/>
        </w:rPr>
        <w:t>9</w:t>
      </w:r>
      <w:r w:rsidR="001343B4">
        <w:rPr>
          <w:b/>
          <w:i/>
          <w:noProof/>
          <w:sz w:val="28"/>
        </w:rPr>
        <w:tab/>
        <w:t>S5-2</w:t>
      </w:r>
      <w:r w:rsidR="0028270D">
        <w:rPr>
          <w:b/>
          <w:i/>
          <w:noProof/>
          <w:sz w:val="28"/>
        </w:rPr>
        <w:t>5</w:t>
      </w:r>
      <w:r w:rsidR="00F65F1B">
        <w:rPr>
          <w:b/>
          <w:i/>
          <w:noProof/>
          <w:sz w:val="28"/>
        </w:rPr>
        <w:t>0552</w:t>
      </w:r>
    </w:p>
    <w:p w14:paraId="4A22F5A5" w14:textId="10522110" w:rsidR="003A717F" w:rsidRPr="00DA53A0" w:rsidRDefault="0028270D" w:rsidP="003A717F">
      <w:pPr>
        <w:pStyle w:val="En-tte"/>
        <w:rPr>
          <w:sz w:val="22"/>
          <w:szCs w:val="22"/>
        </w:rPr>
      </w:pPr>
      <w:r>
        <w:rPr>
          <w:sz w:val="24"/>
        </w:rPr>
        <w:t>Sophia-Antipolis</w:t>
      </w:r>
      <w:r w:rsidR="003A717F">
        <w:rPr>
          <w:sz w:val="24"/>
        </w:rPr>
        <w:t xml:space="preserve">, </w:t>
      </w:r>
      <w:r>
        <w:rPr>
          <w:sz w:val="24"/>
        </w:rPr>
        <w:t>France</w:t>
      </w:r>
      <w:r w:rsidR="003A717F">
        <w:rPr>
          <w:sz w:val="24"/>
        </w:rPr>
        <w:t xml:space="preserve">, </w:t>
      </w:r>
      <w:r>
        <w:rPr>
          <w:sz w:val="24"/>
        </w:rPr>
        <w:t>17</w:t>
      </w:r>
      <w:r w:rsidR="003A717F">
        <w:rPr>
          <w:sz w:val="24"/>
        </w:rPr>
        <w:t xml:space="preserve"> - 2</w:t>
      </w:r>
      <w:r>
        <w:rPr>
          <w:sz w:val="24"/>
        </w:rPr>
        <w:t>1</w:t>
      </w:r>
      <w:r w:rsidR="003A717F">
        <w:rPr>
          <w:sz w:val="24"/>
        </w:rPr>
        <w:t xml:space="preserve"> </w:t>
      </w:r>
      <w:r>
        <w:rPr>
          <w:sz w:val="24"/>
        </w:rPr>
        <w:t>February</w:t>
      </w:r>
      <w:r w:rsidR="003A717F">
        <w:rPr>
          <w:sz w:val="24"/>
        </w:rPr>
        <w:t xml:space="preserve"> 202</w:t>
      </w:r>
      <w:r>
        <w:rPr>
          <w:sz w:val="24"/>
        </w:rPr>
        <w:t>5</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0A33B0C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F3E45">
        <w:rPr>
          <w:rFonts w:ascii="Arial" w:hAnsi="Arial"/>
          <w:b/>
          <w:lang w:val="en-US"/>
        </w:rPr>
        <w:t>Orange, AT&amp;T</w:t>
      </w:r>
    </w:p>
    <w:p w14:paraId="2C458A19" w14:textId="4820AC9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F3E45" w:rsidRPr="007F3E45">
        <w:rPr>
          <w:rFonts w:ascii="Arial" w:hAnsi="Arial" w:cs="Arial"/>
          <w:b/>
        </w:rPr>
        <w:t xml:space="preserve">R19 </w:t>
      </w:r>
      <w:r w:rsidR="007F3E45">
        <w:rPr>
          <w:rFonts w:ascii="Arial" w:hAnsi="Arial" w:cs="Arial"/>
          <w:b/>
        </w:rPr>
        <w:t>p</w:t>
      </w:r>
      <w:r w:rsidR="007F3E45" w:rsidRPr="007F3E45">
        <w:rPr>
          <w:rFonts w:ascii="Arial" w:hAnsi="Arial" w:cs="Arial"/>
          <w:b/>
        </w:rPr>
        <w:t>CR TR 28.869 add Observability for CNFs</w:t>
      </w:r>
    </w:p>
    <w:p w14:paraId="02CFB229" w14:textId="5D00D64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52B7DB6A" w:rsidR="00C022E3" w:rsidRPr="007F3E45" w:rsidRDefault="00C022E3">
      <w:pPr>
        <w:keepNext/>
        <w:pBdr>
          <w:bottom w:val="single" w:sz="4" w:space="1" w:color="auto"/>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r>
      <w:r w:rsidR="007F3E45">
        <w:rPr>
          <w:rFonts w:ascii="Arial" w:hAnsi="Arial"/>
          <w:b/>
        </w:rPr>
        <w:t>6.19.6</w:t>
      </w:r>
    </w:p>
    <w:p w14:paraId="13D426F8" w14:textId="77777777" w:rsidR="00C022E3" w:rsidRDefault="00C022E3">
      <w:pPr>
        <w:pStyle w:val="Titre1"/>
      </w:pPr>
      <w:r>
        <w:t>1</w:t>
      </w:r>
      <w:r>
        <w:tab/>
        <w:t>Decision/action requested</w:t>
      </w:r>
    </w:p>
    <w:p w14:paraId="4557FFEC" w14:textId="51887106" w:rsidR="007F3E45" w:rsidRDefault="007F3E45" w:rsidP="007F3E45">
      <w:pPr>
        <w:pBdr>
          <w:top w:val="single" w:sz="4" w:space="1" w:color="auto"/>
          <w:left w:val="single" w:sz="4" w:space="4" w:color="auto"/>
          <w:bottom w:val="single" w:sz="4" w:space="1" w:color="auto"/>
          <w:right w:val="single" w:sz="4" w:space="4" w:color="auto"/>
        </w:pBdr>
        <w:shd w:val="clear" w:color="auto" w:fill="FFFF99"/>
        <w:rPr>
          <w:lang w:eastAsia="zh-CN"/>
        </w:rPr>
      </w:pPr>
      <w:r>
        <w:rPr>
          <w:b/>
          <w:i/>
        </w:rPr>
        <w:t>The group is asked to discuss and approval</w:t>
      </w:r>
      <w:r w:rsidR="00033F4A">
        <w:rPr>
          <w:b/>
          <w:i/>
        </w:rPr>
        <w:t>.</w:t>
      </w:r>
    </w:p>
    <w:p w14:paraId="6F93C75D" w14:textId="77777777" w:rsidR="00C022E3" w:rsidRDefault="00C022E3">
      <w:pPr>
        <w:pStyle w:val="Titre1"/>
      </w:pPr>
      <w:r>
        <w:t>2</w:t>
      </w:r>
      <w:r>
        <w:tab/>
        <w:t>References</w:t>
      </w:r>
    </w:p>
    <w:p w14:paraId="6F4C5592" w14:textId="493ABDCF" w:rsidR="00C022E3" w:rsidRPr="007F3E45" w:rsidRDefault="00C022E3">
      <w:pPr>
        <w:pStyle w:val="Reference"/>
      </w:pPr>
      <w:r w:rsidRPr="007F3E45">
        <w:t>[1]</w:t>
      </w:r>
      <w:r w:rsidRPr="007F3E45">
        <w:tab/>
        <w:t xml:space="preserve">3GPP </w:t>
      </w:r>
      <w:r w:rsidR="007F3E45" w:rsidRPr="007F3E45">
        <w:t xml:space="preserve">TR 28.869 </w:t>
      </w:r>
      <w:r w:rsidR="007F3E45" w:rsidRPr="007F3E45">
        <w:t>Study on cloud aspects of management and orchestration</w:t>
      </w:r>
    </w:p>
    <w:p w14:paraId="1DE85D9E" w14:textId="77777777" w:rsidR="00C022E3" w:rsidRDefault="00C022E3">
      <w:pPr>
        <w:pStyle w:val="Titre1"/>
      </w:pPr>
      <w:r>
        <w:t>3</w:t>
      </w:r>
      <w:r>
        <w:tab/>
        <w:t>Rationale</w:t>
      </w:r>
    </w:p>
    <w:p w14:paraId="1A7144BC" w14:textId="6421B9C9" w:rsidR="007F3E45" w:rsidRPr="007F3E45" w:rsidRDefault="00033F4A" w:rsidP="007F3E45">
      <w:pPr>
        <w:pStyle w:val="Paragraphedeliste"/>
        <w:numPr>
          <w:ilvl w:val="0"/>
          <w:numId w:val="23"/>
        </w:numPr>
        <w:rPr>
          <w:iCs/>
        </w:rPr>
      </w:pPr>
      <w:r>
        <w:rPr>
          <w:iCs/>
        </w:rPr>
        <w:t>The objective of this pCR is to a</w:t>
      </w:r>
      <w:r w:rsidR="007F3E45" w:rsidRPr="007F3E45">
        <w:rPr>
          <w:iCs/>
        </w:rPr>
        <w:t>dapt the management functions to the cloud native evolution.</w:t>
      </w:r>
    </w:p>
    <w:p w14:paraId="284CD405" w14:textId="5133F69B" w:rsidR="007F3E45" w:rsidRPr="007F3E45" w:rsidRDefault="007F3E45" w:rsidP="007F3E45">
      <w:pPr>
        <w:pStyle w:val="Paragraphedeliste"/>
        <w:numPr>
          <w:ilvl w:val="0"/>
          <w:numId w:val="23"/>
        </w:numPr>
        <w:rPr>
          <w:iCs/>
        </w:rPr>
      </w:pPr>
      <w:r w:rsidRPr="007F3E45">
        <w:rPr>
          <w:iCs/>
        </w:rPr>
        <w:t xml:space="preserve">This pCR proposes a </w:t>
      </w:r>
      <w:r>
        <w:rPr>
          <w:iCs/>
        </w:rPr>
        <w:t>n</w:t>
      </w:r>
      <w:r w:rsidRPr="007F3E45">
        <w:rPr>
          <w:iCs/>
        </w:rPr>
        <w:t>ew use case “Observability for Cloud Native Network functions”</w:t>
      </w:r>
      <w:r w:rsidR="00033F4A">
        <w:rPr>
          <w:iCs/>
        </w:rPr>
        <w:t xml:space="preserve"> in TR 28.869 (Study on cloud aspects of management and orchestration).</w:t>
      </w:r>
    </w:p>
    <w:p w14:paraId="076C6F5F" w14:textId="3123A72D" w:rsidR="007F3E45" w:rsidRPr="007F3E45" w:rsidRDefault="007F3E45" w:rsidP="007F3E45">
      <w:pPr>
        <w:pStyle w:val="Paragraphedeliste"/>
        <w:numPr>
          <w:ilvl w:val="0"/>
          <w:numId w:val="23"/>
        </w:numPr>
        <w:rPr>
          <w:iCs/>
        </w:rPr>
      </w:pPr>
      <w:r w:rsidRPr="007F3E45">
        <w:rPr>
          <w:iCs/>
        </w:rPr>
        <w:t>If not adopted, it would slow</w:t>
      </w:r>
      <w:r w:rsidRPr="007F3E45">
        <w:rPr>
          <w:iCs/>
        </w:rPr>
        <w:t xml:space="preserve"> down the adoption of Cloud native concepts in 5GA/6G networks</w:t>
      </w:r>
      <w:r w:rsidRPr="007F3E45">
        <w:rPr>
          <w:iCs/>
        </w:rPr>
        <w:t>.</w:t>
      </w:r>
    </w:p>
    <w:p w14:paraId="459D8228" w14:textId="77777777" w:rsidR="00C022E3" w:rsidRDefault="00C022E3">
      <w:pPr>
        <w:pStyle w:val="Titre1"/>
      </w:pPr>
      <w:r>
        <w:t>4</w:t>
      </w:r>
      <w:r>
        <w:tab/>
        <w:t>Detailed proposal</w:t>
      </w:r>
    </w:p>
    <w:p w14:paraId="46971631" w14:textId="1F9B1B2F" w:rsidR="00C022E3" w:rsidRDefault="00C022E3">
      <w:pPr>
        <w:rPr>
          <w:i/>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7F3E45" w14:paraId="68E6356A" w14:textId="77777777" w:rsidTr="0073673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56BE9851" w14:textId="77777777" w:rsidR="007F3E45" w:rsidRDefault="007F3E45" w:rsidP="00736736">
            <w:pPr>
              <w:snapToGrid w:val="0"/>
              <w:spacing w:line="252"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629C031D" w14:textId="77777777" w:rsidR="007F3E45" w:rsidRDefault="007F3E45" w:rsidP="007F3E45"/>
    <w:p w14:paraId="1630670C" w14:textId="77777777" w:rsidR="007F3E45" w:rsidRPr="008E3BA7" w:rsidRDefault="007F3E45" w:rsidP="007F3E45">
      <w:pPr>
        <w:pStyle w:val="TM3"/>
        <w:tabs>
          <w:tab w:val="clear" w:pos="9639"/>
          <w:tab w:val="right" w:leader="dot" w:pos="9641"/>
        </w:tabs>
        <w:rPr>
          <w:b/>
          <w:bCs/>
        </w:rPr>
      </w:pPr>
      <w:r w:rsidRPr="008E3BA7">
        <w:rPr>
          <w:b/>
          <w:bCs/>
        </w:rPr>
        <w:t>5.2.</w:t>
      </w:r>
      <w:r w:rsidRPr="008E3BA7">
        <w:rPr>
          <w:b/>
          <w:bCs/>
          <w:lang w:eastAsia="zh-CN"/>
        </w:rPr>
        <w:t>7</w:t>
      </w:r>
      <w:r w:rsidRPr="008E3BA7">
        <w:rPr>
          <w:b/>
          <w:bCs/>
        </w:rPr>
        <w:tab/>
        <w:t>Use case #</w:t>
      </w:r>
      <w:r>
        <w:rPr>
          <w:b/>
          <w:bCs/>
          <w:lang w:eastAsia="zh-CN"/>
        </w:rPr>
        <w:t>7</w:t>
      </w:r>
      <w:r w:rsidRPr="008E3BA7">
        <w:rPr>
          <w:b/>
          <w:bCs/>
        </w:rPr>
        <w:t xml:space="preserve">: </w:t>
      </w:r>
      <w:r w:rsidRPr="008E3BA7">
        <w:rPr>
          <w:b/>
          <w:bCs/>
          <w:lang w:val="en-US"/>
        </w:rPr>
        <w:t>Observability for Cloud Native Network functions</w:t>
      </w:r>
    </w:p>
    <w:p w14:paraId="59EE0655" w14:textId="77777777" w:rsidR="007F3E45" w:rsidRDefault="007F3E45" w:rsidP="007F3E45">
      <w:pPr>
        <w:pStyle w:val="TM3"/>
        <w:tabs>
          <w:tab w:val="clear" w:pos="9639"/>
          <w:tab w:val="right" w:leader="dot" w:pos="9641"/>
        </w:tabs>
      </w:pPr>
    </w:p>
    <w:p w14:paraId="1B75D5F4" w14:textId="77777777" w:rsidR="007F3E45" w:rsidRPr="008E3BA7" w:rsidRDefault="007F3E45" w:rsidP="007F3E45">
      <w:pPr>
        <w:pStyle w:val="TM4"/>
        <w:tabs>
          <w:tab w:val="clear" w:pos="9639"/>
          <w:tab w:val="right" w:leader="dot" w:pos="9641"/>
        </w:tabs>
        <w:rPr>
          <w:b/>
          <w:bCs/>
        </w:rPr>
      </w:pPr>
      <w:r w:rsidRPr="008E3BA7">
        <w:rPr>
          <w:b/>
          <w:bCs/>
        </w:rPr>
        <w:t>5.2.</w:t>
      </w:r>
      <w:r w:rsidRPr="008E3BA7">
        <w:rPr>
          <w:b/>
          <w:bCs/>
          <w:lang w:eastAsia="zh-CN"/>
        </w:rPr>
        <w:t>7</w:t>
      </w:r>
      <w:r w:rsidRPr="008E3BA7">
        <w:rPr>
          <w:b/>
          <w:bCs/>
        </w:rPr>
        <w:t>.1</w:t>
      </w:r>
      <w:r w:rsidRPr="008E3BA7">
        <w:rPr>
          <w:b/>
          <w:bCs/>
        </w:rPr>
        <w:tab/>
        <w:t>Description</w:t>
      </w:r>
    </w:p>
    <w:p w14:paraId="129DBAC6" w14:textId="77777777" w:rsidR="007F3E45" w:rsidRDefault="007F3E45" w:rsidP="007F3E45">
      <w:pPr>
        <w:pStyle w:val="TM4"/>
        <w:tabs>
          <w:tab w:val="clear" w:pos="9639"/>
          <w:tab w:val="right" w:leader="dot" w:pos="9641"/>
        </w:tabs>
      </w:pPr>
    </w:p>
    <w:p w14:paraId="4812FC32" w14:textId="77777777" w:rsidR="007F3E45" w:rsidRPr="00D131B4" w:rsidRDefault="007F3E45" w:rsidP="007F3E45">
      <w:pPr>
        <w:rPr>
          <w:lang w:val="en-US"/>
        </w:rPr>
      </w:pPr>
      <w:r w:rsidRPr="00D131B4">
        <w:rPr>
          <w:lang w:val="en-US"/>
        </w:rPr>
        <w:t xml:space="preserve">As we move to a native cloud architecture, it is essential that we adapt our </w:t>
      </w:r>
      <w:r>
        <w:rPr>
          <w:lang w:val="en-US"/>
        </w:rPr>
        <w:t>network</w:t>
      </w:r>
      <w:r w:rsidRPr="00D131B4">
        <w:rPr>
          <w:lang w:val="en-US"/>
        </w:rPr>
        <w:t xml:space="preserve"> management standards to ensure optimal efficiency and increased service resilienc</w:t>
      </w:r>
      <w:r>
        <w:rPr>
          <w:lang w:val="en-US"/>
        </w:rPr>
        <w:t>y</w:t>
      </w:r>
      <w:r w:rsidRPr="00D131B4">
        <w:rPr>
          <w:lang w:val="en-US"/>
        </w:rPr>
        <w:t xml:space="preserve">. As a key player in this area, </w:t>
      </w:r>
      <w:r>
        <w:rPr>
          <w:lang w:val="en-US"/>
        </w:rPr>
        <w:t>we</w:t>
      </w:r>
      <w:r w:rsidRPr="00D131B4">
        <w:rPr>
          <w:lang w:val="en-US"/>
        </w:rPr>
        <w:t xml:space="preserve"> propose to integrate the following elements into the standard:</w:t>
      </w:r>
    </w:p>
    <w:p w14:paraId="1B61E1D5" w14:textId="77777777" w:rsidR="007F3E45" w:rsidRPr="00D131B4" w:rsidRDefault="007F3E45" w:rsidP="007F3E45">
      <w:pPr>
        <w:rPr>
          <w:lang w:val="en-US"/>
        </w:rPr>
      </w:pPr>
      <w:r w:rsidRPr="00D131B4">
        <w:rPr>
          <w:lang w:val="en-US"/>
        </w:rPr>
        <w:t xml:space="preserve">1. **Cloud Native </w:t>
      </w:r>
      <w:r>
        <w:rPr>
          <w:lang w:val="en-US"/>
        </w:rPr>
        <w:t xml:space="preserve">network management solution </w:t>
      </w:r>
      <w:r w:rsidRPr="00D131B4">
        <w:rPr>
          <w:lang w:val="en-US"/>
        </w:rPr>
        <w:t xml:space="preserve">** Adopt an approach that supports the integration of </w:t>
      </w:r>
      <w:r>
        <w:rPr>
          <w:lang w:val="en-US"/>
        </w:rPr>
        <w:t xml:space="preserve">containerized </w:t>
      </w:r>
      <w:r w:rsidRPr="00D131B4">
        <w:rPr>
          <w:lang w:val="en-US"/>
        </w:rPr>
        <w:t xml:space="preserve">microservice-based </w:t>
      </w:r>
      <w:r>
        <w:rPr>
          <w:lang w:val="en-US"/>
        </w:rPr>
        <w:t>network</w:t>
      </w:r>
      <w:r w:rsidRPr="00D131B4">
        <w:rPr>
          <w:lang w:val="en-US"/>
        </w:rPr>
        <w:t xml:space="preserve"> </w:t>
      </w:r>
      <w:r>
        <w:rPr>
          <w:lang w:val="en-US"/>
        </w:rPr>
        <w:t xml:space="preserve">and infrastructure </w:t>
      </w:r>
      <w:r w:rsidRPr="00D131B4">
        <w:rPr>
          <w:lang w:val="en-US"/>
        </w:rPr>
        <w:t>management solutions, allowing for increased scalability and flexibility.</w:t>
      </w:r>
    </w:p>
    <w:p w14:paraId="15216FCA" w14:textId="77777777" w:rsidR="007F3E45" w:rsidRPr="00D131B4" w:rsidRDefault="007F3E45" w:rsidP="007F3E45">
      <w:pPr>
        <w:rPr>
          <w:lang w:val="en-US"/>
        </w:rPr>
      </w:pPr>
      <w:r w:rsidRPr="00D131B4">
        <w:rPr>
          <w:lang w:val="en-US"/>
        </w:rPr>
        <w:t xml:space="preserve">2. **Observability** Implement robust observability mechanisms for proactive </w:t>
      </w:r>
      <w:r>
        <w:rPr>
          <w:lang w:val="en-US"/>
        </w:rPr>
        <w:t xml:space="preserve">telemetry data analysis, </w:t>
      </w:r>
      <w:r w:rsidRPr="00D131B4">
        <w:rPr>
          <w:lang w:val="en-US"/>
        </w:rPr>
        <w:t xml:space="preserve">failure detection and rapid response, building on gitops </w:t>
      </w:r>
      <w:r>
        <w:rPr>
          <w:lang w:val="en-US"/>
        </w:rPr>
        <w:t>and other industry standard methods</w:t>
      </w:r>
      <w:r w:rsidRPr="00D131B4">
        <w:rPr>
          <w:lang w:val="en-US"/>
        </w:rPr>
        <w:t>.</w:t>
      </w:r>
    </w:p>
    <w:p w14:paraId="3ECA4FD5" w14:textId="77777777" w:rsidR="007F3E45" w:rsidRPr="00D131B4" w:rsidRDefault="007F3E45" w:rsidP="007F3E45">
      <w:pPr>
        <w:rPr>
          <w:lang w:val="en-US"/>
        </w:rPr>
      </w:pPr>
      <w:r w:rsidRPr="00D131B4">
        <w:rPr>
          <w:lang w:val="en-US"/>
        </w:rPr>
        <w:t xml:space="preserve">3. **Interoperability** Ensure interoperability between different </w:t>
      </w:r>
      <w:r>
        <w:rPr>
          <w:lang w:val="en-US"/>
        </w:rPr>
        <w:t xml:space="preserve">vendors, </w:t>
      </w:r>
      <w:r w:rsidRPr="00D131B4">
        <w:rPr>
          <w:lang w:val="en-US"/>
        </w:rPr>
        <w:t xml:space="preserve">providers and operators for harmonized </w:t>
      </w:r>
      <w:r>
        <w:rPr>
          <w:lang w:val="en-US"/>
        </w:rPr>
        <w:t>network</w:t>
      </w:r>
      <w:r w:rsidRPr="00D131B4">
        <w:rPr>
          <w:lang w:val="en-US"/>
        </w:rPr>
        <w:t xml:space="preserve"> management in a multi-cloud environment.</w:t>
      </w:r>
    </w:p>
    <w:p w14:paraId="726561BD" w14:textId="77777777" w:rsidR="007F3E45" w:rsidRDefault="007F3E45" w:rsidP="007F3E45">
      <w:pPr>
        <w:rPr>
          <w:lang w:val="en-US"/>
        </w:rPr>
      </w:pPr>
      <w:r w:rsidRPr="00D131B4">
        <w:rPr>
          <w:lang w:val="en-US"/>
        </w:rPr>
        <w:t xml:space="preserve">4. **Energy Efficiency** - Integrate </w:t>
      </w:r>
      <w:r>
        <w:rPr>
          <w:lang w:val="en-US"/>
        </w:rPr>
        <w:t xml:space="preserve"> EE by design in the network management solution.</w:t>
      </w:r>
    </w:p>
    <w:p w14:paraId="366374D0" w14:textId="77777777" w:rsidR="007F3E45" w:rsidRDefault="007F3E45" w:rsidP="007F3E45">
      <w:pPr>
        <w:rPr>
          <w:lang w:val="en-US"/>
        </w:rPr>
      </w:pPr>
      <w:r>
        <w:rPr>
          <w:lang w:val="en-US"/>
        </w:rPr>
        <w:t>observability solution shall be capable of measuring the EE of cloud native network functions using the</w:t>
      </w:r>
      <w:r w:rsidRPr="00D131B4">
        <w:rPr>
          <w:lang w:val="en-US"/>
        </w:rPr>
        <w:t xml:space="preserve"> management processes, in line with</w:t>
      </w:r>
      <w:r>
        <w:rPr>
          <w:lang w:val="en-US"/>
        </w:rPr>
        <w:t xml:space="preserve"> 3GPP industry initiatives</w:t>
      </w:r>
      <w:r w:rsidRPr="00D131B4">
        <w:rPr>
          <w:lang w:val="en-US"/>
        </w:rPr>
        <w:t>.</w:t>
      </w:r>
    </w:p>
    <w:p w14:paraId="208531CC" w14:textId="77777777" w:rsidR="007F3E45" w:rsidRDefault="007F3E45" w:rsidP="007F3E45">
      <w:pPr>
        <w:rPr>
          <w:lang w:val="en-US"/>
        </w:rPr>
      </w:pPr>
      <w:r>
        <w:rPr>
          <w:lang w:val="en-US"/>
        </w:rPr>
        <w:t>5. **Security** - security by design for open observability protecting confidentiality and integrity of data transfer. Adoption of secure communication layers such as TLS.</w:t>
      </w:r>
    </w:p>
    <w:p w14:paraId="30D4179B" w14:textId="77777777" w:rsidR="007F3E45" w:rsidRPr="00D131B4" w:rsidRDefault="007F3E45" w:rsidP="007F3E45">
      <w:pPr>
        <w:rPr>
          <w:lang w:val="en-US"/>
        </w:rPr>
      </w:pPr>
      <w:r>
        <w:rPr>
          <w:lang w:val="en-US"/>
        </w:rPr>
        <w:lastRenderedPageBreak/>
        <w:t xml:space="preserve">6. **AI driven** - We need to consider adoption of AI-driven approaches to make the most of observability data in order to understand the root-cause analysis, data transaction monitoring, automated discovery, geo-hosted network functions topology mapping, </w:t>
      </w:r>
      <w:r>
        <w:rPr>
          <w:rStyle w:val="cf01"/>
        </w:rPr>
        <w:t>predictive maintenance, capacity planning, security threats identification</w:t>
      </w:r>
      <w:r>
        <w:rPr>
          <w:lang w:val="en-US"/>
        </w:rPr>
        <w:t>and utilization for further optimization (as examples and not necessarily limited to).</w:t>
      </w:r>
    </w:p>
    <w:p w14:paraId="539A6D80" w14:textId="77777777" w:rsidR="007F3E45" w:rsidRDefault="007F3E45" w:rsidP="007F3E45">
      <w:pPr>
        <w:rPr>
          <w:lang w:val="en-US"/>
        </w:rPr>
      </w:pPr>
      <w:r w:rsidRPr="00D131B4">
        <w:rPr>
          <w:lang w:val="en-US"/>
        </w:rPr>
        <w:t>This proposal is in line with the discussions held at the 3GPP SA5 meeting</w:t>
      </w:r>
      <w:r>
        <w:rPr>
          <w:lang w:val="en-US"/>
        </w:rPr>
        <w:t>s</w:t>
      </w:r>
      <w:r w:rsidRPr="00D131B4">
        <w:rPr>
          <w:lang w:val="en-US"/>
        </w:rPr>
        <w:t xml:space="preserve"> and meets the needs expressed by </w:t>
      </w:r>
      <w:r>
        <w:rPr>
          <w:lang w:val="en-US"/>
        </w:rPr>
        <w:t>operators and vendors</w:t>
      </w:r>
      <w:r w:rsidRPr="00D131B4">
        <w:rPr>
          <w:lang w:val="en-US"/>
        </w:rPr>
        <w:t>.</w:t>
      </w:r>
    </w:p>
    <w:p w14:paraId="66679952" w14:textId="77777777" w:rsidR="007F3E45" w:rsidRPr="00D3535A" w:rsidRDefault="007F3E45" w:rsidP="007F3E45">
      <w:pPr>
        <w:pStyle w:val="TM4"/>
        <w:tabs>
          <w:tab w:val="clear" w:pos="9639"/>
          <w:tab w:val="right" w:leader="dot" w:pos="9641"/>
        </w:tabs>
        <w:rPr>
          <w:lang w:val="en-US"/>
        </w:rPr>
      </w:pPr>
    </w:p>
    <w:p w14:paraId="2F71C61E" w14:textId="77777777" w:rsidR="007F3E45" w:rsidRDefault="007F3E45" w:rsidP="007F3E45">
      <w:pPr>
        <w:pStyle w:val="TM4"/>
        <w:tabs>
          <w:tab w:val="clear" w:pos="9639"/>
          <w:tab w:val="right" w:leader="dot" w:pos="9641"/>
        </w:tabs>
      </w:pPr>
    </w:p>
    <w:p w14:paraId="3ACA32E2" w14:textId="77777777" w:rsidR="007F3E45" w:rsidRPr="008E3BA7" w:rsidRDefault="007F3E45" w:rsidP="007F3E45">
      <w:pPr>
        <w:pStyle w:val="TM4"/>
        <w:tabs>
          <w:tab w:val="clear" w:pos="9639"/>
          <w:tab w:val="right" w:leader="dot" w:pos="9641"/>
        </w:tabs>
        <w:rPr>
          <w:b/>
          <w:bCs/>
        </w:rPr>
      </w:pPr>
      <w:r w:rsidRPr="008E3BA7">
        <w:rPr>
          <w:b/>
          <w:bCs/>
        </w:rPr>
        <w:t>5.2.</w:t>
      </w:r>
      <w:r w:rsidRPr="008E3BA7">
        <w:rPr>
          <w:rFonts w:eastAsia="DengXian"/>
          <w:b/>
          <w:bCs/>
          <w:lang w:eastAsia="zh-CN"/>
        </w:rPr>
        <w:t>7</w:t>
      </w:r>
      <w:r w:rsidRPr="008E3BA7">
        <w:rPr>
          <w:b/>
          <w:bCs/>
        </w:rPr>
        <w:t>.2</w:t>
      </w:r>
      <w:r w:rsidRPr="008E3BA7">
        <w:rPr>
          <w:b/>
          <w:bCs/>
        </w:rPr>
        <w:tab/>
        <w:t>Potential requirements</w:t>
      </w:r>
    </w:p>
    <w:p w14:paraId="7A0ED49A" w14:textId="77777777" w:rsidR="007F3E45" w:rsidRDefault="007F3E45" w:rsidP="007F3E45">
      <w:pPr>
        <w:pStyle w:val="TM4"/>
        <w:tabs>
          <w:tab w:val="clear" w:pos="9639"/>
          <w:tab w:val="right" w:leader="dot" w:pos="9641"/>
        </w:tabs>
      </w:pPr>
    </w:p>
    <w:p w14:paraId="25FF033F" w14:textId="77777777" w:rsidR="007F3E45" w:rsidRDefault="007F3E45" w:rsidP="007F3E45">
      <w:pPr>
        <w:pStyle w:val="Paragraphedeliste"/>
        <w:ind w:left="0"/>
        <w:rPr>
          <w:lang w:val="en-US"/>
        </w:rPr>
      </w:pPr>
      <w:r>
        <w:rPr>
          <w:lang w:val="en-US"/>
        </w:rPr>
        <w:t>PREQ-OBS_CNF-Cloud-OAM-01: Generate PM Counters and Metrics</w:t>
      </w:r>
    </w:p>
    <w:p w14:paraId="432C3F8F" w14:textId="77777777" w:rsidR="007F3E45" w:rsidRDefault="007F3E45" w:rsidP="007F3E45">
      <w:pPr>
        <w:pStyle w:val="Paragraphedeliste"/>
        <w:ind w:left="0"/>
        <w:rPr>
          <w:lang w:val="en-US"/>
        </w:rPr>
      </w:pPr>
      <w:r>
        <w:rPr>
          <w:lang w:val="en-US"/>
        </w:rPr>
        <w:t>PREQ-OBS_CNF-Cloud-OAM-02: Generate Logs</w:t>
      </w:r>
    </w:p>
    <w:p w14:paraId="138F2938" w14:textId="77777777" w:rsidR="007F3E45" w:rsidRDefault="007F3E45" w:rsidP="007F3E45">
      <w:pPr>
        <w:pStyle w:val="Paragraphedeliste"/>
        <w:ind w:left="0"/>
        <w:rPr>
          <w:lang w:val="en-US"/>
        </w:rPr>
      </w:pPr>
      <w:r>
        <w:rPr>
          <w:lang w:val="en-US"/>
        </w:rPr>
        <w:t>PREQ-OBS_CNF-Cloud-OAM-03: Generate Traces</w:t>
      </w:r>
    </w:p>
    <w:p w14:paraId="762CFBC4" w14:textId="77777777" w:rsidR="007F3E45" w:rsidRDefault="007F3E45" w:rsidP="007F3E45">
      <w:pPr>
        <w:pStyle w:val="Paragraphedeliste"/>
        <w:ind w:left="0"/>
        <w:rPr>
          <w:lang w:val="en-US"/>
        </w:rPr>
      </w:pPr>
      <w:r>
        <w:rPr>
          <w:lang w:val="en-US"/>
        </w:rPr>
        <w:t>PREQ-OBS_CNF-Cloud-OAM-04: Generate Events</w:t>
      </w:r>
    </w:p>
    <w:p w14:paraId="36C397C6" w14:textId="77777777" w:rsidR="007F3E45" w:rsidRDefault="007F3E45" w:rsidP="007F3E45">
      <w:pPr>
        <w:pStyle w:val="Paragraphedeliste"/>
        <w:ind w:left="0"/>
        <w:rPr>
          <w:lang w:val="en-US"/>
        </w:rPr>
      </w:pPr>
      <w:r>
        <w:rPr>
          <w:lang w:val="en-US"/>
        </w:rPr>
        <w:t>PREQ-OBS_CNF-Cloud-OAM-05: Industry standard open format</w:t>
      </w:r>
    </w:p>
    <w:p w14:paraId="08A24D4B" w14:textId="77777777" w:rsidR="007F3E45" w:rsidRDefault="007F3E45" w:rsidP="007F3E45">
      <w:pPr>
        <w:pStyle w:val="Paragraphedeliste"/>
        <w:ind w:left="0"/>
        <w:rPr>
          <w:lang w:val="en-US"/>
        </w:rPr>
      </w:pPr>
    </w:p>
    <w:p w14:paraId="557BD8DD" w14:textId="77777777" w:rsidR="007F3E45" w:rsidRPr="00AA088A" w:rsidRDefault="007F3E45" w:rsidP="007F3E45">
      <w:pPr>
        <w:pStyle w:val="Paragraphedeliste"/>
        <w:ind w:left="0"/>
        <w:rPr>
          <w:lang w:val="en-US"/>
        </w:rPr>
      </w:pPr>
      <w:r w:rsidRPr="00E678EE">
        <w:rPr>
          <w:lang w:val="en-US"/>
        </w:rPr>
        <w:t>PREQ-OBS_CNF-Cloud-OAM-0</w:t>
      </w:r>
      <w:r>
        <w:rPr>
          <w:lang w:val="en-US"/>
        </w:rPr>
        <w:t>6</w:t>
      </w:r>
      <w:r w:rsidRPr="00E678EE">
        <w:rPr>
          <w:lang w:val="en-US"/>
        </w:rPr>
        <w:t>: Pro</w:t>
      </w:r>
      <w:r>
        <w:rPr>
          <w:lang w:val="en-US"/>
        </w:rPr>
        <w:t>vide an industry standard data collection and reporting mechanism</w:t>
      </w:r>
    </w:p>
    <w:p w14:paraId="2750E979" w14:textId="107D0CC1" w:rsidR="007F3E45" w:rsidRPr="00FA5D28" w:rsidRDefault="007F3E45" w:rsidP="007F3E45">
      <w:pPr>
        <w:pStyle w:val="TM4"/>
        <w:tabs>
          <w:tab w:val="clear" w:pos="9639"/>
          <w:tab w:val="right" w:leader="dot" w:pos="9641"/>
        </w:tabs>
        <w:rPr>
          <w:lang w:val="en-US"/>
        </w:rPr>
      </w:pPr>
      <w:r w:rsidRPr="00FA5D28">
        <w:rPr>
          <w:lang w:val="en-US"/>
        </w:rPr>
        <w:t>PREQ-OBS_CNF-Cloud-OAM-07: Pro</w:t>
      </w:r>
      <w:r>
        <w:rPr>
          <w:lang w:val="en-US"/>
        </w:rPr>
        <w:t>vide data correlation capabilities.</w:t>
      </w:r>
    </w:p>
    <w:p w14:paraId="661985BF" w14:textId="77777777" w:rsidR="007F3E45" w:rsidRPr="00FA5D28" w:rsidRDefault="007F3E45" w:rsidP="007F3E45">
      <w:pPr>
        <w:pStyle w:val="TM4"/>
        <w:tabs>
          <w:tab w:val="clear" w:pos="9639"/>
          <w:tab w:val="right" w:leader="dot" w:pos="9641"/>
        </w:tabs>
        <w:rPr>
          <w:lang w:val="en-US"/>
        </w:rPr>
      </w:pPr>
    </w:p>
    <w:p w14:paraId="7C2CD277" w14:textId="77777777" w:rsidR="007F3E45" w:rsidRPr="008E3BA7" w:rsidRDefault="007F3E45" w:rsidP="007F3E45">
      <w:pPr>
        <w:pStyle w:val="TM4"/>
        <w:tabs>
          <w:tab w:val="clear" w:pos="9639"/>
          <w:tab w:val="right" w:leader="dot" w:pos="9641"/>
        </w:tabs>
        <w:rPr>
          <w:b/>
          <w:bCs/>
        </w:rPr>
      </w:pPr>
      <w:r w:rsidRPr="008E3BA7">
        <w:rPr>
          <w:b/>
          <w:bCs/>
        </w:rPr>
        <w:t>5.2.</w:t>
      </w:r>
      <w:r w:rsidRPr="008E3BA7">
        <w:rPr>
          <w:b/>
          <w:bCs/>
          <w:lang w:eastAsia="zh-CN"/>
        </w:rPr>
        <w:t>7</w:t>
      </w:r>
      <w:r w:rsidRPr="008E3BA7">
        <w:rPr>
          <w:b/>
          <w:bCs/>
        </w:rPr>
        <w:t>.3</w:t>
      </w:r>
      <w:r w:rsidRPr="008E3BA7">
        <w:rPr>
          <w:b/>
          <w:bCs/>
        </w:rPr>
        <w:tab/>
        <w:t>Potential solutions</w:t>
      </w:r>
    </w:p>
    <w:p w14:paraId="5E931684" w14:textId="77777777" w:rsidR="007F3E45" w:rsidRDefault="007F3E45" w:rsidP="007F3E45">
      <w:pPr>
        <w:pStyle w:val="TM4"/>
        <w:tabs>
          <w:tab w:val="clear" w:pos="9639"/>
          <w:tab w:val="right" w:leader="dot" w:pos="9641"/>
        </w:tabs>
      </w:pPr>
    </w:p>
    <w:p w14:paraId="4BD3A663" w14:textId="77777777" w:rsidR="007F3E45" w:rsidRDefault="007F3E45" w:rsidP="007F3E45">
      <w:pPr>
        <w:pStyle w:val="TM4"/>
        <w:tabs>
          <w:tab w:val="clear" w:pos="9639"/>
          <w:tab w:val="right" w:leader="dot" w:pos="9641"/>
        </w:tabs>
      </w:pPr>
    </w:p>
    <w:p w14:paraId="11A2F50A" w14:textId="77777777" w:rsidR="007F3E45" w:rsidRPr="00B00C56" w:rsidRDefault="007F3E45" w:rsidP="007F3E45">
      <w:pPr>
        <w:pStyle w:val="Paragraphedeliste"/>
        <w:ind w:left="0"/>
        <w:rPr>
          <w:b/>
          <w:bCs/>
          <w:lang w:val="en-US"/>
        </w:rPr>
      </w:pPr>
      <w:r w:rsidRPr="00B00C56">
        <w:rPr>
          <w:b/>
          <w:bCs/>
          <w:lang w:val="en-US"/>
        </w:rPr>
        <w:t>Solution 1: Use of Open Telemetry as an observability framework</w:t>
      </w:r>
    </w:p>
    <w:p w14:paraId="339F48A4" w14:textId="77777777" w:rsidR="007F3E45" w:rsidRDefault="007F3E45" w:rsidP="007F3E45">
      <w:pPr>
        <w:pStyle w:val="Paragraphedeliste"/>
        <w:ind w:left="0"/>
        <w:rPr>
          <w:lang w:val="en-US"/>
        </w:rPr>
      </w:pPr>
      <w:r w:rsidRPr="001C3BE7">
        <w:rPr>
          <w:noProof/>
        </w:rPr>
        <mc:AlternateContent>
          <mc:Choice Requires="wpg">
            <w:drawing>
              <wp:anchor distT="0" distB="0" distL="114300" distR="114300" simplePos="0" relativeHeight="251658240" behindDoc="0" locked="0" layoutInCell="1" allowOverlap="1" wp14:anchorId="13790266" wp14:editId="245DB14A">
                <wp:simplePos x="0" y="0"/>
                <wp:positionH relativeFrom="margin">
                  <wp:align>left</wp:align>
                </wp:positionH>
                <wp:positionV relativeFrom="paragraph">
                  <wp:posOffset>6985</wp:posOffset>
                </wp:positionV>
                <wp:extent cx="6206670" cy="3977789"/>
                <wp:effectExtent l="0" t="0" r="0" b="3810"/>
                <wp:wrapNone/>
                <wp:docPr id="113" name="Groupe 112">
                  <a:extLst xmlns:a="http://schemas.openxmlformats.org/drawingml/2006/main">
                    <a:ext uri="{FF2B5EF4-FFF2-40B4-BE49-F238E27FC236}">
                      <a16:creationId xmlns:a16="http://schemas.microsoft.com/office/drawing/2014/main" id="{E43D5060-C0FA-6658-B578-ABCB02748108}"/>
                    </a:ext>
                  </a:extLst>
                </wp:docPr>
                <wp:cNvGraphicFramePr/>
                <a:graphic xmlns:a="http://schemas.openxmlformats.org/drawingml/2006/main">
                  <a:graphicData uri="http://schemas.microsoft.com/office/word/2010/wordprocessingGroup">
                    <wpg:wgp>
                      <wpg:cNvGrpSpPr/>
                      <wpg:grpSpPr>
                        <a:xfrm>
                          <a:off x="0" y="0"/>
                          <a:ext cx="6206670" cy="3977789"/>
                          <a:chOff x="0" y="0"/>
                          <a:chExt cx="6206670" cy="3977789"/>
                        </a:xfrm>
                      </wpg:grpSpPr>
                      <wpg:grpSp>
                        <wpg:cNvPr id="1404237443" name="Espace réservé du contenu 4">
                          <a:extLst>
                            <a:ext uri="{FF2B5EF4-FFF2-40B4-BE49-F238E27FC236}">
                              <a16:creationId xmlns:a16="http://schemas.microsoft.com/office/drawing/2014/main" id="{2936799B-C8FA-B160-A77C-E0F0ED72DF0E}"/>
                            </a:ext>
                          </a:extLst>
                        </wpg:cNvPr>
                        <wpg:cNvGrpSpPr/>
                        <wpg:grpSpPr>
                          <a:xfrm>
                            <a:off x="216024" y="0"/>
                            <a:ext cx="5990646" cy="3977789"/>
                            <a:chOff x="216024" y="0"/>
                            <a:chExt cx="5990646" cy="3977789"/>
                          </a:xfrm>
                        </wpg:grpSpPr>
                        <wps:wsp>
                          <wps:cNvPr id="86956973" name="Forme libre : forme 86956973">
                            <a:extLst>
                              <a:ext uri="{FF2B5EF4-FFF2-40B4-BE49-F238E27FC236}">
                                <a16:creationId xmlns:a16="http://schemas.microsoft.com/office/drawing/2014/main" id="{54C44F17-9988-4A63-241C-1689755BE5EE}"/>
                              </a:ext>
                            </a:extLst>
                          </wps:cNvPr>
                          <wps:cNvSpPr/>
                          <wps:spPr>
                            <a:xfrm>
                              <a:off x="216024" y="0"/>
                              <a:ext cx="5990646" cy="3977789"/>
                            </a:xfrm>
                            <a:custGeom>
                              <a:avLst/>
                              <a:gdLst>
                                <a:gd name="connsiteX0" fmla="*/ 0 w 5990646"/>
                                <a:gd name="connsiteY0" fmla="*/ 0 h 3977789"/>
                                <a:gd name="connsiteX1" fmla="*/ 5990646 w 5990646"/>
                                <a:gd name="connsiteY1" fmla="*/ 0 h 3977789"/>
                                <a:gd name="connsiteX2" fmla="*/ 5990646 w 5990646"/>
                                <a:gd name="connsiteY2" fmla="*/ 3977789 h 3977789"/>
                                <a:gd name="connsiteX3" fmla="*/ 0 w 5990646"/>
                                <a:gd name="connsiteY3" fmla="*/ 3977789 h 3977789"/>
                              </a:gdLst>
                              <a:ahLst/>
                              <a:cxnLst>
                                <a:cxn ang="0">
                                  <a:pos x="connsiteX0" y="connsiteY0"/>
                                </a:cxn>
                                <a:cxn ang="0">
                                  <a:pos x="connsiteX1" y="connsiteY1"/>
                                </a:cxn>
                                <a:cxn ang="0">
                                  <a:pos x="connsiteX2" y="connsiteY2"/>
                                </a:cxn>
                                <a:cxn ang="0">
                                  <a:pos x="connsiteX3" y="connsiteY3"/>
                                </a:cxn>
                              </a:cxnLst>
                              <a:rect l="l" t="t" r="r" b="b"/>
                              <a:pathLst>
                                <a:path w="5990646" h="3977789">
                                  <a:moveTo>
                                    <a:pt x="0" y="0"/>
                                  </a:moveTo>
                                  <a:lnTo>
                                    <a:pt x="5990646" y="0"/>
                                  </a:lnTo>
                                  <a:lnTo>
                                    <a:pt x="5990646" y="3977789"/>
                                  </a:lnTo>
                                  <a:lnTo>
                                    <a:pt x="0" y="3977789"/>
                                  </a:lnTo>
                                  <a:close/>
                                </a:path>
                              </a:pathLst>
                            </a:custGeom>
                            <a:no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cNvPr id="1782216176" name="Espace réservé du contenu 4">
                            <a:extLst>
                              <a:ext uri="{FF2B5EF4-FFF2-40B4-BE49-F238E27FC236}">
                                <a16:creationId xmlns:a16="http://schemas.microsoft.com/office/drawing/2014/main" id="{2B1911D4-F65E-F6AA-B744-04A2DD2DE5F5}"/>
                              </a:ext>
                            </a:extLst>
                          </wpg:cNvPr>
                          <wpg:cNvGrpSpPr/>
                          <wpg:grpSpPr>
                            <a:xfrm>
                              <a:off x="2911814" y="1477692"/>
                              <a:ext cx="1373854" cy="670952"/>
                              <a:chOff x="2911814" y="1477692"/>
                              <a:chExt cx="1373854" cy="670952"/>
                            </a:xfrm>
                          </wpg:grpSpPr>
                          <wps:wsp>
                            <wps:cNvPr id="1423816127" name="Forme libre : forme 1423816127">
                              <a:extLst>
                                <a:ext uri="{FF2B5EF4-FFF2-40B4-BE49-F238E27FC236}">
                                  <a16:creationId xmlns:a16="http://schemas.microsoft.com/office/drawing/2014/main" id="{859721C6-00AD-E966-6532-3F64E0EB81D0}"/>
                                </a:ext>
                              </a:extLst>
                            </wps:cNvPr>
                            <wps:cNvSpPr/>
                            <wps:spPr>
                              <a:xfrm>
                                <a:off x="2911814" y="1477692"/>
                                <a:ext cx="319501" cy="654977"/>
                              </a:xfrm>
                              <a:custGeom>
                                <a:avLst/>
                                <a:gdLst>
                                  <a:gd name="connsiteX0" fmla="*/ 0 w 319501"/>
                                  <a:gd name="connsiteY0" fmla="*/ 39938 h 654977"/>
                                  <a:gd name="connsiteX1" fmla="*/ 39938 w 319501"/>
                                  <a:gd name="connsiteY1" fmla="*/ 0 h 654977"/>
                                  <a:gd name="connsiteX2" fmla="*/ 319501 w 319501"/>
                                  <a:gd name="connsiteY2" fmla="*/ 0 h 654977"/>
                                  <a:gd name="connsiteX3" fmla="*/ 319501 w 319501"/>
                                  <a:gd name="connsiteY3" fmla="*/ 654977 h 654977"/>
                                  <a:gd name="connsiteX4" fmla="*/ 43931 w 319501"/>
                                  <a:gd name="connsiteY4" fmla="*/ 654977 h 654977"/>
                                  <a:gd name="connsiteX5" fmla="*/ 0 w 319501"/>
                                  <a:gd name="connsiteY5" fmla="*/ 611046 h 654977"/>
                                  <a:gd name="connsiteX6" fmla="*/ 0 w 319501"/>
                                  <a:gd name="connsiteY6" fmla="*/ 39938 h 65497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319501" h="654977">
                                    <a:moveTo>
                                      <a:pt x="0" y="39938"/>
                                    </a:moveTo>
                                    <a:cubicBezTo>
                                      <a:pt x="0" y="17880"/>
                                      <a:pt x="17880" y="0"/>
                                      <a:pt x="39938" y="0"/>
                                    </a:cubicBezTo>
                                    <a:lnTo>
                                      <a:pt x="319501" y="0"/>
                                    </a:lnTo>
                                    <a:lnTo>
                                      <a:pt x="319501" y="654977"/>
                                    </a:lnTo>
                                    <a:lnTo>
                                      <a:pt x="43931" y="654977"/>
                                    </a:lnTo>
                                    <a:cubicBezTo>
                                      <a:pt x="19669" y="654977"/>
                                      <a:pt x="0" y="635308"/>
                                      <a:pt x="0" y="611046"/>
                                    </a:cubicBezTo>
                                    <a:lnTo>
                                      <a:pt x="0" y="39938"/>
                                    </a:lnTo>
                                    <a:close/>
                                  </a:path>
                                </a:pathLst>
                              </a:custGeom>
                              <a:solidFill>
                                <a:srgbClr val="8EA9EC"/>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669926447" name="Forme libre : forme 1669926447">
                              <a:extLst>
                                <a:ext uri="{FF2B5EF4-FFF2-40B4-BE49-F238E27FC236}">
                                  <a16:creationId xmlns:a16="http://schemas.microsoft.com/office/drawing/2014/main" id="{D201AA81-0019-EF29-CA80-A982FD222DBD}"/>
                                </a:ext>
                              </a:extLst>
                            </wps:cNvPr>
                            <wps:cNvSpPr/>
                            <wps:spPr>
                              <a:xfrm>
                                <a:off x="3036819" y="1832738"/>
                                <a:ext cx="103039" cy="53915"/>
                              </a:xfrm>
                              <a:custGeom>
                                <a:avLst/>
                                <a:gdLst>
                                  <a:gd name="connsiteX0" fmla="*/ 0 w 103039"/>
                                  <a:gd name="connsiteY0" fmla="*/ 0 h 53915"/>
                                  <a:gd name="connsiteX1" fmla="*/ 0 w 103039"/>
                                  <a:gd name="connsiteY1" fmla="*/ 47925 h 53915"/>
                                  <a:gd name="connsiteX2" fmla="*/ 5991 w 103039"/>
                                  <a:gd name="connsiteY2" fmla="*/ 53916 h 53915"/>
                                  <a:gd name="connsiteX3" fmla="*/ 97048 w 103039"/>
                                  <a:gd name="connsiteY3" fmla="*/ 53916 h 53915"/>
                                  <a:gd name="connsiteX4" fmla="*/ 103039 w 103039"/>
                                  <a:gd name="connsiteY4" fmla="*/ 47925 h 53915"/>
                                  <a:gd name="connsiteX5" fmla="*/ 103039 w 103039"/>
                                  <a:gd name="connsiteY5" fmla="*/ 0 h 5391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103039" h="53915">
                                    <a:moveTo>
                                      <a:pt x="0" y="0"/>
                                    </a:moveTo>
                                    <a:lnTo>
                                      <a:pt x="0" y="47925"/>
                                    </a:lnTo>
                                    <a:cubicBezTo>
                                      <a:pt x="0" y="50920"/>
                                      <a:pt x="2396" y="53916"/>
                                      <a:pt x="5991" y="53916"/>
                                    </a:cubicBezTo>
                                    <a:lnTo>
                                      <a:pt x="97048" y="53916"/>
                                    </a:lnTo>
                                    <a:cubicBezTo>
                                      <a:pt x="100044" y="53916"/>
                                      <a:pt x="103039" y="51520"/>
                                      <a:pt x="103039" y="47925"/>
                                    </a:cubicBezTo>
                                    <a:lnTo>
                                      <a:pt x="103039" y="0"/>
                                    </a:lnTo>
                                  </a:path>
                                </a:pathLst>
                              </a:custGeom>
                              <a:noFill/>
                              <a:ln w="11963" cap="rnd">
                                <a:solidFill>
                                  <a:srgbClr val="FFFFFF"/>
                                </a:solidFill>
                                <a:prstDash val="solid"/>
                                <a:round/>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512600258" name="Forme libre : forme 1512600258">
                              <a:extLst>
                                <a:ext uri="{FF2B5EF4-FFF2-40B4-BE49-F238E27FC236}">
                                  <a16:creationId xmlns:a16="http://schemas.microsoft.com/office/drawing/2014/main" id="{E4A41C64-D5DA-EB66-89CB-345878DBBEF2}"/>
                                </a:ext>
                              </a:extLst>
                            </wps:cNvPr>
                            <wps:cNvSpPr/>
                            <wps:spPr>
                              <a:xfrm>
                                <a:off x="3052395" y="1838129"/>
                                <a:ext cx="27556" cy="27556"/>
                              </a:xfrm>
                              <a:custGeom>
                                <a:avLst/>
                                <a:gdLst>
                                  <a:gd name="connsiteX0" fmla="*/ 13779 w 27556"/>
                                  <a:gd name="connsiteY0" fmla="*/ 27557 h 27556"/>
                                  <a:gd name="connsiteX1" fmla="*/ 27557 w 27556"/>
                                  <a:gd name="connsiteY1" fmla="*/ 13779 h 27556"/>
                                  <a:gd name="connsiteX2" fmla="*/ 13779 w 27556"/>
                                  <a:gd name="connsiteY2" fmla="*/ 0 h 27556"/>
                                  <a:gd name="connsiteX3" fmla="*/ 0 w 27556"/>
                                  <a:gd name="connsiteY3" fmla="*/ 13779 h 27556"/>
                                  <a:gd name="connsiteX4" fmla="*/ 13779 w 27556"/>
                                  <a:gd name="connsiteY4" fmla="*/ 27557 h 2755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7556" h="27556">
                                    <a:moveTo>
                                      <a:pt x="13779" y="27557"/>
                                    </a:moveTo>
                                    <a:cubicBezTo>
                                      <a:pt x="21387" y="27557"/>
                                      <a:pt x="27557" y="21387"/>
                                      <a:pt x="27557" y="13779"/>
                                    </a:cubicBezTo>
                                    <a:cubicBezTo>
                                      <a:pt x="27557" y="6170"/>
                                      <a:pt x="21387" y="0"/>
                                      <a:pt x="13779" y="0"/>
                                    </a:cubicBezTo>
                                    <a:cubicBezTo>
                                      <a:pt x="6166" y="0"/>
                                      <a:pt x="0" y="6170"/>
                                      <a:pt x="0" y="13779"/>
                                    </a:cubicBezTo>
                                    <a:cubicBezTo>
                                      <a:pt x="0" y="21387"/>
                                      <a:pt x="6166" y="27557"/>
                                      <a:pt x="13779" y="27557"/>
                                    </a:cubicBezTo>
                                    <a:close/>
                                  </a:path>
                                </a:pathLst>
                              </a:custGeom>
                              <a:noFill/>
                              <a:ln w="11963" cap="rnd">
                                <a:solidFill>
                                  <a:srgbClr val="FFFFFF"/>
                                </a:solidFill>
                                <a:prstDash val="solid"/>
                                <a:round/>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398996654" name="Forme libre : forme 1398996654">
                              <a:extLst>
                                <a:ext uri="{FF2B5EF4-FFF2-40B4-BE49-F238E27FC236}">
                                  <a16:creationId xmlns:a16="http://schemas.microsoft.com/office/drawing/2014/main" id="{F3ED58AC-44FC-AE7F-2EAF-5177D5701458}"/>
                                </a:ext>
                              </a:extLst>
                            </wps:cNvPr>
                            <wps:cNvSpPr/>
                            <wps:spPr>
                              <a:xfrm>
                                <a:off x="3096127" y="1838129"/>
                                <a:ext cx="27556" cy="27556"/>
                              </a:xfrm>
                              <a:custGeom>
                                <a:avLst/>
                                <a:gdLst>
                                  <a:gd name="connsiteX0" fmla="*/ 13778 w 27556"/>
                                  <a:gd name="connsiteY0" fmla="*/ 27557 h 27556"/>
                                  <a:gd name="connsiteX1" fmla="*/ 27557 w 27556"/>
                                  <a:gd name="connsiteY1" fmla="*/ 13779 h 27556"/>
                                  <a:gd name="connsiteX2" fmla="*/ 13778 w 27556"/>
                                  <a:gd name="connsiteY2" fmla="*/ 0 h 27556"/>
                                  <a:gd name="connsiteX3" fmla="*/ 0 w 27556"/>
                                  <a:gd name="connsiteY3" fmla="*/ 13779 h 27556"/>
                                  <a:gd name="connsiteX4" fmla="*/ 13778 w 27556"/>
                                  <a:gd name="connsiteY4" fmla="*/ 27557 h 2755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7556" h="27556">
                                    <a:moveTo>
                                      <a:pt x="13778" y="27557"/>
                                    </a:moveTo>
                                    <a:cubicBezTo>
                                      <a:pt x="21390" y="27557"/>
                                      <a:pt x="27557" y="21387"/>
                                      <a:pt x="27557" y="13779"/>
                                    </a:cubicBezTo>
                                    <a:cubicBezTo>
                                      <a:pt x="27557" y="6170"/>
                                      <a:pt x="21390" y="0"/>
                                      <a:pt x="13778" y="0"/>
                                    </a:cubicBezTo>
                                    <a:cubicBezTo>
                                      <a:pt x="6170" y="0"/>
                                      <a:pt x="0" y="6170"/>
                                      <a:pt x="0" y="13779"/>
                                    </a:cubicBezTo>
                                    <a:cubicBezTo>
                                      <a:pt x="0" y="21387"/>
                                      <a:pt x="6170" y="27557"/>
                                      <a:pt x="13778" y="27557"/>
                                    </a:cubicBezTo>
                                    <a:close/>
                                  </a:path>
                                </a:pathLst>
                              </a:custGeom>
                              <a:noFill/>
                              <a:ln w="11963" cap="rnd">
                                <a:solidFill>
                                  <a:srgbClr val="FFFFFF"/>
                                </a:solidFill>
                                <a:prstDash val="solid"/>
                                <a:round/>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672916261" name="Forme libre : forme 1672916261">
                              <a:extLst>
                                <a:ext uri="{FF2B5EF4-FFF2-40B4-BE49-F238E27FC236}">
                                  <a16:creationId xmlns:a16="http://schemas.microsoft.com/office/drawing/2014/main" id="{82403B35-1C06-F0EE-8730-591BC2383A04}"/>
                                </a:ext>
                              </a:extLst>
                            </wps:cNvPr>
                            <wps:cNvSpPr/>
                            <wps:spPr>
                              <a:xfrm>
                                <a:off x="3051796" y="1794997"/>
                                <a:ext cx="27557" cy="27556"/>
                              </a:xfrm>
                              <a:custGeom>
                                <a:avLst/>
                                <a:gdLst>
                                  <a:gd name="connsiteX0" fmla="*/ 13779 w 27557"/>
                                  <a:gd name="connsiteY0" fmla="*/ 27557 h 27556"/>
                                  <a:gd name="connsiteX1" fmla="*/ 27557 w 27557"/>
                                  <a:gd name="connsiteY1" fmla="*/ 13778 h 27556"/>
                                  <a:gd name="connsiteX2" fmla="*/ 13779 w 27557"/>
                                  <a:gd name="connsiteY2" fmla="*/ 0 h 27556"/>
                                  <a:gd name="connsiteX3" fmla="*/ 0 w 27557"/>
                                  <a:gd name="connsiteY3" fmla="*/ 13778 h 27556"/>
                                  <a:gd name="connsiteX4" fmla="*/ 13779 w 27557"/>
                                  <a:gd name="connsiteY4" fmla="*/ 27557 h 2755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7557" h="27556">
                                    <a:moveTo>
                                      <a:pt x="13779" y="27557"/>
                                    </a:moveTo>
                                    <a:cubicBezTo>
                                      <a:pt x="21391" y="27557"/>
                                      <a:pt x="27557" y="21391"/>
                                      <a:pt x="27557" y="13778"/>
                                    </a:cubicBezTo>
                                    <a:cubicBezTo>
                                      <a:pt x="27557" y="6170"/>
                                      <a:pt x="21391" y="0"/>
                                      <a:pt x="13779" y="0"/>
                                    </a:cubicBezTo>
                                    <a:cubicBezTo>
                                      <a:pt x="6170" y="0"/>
                                      <a:pt x="0" y="6170"/>
                                      <a:pt x="0" y="13778"/>
                                    </a:cubicBezTo>
                                    <a:cubicBezTo>
                                      <a:pt x="0" y="21391"/>
                                      <a:pt x="6170" y="27557"/>
                                      <a:pt x="13779" y="27557"/>
                                    </a:cubicBezTo>
                                    <a:close/>
                                  </a:path>
                                </a:pathLst>
                              </a:custGeom>
                              <a:noFill/>
                              <a:ln w="11963" cap="rnd">
                                <a:solidFill>
                                  <a:srgbClr val="FFFFFF"/>
                                </a:solidFill>
                                <a:prstDash val="solid"/>
                                <a:round/>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317810419" name="Forme libre : forme 1317810419">
                              <a:extLst>
                                <a:ext uri="{FF2B5EF4-FFF2-40B4-BE49-F238E27FC236}">
                                  <a16:creationId xmlns:a16="http://schemas.microsoft.com/office/drawing/2014/main" id="{6325350A-92F7-4327-604B-79622015C59B}"/>
                                </a:ext>
                              </a:extLst>
                            </wps:cNvPr>
                            <wps:cNvSpPr/>
                            <wps:spPr>
                              <a:xfrm>
                                <a:off x="3042211" y="1749472"/>
                                <a:ext cx="43731" cy="29953"/>
                              </a:xfrm>
                              <a:custGeom>
                                <a:avLst/>
                                <a:gdLst>
                                  <a:gd name="connsiteX0" fmla="*/ 32949 w 43731"/>
                                  <a:gd name="connsiteY0" fmla="*/ 12580 h 29953"/>
                                  <a:gd name="connsiteX1" fmla="*/ 43732 w 43731"/>
                                  <a:gd name="connsiteY1" fmla="*/ 23364 h 29953"/>
                                  <a:gd name="connsiteX2" fmla="*/ 43732 w 43731"/>
                                  <a:gd name="connsiteY2" fmla="*/ 23963 h 29953"/>
                                  <a:gd name="connsiteX3" fmla="*/ 39538 w 43731"/>
                                  <a:gd name="connsiteY3" fmla="*/ 28156 h 29953"/>
                                  <a:gd name="connsiteX4" fmla="*/ 38340 w 43731"/>
                                  <a:gd name="connsiteY4" fmla="*/ 29953 h 29953"/>
                                  <a:gd name="connsiteX5" fmla="*/ 37741 w 43731"/>
                                  <a:gd name="connsiteY5" fmla="*/ 29953 h 29953"/>
                                  <a:gd name="connsiteX6" fmla="*/ 31151 w 43731"/>
                                  <a:gd name="connsiteY6" fmla="*/ 26958 h 29953"/>
                                  <a:gd name="connsiteX7" fmla="*/ 20967 w 43731"/>
                                  <a:gd name="connsiteY7" fmla="*/ 25760 h 29953"/>
                                  <a:gd name="connsiteX8" fmla="*/ 9585 w 43731"/>
                                  <a:gd name="connsiteY8" fmla="*/ 28755 h 29953"/>
                                  <a:gd name="connsiteX9" fmla="*/ 8986 w 43731"/>
                                  <a:gd name="connsiteY9" fmla="*/ 28755 h 29953"/>
                                  <a:gd name="connsiteX10" fmla="*/ 2396 w 43731"/>
                                  <a:gd name="connsiteY10" fmla="*/ 22165 h 29953"/>
                                  <a:gd name="connsiteX11" fmla="*/ 0 w 43731"/>
                                  <a:gd name="connsiteY11" fmla="*/ 19769 h 29953"/>
                                  <a:gd name="connsiteX12" fmla="*/ 0 w 43731"/>
                                  <a:gd name="connsiteY12" fmla="*/ 19170 h 29953"/>
                                  <a:gd name="connsiteX13" fmla="*/ 19769 w 43731"/>
                                  <a:gd name="connsiteY13" fmla="*/ 0 h 29953"/>
                                  <a:gd name="connsiteX14" fmla="*/ 20368 w 43731"/>
                                  <a:gd name="connsiteY14" fmla="*/ 0 h 29953"/>
                                  <a:gd name="connsiteX15" fmla="*/ 32949 w 43731"/>
                                  <a:gd name="connsiteY15" fmla="*/ 12580 h 2995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43731" h="29953">
                                    <a:moveTo>
                                      <a:pt x="32949" y="12580"/>
                                    </a:moveTo>
                                    <a:lnTo>
                                      <a:pt x="43732" y="23364"/>
                                    </a:lnTo>
                                    <a:lnTo>
                                      <a:pt x="43732" y="23963"/>
                                    </a:lnTo>
                                    <a:cubicBezTo>
                                      <a:pt x="41935" y="25760"/>
                                      <a:pt x="40736" y="26958"/>
                                      <a:pt x="39538" y="28156"/>
                                    </a:cubicBezTo>
                                    <a:cubicBezTo>
                                      <a:pt x="38939" y="28755"/>
                                      <a:pt x="38340" y="29354"/>
                                      <a:pt x="38340" y="29953"/>
                                    </a:cubicBezTo>
                                    <a:lnTo>
                                      <a:pt x="37741" y="29953"/>
                                    </a:lnTo>
                                    <a:cubicBezTo>
                                      <a:pt x="35944" y="28755"/>
                                      <a:pt x="33547" y="27557"/>
                                      <a:pt x="31151" y="26958"/>
                                    </a:cubicBezTo>
                                    <a:cubicBezTo>
                                      <a:pt x="27557" y="25760"/>
                                      <a:pt x="24562" y="25760"/>
                                      <a:pt x="20967" y="25760"/>
                                    </a:cubicBezTo>
                                    <a:cubicBezTo>
                                      <a:pt x="16774" y="25760"/>
                                      <a:pt x="13179" y="26958"/>
                                      <a:pt x="9585" y="28755"/>
                                    </a:cubicBezTo>
                                    <a:lnTo>
                                      <a:pt x="8986" y="28755"/>
                                    </a:lnTo>
                                    <a:cubicBezTo>
                                      <a:pt x="6590" y="26359"/>
                                      <a:pt x="4792" y="24562"/>
                                      <a:pt x="2396" y="22165"/>
                                    </a:cubicBezTo>
                                    <a:cubicBezTo>
                                      <a:pt x="1797" y="21566"/>
                                      <a:pt x="599" y="20967"/>
                                      <a:pt x="0" y="19769"/>
                                    </a:cubicBezTo>
                                    <a:lnTo>
                                      <a:pt x="0" y="19170"/>
                                    </a:lnTo>
                                    <a:lnTo>
                                      <a:pt x="19769" y="0"/>
                                    </a:lnTo>
                                    <a:lnTo>
                                      <a:pt x="20368" y="0"/>
                                    </a:lnTo>
                                    <a:cubicBezTo>
                                      <a:pt x="24562" y="4194"/>
                                      <a:pt x="28755" y="8387"/>
                                      <a:pt x="32949" y="12580"/>
                                    </a:cubicBezTo>
                                    <a:close/>
                                  </a:path>
                                </a:pathLst>
                              </a:custGeom>
                              <a:noFill/>
                              <a:ln w="11963" cap="flat">
                                <a:solidFill>
                                  <a:srgbClr val="FFFFFF"/>
                                </a:solid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731147291" name="Forme libre : forme 1731147291">
                              <a:extLst>
                                <a:ext uri="{FF2B5EF4-FFF2-40B4-BE49-F238E27FC236}">
                                  <a16:creationId xmlns:a16="http://schemas.microsoft.com/office/drawing/2014/main" id="{8915B025-7706-41D1-CD0C-5363088721D5}"/>
                                </a:ext>
                              </a:extLst>
                            </wps:cNvPr>
                            <wps:cNvSpPr/>
                            <wps:spPr>
                              <a:xfrm>
                                <a:off x="3006866" y="1783615"/>
                                <a:ext cx="30552" cy="38939"/>
                              </a:xfrm>
                              <a:custGeom>
                                <a:avLst/>
                                <a:gdLst>
                                  <a:gd name="connsiteX0" fmla="*/ 13779 w 30552"/>
                                  <a:gd name="connsiteY0" fmla="*/ 38939 h 38939"/>
                                  <a:gd name="connsiteX1" fmla="*/ 0 w 30552"/>
                                  <a:gd name="connsiteY1" fmla="*/ 25760 h 38939"/>
                                  <a:gd name="connsiteX2" fmla="*/ 0 w 30552"/>
                                  <a:gd name="connsiteY2" fmla="*/ 25161 h 38939"/>
                                  <a:gd name="connsiteX3" fmla="*/ 4193 w 30552"/>
                                  <a:gd name="connsiteY3" fmla="*/ 20967 h 38939"/>
                                  <a:gd name="connsiteX4" fmla="*/ 26359 w 30552"/>
                                  <a:gd name="connsiteY4" fmla="*/ 0 h 38939"/>
                                  <a:gd name="connsiteX5" fmla="*/ 26958 w 30552"/>
                                  <a:gd name="connsiteY5" fmla="*/ 0 h 38939"/>
                                  <a:gd name="connsiteX6" fmla="*/ 30552 w 30552"/>
                                  <a:gd name="connsiteY6" fmla="*/ 3594 h 38939"/>
                                  <a:gd name="connsiteX7" fmla="*/ 29354 w 30552"/>
                                  <a:gd name="connsiteY7" fmla="*/ 23963 h 38939"/>
                                  <a:gd name="connsiteX8" fmla="*/ 29354 w 30552"/>
                                  <a:gd name="connsiteY8" fmla="*/ 24562 h 38939"/>
                                  <a:gd name="connsiteX9" fmla="*/ 13779 w 30552"/>
                                  <a:gd name="connsiteY9" fmla="*/ 38939 h 3893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30552" h="38939">
                                    <a:moveTo>
                                      <a:pt x="13779" y="38939"/>
                                    </a:moveTo>
                                    <a:cubicBezTo>
                                      <a:pt x="8986" y="34746"/>
                                      <a:pt x="4193" y="29953"/>
                                      <a:pt x="0" y="25760"/>
                                    </a:cubicBezTo>
                                    <a:lnTo>
                                      <a:pt x="0" y="25161"/>
                                    </a:lnTo>
                                    <a:cubicBezTo>
                                      <a:pt x="1198" y="23963"/>
                                      <a:pt x="2995" y="22764"/>
                                      <a:pt x="4193" y="20967"/>
                                    </a:cubicBezTo>
                                    <a:cubicBezTo>
                                      <a:pt x="11382" y="13778"/>
                                      <a:pt x="19170" y="7189"/>
                                      <a:pt x="26359" y="0"/>
                                    </a:cubicBezTo>
                                    <a:lnTo>
                                      <a:pt x="26958" y="0"/>
                                    </a:lnTo>
                                    <a:cubicBezTo>
                                      <a:pt x="28156" y="1198"/>
                                      <a:pt x="29354" y="2396"/>
                                      <a:pt x="30552" y="3594"/>
                                    </a:cubicBezTo>
                                    <a:cubicBezTo>
                                      <a:pt x="27557" y="10184"/>
                                      <a:pt x="26958" y="16774"/>
                                      <a:pt x="29354" y="23963"/>
                                    </a:cubicBezTo>
                                    <a:lnTo>
                                      <a:pt x="29354" y="24562"/>
                                    </a:lnTo>
                                    <a:cubicBezTo>
                                      <a:pt x="23963" y="29953"/>
                                      <a:pt x="18571" y="34746"/>
                                      <a:pt x="13779" y="38939"/>
                                    </a:cubicBezTo>
                                    <a:close/>
                                  </a:path>
                                </a:pathLst>
                              </a:custGeom>
                              <a:noFill/>
                              <a:ln w="11963" cap="flat">
                                <a:solidFill>
                                  <a:srgbClr val="FFFFFF"/>
                                </a:solid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863188097" name="Forme libre : forme 863188097">
                              <a:extLst>
                                <a:ext uri="{FF2B5EF4-FFF2-40B4-BE49-F238E27FC236}">
                                  <a16:creationId xmlns:a16="http://schemas.microsoft.com/office/drawing/2014/main" id="{294B29DD-D806-973F-075E-87CCEF8A7C11}"/>
                                </a:ext>
                              </a:extLst>
                            </wps:cNvPr>
                            <wps:cNvSpPr/>
                            <wps:spPr>
                              <a:xfrm>
                                <a:off x="2998479" y="1818364"/>
                                <a:ext cx="13778" cy="13778"/>
                              </a:xfrm>
                              <a:custGeom>
                                <a:avLst/>
                                <a:gdLst>
                                  <a:gd name="connsiteX0" fmla="*/ 13779 w 13778"/>
                                  <a:gd name="connsiteY0" fmla="*/ 0 h 13778"/>
                                  <a:gd name="connsiteX1" fmla="*/ 0 w 13778"/>
                                  <a:gd name="connsiteY1" fmla="*/ 13779 h 13778"/>
                                </a:gdLst>
                                <a:ahLst/>
                                <a:cxnLst>
                                  <a:cxn ang="0">
                                    <a:pos x="connsiteX0" y="connsiteY0"/>
                                  </a:cxn>
                                  <a:cxn ang="0">
                                    <a:pos x="connsiteX1" y="connsiteY1"/>
                                  </a:cxn>
                                </a:cxnLst>
                                <a:rect l="l" t="t" r="r" b="b"/>
                                <a:pathLst>
                                  <a:path w="13778" h="13778">
                                    <a:moveTo>
                                      <a:pt x="13779" y="0"/>
                                    </a:moveTo>
                                    <a:lnTo>
                                      <a:pt x="0" y="13779"/>
                                    </a:lnTo>
                                  </a:path>
                                </a:pathLst>
                              </a:custGeom>
                              <a:noFill/>
                              <a:ln w="11963" cap="rnd">
                                <a:solidFill>
                                  <a:srgbClr val="FFFFFF"/>
                                </a:solid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768639466" name="Forme libre : forme 1768639466">
                              <a:extLst>
                                <a:ext uri="{FF2B5EF4-FFF2-40B4-BE49-F238E27FC236}">
                                  <a16:creationId xmlns:a16="http://schemas.microsoft.com/office/drawing/2014/main" id="{09244889-C355-8E57-1190-B62EE54D5F0C}"/>
                                </a:ext>
                              </a:extLst>
                            </wps:cNvPr>
                            <wps:cNvSpPr/>
                            <wps:spPr>
                              <a:xfrm>
                                <a:off x="2993686" y="1827350"/>
                                <a:ext cx="8985" cy="8985"/>
                              </a:xfrm>
                              <a:custGeom>
                                <a:avLst/>
                                <a:gdLst>
                                  <a:gd name="connsiteX0" fmla="*/ 0 w 8985"/>
                                  <a:gd name="connsiteY0" fmla="*/ 0 h 8985"/>
                                  <a:gd name="connsiteX1" fmla="*/ 8986 w 8985"/>
                                  <a:gd name="connsiteY1" fmla="*/ 8986 h 8985"/>
                                </a:gdLst>
                                <a:ahLst/>
                                <a:cxnLst>
                                  <a:cxn ang="0">
                                    <a:pos x="connsiteX0" y="connsiteY0"/>
                                  </a:cxn>
                                  <a:cxn ang="0">
                                    <a:pos x="connsiteX1" y="connsiteY1"/>
                                  </a:cxn>
                                </a:cxnLst>
                                <a:rect l="l" t="t" r="r" b="b"/>
                                <a:pathLst>
                                  <a:path w="8985" h="8985">
                                    <a:moveTo>
                                      <a:pt x="0" y="0"/>
                                    </a:moveTo>
                                    <a:lnTo>
                                      <a:pt x="8986" y="8986"/>
                                    </a:lnTo>
                                  </a:path>
                                </a:pathLst>
                              </a:custGeom>
                              <a:noFill/>
                              <a:ln w="11963" cap="rnd">
                                <a:solidFill>
                                  <a:srgbClr val="FFFFFF"/>
                                </a:solid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677663218" name="Forme libre : forme 1677663218">
                              <a:extLst>
                                <a:ext uri="{FF2B5EF4-FFF2-40B4-BE49-F238E27FC236}">
                                  <a16:creationId xmlns:a16="http://schemas.microsoft.com/office/drawing/2014/main" id="{C4286216-4138-5891-E7F4-D0E553FCFB66}"/>
                                </a:ext>
                              </a:extLst>
                            </wps:cNvPr>
                            <wps:cNvSpPr/>
                            <wps:spPr>
                              <a:xfrm>
                                <a:off x="3070367" y="1719365"/>
                                <a:ext cx="47326" cy="45229"/>
                              </a:xfrm>
                              <a:custGeom>
                                <a:avLst/>
                                <a:gdLst>
                                  <a:gd name="connsiteX0" fmla="*/ 1797 w 47326"/>
                                  <a:gd name="connsiteY0" fmla="*/ 6740 h 45229"/>
                                  <a:gd name="connsiteX1" fmla="*/ 7788 w 47326"/>
                                  <a:gd name="connsiteY1" fmla="*/ 1348 h 45229"/>
                                  <a:gd name="connsiteX2" fmla="*/ 15576 w 47326"/>
                                  <a:gd name="connsiteY2" fmla="*/ 1348 h 45229"/>
                                  <a:gd name="connsiteX3" fmla="*/ 45529 w 47326"/>
                                  <a:gd name="connsiteY3" fmla="*/ 30103 h 45229"/>
                                  <a:gd name="connsiteX4" fmla="*/ 45529 w 47326"/>
                                  <a:gd name="connsiteY4" fmla="*/ 38490 h 45229"/>
                                  <a:gd name="connsiteX5" fmla="*/ 39538 w 47326"/>
                                  <a:gd name="connsiteY5" fmla="*/ 43881 h 45229"/>
                                  <a:gd name="connsiteX6" fmla="*/ 31751 w 47326"/>
                                  <a:gd name="connsiteY6" fmla="*/ 43881 h 45229"/>
                                  <a:gd name="connsiteX7" fmla="*/ 1797 w 47326"/>
                                  <a:gd name="connsiteY7" fmla="*/ 15126 h 45229"/>
                                  <a:gd name="connsiteX8" fmla="*/ 1797 w 47326"/>
                                  <a:gd name="connsiteY8" fmla="*/ 6740 h 4522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47326" h="45229">
                                    <a:moveTo>
                                      <a:pt x="1797" y="6740"/>
                                    </a:moveTo>
                                    <a:lnTo>
                                      <a:pt x="7788" y="1348"/>
                                    </a:lnTo>
                                    <a:cubicBezTo>
                                      <a:pt x="10184" y="-449"/>
                                      <a:pt x="13179" y="-449"/>
                                      <a:pt x="15576" y="1348"/>
                                    </a:cubicBezTo>
                                    <a:lnTo>
                                      <a:pt x="45529" y="30103"/>
                                    </a:lnTo>
                                    <a:cubicBezTo>
                                      <a:pt x="47925" y="32499"/>
                                      <a:pt x="47925" y="36094"/>
                                      <a:pt x="45529" y="38490"/>
                                    </a:cubicBezTo>
                                    <a:lnTo>
                                      <a:pt x="39538" y="43881"/>
                                    </a:lnTo>
                                    <a:cubicBezTo>
                                      <a:pt x="37142" y="45679"/>
                                      <a:pt x="34147" y="45679"/>
                                      <a:pt x="31751" y="43881"/>
                                    </a:cubicBezTo>
                                    <a:lnTo>
                                      <a:pt x="1797" y="15126"/>
                                    </a:lnTo>
                                    <a:cubicBezTo>
                                      <a:pt x="-599" y="12730"/>
                                      <a:pt x="-599" y="9136"/>
                                      <a:pt x="1797" y="6740"/>
                                    </a:cubicBezTo>
                                    <a:close/>
                                  </a:path>
                                </a:pathLst>
                              </a:custGeom>
                              <a:noFill/>
                              <a:ln w="11963" cap="rnd">
                                <a:solidFill>
                                  <a:srgbClr val="FFFFFF"/>
                                </a:solidFill>
                                <a:prstDash val="solid"/>
                                <a:round/>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67999993" name="Forme libre : forme 167999993">
                              <a:extLst>
                                <a:ext uri="{FF2B5EF4-FFF2-40B4-BE49-F238E27FC236}">
                                  <a16:creationId xmlns:a16="http://schemas.microsoft.com/office/drawing/2014/main" id="{21EF1A08-3A8B-20C9-6EEC-7CB96AD8314D}"/>
                                </a:ext>
                              </a:extLst>
                            </wps:cNvPr>
                            <wps:cNvSpPr/>
                            <wps:spPr>
                              <a:xfrm>
                                <a:off x="3231315" y="1477692"/>
                                <a:ext cx="1054353" cy="670952"/>
                              </a:xfrm>
                              <a:custGeom>
                                <a:avLst/>
                                <a:gdLst>
                                  <a:gd name="connsiteX0" fmla="*/ 0 w 1054353"/>
                                  <a:gd name="connsiteY0" fmla="*/ 0 h 670952"/>
                                  <a:gd name="connsiteX1" fmla="*/ 1014416 w 1054353"/>
                                  <a:gd name="connsiteY1" fmla="*/ 0 h 670952"/>
                                  <a:gd name="connsiteX2" fmla="*/ 1054354 w 1054353"/>
                                  <a:gd name="connsiteY2" fmla="*/ 39938 h 670952"/>
                                  <a:gd name="connsiteX3" fmla="*/ 1054354 w 1054353"/>
                                  <a:gd name="connsiteY3" fmla="*/ 631015 h 670952"/>
                                  <a:gd name="connsiteX4" fmla="*/ 1014416 w 1054353"/>
                                  <a:gd name="connsiteY4" fmla="*/ 670952 h 670952"/>
                                  <a:gd name="connsiteX5" fmla="*/ 0 w 1054353"/>
                                  <a:gd name="connsiteY5" fmla="*/ 670952 h 670952"/>
                                  <a:gd name="connsiteX6" fmla="*/ 0 w 1054353"/>
                                  <a:gd name="connsiteY6" fmla="*/ 0 h 67095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054353" h="670952">
                                    <a:moveTo>
                                      <a:pt x="0" y="0"/>
                                    </a:moveTo>
                                    <a:lnTo>
                                      <a:pt x="1014416" y="0"/>
                                    </a:lnTo>
                                    <a:cubicBezTo>
                                      <a:pt x="1036462" y="0"/>
                                      <a:pt x="1054354" y="17880"/>
                                      <a:pt x="1054354" y="39938"/>
                                    </a:cubicBezTo>
                                    <a:lnTo>
                                      <a:pt x="1054354" y="631015"/>
                                    </a:lnTo>
                                    <a:cubicBezTo>
                                      <a:pt x="1054354" y="653072"/>
                                      <a:pt x="1036462" y="670952"/>
                                      <a:pt x="1014416" y="670952"/>
                                    </a:cubicBezTo>
                                    <a:lnTo>
                                      <a:pt x="0" y="670952"/>
                                    </a:lnTo>
                                    <a:lnTo>
                                      <a:pt x="0" y="0"/>
                                    </a:lnTo>
                                    <a:close/>
                                  </a:path>
                                </a:pathLst>
                              </a:custGeom>
                              <a:solidFill>
                                <a:srgbClr val="FFFFFF"/>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225832471" name="Forme libre : forme 1225832471">
                              <a:extLst>
                                <a:ext uri="{FF2B5EF4-FFF2-40B4-BE49-F238E27FC236}">
                                  <a16:creationId xmlns:a16="http://schemas.microsoft.com/office/drawing/2014/main" id="{517A1E31-6D83-35DF-2396-B5878DB236DD}"/>
                                </a:ext>
                              </a:extLst>
                            </wps:cNvPr>
                            <wps:cNvSpPr/>
                            <wps:spPr>
                              <a:xfrm>
                                <a:off x="3366652" y="1766777"/>
                                <a:ext cx="788113" cy="89687"/>
                              </a:xfrm>
                              <a:custGeom>
                                <a:avLst/>
                                <a:gdLst>
                                  <a:gd name="connsiteX0" fmla="*/ 76928 w 788113"/>
                                  <a:gd name="connsiteY0" fmla="*/ 44758 h 89687"/>
                                  <a:gd name="connsiteX1" fmla="*/ 71947 w 788113"/>
                                  <a:gd name="connsiteY1" fmla="*/ 68585 h 89687"/>
                                  <a:gd name="connsiteX2" fmla="*/ 58293 w 788113"/>
                                  <a:gd name="connsiteY2" fmla="*/ 84073 h 89687"/>
                                  <a:gd name="connsiteX3" fmla="*/ 38464 w 788113"/>
                                  <a:gd name="connsiteY3" fmla="*/ 89516 h 89687"/>
                                  <a:gd name="connsiteX4" fmla="*/ 18639 w 788113"/>
                                  <a:gd name="connsiteY4" fmla="*/ 84073 h 89687"/>
                                  <a:gd name="connsiteX5" fmla="*/ 4980 w 788113"/>
                                  <a:gd name="connsiteY5" fmla="*/ 68585 h 89687"/>
                                  <a:gd name="connsiteX6" fmla="*/ 0 w 788113"/>
                                  <a:gd name="connsiteY6" fmla="*/ 44758 h 89687"/>
                                  <a:gd name="connsiteX7" fmla="*/ 4980 w 788113"/>
                                  <a:gd name="connsiteY7" fmla="*/ 20931 h 89687"/>
                                  <a:gd name="connsiteX8" fmla="*/ 18639 w 788113"/>
                                  <a:gd name="connsiteY8" fmla="*/ 5444 h 89687"/>
                                  <a:gd name="connsiteX9" fmla="*/ 38464 w 788113"/>
                                  <a:gd name="connsiteY9" fmla="*/ 0 h 89687"/>
                                  <a:gd name="connsiteX10" fmla="*/ 58293 w 788113"/>
                                  <a:gd name="connsiteY10" fmla="*/ 5444 h 89687"/>
                                  <a:gd name="connsiteX11" fmla="*/ 71947 w 788113"/>
                                  <a:gd name="connsiteY11" fmla="*/ 20931 h 89687"/>
                                  <a:gd name="connsiteX12" fmla="*/ 76928 w 788113"/>
                                  <a:gd name="connsiteY12" fmla="*/ 44758 h 89687"/>
                                  <a:gd name="connsiteX13" fmla="*/ 66716 w 788113"/>
                                  <a:gd name="connsiteY13" fmla="*/ 44758 h 89687"/>
                                  <a:gd name="connsiteX14" fmla="*/ 62930 w 788113"/>
                                  <a:gd name="connsiteY14" fmla="*/ 25656 h 89687"/>
                                  <a:gd name="connsiteX15" fmla="*/ 52762 w 788113"/>
                                  <a:gd name="connsiteY15" fmla="*/ 13870 h 89687"/>
                                  <a:gd name="connsiteX16" fmla="*/ 38464 w 788113"/>
                                  <a:gd name="connsiteY16" fmla="*/ 9869 h 89687"/>
                                  <a:gd name="connsiteX17" fmla="*/ 24126 w 788113"/>
                                  <a:gd name="connsiteY17" fmla="*/ 13870 h 89687"/>
                                  <a:gd name="connsiteX18" fmla="*/ 13958 w 788113"/>
                                  <a:gd name="connsiteY18" fmla="*/ 25656 h 89687"/>
                                  <a:gd name="connsiteX19" fmla="*/ 10212 w 788113"/>
                                  <a:gd name="connsiteY19" fmla="*/ 44758 h 89687"/>
                                  <a:gd name="connsiteX20" fmla="*/ 13958 w 788113"/>
                                  <a:gd name="connsiteY20" fmla="*/ 63860 h 89687"/>
                                  <a:gd name="connsiteX21" fmla="*/ 24126 w 788113"/>
                                  <a:gd name="connsiteY21" fmla="*/ 75646 h 89687"/>
                                  <a:gd name="connsiteX22" fmla="*/ 38464 w 788113"/>
                                  <a:gd name="connsiteY22" fmla="*/ 79648 h 89687"/>
                                  <a:gd name="connsiteX23" fmla="*/ 52762 w 788113"/>
                                  <a:gd name="connsiteY23" fmla="*/ 75646 h 89687"/>
                                  <a:gd name="connsiteX24" fmla="*/ 62930 w 788113"/>
                                  <a:gd name="connsiteY24" fmla="*/ 63860 h 89687"/>
                                  <a:gd name="connsiteX25" fmla="*/ 66716 w 788113"/>
                                  <a:gd name="connsiteY25" fmla="*/ 44758 h 89687"/>
                                  <a:gd name="connsiteX26" fmla="*/ 86277 w 788113"/>
                                  <a:gd name="connsiteY26" fmla="*/ 10552 h 89687"/>
                                  <a:gd name="connsiteX27" fmla="*/ 86277 w 788113"/>
                                  <a:gd name="connsiteY27" fmla="*/ 1190 h 89687"/>
                                  <a:gd name="connsiteX28" fmla="*/ 151631 w 788113"/>
                                  <a:gd name="connsiteY28" fmla="*/ 1190 h 89687"/>
                                  <a:gd name="connsiteX29" fmla="*/ 151631 w 788113"/>
                                  <a:gd name="connsiteY29" fmla="*/ 10552 h 89687"/>
                                  <a:gd name="connsiteX30" fmla="*/ 124230 w 788113"/>
                                  <a:gd name="connsiteY30" fmla="*/ 10552 h 89687"/>
                                  <a:gd name="connsiteX31" fmla="*/ 124230 w 788113"/>
                                  <a:gd name="connsiteY31" fmla="*/ 88326 h 89687"/>
                                  <a:gd name="connsiteX32" fmla="*/ 113678 w 788113"/>
                                  <a:gd name="connsiteY32" fmla="*/ 88326 h 89687"/>
                                  <a:gd name="connsiteX33" fmla="*/ 113678 w 788113"/>
                                  <a:gd name="connsiteY33" fmla="*/ 10552 h 89687"/>
                                  <a:gd name="connsiteX34" fmla="*/ 86277 w 788113"/>
                                  <a:gd name="connsiteY34" fmla="*/ 10552 h 89687"/>
                                  <a:gd name="connsiteX35" fmla="*/ 184476 w 788113"/>
                                  <a:gd name="connsiteY35" fmla="*/ 89688 h 89687"/>
                                  <a:gd name="connsiteX36" fmla="*/ 168181 w 788113"/>
                                  <a:gd name="connsiteY36" fmla="*/ 85518 h 89687"/>
                                  <a:gd name="connsiteX37" fmla="*/ 157670 w 788113"/>
                                  <a:gd name="connsiteY37" fmla="*/ 73777 h 89687"/>
                                  <a:gd name="connsiteX38" fmla="*/ 154011 w 788113"/>
                                  <a:gd name="connsiteY38" fmla="*/ 56160 h 89687"/>
                                  <a:gd name="connsiteX39" fmla="*/ 157670 w 788113"/>
                                  <a:gd name="connsiteY39" fmla="*/ 38460 h 89687"/>
                                  <a:gd name="connsiteX40" fmla="*/ 167966 w 788113"/>
                                  <a:gd name="connsiteY40" fmla="*/ 26463 h 89687"/>
                                  <a:gd name="connsiteX41" fmla="*/ 183454 w 788113"/>
                                  <a:gd name="connsiteY41" fmla="*/ 22121 h 89687"/>
                                  <a:gd name="connsiteX42" fmla="*/ 193538 w 788113"/>
                                  <a:gd name="connsiteY42" fmla="*/ 23823 h 89687"/>
                                  <a:gd name="connsiteX43" fmla="*/ 202600 w 788113"/>
                                  <a:gd name="connsiteY43" fmla="*/ 29354 h 89687"/>
                                  <a:gd name="connsiteX44" fmla="*/ 209109 w 788113"/>
                                  <a:gd name="connsiteY44" fmla="*/ 39398 h 89687"/>
                                  <a:gd name="connsiteX45" fmla="*/ 211538 w 788113"/>
                                  <a:gd name="connsiteY45" fmla="*/ 54798 h 89687"/>
                                  <a:gd name="connsiteX46" fmla="*/ 211538 w 788113"/>
                                  <a:gd name="connsiteY46" fmla="*/ 59052 h 89687"/>
                                  <a:gd name="connsiteX47" fmla="*/ 161160 w 788113"/>
                                  <a:gd name="connsiteY47" fmla="*/ 59052 h 89687"/>
                                  <a:gd name="connsiteX48" fmla="*/ 161160 w 788113"/>
                                  <a:gd name="connsiteY48" fmla="*/ 50373 h 89687"/>
                                  <a:gd name="connsiteX49" fmla="*/ 201326 w 788113"/>
                                  <a:gd name="connsiteY49" fmla="*/ 50373 h 89687"/>
                                  <a:gd name="connsiteX50" fmla="*/ 199113 w 788113"/>
                                  <a:gd name="connsiteY50" fmla="*/ 40505 h 89687"/>
                                  <a:gd name="connsiteX51" fmla="*/ 192899 w 788113"/>
                                  <a:gd name="connsiteY51" fmla="*/ 33651 h 89687"/>
                                  <a:gd name="connsiteX52" fmla="*/ 183454 w 788113"/>
                                  <a:gd name="connsiteY52" fmla="*/ 31143 h 89687"/>
                                  <a:gd name="connsiteX53" fmla="*/ 173074 w 788113"/>
                                  <a:gd name="connsiteY53" fmla="*/ 34123 h 89687"/>
                                  <a:gd name="connsiteX54" fmla="*/ 166392 w 788113"/>
                                  <a:gd name="connsiteY54" fmla="*/ 41779 h 89687"/>
                                  <a:gd name="connsiteX55" fmla="*/ 164052 w 788113"/>
                                  <a:gd name="connsiteY55" fmla="*/ 51907 h 89687"/>
                                  <a:gd name="connsiteX56" fmla="*/ 164052 w 788113"/>
                                  <a:gd name="connsiteY56" fmla="*/ 57694 h 89687"/>
                                  <a:gd name="connsiteX57" fmla="*/ 166608 w 788113"/>
                                  <a:gd name="connsiteY57" fmla="*/ 70242 h 89687"/>
                                  <a:gd name="connsiteX58" fmla="*/ 173797 w 788113"/>
                                  <a:gd name="connsiteY58" fmla="*/ 78030 h 89687"/>
                                  <a:gd name="connsiteX59" fmla="*/ 184476 w 788113"/>
                                  <a:gd name="connsiteY59" fmla="*/ 80666 h 89687"/>
                                  <a:gd name="connsiteX60" fmla="*/ 191625 w 788113"/>
                                  <a:gd name="connsiteY60" fmla="*/ 79560 h 89687"/>
                                  <a:gd name="connsiteX61" fmla="*/ 197196 w 788113"/>
                                  <a:gd name="connsiteY61" fmla="*/ 76157 h 89687"/>
                                  <a:gd name="connsiteX62" fmla="*/ 200814 w 788113"/>
                                  <a:gd name="connsiteY62" fmla="*/ 70458 h 89687"/>
                                  <a:gd name="connsiteX63" fmla="*/ 210515 w 788113"/>
                                  <a:gd name="connsiteY63" fmla="*/ 73178 h 89687"/>
                                  <a:gd name="connsiteX64" fmla="*/ 205367 w 788113"/>
                                  <a:gd name="connsiteY64" fmla="*/ 81860 h 89687"/>
                                  <a:gd name="connsiteX65" fmla="*/ 196433 w 788113"/>
                                  <a:gd name="connsiteY65" fmla="*/ 87647 h 89687"/>
                                  <a:gd name="connsiteX66" fmla="*/ 184476 w 788113"/>
                                  <a:gd name="connsiteY66" fmla="*/ 89688 h 89687"/>
                                  <a:gd name="connsiteX67" fmla="*/ 236850 w 788113"/>
                                  <a:gd name="connsiteY67" fmla="*/ 1190 h 89687"/>
                                  <a:gd name="connsiteX68" fmla="*/ 236850 w 788113"/>
                                  <a:gd name="connsiteY68" fmla="*/ 88326 h 89687"/>
                                  <a:gd name="connsiteX69" fmla="*/ 226810 w 788113"/>
                                  <a:gd name="connsiteY69" fmla="*/ 88326 h 89687"/>
                                  <a:gd name="connsiteX70" fmla="*/ 226810 w 788113"/>
                                  <a:gd name="connsiteY70" fmla="*/ 1190 h 89687"/>
                                  <a:gd name="connsiteX71" fmla="*/ 236850 w 788113"/>
                                  <a:gd name="connsiteY71" fmla="*/ 1190 h 89687"/>
                                  <a:gd name="connsiteX72" fmla="*/ 360417 w 788113"/>
                                  <a:gd name="connsiteY72" fmla="*/ 28420 h 89687"/>
                                  <a:gd name="connsiteX73" fmla="*/ 349866 w 788113"/>
                                  <a:gd name="connsiteY73" fmla="*/ 28420 h 89687"/>
                                  <a:gd name="connsiteX74" fmla="*/ 346591 w 788113"/>
                                  <a:gd name="connsiteY74" fmla="*/ 20420 h 89687"/>
                                  <a:gd name="connsiteX75" fmla="*/ 340975 w 788113"/>
                                  <a:gd name="connsiteY75" fmla="*/ 14633 h 89687"/>
                                  <a:gd name="connsiteX76" fmla="*/ 333699 w 788113"/>
                                  <a:gd name="connsiteY76" fmla="*/ 11059 h 89687"/>
                                  <a:gd name="connsiteX77" fmla="*/ 325360 w 788113"/>
                                  <a:gd name="connsiteY77" fmla="*/ 9869 h 89687"/>
                                  <a:gd name="connsiteX78" fmla="*/ 311022 w 788113"/>
                                  <a:gd name="connsiteY78" fmla="*/ 13870 h 89687"/>
                                  <a:gd name="connsiteX79" fmla="*/ 300854 w 788113"/>
                                  <a:gd name="connsiteY79" fmla="*/ 25656 h 89687"/>
                                  <a:gd name="connsiteX80" fmla="*/ 297108 w 788113"/>
                                  <a:gd name="connsiteY80" fmla="*/ 44758 h 89687"/>
                                  <a:gd name="connsiteX81" fmla="*/ 300854 w 788113"/>
                                  <a:gd name="connsiteY81" fmla="*/ 63860 h 89687"/>
                                  <a:gd name="connsiteX82" fmla="*/ 311022 w 788113"/>
                                  <a:gd name="connsiteY82" fmla="*/ 75646 h 89687"/>
                                  <a:gd name="connsiteX83" fmla="*/ 325360 w 788113"/>
                                  <a:gd name="connsiteY83" fmla="*/ 79648 h 89687"/>
                                  <a:gd name="connsiteX84" fmla="*/ 333699 w 788113"/>
                                  <a:gd name="connsiteY84" fmla="*/ 78454 h 89687"/>
                                  <a:gd name="connsiteX85" fmla="*/ 340975 w 788113"/>
                                  <a:gd name="connsiteY85" fmla="*/ 74923 h 89687"/>
                                  <a:gd name="connsiteX86" fmla="*/ 346591 w 788113"/>
                                  <a:gd name="connsiteY86" fmla="*/ 69096 h 89687"/>
                                  <a:gd name="connsiteX87" fmla="*/ 349866 w 788113"/>
                                  <a:gd name="connsiteY87" fmla="*/ 61097 h 89687"/>
                                  <a:gd name="connsiteX88" fmla="*/ 360417 w 788113"/>
                                  <a:gd name="connsiteY88" fmla="*/ 61097 h 89687"/>
                                  <a:gd name="connsiteX89" fmla="*/ 356080 w 788113"/>
                                  <a:gd name="connsiteY89" fmla="*/ 73050 h 89687"/>
                                  <a:gd name="connsiteX90" fmla="*/ 348252 w 788113"/>
                                  <a:gd name="connsiteY90" fmla="*/ 82028 h 89687"/>
                                  <a:gd name="connsiteX91" fmla="*/ 337740 w 788113"/>
                                  <a:gd name="connsiteY91" fmla="*/ 87603 h 89687"/>
                                  <a:gd name="connsiteX92" fmla="*/ 325360 w 788113"/>
                                  <a:gd name="connsiteY92" fmla="*/ 89516 h 89687"/>
                                  <a:gd name="connsiteX93" fmla="*/ 305535 w 788113"/>
                                  <a:gd name="connsiteY93" fmla="*/ 84073 h 89687"/>
                                  <a:gd name="connsiteX94" fmla="*/ 291876 w 788113"/>
                                  <a:gd name="connsiteY94" fmla="*/ 68585 h 89687"/>
                                  <a:gd name="connsiteX95" fmla="*/ 286896 w 788113"/>
                                  <a:gd name="connsiteY95" fmla="*/ 44758 h 89687"/>
                                  <a:gd name="connsiteX96" fmla="*/ 291876 w 788113"/>
                                  <a:gd name="connsiteY96" fmla="*/ 20931 h 89687"/>
                                  <a:gd name="connsiteX97" fmla="*/ 305535 w 788113"/>
                                  <a:gd name="connsiteY97" fmla="*/ 5444 h 89687"/>
                                  <a:gd name="connsiteX98" fmla="*/ 325360 w 788113"/>
                                  <a:gd name="connsiteY98" fmla="*/ 0 h 89687"/>
                                  <a:gd name="connsiteX99" fmla="*/ 337740 w 788113"/>
                                  <a:gd name="connsiteY99" fmla="*/ 1913 h 89687"/>
                                  <a:gd name="connsiteX100" fmla="*/ 348252 w 788113"/>
                                  <a:gd name="connsiteY100" fmla="*/ 7528 h 89687"/>
                                  <a:gd name="connsiteX101" fmla="*/ 356080 w 788113"/>
                                  <a:gd name="connsiteY101" fmla="*/ 16462 h 89687"/>
                                  <a:gd name="connsiteX102" fmla="*/ 360417 w 788113"/>
                                  <a:gd name="connsiteY102" fmla="*/ 28420 h 89687"/>
                                  <a:gd name="connsiteX103" fmla="*/ 402659 w 788113"/>
                                  <a:gd name="connsiteY103" fmla="*/ 89688 h 89687"/>
                                  <a:gd name="connsiteX104" fmla="*/ 387127 w 788113"/>
                                  <a:gd name="connsiteY104" fmla="*/ 85475 h 89687"/>
                                  <a:gd name="connsiteX105" fmla="*/ 376748 w 788113"/>
                                  <a:gd name="connsiteY105" fmla="*/ 73689 h 89687"/>
                                  <a:gd name="connsiteX106" fmla="*/ 373045 w 788113"/>
                                  <a:gd name="connsiteY106" fmla="*/ 55989 h 89687"/>
                                  <a:gd name="connsiteX107" fmla="*/ 376748 w 788113"/>
                                  <a:gd name="connsiteY107" fmla="*/ 38164 h 89687"/>
                                  <a:gd name="connsiteX108" fmla="*/ 387127 w 788113"/>
                                  <a:gd name="connsiteY108" fmla="*/ 26335 h 89687"/>
                                  <a:gd name="connsiteX109" fmla="*/ 402659 w 788113"/>
                                  <a:gd name="connsiteY109" fmla="*/ 22121 h 89687"/>
                                  <a:gd name="connsiteX110" fmla="*/ 418143 w 788113"/>
                                  <a:gd name="connsiteY110" fmla="*/ 26335 h 89687"/>
                                  <a:gd name="connsiteX111" fmla="*/ 428527 w 788113"/>
                                  <a:gd name="connsiteY111" fmla="*/ 38164 h 89687"/>
                                  <a:gd name="connsiteX112" fmla="*/ 432269 w 788113"/>
                                  <a:gd name="connsiteY112" fmla="*/ 55989 h 89687"/>
                                  <a:gd name="connsiteX113" fmla="*/ 428527 w 788113"/>
                                  <a:gd name="connsiteY113" fmla="*/ 73689 h 89687"/>
                                  <a:gd name="connsiteX114" fmla="*/ 418143 w 788113"/>
                                  <a:gd name="connsiteY114" fmla="*/ 85475 h 89687"/>
                                  <a:gd name="connsiteX115" fmla="*/ 402659 w 788113"/>
                                  <a:gd name="connsiteY115" fmla="*/ 89688 h 89687"/>
                                  <a:gd name="connsiteX116" fmla="*/ 402659 w 788113"/>
                                  <a:gd name="connsiteY116" fmla="*/ 80666 h 89687"/>
                                  <a:gd name="connsiteX117" fmla="*/ 413722 w 788113"/>
                                  <a:gd name="connsiteY117" fmla="*/ 77219 h 89687"/>
                                  <a:gd name="connsiteX118" fmla="*/ 420144 w 788113"/>
                                  <a:gd name="connsiteY118" fmla="*/ 68158 h 89687"/>
                                  <a:gd name="connsiteX119" fmla="*/ 422229 w 788113"/>
                                  <a:gd name="connsiteY119" fmla="*/ 55989 h 89687"/>
                                  <a:gd name="connsiteX120" fmla="*/ 420144 w 788113"/>
                                  <a:gd name="connsiteY120" fmla="*/ 43780 h 89687"/>
                                  <a:gd name="connsiteX121" fmla="*/ 413722 w 788113"/>
                                  <a:gd name="connsiteY121" fmla="*/ 34630 h 89687"/>
                                  <a:gd name="connsiteX122" fmla="*/ 402659 w 788113"/>
                                  <a:gd name="connsiteY122" fmla="*/ 31143 h 89687"/>
                                  <a:gd name="connsiteX123" fmla="*/ 391597 w 788113"/>
                                  <a:gd name="connsiteY123" fmla="*/ 34630 h 89687"/>
                                  <a:gd name="connsiteX124" fmla="*/ 385171 w 788113"/>
                                  <a:gd name="connsiteY124" fmla="*/ 43780 h 89687"/>
                                  <a:gd name="connsiteX125" fmla="*/ 383086 w 788113"/>
                                  <a:gd name="connsiteY125" fmla="*/ 55989 h 89687"/>
                                  <a:gd name="connsiteX126" fmla="*/ 385171 w 788113"/>
                                  <a:gd name="connsiteY126" fmla="*/ 68158 h 89687"/>
                                  <a:gd name="connsiteX127" fmla="*/ 391597 w 788113"/>
                                  <a:gd name="connsiteY127" fmla="*/ 77219 h 89687"/>
                                  <a:gd name="connsiteX128" fmla="*/ 402659 w 788113"/>
                                  <a:gd name="connsiteY128" fmla="*/ 80666 h 89687"/>
                                  <a:gd name="connsiteX129" fmla="*/ 457637 w 788113"/>
                                  <a:gd name="connsiteY129" fmla="*/ 1190 h 89687"/>
                                  <a:gd name="connsiteX130" fmla="*/ 457637 w 788113"/>
                                  <a:gd name="connsiteY130" fmla="*/ 88326 h 89687"/>
                                  <a:gd name="connsiteX131" fmla="*/ 447597 w 788113"/>
                                  <a:gd name="connsiteY131" fmla="*/ 88326 h 89687"/>
                                  <a:gd name="connsiteX132" fmla="*/ 447597 w 788113"/>
                                  <a:gd name="connsiteY132" fmla="*/ 1190 h 89687"/>
                                  <a:gd name="connsiteX133" fmla="*/ 457637 w 788113"/>
                                  <a:gd name="connsiteY133" fmla="*/ 1190 h 89687"/>
                                  <a:gd name="connsiteX134" fmla="*/ 486073 w 788113"/>
                                  <a:gd name="connsiteY134" fmla="*/ 1190 h 89687"/>
                                  <a:gd name="connsiteX135" fmla="*/ 486073 w 788113"/>
                                  <a:gd name="connsiteY135" fmla="*/ 88326 h 89687"/>
                                  <a:gd name="connsiteX136" fmla="*/ 476029 w 788113"/>
                                  <a:gd name="connsiteY136" fmla="*/ 88326 h 89687"/>
                                  <a:gd name="connsiteX137" fmla="*/ 476029 w 788113"/>
                                  <a:gd name="connsiteY137" fmla="*/ 1190 h 89687"/>
                                  <a:gd name="connsiteX138" fmla="*/ 486073 w 788113"/>
                                  <a:gd name="connsiteY138" fmla="*/ 1190 h 89687"/>
                                  <a:gd name="connsiteX139" fmla="*/ 531861 w 788113"/>
                                  <a:gd name="connsiteY139" fmla="*/ 89688 h 89687"/>
                                  <a:gd name="connsiteX140" fmla="*/ 515567 w 788113"/>
                                  <a:gd name="connsiteY140" fmla="*/ 85518 h 89687"/>
                                  <a:gd name="connsiteX141" fmla="*/ 505059 w 788113"/>
                                  <a:gd name="connsiteY141" fmla="*/ 73777 h 89687"/>
                                  <a:gd name="connsiteX142" fmla="*/ 501401 w 788113"/>
                                  <a:gd name="connsiteY142" fmla="*/ 56160 h 89687"/>
                                  <a:gd name="connsiteX143" fmla="*/ 505059 w 788113"/>
                                  <a:gd name="connsiteY143" fmla="*/ 38460 h 89687"/>
                                  <a:gd name="connsiteX144" fmla="*/ 515355 w 788113"/>
                                  <a:gd name="connsiteY144" fmla="*/ 26463 h 89687"/>
                                  <a:gd name="connsiteX145" fmla="*/ 530843 w 788113"/>
                                  <a:gd name="connsiteY145" fmla="*/ 22121 h 89687"/>
                                  <a:gd name="connsiteX146" fmla="*/ 540927 w 788113"/>
                                  <a:gd name="connsiteY146" fmla="*/ 23823 h 89687"/>
                                  <a:gd name="connsiteX147" fmla="*/ 549989 w 788113"/>
                                  <a:gd name="connsiteY147" fmla="*/ 29354 h 89687"/>
                                  <a:gd name="connsiteX148" fmla="*/ 556499 w 788113"/>
                                  <a:gd name="connsiteY148" fmla="*/ 39398 h 89687"/>
                                  <a:gd name="connsiteX149" fmla="*/ 558923 w 788113"/>
                                  <a:gd name="connsiteY149" fmla="*/ 54798 h 89687"/>
                                  <a:gd name="connsiteX150" fmla="*/ 558923 w 788113"/>
                                  <a:gd name="connsiteY150" fmla="*/ 59052 h 89687"/>
                                  <a:gd name="connsiteX151" fmla="*/ 508546 w 788113"/>
                                  <a:gd name="connsiteY151" fmla="*/ 59052 h 89687"/>
                                  <a:gd name="connsiteX152" fmla="*/ 508546 w 788113"/>
                                  <a:gd name="connsiteY152" fmla="*/ 50373 h 89687"/>
                                  <a:gd name="connsiteX153" fmla="*/ 548711 w 788113"/>
                                  <a:gd name="connsiteY153" fmla="*/ 50373 h 89687"/>
                                  <a:gd name="connsiteX154" fmla="*/ 546499 w 788113"/>
                                  <a:gd name="connsiteY154" fmla="*/ 40505 h 89687"/>
                                  <a:gd name="connsiteX155" fmla="*/ 540288 w 788113"/>
                                  <a:gd name="connsiteY155" fmla="*/ 33651 h 89687"/>
                                  <a:gd name="connsiteX156" fmla="*/ 530843 w 788113"/>
                                  <a:gd name="connsiteY156" fmla="*/ 31143 h 89687"/>
                                  <a:gd name="connsiteX157" fmla="*/ 520459 w 788113"/>
                                  <a:gd name="connsiteY157" fmla="*/ 34123 h 89687"/>
                                  <a:gd name="connsiteX158" fmla="*/ 513782 w 788113"/>
                                  <a:gd name="connsiteY158" fmla="*/ 41779 h 89687"/>
                                  <a:gd name="connsiteX159" fmla="*/ 511441 w 788113"/>
                                  <a:gd name="connsiteY159" fmla="*/ 51907 h 89687"/>
                                  <a:gd name="connsiteX160" fmla="*/ 511441 w 788113"/>
                                  <a:gd name="connsiteY160" fmla="*/ 57694 h 89687"/>
                                  <a:gd name="connsiteX161" fmla="*/ 513993 w 788113"/>
                                  <a:gd name="connsiteY161" fmla="*/ 70242 h 89687"/>
                                  <a:gd name="connsiteX162" fmla="*/ 521182 w 788113"/>
                                  <a:gd name="connsiteY162" fmla="*/ 78030 h 89687"/>
                                  <a:gd name="connsiteX163" fmla="*/ 531861 w 788113"/>
                                  <a:gd name="connsiteY163" fmla="*/ 80666 h 89687"/>
                                  <a:gd name="connsiteX164" fmla="*/ 539010 w 788113"/>
                                  <a:gd name="connsiteY164" fmla="*/ 79560 h 89687"/>
                                  <a:gd name="connsiteX165" fmla="*/ 544585 w 788113"/>
                                  <a:gd name="connsiteY165" fmla="*/ 76157 h 89687"/>
                                  <a:gd name="connsiteX166" fmla="*/ 548200 w 788113"/>
                                  <a:gd name="connsiteY166" fmla="*/ 70458 h 89687"/>
                                  <a:gd name="connsiteX167" fmla="*/ 557901 w 788113"/>
                                  <a:gd name="connsiteY167" fmla="*/ 73178 h 89687"/>
                                  <a:gd name="connsiteX168" fmla="*/ 552753 w 788113"/>
                                  <a:gd name="connsiteY168" fmla="*/ 81860 h 89687"/>
                                  <a:gd name="connsiteX169" fmla="*/ 543819 w 788113"/>
                                  <a:gd name="connsiteY169" fmla="*/ 87647 h 89687"/>
                                  <a:gd name="connsiteX170" fmla="*/ 531861 w 788113"/>
                                  <a:gd name="connsiteY170" fmla="*/ 89688 h 89687"/>
                                  <a:gd name="connsiteX171" fmla="*/ 600746 w 788113"/>
                                  <a:gd name="connsiteY171" fmla="*/ 89688 h 89687"/>
                                  <a:gd name="connsiteX172" fmla="*/ 584919 w 788113"/>
                                  <a:gd name="connsiteY172" fmla="*/ 85347 h 89687"/>
                                  <a:gd name="connsiteX173" fmla="*/ 574707 w 788113"/>
                                  <a:gd name="connsiteY173" fmla="*/ 73393 h 89687"/>
                                  <a:gd name="connsiteX174" fmla="*/ 571132 w 788113"/>
                                  <a:gd name="connsiteY174" fmla="*/ 55989 h 89687"/>
                                  <a:gd name="connsiteX175" fmla="*/ 574794 w 788113"/>
                                  <a:gd name="connsiteY175" fmla="*/ 38420 h 89687"/>
                                  <a:gd name="connsiteX176" fmla="*/ 585090 w 788113"/>
                                  <a:gd name="connsiteY176" fmla="*/ 26463 h 89687"/>
                                  <a:gd name="connsiteX177" fmla="*/ 600578 w 788113"/>
                                  <a:gd name="connsiteY177" fmla="*/ 22121 h 89687"/>
                                  <a:gd name="connsiteX178" fmla="*/ 612999 w 788113"/>
                                  <a:gd name="connsiteY178" fmla="*/ 24674 h 89687"/>
                                  <a:gd name="connsiteX179" fmla="*/ 622065 w 788113"/>
                                  <a:gd name="connsiteY179" fmla="*/ 31822 h 89687"/>
                                  <a:gd name="connsiteX180" fmla="*/ 626446 w 788113"/>
                                  <a:gd name="connsiteY180" fmla="*/ 42546 h 89687"/>
                                  <a:gd name="connsiteX181" fmla="*/ 616405 w 788113"/>
                                  <a:gd name="connsiteY181" fmla="*/ 42546 h 89687"/>
                                  <a:gd name="connsiteX182" fmla="*/ 611297 w 788113"/>
                                  <a:gd name="connsiteY182" fmla="*/ 34630 h 89687"/>
                                  <a:gd name="connsiteX183" fmla="*/ 600746 w 788113"/>
                                  <a:gd name="connsiteY183" fmla="*/ 31143 h 89687"/>
                                  <a:gd name="connsiteX184" fmla="*/ 590450 w 788113"/>
                                  <a:gd name="connsiteY184" fmla="*/ 34207 h 89687"/>
                                  <a:gd name="connsiteX185" fmla="*/ 583601 w 788113"/>
                                  <a:gd name="connsiteY185" fmla="*/ 42757 h 89687"/>
                                  <a:gd name="connsiteX186" fmla="*/ 581177 w 788113"/>
                                  <a:gd name="connsiteY186" fmla="*/ 55649 h 89687"/>
                                  <a:gd name="connsiteX187" fmla="*/ 583557 w 788113"/>
                                  <a:gd name="connsiteY187" fmla="*/ 68841 h 89687"/>
                                  <a:gd name="connsiteX188" fmla="*/ 590366 w 788113"/>
                                  <a:gd name="connsiteY188" fmla="*/ 77563 h 89687"/>
                                  <a:gd name="connsiteX189" fmla="*/ 600746 w 788113"/>
                                  <a:gd name="connsiteY189" fmla="*/ 80666 h 89687"/>
                                  <a:gd name="connsiteX190" fmla="*/ 607851 w 788113"/>
                                  <a:gd name="connsiteY190" fmla="*/ 79304 h 89687"/>
                                  <a:gd name="connsiteX191" fmla="*/ 613254 w 788113"/>
                                  <a:gd name="connsiteY191" fmla="*/ 75390 h 89687"/>
                                  <a:gd name="connsiteX192" fmla="*/ 616405 w 788113"/>
                                  <a:gd name="connsiteY192" fmla="*/ 69264 h 89687"/>
                                  <a:gd name="connsiteX193" fmla="*/ 626446 w 788113"/>
                                  <a:gd name="connsiteY193" fmla="*/ 69264 h 89687"/>
                                  <a:gd name="connsiteX194" fmla="*/ 622232 w 788113"/>
                                  <a:gd name="connsiteY194" fmla="*/ 79688 h 89687"/>
                                  <a:gd name="connsiteX195" fmla="*/ 613426 w 788113"/>
                                  <a:gd name="connsiteY195" fmla="*/ 87008 h 89687"/>
                                  <a:gd name="connsiteX196" fmla="*/ 600746 w 788113"/>
                                  <a:gd name="connsiteY196" fmla="*/ 89688 h 89687"/>
                                  <a:gd name="connsiteX197" fmla="*/ 669546 w 788113"/>
                                  <a:gd name="connsiteY197" fmla="*/ 22972 h 89687"/>
                                  <a:gd name="connsiteX198" fmla="*/ 669546 w 788113"/>
                                  <a:gd name="connsiteY198" fmla="*/ 31483 h 89687"/>
                                  <a:gd name="connsiteX199" fmla="*/ 635679 w 788113"/>
                                  <a:gd name="connsiteY199" fmla="*/ 31483 h 89687"/>
                                  <a:gd name="connsiteX200" fmla="*/ 635679 w 788113"/>
                                  <a:gd name="connsiteY200" fmla="*/ 22972 h 89687"/>
                                  <a:gd name="connsiteX201" fmla="*/ 669546 w 788113"/>
                                  <a:gd name="connsiteY201" fmla="*/ 22972 h 89687"/>
                                  <a:gd name="connsiteX202" fmla="*/ 645548 w 788113"/>
                                  <a:gd name="connsiteY202" fmla="*/ 7317 h 89687"/>
                                  <a:gd name="connsiteX203" fmla="*/ 655588 w 788113"/>
                                  <a:gd name="connsiteY203" fmla="*/ 7317 h 89687"/>
                                  <a:gd name="connsiteX204" fmla="*/ 655588 w 788113"/>
                                  <a:gd name="connsiteY204" fmla="*/ 69603 h 89687"/>
                                  <a:gd name="connsiteX205" fmla="*/ 656822 w 788113"/>
                                  <a:gd name="connsiteY205" fmla="*/ 75989 h 89687"/>
                                  <a:gd name="connsiteX206" fmla="*/ 660057 w 788113"/>
                                  <a:gd name="connsiteY206" fmla="*/ 78797 h 89687"/>
                                  <a:gd name="connsiteX207" fmla="*/ 664271 w 788113"/>
                                  <a:gd name="connsiteY207" fmla="*/ 79476 h 89687"/>
                                  <a:gd name="connsiteX208" fmla="*/ 666994 w 788113"/>
                                  <a:gd name="connsiteY208" fmla="*/ 79304 h 89687"/>
                                  <a:gd name="connsiteX209" fmla="*/ 668696 w 788113"/>
                                  <a:gd name="connsiteY209" fmla="*/ 78965 h 89687"/>
                                  <a:gd name="connsiteX210" fmla="*/ 670737 w 788113"/>
                                  <a:gd name="connsiteY210" fmla="*/ 87987 h 89687"/>
                                  <a:gd name="connsiteX211" fmla="*/ 667885 w 788113"/>
                                  <a:gd name="connsiteY211" fmla="*/ 88753 h 89687"/>
                                  <a:gd name="connsiteX212" fmla="*/ 663248 w 788113"/>
                                  <a:gd name="connsiteY212" fmla="*/ 89177 h 89687"/>
                                  <a:gd name="connsiteX213" fmla="*/ 654909 w 788113"/>
                                  <a:gd name="connsiteY213" fmla="*/ 87348 h 89687"/>
                                  <a:gd name="connsiteX214" fmla="*/ 648188 w 788113"/>
                                  <a:gd name="connsiteY214" fmla="*/ 81772 h 89687"/>
                                  <a:gd name="connsiteX215" fmla="*/ 645548 w 788113"/>
                                  <a:gd name="connsiteY215" fmla="*/ 72327 h 89687"/>
                                  <a:gd name="connsiteX216" fmla="*/ 645548 w 788113"/>
                                  <a:gd name="connsiteY216" fmla="*/ 7317 h 89687"/>
                                  <a:gd name="connsiteX217" fmla="*/ 710499 w 788113"/>
                                  <a:gd name="connsiteY217" fmla="*/ 89688 h 89687"/>
                                  <a:gd name="connsiteX218" fmla="*/ 694967 w 788113"/>
                                  <a:gd name="connsiteY218" fmla="*/ 85475 h 89687"/>
                                  <a:gd name="connsiteX219" fmla="*/ 684587 w 788113"/>
                                  <a:gd name="connsiteY219" fmla="*/ 73689 h 89687"/>
                                  <a:gd name="connsiteX220" fmla="*/ 680885 w 788113"/>
                                  <a:gd name="connsiteY220" fmla="*/ 55989 h 89687"/>
                                  <a:gd name="connsiteX221" fmla="*/ 684587 w 788113"/>
                                  <a:gd name="connsiteY221" fmla="*/ 38164 h 89687"/>
                                  <a:gd name="connsiteX222" fmla="*/ 694967 w 788113"/>
                                  <a:gd name="connsiteY222" fmla="*/ 26335 h 89687"/>
                                  <a:gd name="connsiteX223" fmla="*/ 710499 w 788113"/>
                                  <a:gd name="connsiteY223" fmla="*/ 22121 h 89687"/>
                                  <a:gd name="connsiteX224" fmla="*/ 725986 w 788113"/>
                                  <a:gd name="connsiteY224" fmla="*/ 26335 h 89687"/>
                                  <a:gd name="connsiteX225" fmla="*/ 736366 w 788113"/>
                                  <a:gd name="connsiteY225" fmla="*/ 38164 h 89687"/>
                                  <a:gd name="connsiteX226" fmla="*/ 740108 w 788113"/>
                                  <a:gd name="connsiteY226" fmla="*/ 55989 h 89687"/>
                                  <a:gd name="connsiteX227" fmla="*/ 736366 w 788113"/>
                                  <a:gd name="connsiteY227" fmla="*/ 73689 h 89687"/>
                                  <a:gd name="connsiteX228" fmla="*/ 725986 w 788113"/>
                                  <a:gd name="connsiteY228" fmla="*/ 85475 h 89687"/>
                                  <a:gd name="connsiteX229" fmla="*/ 710499 w 788113"/>
                                  <a:gd name="connsiteY229" fmla="*/ 89688 h 89687"/>
                                  <a:gd name="connsiteX230" fmla="*/ 710499 w 788113"/>
                                  <a:gd name="connsiteY230" fmla="*/ 80666 h 89687"/>
                                  <a:gd name="connsiteX231" fmla="*/ 721561 w 788113"/>
                                  <a:gd name="connsiteY231" fmla="*/ 77219 h 89687"/>
                                  <a:gd name="connsiteX232" fmla="*/ 727983 w 788113"/>
                                  <a:gd name="connsiteY232" fmla="*/ 68158 h 89687"/>
                                  <a:gd name="connsiteX233" fmla="*/ 730068 w 788113"/>
                                  <a:gd name="connsiteY233" fmla="*/ 55989 h 89687"/>
                                  <a:gd name="connsiteX234" fmla="*/ 727983 w 788113"/>
                                  <a:gd name="connsiteY234" fmla="*/ 43780 h 89687"/>
                                  <a:gd name="connsiteX235" fmla="*/ 721561 w 788113"/>
                                  <a:gd name="connsiteY235" fmla="*/ 34630 h 89687"/>
                                  <a:gd name="connsiteX236" fmla="*/ 710499 w 788113"/>
                                  <a:gd name="connsiteY236" fmla="*/ 31143 h 89687"/>
                                  <a:gd name="connsiteX237" fmla="*/ 699436 w 788113"/>
                                  <a:gd name="connsiteY237" fmla="*/ 34630 h 89687"/>
                                  <a:gd name="connsiteX238" fmla="*/ 693010 w 788113"/>
                                  <a:gd name="connsiteY238" fmla="*/ 43780 h 89687"/>
                                  <a:gd name="connsiteX239" fmla="*/ 690925 w 788113"/>
                                  <a:gd name="connsiteY239" fmla="*/ 55989 h 89687"/>
                                  <a:gd name="connsiteX240" fmla="*/ 693010 w 788113"/>
                                  <a:gd name="connsiteY240" fmla="*/ 68158 h 89687"/>
                                  <a:gd name="connsiteX241" fmla="*/ 699436 w 788113"/>
                                  <a:gd name="connsiteY241" fmla="*/ 77219 h 89687"/>
                                  <a:gd name="connsiteX242" fmla="*/ 710499 w 788113"/>
                                  <a:gd name="connsiteY242" fmla="*/ 80666 h 89687"/>
                                  <a:gd name="connsiteX243" fmla="*/ 755436 w 788113"/>
                                  <a:gd name="connsiteY243" fmla="*/ 88326 h 89687"/>
                                  <a:gd name="connsiteX244" fmla="*/ 755436 w 788113"/>
                                  <a:gd name="connsiteY244" fmla="*/ 22972 h 89687"/>
                                  <a:gd name="connsiteX245" fmla="*/ 765137 w 788113"/>
                                  <a:gd name="connsiteY245" fmla="*/ 22972 h 89687"/>
                                  <a:gd name="connsiteX246" fmla="*/ 765137 w 788113"/>
                                  <a:gd name="connsiteY246" fmla="*/ 32845 h 89687"/>
                                  <a:gd name="connsiteX247" fmla="*/ 765820 w 788113"/>
                                  <a:gd name="connsiteY247" fmla="*/ 32845 h 89687"/>
                                  <a:gd name="connsiteX248" fmla="*/ 772286 w 788113"/>
                                  <a:gd name="connsiteY248" fmla="*/ 24973 h 89687"/>
                                  <a:gd name="connsiteX249" fmla="*/ 782837 w 788113"/>
                                  <a:gd name="connsiteY249" fmla="*/ 21954 h 89687"/>
                                  <a:gd name="connsiteX250" fmla="*/ 785605 w 788113"/>
                                  <a:gd name="connsiteY250" fmla="*/ 21994 h 89687"/>
                                  <a:gd name="connsiteX251" fmla="*/ 788113 w 788113"/>
                                  <a:gd name="connsiteY251" fmla="*/ 22121 h 89687"/>
                                  <a:gd name="connsiteX252" fmla="*/ 788113 w 788113"/>
                                  <a:gd name="connsiteY252" fmla="*/ 32334 h 89687"/>
                                  <a:gd name="connsiteX253" fmla="*/ 785773 w 788113"/>
                                  <a:gd name="connsiteY253" fmla="*/ 31950 h 89687"/>
                                  <a:gd name="connsiteX254" fmla="*/ 781987 w 788113"/>
                                  <a:gd name="connsiteY254" fmla="*/ 31655 h 89687"/>
                                  <a:gd name="connsiteX255" fmla="*/ 773476 w 788113"/>
                                  <a:gd name="connsiteY255" fmla="*/ 33651 h 89687"/>
                                  <a:gd name="connsiteX256" fmla="*/ 767605 w 788113"/>
                                  <a:gd name="connsiteY256" fmla="*/ 39099 h 89687"/>
                                  <a:gd name="connsiteX257" fmla="*/ 765481 w 788113"/>
                                  <a:gd name="connsiteY257" fmla="*/ 46971 h 89687"/>
                                  <a:gd name="connsiteX258" fmla="*/ 765481 w 788113"/>
                                  <a:gd name="connsiteY258" fmla="*/ 88326 h 89687"/>
                                  <a:gd name="connsiteX259" fmla="*/ 755436 w 788113"/>
                                  <a:gd name="connsiteY259" fmla="*/ 88326 h 8968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 ang="0">
                                    <a:pos x="connsiteX156" y="connsiteY156"/>
                                  </a:cxn>
                                  <a:cxn ang="0">
                                    <a:pos x="connsiteX157" y="connsiteY157"/>
                                  </a:cxn>
                                  <a:cxn ang="0">
                                    <a:pos x="connsiteX158" y="connsiteY158"/>
                                  </a:cxn>
                                  <a:cxn ang="0">
                                    <a:pos x="connsiteX159" y="connsiteY159"/>
                                  </a:cxn>
                                  <a:cxn ang="0">
                                    <a:pos x="connsiteX160" y="connsiteY160"/>
                                  </a:cxn>
                                  <a:cxn ang="0">
                                    <a:pos x="connsiteX161" y="connsiteY161"/>
                                  </a:cxn>
                                  <a:cxn ang="0">
                                    <a:pos x="connsiteX162" y="connsiteY162"/>
                                  </a:cxn>
                                  <a:cxn ang="0">
                                    <a:pos x="connsiteX163" y="connsiteY163"/>
                                  </a:cxn>
                                  <a:cxn ang="0">
                                    <a:pos x="connsiteX164" y="connsiteY164"/>
                                  </a:cxn>
                                  <a:cxn ang="0">
                                    <a:pos x="connsiteX165" y="connsiteY165"/>
                                  </a:cxn>
                                  <a:cxn ang="0">
                                    <a:pos x="connsiteX166" y="connsiteY166"/>
                                  </a:cxn>
                                  <a:cxn ang="0">
                                    <a:pos x="connsiteX167" y="connsiteY167"/>
                                  </a:cxn>
                                  <a:cxn ang="0">
                                    <a:pos x="connsiteX168" y="connsiteY168"/>
                                  </a:cxn>
                                  <a:cxn ang="0">
                                    <a:pos x="connsiteX169" y="connsiteY169"/>
                                  </a:cxn>
                                  <a:cxn ang="0">
                                    <a:pos x="connsiteX170" y="connsiteY170"/>
                                  </a:cxn>
                                  <a:cxn ang="0">
                                    <a:pos x="connsiteX171" y="connsiteY171"/>
                                  </a:cxn>
                                  <a:cxn ang="0">
                                    <a:pos x="connsiteX172" y="connsiteY172"/>
                                  </a:cxn>
                                  <a:cxn ang="0">
                                    <a:pos x="connsiteX173" y="connsiteY173"/>
                                  </a:cxn>
                                  <a:cxn ang="0">
                                    <a:pos x="connsiteX174" y="connsiteY174"/>
                                  </a:cxn>
                                  <a:cxn ang="0">
                                    <a:pos x="connsiteX175" y="connsiteY175"/>
                                  </a:cxn>
                                  <a:cxn ang="0">
                                    <a:pos x="connsiteX176" y="connsiteY176"/>
                                  </a:cxn>
                                  <a:cxn ang="0">
                                    <a:pos x="connsiteX177" y="connsiteY177"/>
                                  </a:cxn>
                                  <a:cxn ang="0">
                                    <a:pos x="connsiteX178" y="connsiteY178"/>
                                  </a:cxn>
                                  <a:cxn ang="0">
                                    <a:pos x="connsiteX179" y="connsiteY179"/>
                                  </a:cxn>
                                  <a:cxn ang="0">
                                    <a:pos x="connsiteX180" y="connsiteY180"/>
                                  </a:cxn>
                                  <a:cxn ang="0">
                                    <a:pos x="connsiteX181" y="connsiteY181"/>
                                  </a:cxn>
                                  <a:cxn ang="0">
                                    <a:pos x="connsiteX182" y="connsiteY182"/>
                                  </a:cxn>
                                  <a:cxn ang="0">
                                    <a:pos x="connsiteX183" y="connsiteY183"/>
                                  </a:cxn>
                                  <a:cxn ang="0">
                                    <a:pos x="connsiteX184" y="connsiteY184"/>
                                  </a:cxn>
                                  <a:cxn ang="0">
                                    <a:pos x="connsiteX185" y="connsiteY185"/>
                                  </a:cxn>
                                  <a:cxn ang="0">
                                    <a:pos x="connsiteX186" y="connsiteY186"/>
                                  </a:cxn>
                                  <a:cxn ang="0">
                                    <a:pos x="connsiteX187" y="connsiteY187"/>
                                  </a:cxn>
                                  <a:cxn ang="0">
                                    <a:pos x="connsiteX188" y="connsiteY188"/>
                                  </a:cxn>
                                  <a:cxn ang="0">
                                    <a:pos x="connsiteX189" y="connsiteY189"/>
                                  </a:cxn>
                                  <a:cxn ang="0">
                                    <a:pos x="connsiteX190" y="connsiteY190"/>
                                  </a:cxn>
                                  <a:cxn ang="0">
                                    <a:pos x="connsiteX191" y="connsiteY191"/>
                                  </a:cxn>
                                  <a:cxn ang="0">
                                    <a:pos x="connsiteX192" y="connsiteY192"/>
                                  </a:cxn>
                                  <a:cxn ang="0">
                                    <a:pos x="connsiteX193" y="connsiteY193"/>
                                  </a:cxn>
                                  <a:cxn ang="0">
                                    <a:pos x="connsiteX194" y="connsiteY194"/>
                                  </a:cxn>
                                  <a:cxn ang="0">
                                    <a:pos x="connsiteX195" y="connsiteY195"/>
                                  </a:cxn>
                                  <a:cxn ang="0">
                                    <a:pos x="connsiteX196" y="connsiteY196"/>
                                  </a:cxn>
                                  <a:cxn ang="0">
                                    <a:pos x="connsiteX197" y="connsiteY197"/>
                                  </a:cxn>
                                  <a:cxn ang="0">
                                    <a:pos x="connsiteX198" y="connsiteY198"/>
                                  </a:cxn>
                                  <a:cxn ang="0">
                                    <a:pos x="connsiteX199" y="connsiteY199"/>
                                  </a:cxn>
                                  <a:cxn ang="0">
                                    <a:pos x="connsiteX200" y="connsiteY200"/>
                                  </a:cxn>
                                  <a:cxn ang="0">
                                    <a:pos x="connsiteX201" y="connsiteY201"/>
                                  </a:cxn>
                                  <a:cxn ang="0">
                                    <a:pos x="connsiteX202" y="connsiteY202"/>
                                  </a:cxn>
                                  <a:cxn ang="0">
                                    <a:pos x="connsiteX203" y="connsiteY203"/>
                                  </a:cxn>
                                  <a:cxn ang="0">
                                    <a:pos x="connsiteX204" y="connsiteY204"/>
                                  </a:cxn>
                                  <a:cxn ang="0">
                                    <a:pos x="connsiteX205" y="connsiteY205"/>
                                  </a:cxn>
                                  <a:cxn ang="0">
                                    <a:pos x="connsiteX206" y="connsiteY206"/>
                                  </a:cxn>
                                  <a:cxn ang="0">
                                    <a:pos x="connsiteX207" y="connsiteY207"/>
                                  </a:cxn>
                                  <a:cxn ang="0">
                                    <a:pos x="connsiteX208" y="connsiteY208"/>
                                  </a:cxn>
                                  <a:cxn ang="0">
                                    <a:pos x="connsiteX209" y="connsiteY209"/>
                                  </a:cxn>
                                  <a:cxn ang="0">
                                    <a:pos x="connsiteX210" y="connsiteY210"/>
                                  </a:cxn>
                                  <a:cxn ang="0">
                                    <a:pos x="connsiteX211" y="connsiteY211"/>
                                  </a:cxn>
                                  <a:cxn ang="0">
                                    <a:pos x="connsiteX212" y="connsiteY212"/>
                                  </a:cxn>
                                  <a:cxn ang="0">
                                    <a:pos x="connsiteX213" y="connsiteY213"/>
                                  </a:cxn>
                                  <a:cxn ang="0">
                                    <a:pos x="connsiteX214" y="connsiteY214"/>
                                  </a:cxn>
                                  <a:cxn ang="0">
                                    <a:pos x="connsiteX215" y="connsiteY215"/>
                                  </a:cxn>
                                  <a:cxn ang="0">
                                    <a:pos x="connsiteX216" y="connsiteY216"/>
                                  </a:cxn>
                                  <a:cxn ang="0">
                                    <a:pos x="connsiteX217" y="connsiteY217"/>
                                  </a:cxn>
                                  <a:cxn ang="0">
                                    <a:pos x="connsiteX218" y="connsiteY218"/>
                                  </a:cxn>
                                  <a:cxn ang="0">
                                    <a:pos x="connsiteX219" y="connsiteY219"/>
                                  </a:cxn>
                                  <a:cxn ang="0">
                                    <a:pos x="connsiteX220" y="connsiteY220"/>
                                  </a:cxn>
                                  <a:cxn ang="0">
                                    <a:pos x="connsiteX221" y="connsiteY221"/>
                                  </a:cxn>
                                  <a:cxn ang="0">
                                    <a:pos x="connsiteX222" y="connsiteY222"/>
                                  </a:cxn>
                                  <a:cxn ang="0">
                                    <a:pos x="connsiteX223" y="connsiteY223"/>
                                  </a:cxn>
                                  <a:cxn ang="0">
                                    <a:pos x="connsiteX224" y="connsiteY224"/>
                                  </a:cxn>
                                  <a:cxn ang="0">
                                    <a:pos x="connsiteX225" y="connsiteY225"/>
                                  </a:cxn>
                                  <a:cxn ang="0">
                                    <a:pos x="connsiteX226" y="connsiteY226"/>
                                  </a:cxn>
                                  <a:cxn ang="0">
                                    <a:pos x="connsiteX227" y="connsiteY227"/>
                                  </a:cxn>
                                  <a:cxn ang="0">
                                    <a:pos x="connsiteX228" y="connsiteY228"/>
                                  </a:cxn>
                                  <a:cxn ang="0">
                                    <a:pos x="connsiteX229" y="connsiteY229"/>
                                  </a:cxn>
                                  <a:cxn ang="0">
                                    <a:pos x="connsiteX230" y="connsiteY230"/>
                                  </a:cxn>
                                  <a:cxn ang="0">
                                    <a:pos x="connsiteX231" y="connsiteY231"/>
                                  </a:cxn>
                                  <a:cxn ang="0">
                                    <a:pos x="connsiteX232" y="connsiteY232"/>
                                  </a:cxn>
                                  <a:cxn ang="0">
                                    <a:pos x="connsiteX233" y="connsiteY233"/>
                                  </a:cxn>
                                  <a:cxn ang="0">
                                    <a:pos x="connsiteX234" y="connsiteY234"/>
                                  </a:cxn>
                                  <a:cxn ang="0">
                                    <a:pos x="connsiteX235" y="connsiteY235"/>
                                  </a:cxn>
                                  <a:cxn ang="0">
                                    <a:pos x="connsiteX236" y="connsiteY236"/>
                                  </a:cxn>
                                  <a:cxn ang="0">
                                    <a:pos x="connsiteX237" y="connsiteY237"/>
                                  </a:cxn>
                                  <a:cxn ang="0">
                                    <a:pos x="connsiteX238" y="connsiteY238"/>
                                  </a:cxn>
                                  <a:cxn ang="0">
                                    <a:pos x="connsiteX239" y="connsiteY239"/>
                                  </a:cxn>
                                  <a:cxn ang="0">
                                    <a:pos x="connsiteX240" y="connsiteY240"/>
                                  </a:cxn>
                                  <a:cxn ang="0">
                                    <a:pos x="connsiteX241" y="connsiteY241"/>
                                  </a:cxn>
                                  <a:cxn ang="0">
                                    <a:pos x="connsiteX242" y="connsiteY242"/>
                                  </a:cxn>
                                  <a:cxn ang="0">
                                    <a:pos x="connsiteX243" y="connsiteY243"/>
                                  </a:cxn>
                                  <a:cxn ang="0">
                                    <a:pos x="connsiteX244" y="connsiteY244"/>
                                  </a:cxn>
                                  <a:cxn ang="0">
                                    <a:pos x="connsiteX245" y="connsiteY245"/>
                                  </a:cxn>
                                  <a:cxn ang="0">
                                    <a:pos x="connsiteX246" y="connsiteY246"/>
                                  </a:cxn>
                                  <a:cxn ang="0">
                                    <a:pos x="connsiteX247" y="connsiteY247"/>
                                  </a:cxn>
                                  <a:cxn ang="0">
                                    <a:pos x="connsiteX248" y="connsiteY248"/>
                                  </a:cxn>
                                  <a:cxn ang="0">
                                    <a:pos x="connsiteX249" y="connsiteY249"/>
                                  </a:cxn>
                                  <a:cxn ang="0">
                                    <a:pos x="connsiteX250" y="connsiteY250"/>
                                  </a:cxn>
                                  <a:cxn ang="0">
                                    <a:pos x="connsiteX251" y="connsiteY251"/>
                                  </a:cxn>
                                  <a:cxn ang="0">
                                    <a:pos x="connsiteX252" y="connsiteY252"/>
                                  </a:cxn>
                                  <a:cxn ang="0">
                                    <a:pos x="connsiteX253" y="connsiteY253"/>
                                  </a:cxn>
                                  <a:cxn ang="0">
                                    <a:pos x="connsiteX254" y="connsiteY254"/>
                                  </a:cxn>
                                  <a:cxn ang="0">
                                    <a:pos x="connsiteX255" y="connsiteY255"/>
                                  </a:cxn>
                                  <a:cxn ang="0">
                                    <a:pos x="connsiteX256" y="connsiteY256"/>
                                  </a:cxn>
                                  <a:cxn ang="0">
                                    <a:pos x="connsiteX257" y="connsiteY257"/>
                                  </a:cxn>
                                  <a:cxn ang="0">
                                    <a:pos x="connsiteX258" y="connsiteY258"/>
                                  </a:cxn>
                                  <a:cxn ang="0">
                                    <a:pos x="connsiteX259" y="connsiteY259"/>
                                  </a:cxn>
                                </a:cxnLst>
                                <a:rect l="l" t="t" r="r" b="b"/>
                                <a:pathLst>
                                  <a:path w="788113" h="89687">
                                    <a:moveTo>
                                      <a:pt x="76928" y="44758"/>
                                    </a:moveTo>
                                    <a:cubicBezTo>
                                      <a:pt x="76928" y="53948"/>
                                      <a:pt x="75266" y="61891"/>
                                      <a:pt x="71947" y="68585"/>
                                    </a:cubicBezTo>
                                    <a:cubicBezTo>
                                      <a:pt x="68629" y="75278"/>
                                      <a:pt x="64076" y="80442"/>
                                      <a:pt x="58293" y="84073"/>
                                    </a:cubicBezTo>
                                    <a:cubicBezTo>
                                      <a:pt x="52506" y="87703"/>
                                      <a:pt x="45896" y="89516"/>
                                      <a:pt x="38464" y="89516"/>
                                    </a:cubicBezTo>
                                    <a:cubicBezTo>
                                      <a:pt x="31031" y="89516"/>
                                      <a:pt x="24422" y="87703"/>
                                      <a:pt x="18639" y="84073"/>
                                    </a:cubicBezTo>
                                    <a:cubicBezTo>
                                      <a:pt x="12852" y="80442"/>
                                      <a:pt x="8299" y="75278"/>
                                      <a:pt x="4980" y="68585"/>
                                    </a:cubicBezTo>
                                    <a:cubicBezTo>
                                      <a:pt x="1661" y="61891"/>
                                      <a:pt x="0" y="53948"/>
                                      <a:pt x="0" y="44758"/>
                                    </a:cubicBezTo>
                                    <a:cubicBezTo>
                                      <a:pt x="0" y="35568"/>
                                      <a:pt x="1661" y="27625"/>
                                      <a:pt x="4980" y="20931"/>
                                    </a:cubicBezTo>
                                    <a:cubicBezTo>
                                      <a:pt x="8299" y="14238"/>
                                      <a:pt x="12852" y="9074"/>
                                      <a:pt x="18639" y="5444"/>
                                    </a:cubicBezTo>
                                    <a:cubicBezTo>
                                      <a:pt x="24422" y="1813"/>
                                      <a:pt x="31031" y="0"/>
                                      <a:pt x="38464" y="0"/>
                                    </a:cubicBezTo>
                                    <a:cubicBezTo>
                                      <a:pt x="45896" y="0"/>
                                      <a:pt x="52506" y="1813"/>
                                      <a:pt x="58293" y="5444"/>
                                    </a:cubicBezTo>
                                    <a:cubicBezTo>
                                      <a:pt x="64076" y="9074"/>
                                      <a:pt x="68629" y="14238"/>
                                      <a:pt x="71947" y="20931"/>
                                    </a:cubicBezTo>
                                    <a:cubicBezTo>
                                      <a:pt x="75266" y="27625"/>
                                      <a:pt x="76928" y="35568"/>
                                      <a:pt x="76928" y="44758"/>
                                    </a:cubicBezTo>
                                    <a:close/>
                                    <a:moveTo>
                                      <a:pt x="66716" y="44758"/>
                                    </a:moveTo>
                                    <a:cubicBezTo>
                                      <a:pt x="66716" y="37214"/>
                                      <a:pt x="65454" y="30844"/>
                                      <a:pt x="62930" y="25656"/>
                                    </a:cubicBezTo>
                                    <a:cubicBezTo>
                                      <a:pt x="60433" y="20464"/>
                                      <a:pt x="57043" y="16534"/>
                                      <a:pt x="52762" y="13870"/>
                                    </a:cubicBezTo>
                                    <a:cubicBezTo>
                                      <a:pt x="48504" y="11202"/>
                                      <a:pt x="43740" y="9869"/>
                                      <a:pt x="38464" y="9869"/>
                                    </a:cubicBezTo>
                                    <a:cubicBezTo>
                                      <a:pt x="33188" y="9869"/>
                                      <a:pt x="28408" y="11202"/>
                                      <a:pt x="24126" y="13870"/>
                                    </a:cubicBezTo>
                                    <a:cubicBezTo>
                                      <a:pt x="19873" y="16534"/>
                                      <a:pt x="16482" y="20464"/>
                                      <a:pt x="13958" y="25656"/>
                                    </a:cubicBezTo>
                                    <a:cubicBezTo>
                                      <a:pt x="11462" y="30844"/>
                                      <a:pt x="10212" y="37214"/>
                                      <a:pt x="10212" y="44758"/>
                                    </a:cubicBezTo>
                                    <a:cubicBezTo>
                                      <a:pt x="10212" y="52302"/>
                                      <a:pt x="11462" y="58672"/>
                                      <a:pt x="13958" y="63860"/>
                                    </a:cubicBezTo>
                                    <a:cubicBezTo>
                                      <a:pt x="16482" y="69052"/>
                                      <a:pt x="19873" y="72982"/>
                                      <a:pt x="24126" y="75646"/>
                                    </a:cubicBezTo>
                                    <a:cubicBezTo>
                                      <a:pt x="28408" y="78314"/>
                                      <a:pt x="33188" y="79648"/>
                                      <a:pt x="38464" y="79648"/>
                                    </a:cubicBezTo>
                                    <a:cubicBezTo>
                                      <a:pt x="43740" y="79648"/>
                                      <a:pt x="48504" y="78314"/>
                                      <a:pt x="52762" y="75646"/>
                                    </a:cubicBezTo>
                                    <a:cubicBezTo>
                                      <a:pt x="57043" y="72982"/>
                                      <a:pt x="60433" y="69052"/>
                                      <a:pt x="62930" y="63860"/>
                                    </a:cubicBezTo>
                                    <a:cubicBezTo>
                                      <a:pt x="65454" y="58672"/>
                                      <a:pt x="66716" y="52302"/>
                                      <a:pt x="66716" y="44758"/>
                                    </a:cubicBezTo>
                                    <a:close/>
                                    <a:moveTo>
                                      <a:pt x="86277" y="10552"/>
                                    </a:moveTo>
                                    <a:lnTo>
                                      <a:pt x="86277" y="1190"/>
                                    </a:lnTo>
                                    <a:lnTo>
                                      <a:pt x="151631" y="1190"/>
                                    </a:lnTo>
                                    <a:lnTo>
                                      <a:pt x="151631" y="10552"/>
                                    </a:lnTo>
                                    <a:lnTo>
                                      <a:pt x="124230" y="10552"/>
                                    </a:lnTo>
                                    <a:lnTo>
                                      <a:pt x="124230" y="88326"/>
                                    </a:lnTo>
                                    <a:lnTo>
                                      <a:pt x="113678" y="88326"/>
                                    </a:lnTo>
                                    <a:lnTo>
                                      <a:pt x="113678" y="10552"/>
                                    </a:lnTo>
                                    <a:lnTo>
                                      <a:pt x="86277" y="10552"/>
                                    </a:lnTo>
                                    <a:close/>
                                    <a:moveTo>
                                      <a:pt x="184476" y="89688"/>
                                    </a:moveTo>
                                    <a:cubicBezTo>
                                      <a:pt x="178178" y="89688"/>
                                      <a:pt x="172746" y="88298"/>
                                      <a:pt x="168181" y="85518"/>
                                    </a:cubicBezTo>
                                    <a:cubicBezTo>
                                      <a:pt x="163640" y="82711"/>
                                      <a:pt x="160138" y="78797"/>
                                      <a:pt x="157670" y="73777"/>
                                    </a:cubicBezTo>
                                    <a:cubicBezTo>
                                      <a:pt x="155233" y="68725"/>
                                      <a:pt x="154011" y="62854"/>
                                      <a:pt x="154011" y="56160"/>
                                    </a:cubicBezTo>
                                    <a:cubicBezTo>
                                      <a:pt x="154011" y="49467"/>
                                      <a:pt x="155233" y="43568"/>
                                      <a:pt x="157670" y="38460"/>
                                    </a:cubicBezTo>
                                    <a:cubicBezTo>
                                      <a:pt x="160138" y="33328"/>
                                      <a:pt x="163572" y="29326"/>
                                      <a:pt x="167966" y="26463"/>
                                    </a:cubicBezTo>
                                    <a:cubicBezTo>
                                      <a:pt x="172391" y="23571"/>
                                      <a:pt x="177555" y="22121"/>
                                      <a:pt x="183454" y="22121"/>
                                    </a:cubicBezTo>
                                    <a:cubicBezTo>
                                      <a:pt x="186860" y="22121"/>
                                      <a:pt x="190219" y="22689"/>
                                      <a:pt x="193538" y="23823"/>
                                    </a:cubicBezTo>
                                    <a:cubicBezTo>
                                      <a:pt x="196856" y="24961"/>
                                      <a:pt x="199876" y="26802"/>
                                      <a:pt x="202600" y="29354"/>
                                    </a:cubicBezTo>
                                    <a:cubicBezTo>
                                      <a:pt x="205323" y="31878"/>
                                      <a:pt x="207492" y="35229"/>
                                      <a:pt x="209109" y="39398"/>
                                    </a:cubicBezTo>
                                    <a:cubicBezTo>
                                      <a:pt x="210727" y="43568"/>
                                      <a:pt x="211538" y="48700"/>
                                      <a:pt x="211538" y="54798"/>
                                    </a:cubicBezTo>
                                    <a:lnTo>
                                      <a:pt x="211538" y="59052"/>
                                    </a:lnTo>
                                    <a:lnTo>
                                      <a:pt x="161160" y="59052"/>
                                    </a:lnTo>
                                    <a:lnTo>
                                      <a:pt x="161160" y="50373"/>
                                    </a:lnTo>
                                    <a:lnTo>
                                      <a:pt x="201326" y="50373"/>
                                    </a:lnTo>
                                    <a:cubicBezTo>
                                      <a:pt x="201326" y="46687"/>
                                      <a:pt x="200587" y="43396"/>
                                      <a:pt x="199113" y="40505"/>
                                    </a:cubicBezTo>
                                    <a:cubicBezTo>
                                      <a:pt x="197667" y="37609"/>
                                      <a:pt x="195595" y="35325"/>
                                      <a:pt x="192899" y="33651"/>
                                    </a:cubicBezTo>
                                    <a:cubicBezTo>
                                      <a:pt x="190235" y="31978"/>
                                      <a:pt x="187084" y="31143"/>
                                      <a:pt x="183454" y="31143"/>
                                    </a:cubicBezTo>
                                    <a:cubicBezTo>
                                      <a:pt x="179456" y="31143"/>
                                      <a:pt x="175993" y="32134"/>
                                      <a:pt x="173074" y="34123"/>
                                    </a:cubicBezTo>
                                    <a:cubicBezTo>
                                      <a:pt x="170178" y="36080"/>
                                      <a:pt x="167954" y="38632"/>
                                      <a:pt x="166392" y="41779"/>
                                    </a:cubicBezTo>
                                    <a:cubicBezTo>
                                      <a:pt x="164834" y="44930"/>
                                      <a:pt x="164052" y="48305"/>
                                      <a:pt x="164052" y="51907"/>
                                    </a:cubicBezTo>
                                    <a:lnTo>
                                      <a:pt x="164052" y="57694"/>
                                    </a:lnTo>
                                    <a:cubicBezTo>
                                      <a:pt x="164052" y="62626"/>
                                      <a:pt x="164902" y="66812"/>
                                      <a:pt x="166608" y="70242"/>
                                    </a:cubicBezTo>
                                    <a:cubicBezTo>
                                      <a:pt x="168337" y="73649"/>
                                      <a:pt x="170733" y="76241"/>
                                      <a:pt x="173797" y="78030"/>
                                    </a:cubicBezTo>
                                    <a:cubicBezTo>
                                      <a:pt x="176860" y="79787"/>
                                      <a:pt x="180418" y="80666"/>
                                      <a:pt x="184476" y="80666"/>
                                    </a:cubicBezTo>
                                    <a:cubicBezTo>
                                      <a:pt x="187112" y="80666"/>
                                      <a:pt x="189496" y="80299"/>
                                      <a:pt x="191625" y="79560"/>
                                    </a:cubicBezTo>
                                    <a:cubicBezTo>
                                      <a:pt x="193777" y="78797"/>
                                      <a:pt x="195638" y="77663"/>
                                      <a:pt x="197196" y="76157"/>
                                    </a:cubicBezTo>
                                    <a:cubicBezTo>
                                      <a:pt x="198758" y="74627"/>
                                      <a:pt x="199964" y="72726"/>
                                      <a:pt x="200814" y="70458"/>
                                    </a:cubicBezTo>
                                    <a:lnTo>
                                      <a:pt x="210515" y="73178"/>
                                    </a:lnTo>
                                    <a:cubicBezTo>
                                      <a:pt x="209493" y="76469"/>
                                      <a:pt x="207775" y="79364"/>
                                      <a:pt x="205367" y="81860"/>
                                    </a:cubicBezTo>
                                    <a:cubicBezTo>
                                      <a:pt x="202955" y="84328"/>
                                      <a:pt x="199976" y="86257"/>
                                      <a:pt x="196433" y="87647"/>
                                    </a:cubicBezTo>
                                    <a:cubicBezTo>
                                      <a:pt x="192887" y="89005"/>
                                      <a:pt x="188901" y="89688"/>
                                      <a:pt x="184476" y="89688"/>
                                    </a:cubicBezTo>
                                    <a:close/>
                                    <a:moveTo>
                                      <a:pt x="236850" y="1190"/>
                                    </a:moveTo>
                                    <a:lnTo>
                                      <a:pt x="236850" y="88326"/>
                                    </a:lnTo>
                                    <a:lnTo>
                                      <a:pt x="226810" y="88326"/>
                                    </a:lnTo>
                                    <a:lnTo>
                                      <a:pt x="226810" y="1190"/>
                                    </a:lnTo>
                                    <a:lnTo>
                                      <a:pt x="236850" y="1190"/>
                                    </a:lnTo>
                                    <a:close/>
                                    <a:moveTo>
                                      <a:pt x="360417" y="28420"/>
                                    </a:moveTo>
                                    <a:lnTo>
                                      <a:pt x="349866" y="28420"/>
                                    </a:lnTo>
                                    <a:cubicBezTo>
                                      <a:pt x="349243" y="25384"/>
                                      <a:pt x="348152" y="22716"/>
                                      <a:pt x="346591" y="20420"/>
                                    </a:cubicBezTo>
                                    <a:cubicBezTo>
                                      <a:pt x="345061" y="18124"/>
                                      <a:pt x="343188" y="16195"/>
                                      <a:pt x="340975" y="14633"/>
                                    </a:cubicBezTo>
                                    <a:cubicBezTo>
                                      <a:pt x="338791" y="13048"/>
                                      <a:pt x="336367" y="11853"/>
                                      <a:pt x="333699" y="11059"/>
                                    </a:cubicBezTo>
                                    <a:cubicBezTo>
                                      <a:pt x="331035" y="10268"/>
                                      <a:pt x="328251" y="9869"/>
                                      <a:pt x="325360" y="9869"/>
                                    </a:cubicBezTo>
                                    <a:cubicBezTo>
                                      <a:pt x="320084" y="9869"/>
                                      <a:pt x="315304" y="11202"/>
                                      <a:pt x="311022" y="13870"/>
                                    </a:cubicBezTo>
                                    <a:cubicBezTo>
                                      <a:pt x="306769" y="16534"/>
                                      <a:pt x="303378" y="20464"/>
                                      <a:pt x="300854" y="25656"/>
                                    </a:cubicBezTo>
                                    <a:cubicBezTo>
                                      <a:pt x="298358" y="30844"/>
                                      <a:pt x="297108" y="37214"/>
                                      <a:pt x="297108" y="44758"/>
                                    </a:cubicBezTo>
                                    <a:cubicBezTo>
                                      <a:pt x="297108" y="52302"/>
                                      <a:pt x="298358" y="58672"/>
                                      <a:pt x="300854" y="63860"/>
                                    </a:cubicBezTo>
                                    <a:cubicBezTo>
                                      <a:pt x="303378" y="69052"/>
                                      <a:pt x="306769" y="72982"/>
                                      <a:pt x="311022" y="75646"/>
                                    </a:cubicBezTo>
                                    <a:cubicBezTo>
                                      <a:pt x="315304" y="78314"/>
                                      <a:pt x="320084" y="79648"/>
                                      <a:pt x="325360" y="79648"/>
                                    </a:cubicBezTo>
                                    <a:cubicBezTo>
                                      <a:pt x="328251" y="79648"/>
                                      <a:pt x="331035" y="79248"/>
                                      <a:pt x="333699" y="78454"/>
                                    </a:cubicBezTo>
                                    <a:cubicBezTo>
                                      <a:pt x="336367" y="77663"/>
                                      <a:pt x="338791" y="76485"/>
                                      <a:pt x="340975" y="74923"/>
                                    </a:cubicBezTo>
                                    <a:cubicBezTo>
                                      <a:pt x="343188" y="73333"/>
                                      <a:pt x="345061" y="71393"/>
                                      <a:pt x="346591" y="69096"/>
                                    </a:cubicBezTo>
                                    <a:cubicBezTo>
                                      <a:pt x="348152" y="66768"/>
                                      <a:pt x="349243" y="64104"/>
                                      <a:pt x="349866" y="61097"/>
                                    </a:cubicBezTo>
                                    <a:lnTo>
                                      <a:pt x="360417" y="61097"/>
                                    </a:lnTo>
                                    <a:cubicBezTo>
                                      <a:pt x="359626" y="65550"/>
                                      <a:pt x="358177" y="69535"/>
                                      <a:pt x="356080" y="73050"/>
                                    </a:cubicBezTo>
                                    <a:cubicBezTo>
                                      <a:pt x="353979" y="76568"/>
                                      <a:pt x="351371" y="79560"/>
                                      <a:pt x="348252" y="82028"/>
                                    </a:cubicBezTo>
                                    <a:cubicBezTo>
                                      <a:pt x="345129" y="84468"/>
                                      <a:pt x="341627" y="86325"/>
                                      <a:pt x="337740" y="87603"/>
                                    </a:cubicBezTo>
                                    <a:cubicBezTo>
                                      <a:pt x="333882" y="88877"/>
                                      <a:pt x="329757" y="89516"/>
                                      <a:pt x="325360" y="89516"/>
                                    </a:cubicBezTo>
                                    <a:cubicBezTo>
                                      <a:pt x="317927" y="89516"/>
                                      <a:pt x="311318" y="87703"/>
                                      <a:pt x="305535" y="84073"/>
                                    </a:cubicBezTo>
                                    <a:cubicBezTo>
                                      <a:pt x="299748" y="80442"/>
                                      <a:pt x="295195" y="75278"/>
                                      <a:pt x="291876" y="68585"/>
                                    </a:cubicBezTo>
                                    <a:cubicBezTo>
                                      <a:pt x="288557" y="61891"/>
                                      <a:pt x="286896" y="53948"/>
                                      <a:pt x="286896" y="44758"/>
                                    </a:cubicBezTo>
                                    <a:cubicBezTo>
                                      <a:pt x="286896" y="35568"/>
                                      <a:pt x="288557" y="27625"/>
                                      <a:pt x="291876" y="20931"/>
                                    </a:cubicBezTo>
                                    <a:cubicBezTo>
                                      <a:pt x="295195" y="14238"/>
                                      <a:pt x="299748" y="9074"/>
                                      <a:pt x="305535" y="5444"/>
                                    </a:cubicBezTo>
                                    <a:cubicBezTo>
                                      <a:pt x="311318" y="1813"/>
                                      <a:pt x="317927" y="0"/>
                                      <a:pt x="325360" y="0"/>
                                    </a:cubicBezTo>
                                    <a:cubicBezTo>
                                      <a:pt x="329757" y="0"/>
                                      <a:pt x="333882" y="635"/>
                                      <a:pt x="337740" y="1913"/>
                                    </a:cubicBezTo>
                                    <a:cubicBezTo>
                                      <a:pt x="341627" y="3191"/>
                                      <a:pt x="345129" y="5060"/>
                                      <a:pt x="348252" y="7528"/>
                                    </a:cubicBezTo>
                                    <a:cubicBezTo>
                                      <a:pt x="351371" y="9968"/>
                                      <a:pt x="353979" y="12948"/>
                                      <a:pt x="356080" y="16462"/>
                                    </a:cubicBezTo>
                                    <a:cubicBezTo>
                                      <a:pt x="358177" y="19953"/>
                                      <a:pt x="359626" y="23939"/>
                                      <a:pt x="360417" y="28420"/>
                                    </a:cubicBezTo>
                                    <a:close/>
                                    <a:moveTo>
                                      <a:pt x="402659" y="89688"/>
                                    </a:moveTo>
                                    <a:cubicBezTo>
                                      <a:pt x="396756" y="89688"/>
                                      <a:pt x="391580" y="88282"/>
                                      <a:pt x="387127" y="85475"/>
                                    </a:cubicBezTo>
                                    <a:cubicBezTo>
                                      <a:pt x="382702" y="82667"/>
                                      <a:pt x="379244" y="78737"/>
                                      <a:pt x="376748" y="73689"/>
                                    </a:cubicBezTo>
                                    <a:cubicBezTo>
                                      <a:pt x="374280" y="68641"/>
                                      <a:pt x="373045" y="62742"/>
                                      <a:pt x="373045" y="55989"/>
                                    </a:cubicBezTo>
                                    <a:cubicBezTo>
                                      <a:pt x="373045" y="49183"/>
                                      <a:pt x="374280" y="43240"/>
                                      <a:pt x="376748" y="38164"/>
                                    </a:cubicBezTo>
                                    <a:cubicBezTo>
                                      <a:pt x="379244" y="33084"/>
                                      <a:pt x="382702" y="29142"/>
                                      <a:pt x="387127" y="26335"/>
                                    </a:cubicBezTo>
                                    <a:cubicBezTo>
                                      <a:pt x="391580" y="23527"/>
                                      <a:pt x="396756" y="22121"/>
                                      <a:pt x="402659" y="22121"/>
                                    </a:cubicBezTo>
                                    <a:cubicBezTo>
                                      <a:pt x="408558" y="22121"/>
                                      <a:pt x="413722" y="23527"/>
                                      <a:pt x="418143" y="26335"/>
                                    </a:cubicBezTo>
                                    <a:cubicBezTo>
                                      <a:pt x="422600" y="29142"/>
                                      <a:pt x="426059" y="33084"/>
                                      <a:pt x="428527" y="38164"/>
                                    </a:cubicBezTo>
                                    <a:cubicBezTo>
                                      <a:pt x="431023" y="43240"/>
                                      <a:pt x="432269" y="49183"/>
                                      <a:pt x="432269" y="55989"/>
                                    </a:cubicBezTo>
                                    <a:cubicBezTo>
                                      <a:pt x="432269" y="62742"/>
                                      <a:pt x="431023" y="68641"/>
                                      <a:pt x="428527" y="73689"/>
                                    </a:cubicBezTo>
                                    <a:cubicBezTo>
                                      <a:pt x="426059" y="78737"/>
                                      <a:pt x="422600" y="82667"/>
                                      <a:pt x="418143" y="85475"/>
                                    </a:cubicBezTo>
                                    <a:cubicBezTo>
                                      <a:pt x="413722" y="88282"/>
                                      <a:pt x="408558" y="89688"/>
                                      <a:pt x="402659" y="89688"/>
                                    </a:cubicBezTo>
                                    <a:close/>
                                    <a:moveTo>
                                      <a:pt x="402659" y="80666"/>
                                    </a:moveTo>
                                    <a:cubicBezTo>
                                      <a:pt x="407140" y="80666"/>
                                      <a:pt x="410827" y="79520"/>
                                      <a:pt x="413722" y="77219"/>
                                    </a:cubicBezTo>
                                    <a:cubicBezTo>
                                      <a:pt x="416613" y="74923"/>
                                      <a:pt x="418754" y="71904"/>
                                      <a:pt x="420144" y="68158"/>
                                    </a:cubicBezTo>
                                    <a:cubicBezTo>
                                      <a:pt x="421534" y="64415"/>
                                      <a:pt x="422229" y="60358"/>
                                      <a:pt x="422229" y="55989"/>
                                    </a:cubicBezTo>
                                    <a:cubicBezTo>
                                      <a:pt x="422229" y="51623"/>
                                      <a:pt x="421534" y="47550"/>
                                      <a:pt x="420144" y="43780"/>
                                    </a:cubicBezTo>
                                    <a:cubicBezTo>
                                      <a:pt x="418754" y="40006"/>
                                      <a:pt x="416613" y="36958"/>
                                      <a:pt x="413722" y="34630"/>
                                    </a:cubicBezTo>
                                    <a:cubicBezTo>
                                      <a:pt x="410827" y="32306"/>
                                      <a:pt x="407140" y="31143"/>
                                      <a:pt x="402659" y="31143"/>
                                    </a:cubicBezTo>
                                    <a:cubicBezTo>
                                      <a:pt x="398174" y="31143"/>
                                      <a:pt x="394488" y="32306"/>
                                      <a:pt x="391597" y="34630"/>
                                    </a:cubicBezTo>
                                    <a:cubicBezTo>
                                      <a:pt x="388701" y="36958"/>
                                      <a:pt x="386560" y="40006"/>
                                      <a:pt x="385171" y="43780"/>
                                    </a:cubicBezTo>
                                    <a:cubicBezTo>
                                      <a:pt x="383781" y="47550"/>
                                      <a:pt x="383086" y="51623"/>
                                      <a:pt x="383086" y="55989"/>
                                    </a:cubicBezTo>
                                    <a:cubicBezTo>
                                      <a:pt x="383086" y="60358"/>
                                      <a:pt x="383781" y="64415"/>
                                      <a:pt x="385171" y="68158"/>
                                    </a:cubicBezTo>
                                    <a:cubicBezTo>
                                      <a:pt x="386560" y="71904"/>
                                      <a:pt x="388701" y="74923"/>
                                      <a:pt x="391597" y="77219"/>
                                    </a:cubicBezTo>
                                    <a:cubicBezTo>
                                      <a:pt x="394488" y="79520"/>
                                      <a:pt x="398174" y="80666"/>
                                      <a:pt x="402659" y="80666"/>
                                    </a:cubicBezTo>
                                    <a:close/>
                                    <a:moveTo>
                                      <a:pt x="457637" y="1190"/>
                                    </a:moveTo>
                                    <a:lnTo>
                                      <a:pt x="457637" y="88326"/>
                                    </a:lnTo>
                                    <a:lnTo>
                                      <a:pt x="447597" y="88326"/>
                                    </a:lnTo>
                                    <a:lnTo>
                                      <a:pt x="447597" y="1190"/>
                                    </a:lnTo>
                                    <a:lnTo>
                                      <a:pt x="457637" y="1190"/>
                                    </a:lnTo>
                                    <a:close/>
                                    <a:moveTo>
                                      <a:pt x="486073" y="1190"/>
                                    </a:moveTo>
                                    <a:lnTo>
                                      <a:pt x="486073" y="88326"/>
                                    </a:lnTo>
                                    <a:lnTo>
                                      <a:pt x="476029" y="88326"/>
                                    </a:lnTo>
                                    <a:lnTo>
                                      <a:pt x="476029" y="1190"/>
                                    </a:lnTo>
                                    <a:lnTo>
                                      <a:pt x="486073" y="1190"/>
                                    </a:lnTo>
                                    <a:close/>
                                    <a:moveTo>
                                      <a:pt x="531861" y="89688"/>
                                    </a:moveTo>
                                    <a:cubicBezTo>
                                      <a:pt x="525567" y="89688"/>
                                      <a:pt x="520136" y="88298"/>
                                      <a:pt x="515567" y="85518"/>
                                    </a:cubicBezTo>
                                    <a:cubicBezTo>
                                      <a:pt x="511030" y="82711"/>
                                      <a:pt x="507527" y="78797"/>
                                      <a:pt x="505059" y="73777"/>
                                    </a:cubicBezTo>
                                    <a:cubicBezTo>
                                      <a:pt x="502619" y="68725"/>
                                      <a:pt x="501401" y="62854"/>
                                      <a:pt x="501401" y="56160"/>
                                    </a:cubicBezTo>
                                    <a:cubicBezTo>
                                      <a:pt x="501401" y="49467"/>
                                      <a:pt x="502619" y="43568"/>
                                      <a:pt x="505059" y="38460"/>
                                    </a:cubicBezTo>
                                    <a:cubicBezTo>
                                      <a:pt x="507527" y="33328"/>
                                      <a:pt x="510958" y="29326"/>
                                      <a:pt x="515355" y="26463"/>
                                    </a:cubicBezTo>
                                    <a:cubicBezTo>
                                      <a:pt x="519780" y="23571"/>
                                      <a:pt x="524940" y="22121"/>
                                      <a:pt x="530843" y="22121"/>
                                    </a:cubicBezTo>
                                    <a:cubicBezTo>
                                      <a:pt x="534246" y="22121"/>
                                      <a:pt x="537609" y="22689"/>
                                      <a:pt x="540927" y="23823"/>
                                    </a:cubicBezTo>
                                    <a:cubicBezTo>
                                      <a:pt x="544246" y="24961"/>
                                      <a:pt x="547265" y="26802"/>
                                      <a:pt x="549989" y="29354"/>
                                    </a:cubicBezTo>
                                    <a:cubicBezTo>
                                      <a:pt x="552713" y="31878"/>
                                      <a:pt x="554881" y="35229"/>
                                      <a:pt x="556499" y="39398"/>
                                    </a:cubicBezTo>
                                    <a:cubicBezTo>
                                      <a:pt x="558116" y="43568"/>
                                      <a:pt x="558923" y="48700"/>
                                      <a:pt x="558923" y="54798"/>
                                    </a:cubicBezTo>
                                    <a:lnTo>
                                      <a:pt x="558923" y="59052"/>
                                    </a:lnTo>
                                    <a:lnTo>
                                      <a:pt x="508546" y="59052"/>
                                    </a:lnTo>
                                    <a:lnTo>
                                      <a:pt x="508546" y="50373"/>
                                    </a:lnTo>
                                    <a:lnTo>
                                      <a:pt x="548711" y="50373"/>
                                    </a:lnTo>
                                    <a:cubicBezTo>
                                      <a:pt x="548711" y="46687"/>
                                      <a:pt x="547972" y="43396"/>
                                      <a:pt x="546499" y="40505"/>
                                    </a:cubicBezTo>
                                    <a:cubicBezTo>
                                      <a:pt x="545053" y="37609"/>
                                      <a:pt x="542980" y="35325"/>
                                      <a:pt x="540288" y="33651"/>
                                    </a:cubicBezTo>
                                    <a:cubicBezTo>
                                      <a:pt x="537621" y="31978"/>
                                      <a:pt x="534473" y="31143"/>
                                      <a:pt x="530843" y="31143"/>
                                    </a:cubicBezTo>
                                    <a:cubicBezTo>
                                      <a:pt x="526841" y="31143"/>
                                      <a:pt x="523383" y="32134"/>
                                      <a:pt x="520459" y="34123"/>
                                    </a:cubicBezTo>
                                    <a:cubicBezTo>
                                      <a:pt x="517568" y="36080"/>
                                      <a:pt x="515339" y="38632"/>
                                      <a:pt x="513782" y="41779"/>
                                    </a:cubicBezTo>
                                    <a:cubicBezTo>
                                      <a:pt x="512220" y="44930"/>
                                      <a:pt x="511441" y="48305"/>
                                      <a:pt x="511441" y="51907"/>
                                    </a:cubicBezTo>
                                    <a:lnTo>
                                      <a:pt x="511441" y="57694"/>
                                    </a:lnTo>
                                    <a:cubicBezTo>
                                      <a:pt x="511441" y="62626"/>
                                      <a:pt x="512292" y="66812"/>
                                      <a:pt x="513993" y="70242"/>
                                    </a:cubicBezTo>
                                    <a:cubicBezTo>
                                      <a:pt x="515723" y="73649"/>
                                      <a:pt x="518119" y="76241"/>
                                      <a:pt x="521182" y="78030"/>
                                    </a:cubicBezTo>
                                    <a:cubicBezTo>
                                      <a:pt x="524245" y="79787"/>
                                      <a:pt x="527808" y="80666"/>
                                      <a:pt x="531861" y="80666"/>
                                    </a:cubicBezTo>
                                    <a:cubicBezTo>
                                      <a:pt x="534501" y="80666"/>
                                      <a:pt x="536882" y="80299"/>
                                      <a:pt x="539010" y="79560"/>
                                    </a:cubicBezTo>
                                    <a:cubicBezTo>
                                      <a:pt x="541167" y="78797"/>
                                      <a:pt x="543024" y="77663"/>
                                      <a:pt x="544585" y="76157"/>
                                    </a:cubicBezTo>
                                    <a:cubicBezTo>
                                      <a:pt x="546143" y="74627"/>
                                      <a:pt x="547349" y="72726"/>
                                      <a:pt x="548200" y="70458"/>
                                    </a:cubicBezTo>
                                    <a:lnTo>
                                      <a:pt x="557901" y="73178"/>
                                    </a:lnTo>
                                    <a:cubicBezTo>
                                      <a:pt x="556882" y="76469"/>
                                      <a:pt x="555165" y="79364"/>
                                      <a:pt x="552753" y="81860"/>
                                    </a:cubicBezTo>
                                    <a:cubicBezTo>
                                      <a:pt x="550345" y="84328"/>
                                      <a:pt x="547365" y="86257"/>
                                      <a:pt x="543819" y="87647"/>
                                    </a:cubicBezTo>
                                    <a:cubicBezTo>
                                      <a:pt x="540272" y="89005"/>
                                      <a:pt x="536287" y="89688"/>
                                      <a:pt x="531861" y="89688"/>
                                    </a:cubicBezTo>
                                    <a:close/>
                                    <a:moveTo>
                                      <a:pt x="600746" y="89688"/>
                                    </a:moveTo>
                                    <a:cubicBezTo>
                                      <a:pt x="594619" y="89688"/>
                                      <a:pt x="589344" y="88242"/>
                                      <a:pt x="584919" y="85347"/>
                                    </a:cubicBezTo>
                                    <a:cubicBezTo>
                                      <a:pt x="580494" y="82455"/>
                                      <a:pt x="577091" y="78470"/>
                                      <a:pt x="574707" y="73393"/>
                                    </a:cubicBezTo>
                                    <a:cubicBezTo>
                                      <a:pt x="572326" y="68313"/>
                                      <a:pt x="571132" y="62514"/>
                                      <a:pt x="571132" y="55989"/>
                                    </a:cubicBezTo>
                                    <a:cubicBezTo>
                                      <a:pt x="571132" y="49351"/>
                                      <a:pt x="572354" y="43496"/>
                                      <a:pt x="574794" y="38420"/>
                                    </a:cubicBezTo>
                                    <a:cubicBezTo>
                                      <a:pt x="577262" y="33312"/>
                                      <a:pt x="580693" y="29326"/>
                                      <a:pt x="585090" y="26463"/>
                                    </a:cubicBezTo>
                                    <a:cubicBezTo>
                                      <a:pt x="589515" y="23571"/>
                                      <a:pt x="594675" y="22121"/>
                                      <a:pt x="600578" y="22121"/>
                                    </a:cubicBezTo>
                                    <a:cubicBezTo>
                                      <a:pt x="605171" y="22121"/>
                                      <a:pt x="609313" y="22972"/>
                                      <a:pt x="612999" y="24674"/>
                                    </a:cubicBezTo>
                                    <a:cubicBezTo>
                                      <a:pt x="616689" y="26379"/>
                                      <a:pt x="619708" y="28759"/>
                                      <a:pt x="622065" y="31822"/>
                                    </a:cubicBezTo>
                                    <a:cubicBezTo>
                                      <a:pt x="624417" y="34885"/>
                                      <a:pt x="625879" y="38460"/>
                                      <a:pt x="626446" y="42546"/>
                                    </a:cubicBezTo>
                                    <a:lnTo>
                                      <a:pt x="616405" y="42546"/>
                                    </a:lnTo>
                                    <a:cubicBezTo>
                                      <a:pt x="615639" y="39566"/>
                                      <a:pt x="613937" y="36930"/>
                                      <a:pt x="611297" y="34630"/>
                                    </a:cubicBezTo>
                                    <a:cubicBezTo>
                                      <a:pt x="608689" y="32306"/>
                                      <a:pt x="605171" y="31143"/>
                                      <a:pt x="600746" y="31143"/>
                                    </a:cubicBezTo>
                                    <a:cubicBezTo>
                                      <a:pt x="596832" y="31143"/>
                                      <a:pt x="593401" y="32162"/>
                                      <a:pt x="590450" y="34207"/>
                                    </a:cubicBezTo>
                                    <a:cubicBezTo>
                                      <a:pt x="587531" y="36219"/>
                                      <a:pt x="585246" y="39071"/>
                                      <a:pt x="583601" y="42757"/>
                                    </a:cubicBezTo>
                                    <a:cubicBezTo>
                                      <a:pt x="581983" y="46416"/>
                                      <a:pt x="581177" y="50713"/>
                                      <a:pt x="581177" y="55649"/>
                                    </a:cubicBezTo>
                                    <a:cubicBezTo>
                                      <a:pt x="581177" y="60697"/>
                                      <a:pt x="581971" y="65094"/>
                                      <a:pt x="583557" y="68841"/>
                                    </a:cubicBezTo>
                                    <a:cubicBezTo>
                                      <a:pt x="585174" y="72583"/>
                                      <a:pt x="587443" y="75490"/>
                                      <a:pt x="590366" y="77563"/>
                                    </a:cubicBezTo>
                                    <a:cubicBezTo>
                                      <a:pt x="593314" y="79632"/>
                                      <a:pt x="596776" y="80666"/>
                                      <a:pt x="600746" y="80666"/>
                                    </a:cubicBezTo>
                                    <a:cubicBezTo>
                                      <a:pt x="603358" y="80666"/>
                                      <a:pt x="605726" y="80215"/>
                                      <a:pt x="607851" y="79304"/>
                                    </a:cubicBezTo>
                                    <a:cubicBezTo>
                                      <a:pt x="609979" y="78398"/>
                                      <a:pt x="611781" y="77096"/>
                                      <a:pt x="613254" y="75390"/>
                                    </a:cubicBezTo>
                                    <a:cubicBezTo>
                                      <a:pt x="614732" y="73689"/>
                                      <a:pt x="615779" y="71648"/>
                                      <a:pt x="616405" y="69264"/>
                                    </a:cubicBezTo>
                                    <a:lnTo>
                                      <a:pt x="626446" y="69264"/>
                                    </a:lnTo>
                                    <a:cubicBezTo>
                                      <a:pt x="625879" y="73122"/>
                                      <a:pt x="624473" y="76596"/>
                                      <a:pt x="622232" y="79688"/>
                                    </a:cubicBezTo>
                                    <a:cubicBezTo>
                                      <a:pt x="620020" y="82751"/>
                                      <a:pt x="617084" y="85191"/>
                                      <a:pt x="613426" y="87008"/>
                                    </a:cubicBezTo>
                                    <a:cubicBezTo>
                                      <a:pt x="609796" y="88793"/>
                                      <a:pt x="605570" y="89688"/>
                                      <a:pt x="600746" y="89688"/>
                                    </a:cubicBezTo>
                                    <a:close/>
                                    <a:moveTo>
                                      <a:pt x="669546" y="22972"/>
                                    </a:moveTo>
                                    <a:lnTo>
                                      <a:pt x="669546" y="31483"/>
                                    </a:lnTo>
                                    <a:lnTo>
                                      <a:pt x="635679" y="31483"/>
                                    </a:lnTo>
                                    <a:lnTo>
                                      <a:pt x="635679" y="22972"/>
                                    </a:lnTo>
                                    <a:lnTo>
                                      <a:pt x="669546" y="22972"/>
                                    </a:lnTo>
                                    <a:close/>
                                    <a:moveTo>
                                      <a:pt x="645548" y="7317"/>
                                    </a:moveTo>
                                    <a:lnTo>
                                      <a:pt x="655588" y="7317"/>
                                    </a:lnTo>
                                    <a:lnTo>
                                      <a:pt x="655588" y="69603"/>
                                    </a:lnTo>
                                    <a:cubicBezTo>
                                      <a:pt x="655588" y="72443"/>
                                      <a:pt x="656000" y="74568"/>
                                      <a:pt x="656822" y="75989"/>
                                    </a:cubicBezTo>
                                    <a:cubicBezTo>
                                      <a:pt x="657677" y="77379"/>
                                      <a:pt x="658751" y="78314"/>
                                      <a:pt x="660057" y="78797"/>
                                    </a:cubicBezTo>
                                    <a:cubicBezTo>
                                      <a:pt x="661391" y="79248"/>
                                      <a:pt x="662793" y="79476"/>
                                      <a:pt x="664271" y="79476"/>
                                    </a:cubicBezTo>
                                    <a:cubicBezTo>
                                      <a:pt x="665377" y="79476"/>
                                      <a:pt x="666284" y="79420"/>
                                      <a:pt x="666994" y="79304"/>
                                    </a:cubicBezTo>
                                    <a:cubicBezTo>
                                      <a:pt x="667701" y="79164"/>
                                      <a:pt x="668269" y="79053"/>
                                      <a:pt x="668696" y="78965"/>
                                    </a:cubicBezTo>
                                    <a:lnTo>
                                      <a:pt x="670737" y="87987"/>
                                    </a:lnTo>
                                    <a:cubicBezTo>
                                      <a:pt x="670058" y="88242"/>
                                      <a:pt x="669107" y="88498"/>
                                      <a:pt x="667885" y="88753"/>
                                    </a:cubicBezTo>
                                    <a:cubicBezTo>
                                      <a:pt x="666667" y="89037"/>
                                      <a:pt x="665121" y="89177"/>
                                      <a:pt x="663248" y="89177"/>
                                    </a:cubicBezTo>
                                    <a:cubicBezTo>
                                      <a:pt x="660413" y="89177"/>
                                      <a:pt x="657633" y="88566"/>
                                      <a:pt x="654909" y="87348"/>
                                    </a:cubicBezTo>
                                    <a:cubicBezTo>
                                      <a:pt x="652214" y="86130"/>
                                      <a:pt x="649973" y="84268"/>
                                      <a:pt x="648188" y="81772"/>
                                    </a:cubicBezTo>
                                    <a:cubicBezTo>
                                      <a:pt x="646426" y="79276"/>
                                      <a:pt x="645548" y="76129"/>
                                      <a:pt x="645548" y="72327"/>
                                    </a:cubicBezTo>
                                    <a:lnTo>
                                      <a:pt x="645548" y="7317"/>
                                    </a:lnTo>
                                    <a:close/>
                                    <a:moveTo>
                                      <a:pt x="710499" y="89688"/>
                                    </a:moveTo>
                                    <a:cubicBezTo>
                                      <a:pt x="704596" y="89688"/>
                                      <a:pt x="699420" y="88282"/>
                                      <a:pt x="694967" y="85475"/>
                                    </a:cubicBezTo>
                                    <a:cubicBezTo>
                                      <a:pt x="690542" y="82667"/>
                                      <a:pt x="687083" y="78737"/>
                                      <a:pt x="684587" y="73689"/>
                                    </a:cubicBezTo>
                                    <a:cubicBezTo>
                                      <a:pt x="682119" y="68641"/>
                                      <a:pt x="680885" y="62742"/>
                                      <a:pt x="680885" y="55989"/>
                                    </a:cubicBezTo>
                                    <a:cubicBezTo>
                                      <a:pt x="680885" y="49183"/>
                                      <a:pt x="682119" y="43240"/>
                                      <a:pt x="684587" y="38164"/>
                                    </a:cubicBezTo>
                                    <a:cubicBezTo>
                                      <a:pt x="687083" y="33084"/>
                                      <a:pt x="690542" y="29142"/>
                                      <a:pt x="694967" y="26335"/>
                                    </a:cubicBezTo>
                                    <a:cubicBezTo>
                                      <a:pt x="699420" y="23527"/>
                                      <a:pt x="704596" y="22121"/>
                                      <a:pt x="710499" y="22121"/>
                                    </a:cubicBezTo>
                                    <a:cubicBezTo>
                                      <a:pt x="716397" y="22121"/>
                                      <a:pt x="721561" y="23527"/>
                                      <a:pt x="725986" y="26335"/>
                                    </a:cubicBezTo>
                                    <a:cubicBezTo>
                                      <a:pt x="730439" y="29142"/>
                                      <a:pt x="733898" y="33084"/>
                                      <a:pt x="736366" y="38164"/>
                                    </a:cubicBezTo>
                                    <a:cubicBezTo>
                                      <a:pt x="738862" y="43240"/>
                                      <a:pt x="740108" y="49183"/>
                                      <a:pt x="740108" y="55989"/>
                                    </a:cubicBezTo>
                                    <a:cubicBezTo>
                                      <a:pt x="740108" y="62742"/>
                                      <a:pt x="738862" y="68641"/>
                                      <a:pt x="736366" y="73689"/>
                                    </a:cubicBezTo>
                                    <a:cubicBezTo>
                                      <a:pt x="733898" y="78737"/>
                                      <a:pt x="730439" y="82667"/>
                                      <a:pt x="725986" y="85475"/>
                                    </a:cubicBezTo>
                                    <a:cubicBezTo>
                                      <a:pt x="721561" y="88282"/>
                                      <a:pt x="716397" y="89688"/>
                                      <a:pt x="710499" y="89688"/>
                                    </a:cubicBezTo>
                                    <a:close/>
                                    <a:moveTo>
                                      <a:pt x="710499" y="80666"/>
                                    </a:moveTo>
                                    <a:cubicBezTo>
                                      <a:pt x="714980" y="80666"/>
                                      <a:pt x="718666" y="79520"/>
                                      <a:pt x="721561" y="77219"/>
                                    </a:cubicBezTo>
                                    <a:cubicBezTo>
                                      <a:pt x="724453" y="74923"/>
                                      <a:pt x="726593" y="71904"/>
                                      <a:pt x="727983" y="68158"/>
                                    </a:cubicBezTo>
                                    <a:cubicBezTo>
                                      <a:pt x="729373" y="64415"/>
                                      <a:pt x="730068" y="60358"/>
                                      <a:pt x="730068" y="55989"/>
                                    </a:cubicBezTo>
                                    <a:cubicBezTo>
                                      <a:pt x="730068" y="51623"/>
                                      <a:pt x="729373" y="47550"/>
                                      <a:pt x="727983" y="43780"/>
                                    </a:cubicBezTo>
                                    <a:cubicBezTo>
                                      <a:pt x="726593" y="40006"/>
                                      <a:pt x="724453" y="36958"/>
                                      <a:pt x="721561" y="34630"/>
                                    </a:cubicBezTo>
                                    <a:cubicBezTo>
                                      <a:pt x="718666" y="32306"/>
                                      <a:pt x="714980" y="31143"/>
                                      <a:pt x="710499" y="31143"/>
                                    </a:cubicBezTo>
                                    <a:cubicBezTo>
                                      <a:pt x="706018" y="31143"/>
                                      <a:pt x="702327" y="32306"/>
                                      <a:pt x="699436" y="34630"/>
                                    </a:cubicBezTo>
                                    <a:cubicBezTo>
                                      <a:pt x="696540" y="36958"/>
                                      <a:pt x="694400" y="40006"/>
                                      <a:pt x="693010" y="43780"/>
                                    </a:cubicBezTo>
                                    <a:cubicBezTo>
                                      <a:pt x="691620" y="47550"/>
                                      <a:pt x="690925" y="51623"/>
                                      <a:pt x="690925" y="55989"/>
                                    </a:cubicBezTo>
                                    <a:cubicBezTo>
                                      <a:pt x="690925" y="60358"/>
                                      <a:pt x="691620" y="64415"/>
                                      <a:pt x="693010" y="68158"/>
                                    </a:cubicBezTo>
                                    <a:cubicBezTo>
                                      <a:pt x="694400" y="71904"/>
                                      <a:pt x="696540" y="74923"/>
                                      <a:pt x="699436" y="77219"/>
                                    </a:cubicBezTo>
                                    <a:cubicBezTo>
                                      <a:pt x="702327" y="79520"/>
                                      <a:pt x="706018" y="80666"/>
                                      <a:pt x="710499" y="80666"/>
                                    </a:cubicBezTo>
                                    <a:close/>
                                    <a:moveTo>
                                      <a:pt x="755436" y="88326"/>
                                    </a:moveTo>
                                    <a:lnTo>
                                      <a:pt x="755436" y="22972"/>
                                    </a:lnTo>
                                    <a:lnTo>
                                      <a:pt x="765137" y="22972"/>
                                    </a:lnTo>
                                    <a:lnTo>
                                      <a:pt x="765137" y="32845"/>
                                    </a:lnTo>
                                    <a:lnTo>
                                      <a:pt x="765820" y="32845"/>
                                    </a:lnTo>
                                    <a:cubicBezTo>
                                      <a:pt x="767010" y="29610"/>
                                      <a:pt x="769167" y="26986"/>
                                      <a:pt x="772286" y="24973"/>
                                    </a:cubicBezTo>
                                    <a:cubicBezTo>
                                      <a:pt x="775405" y="22960"/>
                                      <a:pt x="778924" y="21954"/>
                                      <a:pt x="782837" y="21954"/>
                                    </a:cubicBezTo>
                                    <a:cubicBezTo>
                                      <a:pt x="783576" y="21954"/>
                                      <a:pt x="784499" y="21966"/>
                                      <a:pt x="785605" y="21994"/>
                                    </a:cubicBezTo>
                                    <a:cubicBezTo>
                                      <a:pt x="786712" y="22022"/>
                                      <a:pt x="787546" y="22066"/>
                                      <a:pt x="788113" y="22121"/>
                                    </a:cubicBezTo>
                                    <a:lnTo>
                                      <a:pt x="788113" y="32334"/>
                                    </a:lnTo>
                                    <a:cubicBezTo>
                                      <a:pt x="787774" y="32250"/>
                                      <a:pt x="786995" y="32122"/>
                                      <a:pt x="785773" y="31950"/>
                                    </a:cubicBezTo>
                                    <a:cubicBezTo>
                                      <a:pt x="784583" y="31754"/>
                                      <a:pt x="783321" y="31655"/>
                                      <a:pt x="781987" y="31655"/>
                                    </a:cubicBezTo>
                                    <a:cubicBezTo>
                                      <a:pt x="778812" y="31655"/>
                                      <a:pt x="775972" y="32321"/>
                                      <a:pt x="773476" y="33651"/>
                                    </a:cubicBezTo>
                                    <a:cubicBezTo>
                                      <a:pt x="771012" y="34957"/>
                                      <a:pt x="769051" y="36775"/>
                                      <a:pt x="767605" y="39099"/>
                                    </a:cubicBezTo>
                                    <a:cubicBezTo>
                                      <a:pt x="766187" y="41395"/>
                                      <a:pt x="765481" y="44019"/>
                                      <a:pt x="765481" y="46971"/>
                                    </a:cubicBezTo>
                                    <a:lnTo>
                                      <a:pt x="765481" y="88326"/>
                                    </a:lnTo>
                                    <a:lnTo>
                                      <a:pt x="755436" y="88326"/>
                                    </a:lnTo>
                                    <a:close/>
                                  </a:path>
                                </a:pathLst>
                              </a:custGeom>
                              <a:solidFill>
                                <a:srgbClr val="7D88A1"/>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grpSp>
                          <wpg:cNvPr id="1083091229" name="Espace réservé du contenu 4">
                            <a:extLst>
                              <a:ext uri="{FF2B5EF4-FFF2-40B4-BE49-F238E27FC236}">
                                <a16:creationId xmlns:a16="http://schemas.microsoft.com/office/drawing/2014/main" id="{D1F87A29-492E-DB47-B00A-B20C4B7364AB}"/>
                              </a:ext>
                            </a:extLst>
                          </wpg:cNvPr>
                          <wpg:cNvGrpSpPr/>
                          <wpg:grpSpPr>
                            <a:xfrm>
                              <a:off x="2887852" y="1453730"/>
                              <a:ext cx="1373854" cy="670952"/>
                              <a:chOff x="2887852" y="1453730"/>
                              <a:chExt cx="1373854" cy="670952"/>
                            </a:xfrm>
                          </wpg:grpSpPr>
                          <wps:wsp>
                            <wps:cNvPr id="2092773145" name="Forme libre : forme 2092773145">
                              <a:extLst>
                                <a:ext uri="{FF2B5EF4-FFF2-40B4-BE49-F238E27FC236}">
                                  <a16:creationId xmlns:a16="http://schemas.microsoft.com/office/drawing/2014/main" id="{2583C236-5752-7BDF-6037-DE8A1C3F6E95}"/>
                                </a:ext>
                              </a:extLst>
                            </wps:cNvPr>
                            <wps:cNvSpPr/>
                            <wps:spPr>
                              <a:xfrm>
                                <a:off x="2887852" y="1453730"/>
                                <a:ext cx="319501" cy="654977"/>
                              </a:xfrm>
                              <a:custGeom>
                                <a:avLst/>
                                <a:gdLst>
                                  <a:gd name="connsiteX0" fmla="*/ 0 w 319501"/>
                                  <a:gd name="connsiteY0" fmla="*/ 39938 h 654977"/>
                                  <a:gd name="connsiteX1" fmla="*/ 39938 w 319501"/>
                                  <a:gd name="connsiteY1" fmla="*/ 0 h 654977"/>
                                  <a:gd name="connsiteX2" fmla="*/ 319501 w 319501"/>
                                  <a:gd name="connsiteY2" fmla="*/ 0 h 654977"/>
                                  <a:gd name="connsiteX3" fmla="*/ 319501 w 319501"/>
                                  <a:gd name="connsiteY3" fmla="*/ 654977 h 654977"/>
                                  <a:gd name="connsiteX4" fmla="*/ 43931 w 319501"/>
                                  <a:gd name="connsiteY4" fmla="*/ 654977 h 654977"/>
                                  <a:gd name="connsiteX5" fmla="*/ 0 w 319501"/>
                                  <a:gd name="connsiteY5" fmla="*/ 611046 h 654977"/>
                                  <a:gd name="connsiteX6" fmla="*/ 0 w 319501"/>
                                  <a:gd name="connsiteY6" fmla="*/ 39938 h 65497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319501" h="654977">
                                    <a:moveTo>
                                      <a:pt x="0" y="39938"/>
                                    </a:moveTo>
                                    <a:cubicBezTo>
                                      <a:pt x="0" y="17880"/>
                                      <a:pt x="17880" y="0"/>
                                      <a:pt x="39938" y="0"/>
                                    </a:cubicBezTo>
                                    <a:lnTo>
                                      <a:pt x="319501" y="0"/>
                                    </a:lnTo>
                                    <a:lnTo>
                                      <a:pt x="319501" y="654977"/>
                                    </a:lnTo>
                                    <a:lnTo>
                                      <a:pt x="43931" y="654977"/>
                                    </a:lnTo>
                                    <a:cubicBezTo>
                                      <a:pt x="19669" y="654977"/>
                                      <a:pt x="0" y="635308"/>
                                      <a:pt x="0" y="611046"/>
                                    </a:cubicBezTo>
                                    <a:lnTo>
                                      <a:pt x="0" y="39938"/>
                                    </a:lnTo>
                                    <a:close/>
                                  </a:path>
                                </a:pathLst>
                              </a:custGeom>
                              <a:solidFill>
                                <a:srgbClr val="8EA9EC"/>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657841164" name="Forme libre : forme 1657841164">
                              <a:extLst>
                                <a:ext uri="{FF2B5EF4-FFF2-40B4-BE49-F238E27FC236}">
                                  <a16:creationId xmlns:a16="http://schemas.microsoft.com/office/drawing/2014/main" id="{D888520C-7F6F-467E-E18A-0521AEFED830}"/>
                                </a:ext>
                              </a:extLst>
                            </wps:cNvPr>
                            <wps:cNvSpPr/>
                            <wps:spPr>
                              <a:xfrm>
                                <a:off x="3012856" y="1808775"/>
                                <a:ext cx="103039" cy="53915"/>
                              </a:xfrm>
                              <a:custGeom>
                                <a:avLst/>
                                <a:gdLst>
                                  <a:gd name="connsiteX0" fmla="*/ 0 w 103039"/>
                                  <a:gd name="connsiteY0" fmla="*/ 0 h 53915"/>
                                  <a:gd name="connsiteX1" fmla="*/ 0 w 103039"/>
                                  <a:gd name="connsiteY1" fmla="*/ 47925 h 53915"/>
                                  <a:gd name="connsiteX2" fmla="*/ 5991 w 103039"/>
                                  <a:gd name="connsiteY2" fmla="*/ 53916 h 53915"/>
                                  <a:gd name="connsiteX3" fmla="*/ 97048 w 103039"/>
                                  <a:gd name="connsiteY3" fmla="*/ 53916 h 53915"/>
                                  <a:gd name="connsiteX4" fmla="*/ 103039 w 103039"/>
                                  <a:gd name="connsiteY4" fmla="*/ 47925 h 53915"/>
                                  <a:gd name="connsiteX5" fmla="*/ 103039 w 103039"/>
                                  <a:gd name="connsiteY5" fmla="*/ 0 h 5391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103039" h="53915">
                                    <a:moveTo>
                                      <a:pt x="0" y="0"/>
                                    </a:moveTo>
                                    <a:lnTo>
                                      <a:pt x="0" y="47925"/>
                                    </a:lnTo>
                                    <a:cubicBezTo>
                                      <a:pt x="0" y="50920"/>
                                      <a:pt x="2396" y="53916"/>
                                      <a:pt x="5991" y="53916"/>
                                    </a:cubicBezTo>
                                    <a:lnTo>
                                      <a:pt x="97048" y="53916"/>
                                    </a:lnTo>
                                    <a:cubicBezTo>
                                      <a:pt x="100044" y="53916"/>
                                      <a:pt x="103039" y="51520"/>
                                      <a:pt x="103039" y="47925"/>
                                    </a:cubicBezTo>
                                    <a:lnTo>
                                      <a:pt x="103039" y="0"/>
                                    </a:lnTo>
                                  </a:path>
                                </a:pathLst>
                              </a:custGeom>
                              <a:noFill/>
                              <a:ln w="11963" cap="rnd">
                                <a:solidFill>
                                  <a:srgbClr val="FFFFFF"/>
                                </a:solidFill>
                                <a:prstDash val="solid"/>
                                <a:round/>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6691752" name="Forme libre : forme 16691752">
                              <a:extLst>
                                <a:ext uri="{FF2B5EF4-FFF2-40B4-BE49-F238E27FC236}">
                                  <a16:creationId xmlns:a16="http://schemas.microsoft.com/office/drawing/2014/main" id="{50CBCBA0-D6A3-62A1-E009-2EBD32874980}"/>
                                </a:ext>
                              </a:extLst>
                            </wps:cNvPr>
                            <wps:cNvSpPr/>
                            <wps:spPr>
                              <a:xfrm>
                                <a:off x="3028432" y="1814167"/>
                                <a:ext cx="27556" cy="27556"/>
                              </a:xfrm>
                              <a:custGeom>
                                <a:avLst/>
                                <a:gdLst>
                                  <a:gd name="connsiteX0" fmla="*/ 13779 w 27556"/>
                                  <a:gd name="connsiteY0" fmla="*/ 27557 h 27556"/>
                                  <a:gd name="connsiteX1" fmla="*/ 27557 w 27556"/>
                                  <a:gd name="connsiteY1" fmla="*/ 13779 h 27556"/>
                                  <a:gd name="connsiteX2" fmla="*/ 13779 w 27556"/>
                                  <a:gd name="connsiteY2" fmla="*/ 0 h 27556"/>
                                  <a:gd name="connsiteX3" fmla="*/ 0 w 27556"/>
                                  <a:gd name="connsiteY3" fmla="*/ 13779 h 27556"/>
                                  <a:gd name="connsiteX4" fmla="*/ 13779 w 27556"/>
                                  <a:gd name="connsiteY4" fmla="*/ 27557 h 2755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7556" h="27556">
                                    <a:moveTo>
                                      <a:pt x="13779" y="27557"/>
                                    </a:moveTo>
                                    <a:cubicBezTo>
                                      <a:pt x="21387" y="27557"/>
                                      <a:pt x="27557" y="21387"/>
                                      <a:pt x="27557" y="13779"/>
                                    </a:cubicBezTo>
                                    <a:cubicBezTo>
                                      <a:pt x="27557" y="6170"/>
                                      <a:pt x="21387" y="0"/>
                                      <a:pt x="13779" y="0"/>
                                    </a:cubicBezTo>
                                    <a:cubicBezTo>
                                      <a:pt x="6166" y="0"/>
                                      <a:pt x="0" y="6170"/>
                                      <a:pt x="0" y="13779"/>
                                    </a:cubicBezTo>
                                    <a:cubicBezTo>
                                      <a:pt x="0" y="21387"/>
                                      <a:pt x="6166" y="27557"/>
                                      <a:pt x="13779" y="27557"/>
                                    </a:cubicBezTo>
                                    <a:close/>
                                  </a:path>
                                </a:pathLst>
                              </a:custGeom>
                              <a:noFill/>
                              <a:ln w="11963" cap="rnd">
                                <a:solidFill>
                                  <a:srgbClr val="FFFFFF"/>
                                </a:solidFill>
                                <a:prstDash val="solid"/>
                                <a:round/>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348025348" name="Forme libre : forme 1348025348">
                              <a:extLst>
                                <a:ext uri="{FF2B5EF4-FFF2-40B4-BE49-F238E27FC236}">
                                  <a16:creationId xmlns:a16="http://schemas.microsoft.com/office/drawing/2014/main" id="{42E070E6-EAAE-C9DF-BE59-164304875AF4}"/>
                                </a:ext>
                              </a:extLst>
                            </wps:cNvPr>
                            <wps:cNvSpPr/>
                            <wps:spPr>
                              <a:xfrm>
                                <a:off x="3072164" y="1814167"/>
                                <a:ext cx="27556" cy="27556"/>
                              </a:xfrm>
                              <a:custGeom>
                                <a:avLst/>
                                <a:gdLst>
                                  <a:gd name="connsiteX0" fmla="*/ 13778 w 27556"/>
                                  <a:gd name="connsiteY0" fmla="*/ 27557 h 27556"/>
                                  <a:gd name="connsiteX1" fmla="*/ 27557 w 27556"/>
                                  <a:gd name="connsiteY1" fmla="*/ 13779 h 27556"/>
                                  <a:gd name="connsiteX2" fmla="*/ 13778 w 27556"/>
                                  <a:gd name="connsiteY2" fmla="*/ 0 h 27556"/>
                                  <a:gd name="connsiteX3" fmla="*/ 0 w 27556"/>
                                  <a:gd name="connsiteY3" fmla="*/ 13779 h 27556"/>
                                  <a:gd name="connsiteX4" fmla="*/ 13778 w 27556"/>
                                  <a:gd name="connsiteY4" fmla="*/ 27557 h 2755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7556" h="27556">
                                    <a:moveTo>
                                      <a:pt x="13778" y="27557"/>
                                    </a:moveTo>
                                    <a:cubicBezTo>
                                      <a:pt x="21390" y="27557"/>
                                      <a:pt x="27557" y="21387"/>
                                      <a:pt x="27557" y="13779"/>
                                    </a:cubicBezTo>
                                    <a:cubicBezTo>
                                      <a:pt x="27557" y="6170"/>
                                      <a:pt x="21390" y="0"/>
                                      <a:pt x="13778" y="0"/>
                                    </a:cubicBezTo>
                                    <a:cubicBezTo>
                                      <a:pt x="6170" y="0"/>
                                      <a:pt x="0" y="6170"/>
                                      <a:pt x="0" y="13779"/>
                                    </a:cubicBezTo>
                                    <a:cubicBezTo>
                                      <a:pt x="0" y="21387"/>
                                      <a:pt x="6170" y="27557"/>
                                      <a:pt x="13778" y="27557"/>
                                    </a:cubicBezTo>
                                    <a:close/>
                                  </a:path>
                                </a:pathLst>
                              </a:custGeom>
                              <a:noFill/>
                              <a:ln w="11963" cap="rnd">
                                <a:solidFill>
                                  <a:srgbClr val="FFFFFF"/>
                                </a:solidFill>
                                <a:prstDash val="solid"/>
                                <a:round/>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609394765" name="Forme libre : forme 1609394765">
                              <a:extLst>
                                <a:ext uri="{FF2B5EF4-FFF2-40B4-BE49-F238E27FC236}">
                                  <a16:creationId xmlns:a16="http://schemas.microsoft.com/office/drawing/2014/main" id="{ACD64173-4195-DAFF-8891-F59F1E294DB7}"/>
                                </a:ext>
                              </a:extLst>
                            </wps:cNvPr>
                            <wps:cNvSpPr/>
                            <wps:spPr>
                              <a:xfrm>
                                <a:off x="3027833" y="1771034"/>
                                <a:ext cx="27557" cy="27556"/>
                              </a:xfrm>
                              <a:custGeom>
                                <a:avLst/>
                                <a:gdLst>
                                  <a:gd name="connsiteX0" fmla="*/ 13779 w 27557"/>
                                  <a:gd name="connsiteY0" fmla="*/ 27557 h 27556"/>
                                  <a:gd name="connsiteX1" fmla="*/ 27557 w 27557"/>
                                  <a:gd name="connsiteY1" fmla="*/ 13778 h 27556"/>
                                  <a:gd name="connsiteX2" fmla="*/ 13779 w 27557"/>
                                  <a:gd name="connsiteY2" fmla="*/ 0 h 27556"/>
                                  <a:gd name="connsiteX3" fmla="*/ 0 w 27557"/>
                                  <a:gd name="connsiteY3" fmla="*/ 13778 h 27556"/>
                                  <a:gd name="connsiteX4" fmla="*/ 13779 w 27557"/>
                                  <a:gd name="connsiteY4" fmla="*/ 27557 h 2755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7557" h="27556">
                                    <a:moveTo>
                                      <a:pt x="13779" y="27557"/>
                                    </a:moveTo>
                                    <a:cubicBezTo>
                                      <a:pt x="21391" y="27557"/>
                                      <a:pt x="27557" y="21391"/>
                                      <a:pt x="27557" y="13778"/>
                                    </a:cubicBezTo>
                                    <a:cubicBezTo>
                                      <a:pt x="27557" y="6170"/>
                                      <a:pt x="21391" y="0"/>
                                      <a:pt x="13779" y="0"/>
                                    </a:cubicBezTo>
                                    <a:cubicBezTo>
                                      <a:pt x="6170" y="0"/>
                                      <a:pt x="0" y="6170"/>
                                      <a:pt x="0" y="13778"/>
                                    </a:cubicBezTo>
                                    <a:cubicBezTo>
                                      <a:pt x="0" y="21391"/>
                                      <a:pt x="6170" y="27557"/>
                                      <a:pt x="13779" y="27557"/>
                                    </a:cubicBezTo>
                                    <a:close/>
                                  </a:path>
                                </a:pathLst>
                              </a:custGeom>
                              <a:noFill/>
                              <a:ln w="11963" cap="rnd">
                                <a:solidFill>
                                  <a:srgbClr val="FFFFFF"/>
                                </a:solidFill>
                                <a:prstDash val="solid"/>
                                <a:round/>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773233765" name="Forme libre : forme 1773233765">
                              <a:extLst>
                                <a:ext uri="{FF2B5EF4-FFF2-40B4-BE49-F238E27FC236}">
                                  <a16:creationId xmlns:a16="http://schemas.microsoft.com/office/drawing/2014/main" id="{4331E6EE-F31B-137B-834F-292750E4F906}"/>
                                </a:ext>
                              </a:extLst>
                            </wps:cNvPr>
                            <wps:cNvSpPr/>
                            <wps:spPr>
                              <a:xfrm>
                                <a:off x="3018248" y="1725509"/>
                                <a:ext cx="43731" cy="29953"/>
                              </a:xfrm>
                              <a:custGeom>
                                <a:avLst/>
                                <a:gdLst>
                                  <a:gd name="connsiteX0" fmla="*/ 32949 w 43731"/>
                                  <a:gd name="connsiteY0" fmla="*/ 12580 h 29953"/>
                                  <a:gd name="connsiteX1" fmla="*/ 43732 w 43731"/>
                                  <a:gd name="connsiteY1" fmla="*/ 23364 h 29953"/>
                                  <a:gd name="connsiteX2" fmla="*/ 43732 w 43731"/>
                                  <a:gd name="connsiteY2" fmla="*/ 23963 h 29953"/>
                                  <a:gd name="connsiteX3" fmla="*/ 39538 w 43731"/>
                                  <a:gd name="connsiteY3" fmla="*/ 28156 h 29953"/>
                                  <a:gd name="connsiteX4" fmla="*/ 38340 w 43731"/>
                                  <a:gd name="connsiteY4" fmla="*/ 29953 h 29953"/>
                                  <a:gd name="connsiteX5" fmla="*/ 37741 w 43731"/>
                                  <a:gd name="connsiteY5" fmla="*/ 29953 h 29953"/>
                                  <a:gd name="connsiteX6" fmla="*/ 31151 w 43731"/>
                                  <a:gd name="connsiteY6" fmla="*/ 26958 h 29953"/>
                                  <a:gd name="connsiteX7" fmla="*/ 20967 w 43731"/>
                                  <a:gd name="connsiteY7" fmla="*/ 25760 h 29953"/>
                                  <a:gd name="connsiteX8" fmla="*/ 9585 w 43731"/>
                                  <a:gd name="connsiteY8" fmla="*/ 28755 h 29953"/>
                                  <a:gd name="connsiteX9" fmla="*/ 8986 w 43731"/>
                                  <a:gd name="connsiteY9" fmla="*/ 28755 h 29953"/>
                                  <a:gd name="connsiteX10" fmla="*/ 2396 w 43731"/>
                                  <a:gd name="connsiteY10" fmla="*/ 22165 h 29953"/>
                                  <a:gd name="connsiteX11" fmla="*/ 0 w 43731"/>
                                  <a:gd name="connsiteY11" fmla="*/ 19769 h 29953"/>
                                  <a:gd name="connsiteX12" fmla="*/ 0 w 43731"/>
                                  <a:gd name="connsiteY12" fmla="*/ 19170 h 29953"/>
                                  <a:gd name="connsiteX13" fmla="*/ 19769 w 43731"/>
                                  <a:gd name="connsiteY13" fmla="*/ 0 h 29953"/>
                                  <a:gd name="connsiteX14" fmla="*/ 20368 w 43731"/>
                                  <a:gd name="connsiteY14" fmla="*/ 0 h 29953"/>
                                  <a:gd name="connsiteX15" fmla="*/ 32949 w 43731"/>
                                  <a:gd name="connsiteY15" fmla="*/ 12580 h 2995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43731" h="29953">
                                    <a:moveTo>
                                      <a:pt x="32949" y="12580"/>
                                    </a:moveTo>
                                    <a:lnTo>
                                      <a:pt x="43732" y="23364"/>
                                    </a:lnTo>
                                    <a:lnTo>
                                      <a:pt x="43732" y="23963"/>
                                    </a:lnTo>
                                    <a:cubicBezTo>
                                      <a:pt x="41935" y="25760"/>
                                      <a:pt x="40736" y="26958"/>
                                      <a:pt x="39538" y="28156"/>
                                    </a:cubicBezTo>
                                    <a:cubicBezTo>
                                      <a:pt x="38939" y="28755"/>
                                      <a:pt x="38340" y="29354"/>
                                      <a:pt x="38340" y="29953"/>
                                    </a:cubicBezTo>
                                    <a:lnTo>
                                      <a:pt x="37741" y="29953"/>
                                    </a:lnTo>
                                    <a:cubicBezTo>
                                      <a:pt x="35944" y="28755"/>
                                      <a:pt x="33547" y="27557"/>
                                      <a:pt x="31151" y="26958"/>
                                    </a:cubicBezTo>
                                    <a:cubicBezTo>
                                      <a:pt x="27557" y="25760"/>
                                      <a:pt x="24562" y="25760"/>
                                      <a:pt x="20967" y="25760"/>
                                    </a:cubicBezTo>
                                    <a:cubicBezTo>
                                      <a:pt x="16774" y="25760"/>
                                      <a:pt x="13179" y="26958"/>
                                      <a:pt x="9585" y="28755"/>
                                    </a:cubicBezTo>
                                    <a:lnTo>
                                      <a:pt x="8986" y="28755"/>
                                    </a:lnTo>
                                    <a:cubicBezTo>
                                      <a:pt x="6590" y="26359"/>
                                      <a:pt x="4792" y="24562"/>
                                      <a:pt x="2396" y="22165"/>
                                    </a:cubicBezTo>
                                    <a:cubicBezTo>
                                      <a:pt x="1797" y="21566"/>
                                      <a:pt x="599" y="20967"/>
                                      <a:pt x="0" y="19769"/>
                                    </a:cubicBezTo>
                                    <a:lnTo>
                                      <a:pt x="0" y="19170"/>
                                    </a:lnTo>
                                    <a:lnTo>
                                      <a:pt x="19769" y="0"/>
                                    </a:lnTo>
                                    <a:lnTo>
                                      <a:pt x="20368" y="0"/>
                                    </a:lnTo>
                                    <a:cubicBezTo>
                                      <a:pt x="24562" y="4194"/>
                                      <a:pt x="28755" y="8387"/>
                                      <a:pt x="32949" y="12580"/>
                                    </a:cubicBezTo>
                                    <a:close/>
                                  </a:path>
                                </a:pathLst>
                              </a:custGeom>
                              <a:noFill/>
                              <a:ln w="11963" cap="flat">
                                <a:solidFill>
                                  <a:srgbClr val="FFFFFF"/>
                                </a:solid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237021186" name="Forme libre : forme 1237021186">
                              <a:extLst>
                                <a:ext uri="{FF2B5EF4-FFF2-40B4-BE49-F238E27FC236}">
                                  <a16:creationId xmlns:a16="http://schemas.microsoft.com/office/drawing/2014/main" id="{BB6D4642-7BE7-CFC8-6317-282DA1E6F33A}"/>
                                </a:ext>
                              </a:extLst>
                            </wps:cNvPr>
                            <wps:cNvSpPr/>
                            <wps:spPr>
                              <a:xfrm>
                                <a:off x="2982903" y="1759652"/>
                                <a:ext cx="30552" cy="38939"/>
                              </a:xfrm>
                              <a:custGeom>
                                <a:avLst/>
                                <a:gdLst>
                                  <a:gd name="connsiteX0" fmla="*/ 13779 w 30552"/>
                                  <a:gd name="connsiteY0" fmla="*/ 38939 h 38939"/>
                                  <a:gd name="connsiteX1" fmla="*/ 0 w 30552"/>
                                  <a:gd name="connsiteY1" fmla="*/ 25760 h 38939"/>
                                  <a:gd name="connsiteX2" fmla="*/ 0 w 30552"/>
                                  <a:gd name="connsiteY2" fmla="*/ 25161 h 38939"/>
                                  <a:gd name="connsiteX3" fmla="*/ 4193 w 30552"/>
                                  <a:gd name="connsiteY3" fmla="*/ 20967 h 38939"/>
                                  <a:gd name="connsiteX4" fmla="*/ 26359 w 30552"/>
                                  <a:gd name="connsiteY4" fmla="*/ 0 h 38939"/>
                                  <a:gd name="connsiteX5" fmla="*/ 26958 w 30552"/>
                                  <a:gd name="connsiteY5" fmla="*/ 0 h 38939"/>
                                  <a:gd name="connsiteX6" fmla="*/ 30552 w 30552"/>
                                  <a:gd name="connsiteY6" fmla="*/ 3594 h 38939"/>
                                  <a:gd name="connsiteX7" fmla="*/ 29354 w 30552"/>
                                  <a:gd name="connsiteY7" fmla="*/ 23963 h 38939"/>
                                  <a:gd name="connsiteX8" fmla="*/ 29354 w 30552"/>
                                  <a:gd name="connsiteY8" fmla="*/ 24562 h 38939"/>
                                  <a:gd name="connsiteX9" fmla="*/ 13779 w 30552"/>
                                  <a:gd name="connsiteY9" fmla="*/ 38939 h 3893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30552" h="38939">
                                    <a:moveTo>
                                      <a:pt x="13779" y="38939"/>
                                    </a:moveTo>
                                    <a:cubicBezTo>
                                      <a:pt x="8986" y="34746"/>
                                      <a:pt x="4193" y="29953"/>
                                      <a:pt x="0" y="25760"/>
                                    </a:cubicBezTo>
                                    <a:lnTo>
                                      <a:pt x="0" y="25161"/>
                                    </a:lnTo>
                                    <a:cubicBezTo>
                                      <a:pt x="1198" y="23963"/>
                                      <a:pt x="2995" y="22764"/>
                                      <a:pt x="4193" y="20967"/>
                                    </a:cubicBezTo>
                                    <a:cubicBezTo>
                                      <a:pt x="11382" y="13778"/>
                                      <a:pt x="19170" y="7189"/>
                                      <a:pt x="26359" y="0"/>
                                    </a:cubicBezTo>
                                    <a:lnTo>
                                      <a:pt x="26958" y="0"/>
                                    </a:lnTo>
                                    <a:cubicBezTo>
                                      <a:pt x="28156" y="1198"/>
                                      <a:pt x="29354" y="2396"/>
                                      <a:pt x="30552" y="3594"/>
                                    </a:cubicBezTo>
                                    <a:cubicBezTo>
                                      <a:pt x="27557" y="10184"/>
                                      <a:pt x="26958" y="16774"/>
                                      <a:pt x="29354" y="23963"/>
                                    </a:cubicBezTo>
                                    <a:lnTo>
                                      <a:pt x="29354" y="24562"/>
                                    </a:lnTo>
                                    <a:cubicBezTo>
                                      <a:pt x="23963" y="29953"/>
                                      <a:pt x="18571" y="34746"/>
                                      <a:pt x="13779" y="38939"/>
                                    </a:cubicBezTo>
                                    <a:close/>
                                  </a:path>
                                </a:pathLst>
                              </a:custGeom>
                              <a:noFill/>
                              <a:ln w="11963" cap="flat">
                                <a:solidFill>
                                  <a:srgbClr val="FFFFFF"/>
                                </a:solid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98035332" name="Forme libre : forme 198035332">
                              <a:extLst>
                                <a:ext uri="{FF2B5EF4-FFF2-40B4-BE49-F238E27FC236}">
                                  <a16:creationId xmlns:a16="http://schemas.microsoft.com/office/drawing/2014/main" id="{C0C865BA-91F9-25EF-F7A4-32B611E86F63}"/>
                                </a:ext>
                              </a:extLst>
                            </wps:cNvPr>
                            <wps:cNvSpPr/>
                            <wps:spPr>
                              <a:xfrm>
                                <a:off x="2974516" y="1794402"/>
                                <a:ext cx="13778" cy="13778"/>
                              </a:xfrm>
                              <a:custGeom>
                                <a:avLst/>
                                <a:gdLst>
                                  <a:gd name="connsiteX0" fmla="*/ 13779 w 13778"/>
                                  <a:gd name="connsiteY0" fmla="*/ 0 h 13778"/>
                                  <a:gd name="connsiteX1" fmla="*/ 0 w 13778"/>
                                  <a:gd name="connsiteY1" fmla="*/ 13779 h 13778"/>
                                </a:gdLst>
                                <a:ahLst/>
                                <a:cxnLst>
                                  <a:cxn ang="0">
                                    <a:pos x="connsiteX0" y="connsiteY0"/>
                                  </a:cxn>
                                  <a:cxn ang="0">
                                    <a:pos x="connsiteX1" y="connsiteY1"/>
                                  </a:cxn>
                                </a:cxnLst>
                                <a:rect l="l" t="t" r="r" b="b"/>
                                <a:pathLst>
                                  <a:path w="13778" h="13778">
                                    <a:moveTo>
                                      <a:pt x="13779" y="0"/>
                                    </a:moveTo>
                                    <a:lnTo>
                                      <a:pt x="0" y="13779"/>
                                    </a:lnTo>
                                  </a:path>
                                </a:pathLst>
                              </a:custGeom>
                              <a:noFill/>
                              <a:ln w="11963" cap="rnd">
                                <a:solidFill>
                                  <a:srgbClr val="FFFFFF"/>
                                </a:solid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87992188" name="Forme libre : forme 787992188">
                              <a:extLst>
                                <a:ext uri="{FF2B5EF4-FFF2-40B4-BE49-F238E27FC236}">
                                  <a16:creationId xmlns:a16="http://schemas.microsoft.com/office/drawing/2014/main" id="{D9678E95-8636-5E5A-CE68-62250306A19C}"/>
                                </a:ext>
                              </a:extLst>
                            </wps:cNvPr>
                            <wps:cNvSpPr/>
                            <wps:spPr>
                              <a:xfrm>
                                <a:off x="2969724" y="1803388"/>
                                <a:ext cx="8985" cy="8985"/>
                              </a:xfrm>
                              <a:custGeom>
                                <a:avLst/>
                                <a:gdLst>
                                  <a:gd name="connsiteX0" fmla="*/ 0 w 8985"/>
                                  <a:gd name="connsiteY0" fmla="*/ 0 h 8985"/>
                                  <a:gd name="connsiteX1" fmla="*/ 8986 w 8985"/>
                                  <a:gd name="connsiteY1" fmla="*/ 8986 h 8985"/>
                                </a:gdLst>
                                <a:ahLst/>
                                <a:cxnLst>
                                  <a:cxn ang="0">
                                    <a:pos x="connsiteX0" y="connsiteY0"/>
                                  </a:cxn>
                                  <a:cxn ang="0">
                                    <a:pos x="connsiteX1" y="connsiteY1"/>
                                  </a:cxn>
                                </a:cxnLst>
                                <a:rect l="l" t="t" r="r" b="b"/>
                                <a:pathLst>
                                  <a:path w="8985" h="8985">
                                    <a:moveTo>
                                      <a:pt x="0" y="0"/>
                                    </a:moveTo>
                                    <a:lnTo>
                                      <a:pt x="8986" y="8986"/>
                                    </a:lnTo>
                                  </a:path>
                                </a:pathLst>
                              </a:custGeom>
                              <a:noFill/>
                              <a:ln w="11963" cap="rnd">
                                <a:solidFill>
                                  <a:srgbClr val="FFFFFF"/>
                                </a:solid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69212558" name="Forme libre : forme 569212558">
                              <a:extLst>
                                <a:ext uri="{FF2B5EF4-FFF2-40B4-BE49-F238E27FC236}">
                                  <a16:creationId xmlns:a16="http://schemas.microsoft.com/office/drawing/2014/main" id="{79295EC2-CFA8-2DB6-72BD-E5AA8C9AC580}"/>
                                </a:ext>
                              </a:extLst>
                            </wps:cNvPr>
                            <wps:cNvSpPr/>
                            <wps:spPr>
                              <a:xfrm>
                                <a:off x="3046404" y="1695402"/>
                                <a:ext cx="47326" cy="45229"/>
                              </a:xfrm>
                              <a:custGeom>
                                <a:avLst/>
                                <a:gdLst>
                                  <a:gd name="connsiteX0" fmla="*/ 1797 w 47326"/>
                                  <a:gd name="connsiteY0" fmla="*/ 6740 h 45229"/>
                                  <a:gd name="connsiteX1" fmla="*/ 7788 w 47326"/>
                                  <a:gd name="connsiteY1" fmla="*/ 1348 h 45229"/>
                                  <a:gd name="connsiteX2" fmla="*/ 15576 w 47326"/>
                                  <a:gd name="connsiteY2" fmla="*/ 1348 h 45229"/>
                                  <a:gd name="connsiteX3" fmla="*/ 45529 w 47326"/>
                                  <a:gd name="connsiteY3" fmla="*/ 30103 h 45229"/>
                                  <a:gd name="connsiteX4" fmla="*/ 45529 w 47326"/>
                                  <a:gd name="connsiteY4" fmla="*/ 38490 h 45229"/>
                                  <a:gd name="connsiteX5" fmla="*/ 39538 w 47326"/>
                                  <a:gd name="connsiteY5" fmla="*/ 43881 h 45229"/>
                                  <a:gd name="connsiteX6" fmla="*/ 31751 w 47326"/>
                                  <a:gd name="connsiteY6" fmla="*/ 43881 h 45229"/>
                                  <a:gd name="connsiteX7" fmla="*/ 1797 w 47326"/>
                                  <a:gd name="connsiteY7" fmla="*/ 15126 h 45229"/>
                                  <a:gd name="connsiteX8" fmla="*/ 1797 w 47326"/>
                                  <a:gd name="connsiteY8" fmla="*/ 6740 h 4522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47326" h="45229">
                                    <a:moveTo>
                                      <a:pt x="1797" y="6740"/>
                                    </a:moveTo>
                                    <a:lnTo>
                                      <a:pt x="7788" y="1348"/>
                                    </a:lnTo>
                                    <a:cubicBezTo>
                                      <a:pt x="10184" y="-449"/>
                                      <a:pt x="13179" y="-449"/>
                                      <a:pt x="15576" y="1348"/>
                                    </a:cubicBezTo>
                                    <a:lnTo>
                                      <a:pt x="45529" y="30103"/>
                                    </a:lnTo>
                                    <a:cubicBezTo>
                                      <a:pt x="47925" y="32499"/>
                                      <a:pt x="47925" y="36094"/>
                                      <a:pt x="45529" y="38490"/>
                                    </a:cubicBezTo>
                                    <a:lnTo>
                                      <a:pt x="39538" y="43881"/>
                                    </a:lnTo>
                                    <a:cubicBezTo>
                                      <a:pt x="37142" y="45679"/>
                                      <a:pt x="34147" y="45679"/>
                                      <a:pt x="31751" y="43881"/>
                                    </a:cubicBezTo>
                                    <a:lnTo>
                                      <a:pt x="1797" y="15126"/>
                                    </a:lnTo>
                                    <a:cubicBezTo>
                                      <a:pt x="-599" y="12730"/>
                                      <a:pt x="-599" y="9136"/>
                                      <a:pt x="1797" y="6740"/>
                                    </a:cubicBezTo>
                                    <a:close/>
                                  </a:path>
                                </a:pathLst>
                              </a:custGeom>
                              <a:noFill/>
                              <a:ln w="11963" cap="rnd">
                                <a:solidFill>
                                  <a:srgbClr val="FFFFFF"/>
                                </a:solidFill>
                                <a:prstDash val="solid"/>
                                <a:round/>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427698129" name="Forme libre : forme 1427698129">
                              <a:extLst>
                                <a:ext uri="{FF2B5EF4-FFF2-40B4-BE49-F238E27FC236}">
                                  <a16:creationId xmlns:a16="http://schemas.microsoft.com/office/drawing/2014/main" id="{B6467297-ED85-9B51-5861-C2E10ADD10F6}"/>
                                </a:ext>
                              </a:extLst>
                            </wps:cNvPr>
                            <wps:cNvSpPr/>
                            <wps:spPr>
                              <a:xfrm>
                                <a:off x="3207353" y="1453730"/>
                                <a:ext cx="1054353" cy="670952"/>
                              </a:xfrm>
                              <a:custGeom>
                                <a:avLst/>
                                <a:gdLst>
                                  <a:gd name="connsiteX0" fmla="*/ 0 w 1054353"/>
                                  <a:gd name="connsiteY0" fmla="*/ 0 h 670952"/>
                                  <a:gd name="connsiteX1" fmla="*/ 1014416 w 1054353"/>
                                  <a:gd name="connsiteY1" fmla="*/ 0 h 670952"/>
                                  <a:gd name="connsiteX2" fmla="*/ 1054354 w 1054353"/>
                                  <a:gd name="connsiteY2" fmla="*/ 39938 h 670952"/>
                                  <a:gd name="connsiteX3" fmla="*/ 1054354 w 1054353"/>
                                  <a:gd name="connsiteY3" fmla="*/ 631015 h 670952"/>
                                  <a:gd name="connsiteX4" fmla="*/ 1014416 w 1054353"/>
                                  <a:gd name="connsiteY4" fmla="*/ 670952 h 670952"/>
                                  <a:gd name="connsiteX5" fmla="*/ 0 w 1054353"/>
                                  <a:gd name="connsiteY5" fmla="*/ 670952 h 670952"/>
                                  <a:gd name="connsiteX6" fmla="*/ 0 w 1054353"/>
                                  <a:gd name="connsiteY6" fmla="*/ 0 h 67095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054353" h="670952">
                                    <a:moveTo>
                                      <a:pt x="0" y="0"/>
                                    </a:moveTo>
                                    <a:lnTo>
                                      <a:pt x="1014416" y="0"/>
                                    </a:lnTo>
                                    <a:cubicBezTo>
                                      <a:pt x="1036462" y="0"/>
                                      <a:pt x="1054354" y="17880"/>
                                      <a:pt x="1054354" y="39938"/>
                                    </a:cubicBezTo>
                                    <a:lnTo>
                                      <a:pt x="1054354" y="631015"/>
                                    </a:lnTo>
                                    <a:cubicBezTo>
                                      <a:pt x="1054354" y="653072"/>
                                      <a:pt x="1036462" y="670952"/>
                                      <a:pt x="1014416" y="670952"/>
                                    </a:cubicBezTo>
                                    <a:lnTo>
                                      <a:pt x="0" y="670952"/>
                                    </a:lnTo>
                                    <a:lnTo>
                                      <a:pt x="0" y="0"/>
                                    </a:lnTo>
                                    <a:close/>
                                  </a:path>
                                </a:pathLst>
                              </a:custGeom>
                              <a:solidFill>
                                <a:srgbClr val="FFFFFF"/>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300302235" name="Forme libre : forme 1300302235">
                              <a:extLst>
                                <a:ext uri="{FF2B5EF4-FFF2-40B4-BE49-F238E27FC236}">
                                  <a16:creationId xmlns:a16="http://schemas.microsoft.com/office/drawing/2014/main" id="{49B2B134-5600-DDFD-A239-EFB4F7F9503D}"/>
                                </a:ext>
                              </a:extLst>
                            </wps:cNvPr>
                            <wps:cNvSpPr/>
                            <wps:spPr>
                              <a:xfrm>
                                <a:off x="3342690" y="1742814"/>
                                <a:ext cx="788113" cy="89687"/>
                              </a:xfrm>
                              <a:custGeom>
                                <a:avLst/>
                                <a:gdLst>
                                  <a:gd name="connsiteX0" fmla="*/ 76928 w 788113"/>
                                  <a:gd name="connsiteY0" fmla="*/ 44758 h 89687"/>
                                  <a:gd name="connsiteX1" fmla="*/ 71947 w 788113"/>
                                  <a:gd name="connsiteY1" fmla="*/ 68585 h 89687"/>
                                  <a:gd name="connsiteX2" fmla="*/ 58293 w 788113"/>
                                  <a:gd name="connsiteY2" fmla="*/ 84073 h 89687"/>
                                  <a:gd name="connsiteX3" fmla="*/ 38464 w 788113"/>
                                  <a:gd name="connsiteY3" fmla="*/ 89516 h 89687"/>
                                  <a:gd name="connsiteX4" fmla="*/ 18639 w 788113"/>
                                  <a:gd name="connsiteY4" fmla="*/ 84073 h 89687"/>
                                  <a:gd name="connsiteX5" fmla="*/ 4980 w 788113"/>
                                  <a:gd name="connsiteY5" fmla="*/ 68585 h 89687"/>
                                  <a:gd name="connsiteX6" fmla="*/ 0 w 788113"/>
                                  <a:gd name="connsiteY6" fmla="*/ 44758 h 89687"/>
                                  <a:gd name="connsiteX7" fmla="*/ 4980 w 788113"/>
                                  <a:gd name="connsiteY7" fmla="*/ 20931 h 89687"/>
                                  <a:gd name="connsiteX8" fmla="*/ 18639 w 788113"/>
                                  <a:gd name="connsiteY8" fmla="*/ 5444 h 89687"/>
                                  <a:gd name="connsiteX9" fmla="*/ 38464 w 788113"/>
                                  <a:gd name="connsiteY9" fmla="*/ 0 h 89687"/>
                                  <a:gd name="connsiteX10" fmla="*/ 58293 w 788113"/>
                                  <a:gd name="connsiteY10" fmla="*/ 5444 h 89687"/>
                                  <a:gd name="connsiteX11" fmla="*/ 71947 w 788113"/>
                                  <a:gd name="connsiteY11" fmla="*/ 20931 h 89687"/>
                                  <a:gd name="connsiteX12" fmla="*/ 76928 w 788113"/>
                                  <a:gd name="connsiteY12" fmla="*/ 44758 h 89687"/>
                                  <a:gd name="connsiteX13" fmla="*/ 66716 w 788113"/>
                                  <a:gd name="connsiteY13" fmla="*/ 44758 h 89687"/>
                                  <a:gd name="connsiteX14" fmla="*/ 62930 w 788113"/>
                                  <a:gd name="connsiteY14" fmla="*/ 25656 h 89687"/>
                                  <a:gd name="connsiteX15" fmla="*/ 52762 w 788113"/>
                                  <a:gd name="connsiteY15" fmla="*/ 13870 h 89687"/>
                                  <a:gd name="connsiteX16" fmla="*/ 38464 w 788113"/>
                                  <a:gd name="connsiteY16" fmla="*/ 9869 h 89687"/>
                                  <a:gd name="connsiteX17" fmla="*/ 24126 w 788113"/>
                                  <a:gd name="connsiteY17" fmla="*/ 13870 h 89687"/>
                                  <a:gd name="connsiteX18" fmla="*/ 13958 w 788113"/>
                                  <a:gd name="connsiteY18" fmla="*/ 25656 h 89687"/>
                                  <a:gd name="connsiteX19" fmla="*/ 10212 w 788113"/>
                                  <a:gd name="connsiteY19" fmla="*/ 44758 h 89687"/>
                                  <a:gd name="connsiteX20" fmla="*/ 13958 w 788113"/>
                                  <a:gd name="connsiteY20" fmla="*/ 63860 h 89687"/>
                                  <a:gd name="connsiteX21" fmla="*/ 24126 w 788113"/>
                                  <a:gd name="connsiteY21" fmla="*/ 75646 h 89687"/>
                                  <a:gd name="connsiteX22" fmla="*/ 38464 w 788113"/>
                                  <a:gd name="connsiteY22" fmla="*/ 79648 h 89687"/>
                                  <a:gd name="connsiteX23" fmla="*/ 52762 w 788113"/>
                                  <a:gd name="connsiteY23" fmla="*/ 75646 h 89687"/>
                                  <a:gd name="connsiteX24" fmla="*/ 62930 w 788113"/>
                                  <a:gd name="connsiteY24" fmla="*/ 63860 h 89687"/>
                                  <a:gd name="connsiteX25" fmla="*/ 66716 w 788113"/>
                                  <a:gd name="connsiteY25" fmla="*/ 44758 h 89687"/>
                                  <a:gd name="connsiteX26" fmla="*/ 86277 w 788113"/>
                                  <a:gd name="connsiteY26" fmla="*/ 10552 h 89687"/>
                                  <a:gd name="connsiteX27" fmla="*/ 86277 w 788113"/>
                                  <a:gd name="connsiteY27" fmla="*/ 1190 h 89687"/>
                                  <a:gd name="connsiteX28" fmla="*/ 151631 w 788113"/>
                                  <a:gd name="connsiteY28" fmla="*/ 1190 h 89687"/>
                                  <a:gd name="connsiteX29" fmla="*/ 151631 w 788113"/>
                                  <a:gd name="connsiteY29" fmla="*/ 10552 h 89687"/>
                                  <a:gd name="connsiteX30" fmla="*/ 124230 w 788113"/>
                                  <a:gd name="connsiteY30" fmla="*/ 10552 h 89687"/>
                                  <a:gd name="connsiteX31" fmla="*/ 124230 w 788113"/>
                                  <a:gd name="connsiteY31" fmla="*/ 88326 h 89687"/>
                                  <a:gd name="connsiteX32" fmla="*/ 113678 w 788113"/>
                                  <a:gd name="connsiteY32" fmla="*/ 88326 h 89687"/>
                                  <a:gd name="connsiteX33" fmla="*/ 113678 w 788113"/>
                                  <a:gd name="connsiteY33" fmla="*/ 10552 h 89687"/>
                                  <a:gd name="connsiteX34" fmla="*/ 86277 w 788113"/>
                                  <a:gd name="connsiteY34" fmla="*/ 10552 h 89687"/>
                                  <a:gd name="connsiteX35" fmla="*/ 184476 w 788113"/>
                                  <a:gd name="connsiteY35" fmla="*/ 89688 h 89687"/>
                                  <a:gd name="connsiteX36" fmla="*/ 168181 w 788113"/>
                                  <a:gd name="connsiteY36" fmla="*/ 85518 h 89687"/>
                                  <a:gd name="connsiteX37" fmla="*/ 157670 w 788113"/>
                                  <a:gd name="connsiteY37" fmla="*/ 73777 h 89687"/>
                                  <a:gd name="connsiteX38" fmla="*/ 154011 w 788113"/>
                                  <a:gd name="connsiteY38" fmla="*/ 56160 h 89687"/>
                                  <a:gd name="connsiteX39" fmla="*/ 157670 w 788113"/>
                                  <a:gd name="connsiteY39" fmla="*/ 38460 h 89687"/>
                                  <a:gd name="connsiteX40" fmla="*/ 167966 w 788113"/>
                                  <a:gd name="connsiteY40" fmla="*/ 26463 h 89687"/>
                                  <a:gd name="connsiteX41" fmla="*/ 183454 w 788113"/>
                                  <a:gd name="connsiteY41" fmla="*/ 22121 h 89687"/>
                                  <a:gd name="connsiteX42" fmla="*/ 193538 w 788113"/>
                                  <a:gd name="connsiteY42" fmla="*/ 23823 h 89687"/>
                                  <a:gd name="connsiteX43" fmla="*/ 202600 w 788113"/>
                                  <a:gd name="connsiteY43" fmla="*/ 29354 h 89687"/>
                                  <a:gd name="connsiteX44" fmla="*/ 209109 w 788113"/>
                                  <a:gd name="connsiteY44" fmla="*/ 39398 h 89687"/>
                                  <a:gd name="connsiteX45" fmla="*/ 211538 w 788113"/>
                                  <a:gd name="connsiteY45" fmla="*/ 54798 h 89687"/>
                                  <a:gd name="connsiteX46" fmla="*/ 211538 w 788113"/>
                                  <a:gd name="connsiteY46" fmla="*/ 59052 h 89687"/>
                                  <a:gd name="connsiteX47" fmla="*/ 161160 w 788113"/>
                                  <a:gd name="connsiteY47" fmla="*/ 59052 h 89687"/>
                                  <a:gd name="connsiteX48" fmla="*/ 161160 w 788113"/>
                                  <a:gd name="connsiteY48" fmla="*/ 50373 h 89687"/>
                                  <a:gd name="connsiteX49" fmla="*/ 201326 w 788113"/>
                                  <a:gd name="connsiteY49" fmla="*/ 50373 h 89687"/>
                                  <a:gd name="connsiteX50" fmla="*/ 199113 w 788113"/>
                                  <a:gd name="connsiteY50" fmla="*/ 40505 h 89687"/>
                                  <a:gd name="connsiteX51" fmla="*/ 192899 w 788113"/>
                                  <a:gd name="connsiteY51" fmla="*/ 33651 h 89687"/>
                                  <a:gd name="connsiteX52" fmla="*/ 183454 w 788113"/>
                                  <a:gd name="connsiteY52" fmla="*/ 31143 h 89687"/>
                                  <a:gd name="connsiteX53" fmla="*/ 173074 w 788113"/>
                                  <a:gd name="connsiteY53" fmla="*/ 34123 h 89687"/>
                                  <a:gd name="connsiteX54" fmla="*/ 166392 w 788113"/>
                                  <a:gd name="connsiteY54" fmla="*/ 41779 h 89687"/>
                                  <a:gd name="connsiteX55" fmla="*/ 164052 w 788113"/>
                                  <a:gd name="connsiteY55" fmla="*/ 51907 h 89687"/>
                                  <a:gd name="connsiteX56" fmla="*/ 164052 w 788113"/>
                                  <a:gd name="connsiteY56" fmla="*/ 57694 h 89687"/>
                                  <a:gd name="connsiteX57" fmla="*/ 166608 w 788113"/>
                                  <a:gd name="connsiteY57" fmla="*/ 70242 h 89687"/>
                                  <a:gd name="connsiteX58" fmla="*/ 173797 w 788113"/>
                                  <a:gd name="connsiteY58" fmla="*/ 78030 h 89687"/>
                                  <a:gd name="connsiteX59" fmla="*/ 184476 w 788113"/>
                                  <a:gd name="connsiteY59" fmla="*/ 80666 h 89687"/>
                                  <a:gd name="connsiteX60" fmla="*/ 191625 w 788113"/>
                                  <a:gd name="connsiteY60" fmla="*/ 79560 h 89687"/>
                                  <a:gd name="connsiteX61" fmla="*/ 197196 w 788113"/>
                                  <a:gd name="connsiteY61" fmla="*/ 76157 h 89687"/>
                                  <a:gd name="connsiteX62" fmla="*/ 200814 w 788113"/>
                                  <a:gd name="connsiteY62" fmla="*/ 70458 h 89687"/>
                                  <a:gd name="connsiteX63" fmla="*/ 210515 w 788113"/>
                                  <a:gd name="connsiteY63" fmla="*/ 73178 h 89687"/>
                                  <a:gd name="connsiteX64" fmla="*/ 205367 w 788113"/>
                                  <a:gd name="connsiteY64" fmla="*/ 81860 h 89687"/>
                                  <a:gd name="connsiteX65" fmla="*/ 196433 w 788113"/>
                                  <a:gd name="connsiteY65" fmla="*/ 87647 h 89687"/>
                                  <a:gd name="connsiteX66" fmla="*/ 184476 w 788113"/>
                                  <a:gd name="connsiteY66" fmla="*/ 89688 h 89687"/>
                                  <a:gd name="connsiteX67" fmla="*/ 236850 w 788113"/>
                                  <a:gd name="connsiteY67" fmla="*/ 1190 h 89687"/>
                                  <a:gd name="connsiteX68" fmla="*/ 236850 w 788113"/>
                                  <a:gd name="connsiteY68" fmla="*/ 88326 h 89687"/>
                                  <a:gd name="connsiteX69" fmla="*/ 226810 w 788113"/>
                                  <a:gd name="connsiteY69" fmla="*/ 88326 h 89687"/>
                                  <a:gd name="connsiteX70" fmla="*/ 226810 w 788113"/>
                                  <a:gd name="connsiteY70" fmla="*/ 1190 h 89687"/>
                                  <a:gd name="connsiteX71" fmla="*/ 236850 w 788113"/>
                                  <a:gd name="connsiteY71" fmla="*/ 1190 h 89687"/>
                                  <a:gd name="connsiteX72" fmla="*/ 360417 w 788113"/>
                                  <a:gd name="connsiteY72" fmla="*/ 28420 h 89687"/>
                                  <a:gd name="connsiteX73" fmla="*/ 349866 w 788113"/>
                                  <a:gd name="connsiteY73" fmla="*/ 28420 h 89687"/>
                                  <a:gd name="connsiteX74" fmla="*/ 346591 w 788113"/>
                                  <a:gd name="connsiteY74" fmla="*/ 20420 h 89687"/>
                                  <a:gd name="connsiteX75" fmla="*/ 340975 w 788113"/>
                                  <a:gd name="connsiteY75" fmla="*/ 14633 h 89687"/>
                                  <a:gd name="connsiteX76" fmla="*/ 333699 w 788113"/>
                                  <a:gd name="connsiteY76" fmla="*/ 11059 h 89687"/>
                                  <a:gd name="connsiteX77" fmla="*/ 325360 w 788113"/>
                                  <a:gd name="connsiteY77" fmla="*/ 9869 h 89687"/>
                                  <a:gd name="connsiteX78" fmla="*/ 311022 w 788113"/>
                                  <a:gd name="connsiteY78" fmla="*/ 13870 h 89687"/>
                                  <a:gd name="connsiteX79" fmla="*/ 300854 w 788113"/>
                                  <a:gd name="connsiteY79" fmla="*/ 25656 h 89687"/>
                                  <a:gd name="connsiteX80" fmla="*/ 297108 w 788113"/>
                                  <a:gd name="connsiteY80" fmla="*/ 44758 h 89687"/>
                                  <a:gd name="connsiteX81" fmla="*/ 300854 w 788113"/>
                                  <a:gd name="connsiteY81" fmla="*/ 63860 h 89687"/>
                                  <a:gd name="connsiteX82" fmla="*/ 311022 w 788113"/>
                                  <a:gd name="connsiteY82" fmla="*/ 75646 h 89687"/>
                                  <a:gd name="connsiteX83" fmla="*/ 325360 w 788113"/>
                                  <a:gd name="connsiteY83" fmla="*/ 79648 h 89687"/>
                                  <a:gd name="connsiteX84" fmla="*/ 333699 w 788113"/>
                                  <a:gd name="connsiteY84" fmla="*/ 78454 h 89687"/>
                                  <a:gd name="connsiteX85" fmla="*/ 340975 w 788113"/>
                                  <a:gd name="connsiteY85" fmla="*/ 74923 h 89687"/>
                                  <a:gd name="connsiteX86" fmla="*/ 346591 w 788113"/>
                                  <a:gd name="connsiteY86" fmla="*/ 69096 h 89687"/>
                                  <a:gd name="connsiteX87" fmla="*/ 349866 w 788113"/>
                                  <a:gd name="connsiteY87" fmla="*/ 61097 h 89687"/>
                                  <a:gd name="connsiteX88" fmla="*/ 360417 w 788113"/>
                                  <a:gd name="connsiteY88" fmla="*/ 61097 h 89687"/>
                                  <a:gd name="connsiteX89" fmla="*/ 356080 w 788113"/>
                                  <a:gd name="connsiteY89" fmla="*/ 73050 h 89687"/>
                                  <a:gd name="connsiteX90" fmla="*/ 348252 w 788113"/>
                                  <a:gd name="connsiteY90" fmla="*/ 82028 h 89687"/>
                                  <a:gd name="connsiteX91" fmla="*/ 337740 w 788113"/>
                                  <a:gd name="connsiteY91" fmla="*/ 87603 h 89687"/>
                                  <a:gd name="connsiteX92" fmla="*/ 325360 w 788113"/>
                                  <a:gd name="connsiteY92" fmla="*/ 89516 h 89687"/>
                                  <a:gd name="connsiteX93" fmla="*/ 305535 w 788113"/>
                                  <a:gd name="connsiteY93" fmla="*/ 84073 h 89687"/>
                                  <a:gd name="connsiteX94" fmla="*/ 291876 w 788113"/>
                                  <a:gd name="connsiteY94" fmla="*/ 68585 h 89687"/>
                                  <a:gd name="connsiteX95" fmla="*/ 286896 w 788113"/>
                                  <a:gd name="connsiteY95" fmla="*/ 44758 h 89687"/>
                                  <a:gd name="connsiteX96" fmla="*/ 291876 w 788113"/>
                                  <a:gd name="connsiteY96" fmla="*/ 20931 h 89687"/>
                                  <a:gd name="connsiteX97" fmla="*/ 305535 w 788113"/>
                                  <a:gd name="connsiteY97" fmla="*/ 5444 h 89687"/>
                                  <a:gd name="connsiteX98" fmla="*/ 325360 w 788113"/>
                                  <a:gd name="connsiteY98" fmla="*/ 0 h 89687"/>
                                  <a:gd name="connsiteX99" fmla="*/ 337740 w 788113"/>
                                  <a:gd name="connsiteY99" fmla="*/ 1913 h 89687"/>
                                  <a:gd name="connsiteX100" fmla="*/ 348252 w 788113"/>
                                  <a:gd name="connsiteY100" fmla="*/ 7528 h 89687"/>
                                  <a:gd name="connsiteX101" fmla="*/ 356080 w 788113"/>
                                  <a:gd name="connsiteY101" fmla="*/ 16462 h 89687"/>
                                  <a:gd name="connsiteX102" fmla="*/ 360417 w 788113"/>
                                  <a:gd name="connsiteY102" fmla="*/ 28420 h 89687"/>
                                  <a:gd name="connsiteX103" fmla="*/ 402659 w 788113"/>
                                  <a:gd name="connsiteY103" fmla="*/ 89688 h 89687"/>
                                  <a:gd name="connsiteX104" fmla="*/ 387127 w 788113"/>
                                  <a:gd name="connsiteY104" fmla="*/ 85475 h 89687"/>
                                  <a:gd name="connsiteX105" fmla="*/ 376748 w 788113"/>
                                  <a:gd name="connsiteY105" fmla="*/ 73689 h 89687"/>
                                  <a:gd name="connsiteX106" fmla="*/ 373045 w 788113"/>
                                  <a:gd name="connsiteY106" fmla="*/ 55989 h 89687"/>
                                  <a:gd name="connsiteX107" fmla="*/ 376748 w 788113"/>
                                  <a:gd name="connsiteY107" fmla="*/ 38164 h 89687"/>
                                  <a:gd name="connsiteX108" fmla="*/ 387127 w 788113"/>
                                  <a:gd name="connsiteY108" fmla="*/ 26335 h 89687"/>
                                  <a:gd name="connsiteX109" fmla="*/ 402659 w 788113"/>
                                  <a:gd name="connsiteY109" fmla="*/ 22121 h 89687"/>
                                  <a:gd name="connsiteX110" fmla="*/ 418143 w 788113"/>
                                  <a:gd name="connsiteY110" fmla="*/ 26335 h 89687"/>
                                  <a:gd name="connsiteX111" fmla="*/ 428527 w 788113"/>
                                  <a:gd name="connsiteY111" fmla="*/ 38164 h 89687"/>
                                  <a:gd name="connsiteX112" fmla="*/ 432269 w 788113"/>
                                  <a:gd name="connsiteY112" fmla="*/ 55989 h 89687"/>
                                  <a:gd name="connsiteX113" fmla="*/ 428527 w 788113"/>
                                  <a:gd name="connsiteY113" fmla="*/ 73689 h 89687"/>
                                  <a:gd name="connsiteX114" fmla="*/ 418143 w 788113"/>
                                  <a:gd name="connsiteY114" fmla="*/ 85475 h 89687"/>
                                  <a:gd name="connsiteX115" fmla="*/ 402659 w 788113"/>
                                  <a:gd name="connsiteY115" fmla="*/ 89688 h 89687"/>
                                  <a:gd name="connsiteX116" fmla="*/ 402659 w 788113"/>
                                  <a:gd name="connsiteY116" fmla="*/ 80666 h 89687"/>
                                  <a:gd name="connsiteX117" fmla="*/ 413722 w 788113"/>
                                  <a:gd name="connsiteY117" fmla="*/ 77219 h 89687"/>
                                  <a:gd name="connsiteX118" fmla="*/ 420144 w 788113"/>
                                  <a:gd name="connsiteY118" fmla="*/ 68158 h 89687"/>
                                  <a:gd name="connsiteX119" fmla="*/ 422229 w 788113"/>
                                  <a:gd name="connsiteY119" fmla="*/ 55989 h 89687"/>
                                  <a:gd name="connsiteX120" fmla="*/ 420144 w 788113"/>
                                  <a:gd name="connsiteY120" fmla="*/ 43780 h 89687"/>
                                  <a:gd name="connsiteX121" fmla="*/ 413722 w 788113"/>
                                  <a:gd name="connsiteY121" fmla="*/ 34630 h 89687"/>
                                  <a:gd name="connsiteX122" fmla="*/ 402659 w 788113"/>
                                  <a:gd name="connsiteY122" fmla="*/ 31143 h 89687"/>
                                  <a:gd name="connsiteX123" fmla="*/ 391597 w 788113"/>
                                  <a:gd name="connsiteY123" fmla="*/ 34630 h 89687"/>
                                  <a:gd name="connsiteX124" fmla="*/ 385171 w 788113"/>
                                  <a:gd name="connsiteY124" fmla="*/ 43780 h 89687"/>
                                  <a:gd name="connsiteX125" fmla="*/ 383086 w 788113"/>
                                  <a:gd name="connsiteY125" fmla="*/ 55989 h 89687"/>
                                  <a:gd name="connsiteX126" fmla="*/ 385171 w 788113"/>
                                  <a:gd name="connsiteY126" fmla="*/ 68158 h 89687"/>
                                  <a:gd name="connsiteX127" fmla="*/ 391597 w 788113"/>
                                  <a:gd name="connsiteY127" fmla="*/ 77219 h 89687"/>
                                  <a:gd name="connsiteX128" fmla="*/ 402659 w 788113"/>
                                  <a:gd name="connsiteY128" fmla="*/ 80666 h 89687"/>
                                  <a:gd name="connsiteX129" fmla="*/ 457637 w 788113"/>
                                  <a:gd name="connsiteY129" fmla="*/ 1190 h 89687"/>
                                  <a:gd name="connsiteX130" fmla="*/ 457637 w 788113"/>
                                  <a:gd name="connsiteY130" fmla="*/ 88326 h 89687"/>
                                  <a:gd name="connsiteX131" fmla="*/ 447597 w 788113"/>
                                  <a:gd name="connsiteY131" fmla="*/ 88326 h 89687"/>
                                  <a:gd name="connsiteX132" fmla="*/ 447597 w 788113"/>
                                  <a:gd name="connsiteY132" fmla="*/ 1190 h 89687"/>
                                  <a:gd name="connsiteX133" fmla="*/ 457637 w 788113"/>
                                  <a:gd name="connsiteY133" fmla="*/ 1190 h 89687"/>
                                  <a:gd name="connsiteX134" fmla="*/ 486073 w 788113"/>
                                  <a:gd name="connsiteY134" fmla="*/ 1190 h 89687"/>
                                  <a:gd name="connsiteX135" fmla="*/ 486073 w 788113"/>
                                  <a:gd name="connsiteY135" fmla="*/ 88326 h 89687"/>
                                  <a:gd name="connsiteX136" fmla="*/ 476029 w 788113"/>
                                  <a:gd name="connsiteY136" fmla="*/ 88326 h 89687"/>
                                  <a:gd name="connsiteX137" fmla="*/ 476029 w 788113"/>
                                  <a:gd name="connsiteY137" fmla="*/ 1190 h 89687"/>
                                  <a:gd name="connsiteX138" fmla="*/ 486073 w 788113"/>
                                  <a:gd name="connsiteY138" fmla="*/ 1190 h 89687"/>
                                  <a:gd name="connsiteX139" fmla="*/ 531861 w 788113"/>
                                  <a:gd name="connsiteY139" fmla="*/ 89688 h 89687"/>
                                  <a:gd name="connsiteX140" fmla="*/ 515567 w 788113"/>
                                  <a:gd name="connsiteY140" fmla="*/ 85518 h 89687"/>
                                  <a:gd name="connsiteX141" fmla="*/ 505059 w 788113"/>
                                  <a:gd name="connsiteY141" fmla="*/ 73777 h 89687"/>
                                  <a:gd name="connsiteX142" fmla="*/ 501401 w 788113"/>
                                  <a:gd name="connsiteY142" fmla="*/ 56160 h 89687"/>
                                  <a:gd name="connsiteX143" fmla="*/ 505059 w 788113"/>
                                  <a:gd name="connsiteY143" fmla="*/ 38460 h 89687"/>
                                  <a:gd name="connsiteX144" fmla="*/ 515355 w 788113"/>
                                  <a:gd name="connsiteY144" fmla="*/ 26463 h 89687"/>
                                  <a:gd name="connsiteX145" fmla="*/ 530843 w 788113"/>
                                  <a:gd name="connsiteY145" fmla="*/ 22121 h 89687"/>
                                  <a:gd name="connsiteX146" fmla="*/ 540927 w 788113"/>
                                  <a:gd name="connsiteY146" fmla="*/ 23823 h 89687"/>
                                  <a:gd name="connsiteX147" fmla="*/ 549989 w 788113"/>
                                  <a:gd name="connsiteY147" fmla="*/ 29354 h 89687"/>
                                  <a:gd name="connsiteX148" fmla="*/ 556499 w 788113"/>
                                  <a:gd name="connsiteY148" fmla="*/ 39398 h 89687"/>
                                  <a:gd name="connsiteX149" fmla="*/ 558923 w 788113"/>
                                  <a:gd name="connsiteY149" fmla="*/ 54798 h 89687"/>
                                  <a:gd name="connsiteX150" fmla="*/ 558923 w 788113"/>
                                  <a:gd name="connsiteY150" fmla="*/ 59052 h 89687"/>
                                  <a:gd name="connsiteX151" fmla="*/ 508546 w 788113"/>
                                  <a:gd name="connsiteY151" fmla="*/ 59052 h 89687"/>
                                  <a:gd name="connsiteX152" fmla="*/ 508546 w 788113"/>
                                  <a:gd name="connsiteY152" fmla="*/ 50373 h 89687"/>
                                  <a:gd name="connsiteX153" fmla="*/ 548711 w 788113"/>
                                  <a:gd name="connsiteY153" fmla="*/ 50373 h 89687"/>
                                  <a:gd name="connsiteX154" fmla="*/ 546499 w 788113"/>
                                  <a:gd name="connsiteY154" fmla="*/ 40505 h 89687"/>
                                  <a:gd name="connsiteX155" fmla="*/ 540288 w 788113"/>
                                  <a:gd name="connsiteY155" fmla="*/ 33651 h 89687"/>
                                  <a:gd name="connsiteX156" fmla="*/ 530843 w 788113"/>
                                  <a:gd name="connsiteY156" fmla="*/ 31143 h 89687"/>
                                  <a:gd name="connsiteX157" fmla="*/ 520459 w 788113"/>
                                  <a:gd name="connsiteY157" fmla="*/ 34123 h 89687"/>
                                  <a:gd name="connsiteX158" fmla="*/ 513782 w 788113"/>
                                  <a:gd name="connsiteY158" fmla="*/ 41779 h 89687"/>
                                  <a:gd name="connsiteX159" fmla="*/ 511441 w 788113"/>
                                  <a:gd name="connsiteY159" fmla="*/ 51907 h 89687"/>
                                  <a:gd name="connsiteX160" fmla="*/ 511441 w 788113"/>
                                  <a:gd name="connsiteY160" fmla="*/ 57694 h 89687"/>
                                  <a:gd name="connsiteX161" fmla="*/ 513993 w 788113"/>
                                  <a:gd name="connsiteY161" fmla="*/ 70242 h 89687"/>
                                  <a:gd name="connsiteX162" fmla="*/ 521182 w 788113"/>
                                  <a:gd name="connsiteY162" fmla="*/ 78030 h 89687"/>
                                  <a:gd name="connsiteX163" fmla="*/ 531861 w 788113"/>
                                  <a:gd name="connsiteY163" fmla="*/ 80666 h 89687"/>
                                  <a:gd name="connsiteX164" fmla="*/ 539010 w 788113"/>
                                  <a:gd name="connsiteY164" fmla="*/ 79560 h 89687"/>
                                  <a:gd name="connsiteX165" fmla="*/ 544585 w 788113"/>
                                  <a:gd name="connsiteY165" fmla="*/ 76157 h 89687"/>
                                  <a:gd name="connsiteX166" fmla="*/ 548200 w 788113"/>
                                  <a:gd name="connsiteY166" fmla="*/ 70458 h 89687"/>
                                  <a:gd name="connsiteX167" fmla="*/ 557901 w 788113"/>
                                  <a:gd name="connsiteY167" fmla="*/ 73178 h 89687"/>
                                  <a:gd name="connsiteX168" fmla="*/ 552753 w 788113"/>
                                  <a:gd name="connsiteY168" fmla="*/ 81860 h 89687"/>
                                  <a:gd name="connsiteX169" fmla="*/ 543819 w 788113"/>
                                  <a:gd name="connsiteY169" fmla="*/ 87647 h 89687"/>
                                  <a:gd name="connsiteX170" fmla="*/ 531861 w 788113"/>
                                  <a:gd name="connsiteY170" fmla="*/ 89688 h 89687"/>
                                  <a:gd name="connsiteX171" fmla="*/ 600746 w 788113"/>
                                  <a:gd name="connsiteY171" fmla="*/ 89688 h 89687"/>
                                  <a:gd name="connsiteX172" fmla="*/ 584919 w 788113"/>
                                  <a:gd name="connsiteY172" fmla="*/ 85347 h 89687"/>
                                  <a:gd name="connsiteX173" fmla="*/ 574707 w 788113"/>
                                  <a:gd name="connsiteY173" fmla="*/ 73393 h 89687"/>
                                  <a:gd name="connsiteX174" fmla="*/ 571132 w 788113"/>
                                  <a:gd name="connsiteY174" fmla="*/ 55989 h 89687"/>
                                  <a:gd name="connsiteX175" fmla="*/ 574794 w 788113"/>
                                  <a:gd name="connsiteY175" fmla="*/ 38420 h 89687"/>
                                  <a:gd name="connsiteX176" fmla="*/ 585090 w 788113"/>
                                  <a:gd name="connsiteY176" fmla="*/ 26463 h 89687"/>
                                  <a:gd name="connsiteX177" fmla="*/ 600578 w 788113"/>
                                  <a:gd name="connsiteY177" fmla="*/ 22121 h 89687"/>
                                  <a:gd name="connsiteX178" fmla="*/ 612999 w 788113"/>
                                  <a:gd name="connsiteY178" fmla="*/ 24674 h 89687"/>
                                  <a:gd name="connsiteX179" fmla="*/ 622065 w 788113"/>
                                  <a:gd name="connsiteY179" fmla="*/ 31822 h 89687"/>
                                  <a:gd name="connsiteX180" fmla="*/ 626446 w 788113"/>
                                  <a:gd name="connsiteY180" fmla="*/ 42546 h 89687"/>
                                  <a:gd name="connsiteX181" fmla="*/ 616405 w 788113"/>
                                  <a:gd name="connsiteY181" fmla="*/ 42546 h 89687"/>
                                  <a:gd name="connsiteX182" fmla="*/ 611297 w 788113"/>
                                  <a:gd name="connsiteY182" fmla="*/ 34630 h 89687"/>
                                  <a:gd name="connsiteX183" fmla="*/ 600746 w 788113"/>
                                  <a:gd name="connsiteY183" fmla="*/ 31143 h 89687"/>
                                  <a:gd name="connsiteX184" fmla="*/ 590450 w 788113"/>
                                  <a:gd name="connsiteY184" fmla="*/ 34207 h 89687"/>
                                  <a:gd name="connsiteX185" fmla="*/ 583601 w 788113"/>
                                  <a:gd name="connsiteY185" fmla="*/ 42757 h 89687"/>
                                  <a:gd name="connsiteX186" fmla="*/ 581177 w 788113"/>
                                  <a:gd name="connsiteY186" fmla="*/ 55649 h 89687"/>
                                  <a:gd name="connsiteX187" fmla="*/ 583557 w 788113"/>
                                  <a:gd name="connsiteY187" fmla="*/ 68841 h 89687"/>
                                  <a:gd name="connsiteX188" fmla="*/ 590366 w 788113"/>
                                  <a:gd name="connsiteY188" fmla="*/ 77563 h 89687"/>
                                  <a:gd name="connsiteX189" fmla="*/ 600746 w 788113"/>
                                  <a:gd name="connsiteY189" fmla="*/ 80666 h 89687"/>
                                  <a:gd name="connsiteX190" fmla="*/ 607851 w 788113"/>
                                  <a:gd name="connsiteY190" fmla="*/ 79304 h 89687"/>
                                  <a:gd name="connsiteX191" fmla="*/ 613254 w 788113"/>
                                  <a:gd name="connsiteY191" fmla="*/ 75390 h 89687"/>
                                  <a:gd name="connsiteX192" fmla="*/ 616405 w 788113"/>
                                  <a:gd name="connsiteY192" fmla="*/ 69264 h 89687"/>
                                  <a:gd name="connsiteX193" fmla="*/ 626446 w 788113"/>
                                  <a:gd name="connsiteY193" fmla="*/ 69264 h 89687"/>
                                  <a:gd name="connsiteX194" fmla="*/ 622232 w 788113"/>
                                  <a:gd name="connsiteY194" fmla="*/ 79688 h 89687"/>
                                  <a:gd name="connsiteX195" fmla="*/ 613426 w 788113"/>
                                  <a:gd name="connsiteY195" fmla="*/ 87008 h 89687"/>
                                  <a:gd name="connsiteX196" fmla="*/ 600746 w 788113"/>
                                  <a:gd name="connsiteY196" fmla="*/ 89688 h 89687"/>
                                  <a:gd name="connsiteX197" fmla="*/ 669546 w 788113"/>
                                  <a:gd name="connsiteY197" fmla="*/ 22972 h 89687"/>
                                  <a:gd name="connsiteX198" fmla="*/ 669546 w 788113"/>
                                  <a:gd name="connsiteY198" fmla="*/ 31483 h 89687"/>
                                  <a:gd name="connsiteX199" fmla="*/ 635679 w 788113"/>
                                  <a:gd name="connsiteY199" fmla="*/ 31483 h 89687"/>
                                  <a:gd name="connsiteX200" fmla="*/ 635679 w 788113"/>
                                  <a:gd name="connsiteY200" fmla="*/ 22972 h 89687"/>
                                  <a:gd name="connsiteX201" fmla="*/ 669546 w 788113"/>
                                  <a:gd name="connsiteY201" fmla="*/ 22972 h 89687"/>
                                  <a:gd name="connsiteX202" fmla="*/ 645548 w 788113"/>
                                  <a:gd name="connsiteY202" fmla="*/ 7317 h 89687"/>
                                  <a:gd name="connsiteX203" fmla="*/ 655588 w 788113"/>
                                  <a:gd name="connsiteY203" fmla="*/ 7317 h 89687"/>
                                  <a:gd name="connsiteX204" fmla="*/ 655588 w 788113"/>
                                  <a:gd name="connsiteY204" fmla="*/ 69603 h 89687"/>
                                  <a:gd name="connsiteX205" fmla="*/ 656822 w 788113"/>
                                  <a:gd name="connsiteY205" fmla="*/ 75989 h 89687"/>
                                  <a:gd name="connsiteX206" fmla="*/ 660057 w 788113"/>
                                  <a:gd name="connsiteY206" fmla="*/ 78797 h 89687"/>
                                  <a:gd name="connsiteX207" fmla="*/ 664271 w 788113"/>
                                  <a:gd name="connsiteY207" fmla="*/ 79476 h 89687"/>
                                  <a:gd name="connsiteX208" fmla="*/ 666994 w 788113"/>
                                  <a:gd name="connsiteY208" fmla="*/ 79304 h 89687"/>
                                  <a:gd name="connsiteX209" fmla="*/ 668696 w 788113"/>
                                  <a:gd name="connsiteY209" fmla="*/ 78965 h 89687"/>
                                  <a:gd name="connsiteX210" fmla="*/ 670737 w 788113"/>
                                  <a:gd name="connsiteY210" fmla="*/ 87987 h 89687"/>
                                  <a:gd name="connsiteX211" fmla="*/ 667885 w 788113"/>
                                  <a:gd name="connsiteY211" fmla="*/ 88753 h 89687"/>
                                  <a:gd name="connsiteX212" fmla="*/ 663248 w 788113"/>
                                  <a:gd name="connsiteY212" fmla="*/ 89177 h 89687"/>
                                  <a:gd name="connsiteX213" fmla="*/ 654909 w 788113"/>
                                  <a:gd name="connsiteY213" fmla="*/ 87348 h 89687"/>
                                  <a:gd name="connsiteX214" fmla="*/ 648188 w 788113"/>
                                  <a:gd name="connsiteY214" fmla="*/ 81772 h 89687"/>
                                  <a:gd name="connsiteX215" fmla="*/ 645548 w 788113"/>
                                  <a:gd name="connsiteY215" fmla="*/ 72327 h 89687"/>
                                  <a:gd name="connsiteX216" fmla="*/ 645548 w 788113"/>
                                  <a:gd name="connsiteY216" fmla="*/ 7317 h 89687"/>
                                  <a:gd name="connsiteX217" fmla="*/ 710499 w 788113"/>
                                  <a:gd name="connsiteY217" fmla="*/ 89688 h 89687"/>
                                  <a:gd name="connsiteX218" fmla="*/ 694967 w 788113"/>
                                  <a:gd name="connsiteY218" fmla="*/ 85475 h 89687"/>
                                  <a:gd name="connsiteX219" fmla="*/ 684587 w 788113"/>
                                  <a:gd name="connsiteY219" fmla="*/ 73689 h 89687"/>
                                  <a:gd name="connsiteX220" fmla="*/ 680885 w 788113"/>
                                  <a:gd name="connsiteY220" fmla="*/ 55989 h 89687"/>
                                  <a:gd name="connsiteX221" fmla="*/ 684587 w 788113"/>
                                  <a:gd name="connsiteY221" fmla="*/ 38164 h 89687"/>
                                  <a:gd name="connsiteX222" fmla="*/ 694967 w 788113"/>
                                  <a:gd name="connsiteY222" fmla="*/ 26335 h 89687"/>
                                  <a:gd name="connsiteX223" fmla="*/ 710499 w 788113"/>
                                  <a:gd name="connsiteY223" fmla="*/ 22121 h 89687"/>
                                  <a:gd name="connsiteX224" fmla="*/ 725986 w 788113"/>
                                  <a:gd name="connsiteY224" fmla="*/ 26335 h 89687"/>
                                  <a:gd name="connsiteX225" fmla="*/ 736366 w 788113"/>
                                  <a:gd name="connsiteY225" fmla="*/ 38164 h 89687"/>
                                  <a:gd name="connsiteX226" fmla="*/ 740108 w 788113"/>
                                  <a:gd name="connsiteY226" fmla="*/ 55989 h 89687"/>
                                  <a:gd name="connsiteX227" fmla="*/ 736366 w 788113"/>
                                  <a:gd name="connsiteY227" fmla="*/ 73689 h 89687"/>
                                  <a:gd name="connsiteX228" fmla="*/ 725986 w 788113"/>
                                  <a:gd name="connsiteY228" fmla="*/ 85475 h 89687"/>
                                  <a:gd name="connsiteX229" fmla="*/ 710499 w 788113"/>
                                  <a:gd name="connsiteY229" fmla="*/ 89688 h 89687"/>
                                  <a:gd name="connsiteX230" fmla="*/ 710499 w 788113"/>
                                  <a:gd name="connsiteY230" fmla="*/ 80666 h 89687"/>
                                  <a:gd name="connsiteX231" fmla="*/ 721561 w 788113"/>
                                  <a:gd name="connsiteY231" fmla="*/ 77219 h 89687"/>
                                  <a:gd name="connsiteX232" fmla="*/ 727983 w 788113"/>
                                  <a:gd name="connsiteY232" fmla="*/ 68158 h 89687"/>
                                  <a:gd name="connsiteX233" fmla="*/ 730068 w 788113"/>
                                  <a:gd name="connsiteY233" fmla="*/ 55989 h 89687"/>
                                  <a:gd name="connsiteX234" fmla="*/ 727983 w 788113"/>
                                  <a:gd name="connsiteY234" fmla="*/ 43780 h 89687"/>
                                  <a:gd name="connsiteX235" fmla="*/ 721561 w 788113"/>
                                  <a:gd name="connsiteY235" fmla="*/ 34630 h 89687"/>
                                  <a:gd name="connsiteX236" fmla="*/ 710499 w 788113"/>
                                  <a:gd name="connsiteY236" fmla="*/ 31143 h 89687"/>
                                  <a:gd name="connsiteX237" fmla="*/ 699436 w 788113"/>
                                  <a:gd name="connsiteY237" fmla="*/ 34630 h 89687"/>
                                  <a:gd name="connsiteX238" fmla="*/ 693010 w 788113"/>
                                  <a:gd name="connsiteY238" fmla="*/ 43780 h 89687"/>
                                  <a:gd name="connsiteX239" fmla="*/ 690925 w 788113"/>
                                  <a:gd name="connsiteY239" fmla="*/ 55989 h 89687"/>
                                  <a:gd name="connsiteX240" fmla="*/ 693010 w 788113"/>
                                  <a:gd name="connsiteY240" fmla="*/ 68158 h 89687"/>
                                  <a:gd name="connsiteX241" fmla="*/ 699436 w 788113"/>
                                  <a:gd name="connsiteY241" fmla="*/ 77219 h 89687"/>
                                  <a:gd name="connsiteX242" fmla="*/ 710499 w 788113"/>
                                  <a:gd name="connsiteY242" fmla="*/ 80666 h 89687"/>
                                  <a:gd name="connsiteX243" fmla="*/ 755436 w 788113"/>
                                  <a:gd name="connsiteY243" fmla="*/ 88326 h 89687"/>
                                  <a:gd name="connsiteX244" fmla="*/ 755436 w 788113"/>
                                  <a:gd name="connsiteY244" fmla="*/ 22972 h 89687"/>
                                  <a:gd name="connsiteX245" fmla="*/ 765137 w 788113"/>
                                  <a:gd name="connsiteY245" fmla="*/ 22972 h 89687"/>
                                  <a:gd name="connsiteX246" fmla="*/ 765137 w 788113"/>
                                  <a:gd name="connsiteY246" fmla="*/ 32845 h 89687"/>
                                  <a:gd name="connsiteX247" fmla="*/ 765820 w 788113"/>
                                  <a:gd name="connsiteY247" fmla="*/ 32845 h 89687"/>
                                  <a:gd name="connsiteX248" fmla="*/ 772286 w 788113"/>
                                  <a:gd name="connsiteY248" fmla="*/ 24973 h 89687"/>
                                  <a:gd name="connsiteX249" fmla="*/ 782837 w 788113"/>
                                  <a:gd name="connsiteY249" fmla="*/ 21954 h 89687"/>
                                  <a:gd name="connsiteX250" fmla="*/ 785605 w 788113"/>
                                  <a:gd name="connsiteY250" fmla="*/ 21994 h 89687"/>
                                  <a:gd name="connsiteX251" fmla="*/ 788113 w 788113"/>
                                  <a:gd name="connsiteY251" fmla="*/ 22121 h 89687"/>
                                  <a:gd name="connsiteX252" fmla="*/ 788113 w 788113"/>
                                  <a:gd name="connsiteY252" fmla="*/ 32334 h 89687"/>
                                  <a:gd name="connsiteX253" fmla="*/ 785773 w 788113"/>
                                  <a:gd name="connsiteY253" fmla="*/ 31950 h 89687"/>
                                  <a:gd name="connsiteX254" fmla="*/ 781987 w 788113"/>
                                  <a:gd name="connsiteY254" fmla="*/ 31655 h 89687"/>
                                  <a:gd name="connsiteX255" fmla="*/ 773476 w 788113"/>
                                  <a:gd name="connsiteY255" fmla="*/ 33651 h 89687"/>
                                  <a:gd name="connsiteX256" fmla="*/ 767605 w 788113"/>
                                  <a:gd name="connsiteY256" fmla="*/ 39099 h 89687"/>
                                  <a:gd name="connsiteX257" fmla="*/ 765481 w 788113"/>
                                  <a:gd name="connsiteY257" fmla="*/ 46971 h 89687"/>
                                  <a:gd name="connsiteX258" fmla="*/ 765481 w 788113"/>
                                  <a:gd name="connsiteY258" fmla="*/ 88326 h 89687"/>
                                  <a:gd name="connsiteX259" fmla="*/ 755436 w 788113"/>
                                  <a:gd name="connsiteY259" fmla="*/ 88326 h 8968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 ang="0">
                                    <a:pos x="connsiteX156" y="connsiteY156"/>
                                  </a:cxn>
                                  <a:cxn ang="0">
                                    <a:pos x="connsiteX157" y="connsiteY157"/>
                                  </a:cxn>
                                  <a:cxn ang="0">
                                    <a:pos x="connsiteX158" y="connsiteY158"/>
                                  </a:cxn>
                                  <a:cxn ang="0">
                                    <a:pos x="connsiteX159" y="connsiteY159"/>
                                  </a:cxn>
                                  <a:cxn ang="0">
                                    <a:pos x="connsiteX160" y="connsiteY160"/>
                                  </a:cxn>
                                  <a:cxn ang="0">
                                    <a:pos x="connsiteX161" y="connsiteY161"/>
                                  </a:cxn>
                                  <a:cxn ang="0">
                                    <a:pos x="connsiteX162" y="connsiteY162"/>
                                  </a:cxn>
                                  <a:cxn ang="0">
                                    <a:pos x="connsiteX163" y="connsiteY163"/>
                                  </a:cxn>
                                  <a:cxn ang="0">
                                    <a:pos x="connsiteX164" y="connsiteY164"/>
                                  </a:cxn>
                                  <a:cxn ang="0">
                                    <a:pos x="connsiteX165" y="connsiteY165"/>
                                  </a:cxn>
                                  <a:cxn ang="0">
                                    <a:pos x="connsiteX166" y="connsiteY166"/>
                                  </a:cxn>
                                  <a:cxn ang="0">
                                    <a:pos x="connsiteX167" y="connsiteY167"/>
                                  </a:cxn>
                                  <a:cxn ang="0">
                                    <a:pos x="connsiteX168" y="connsiteY168"/>
                                  </a:cxn>
                                  <a:cxn ang="0">
                                    <a:pos x="connsiteX169" y="connsiteY169"/>
                                  </a:cxn>
                                  <a:cxn ang="0">
                                    <a:pos x="connsiteX170" y="connsiteY170"/>
                                  </a:cxn>
                                  <a:cxn ang="0">
                                    <a:pos x="connsiteX171" y="connsiteY171"/>
                                  </a:cxn>
                                  <a:cxn ang="0">
                                    <a:pos x="connsiteX172" y="connsiteY172"/>
                                  </a:cxn>
                                  <a:cxn ang="0">
                                    <a:pos x="connsiteX173" y="connsiteY173"/>
                                  </a:cxn>
                                  <a:cxn ang="0">
                                    <a:pos x="connsiteX174" y="connsiteY174"/>
                                  </a:cxn>
                                  <a:cxn ang="0">
                                    <a:pos x="connsiteX175" y="connsiteY175"/>
                                  </a:cxn>
                                  <a:cxn ang="0">
                                    <a:pos x="connsiteX176" y="connsiteY176"/>
                                  </a:cxn>
                                  <a:cxn ang="0">
                                    <a:pos x="connsiteX177" y="connsiteY177"/>
                                  </a:cxn>
                                  <a:cxn ang="0">
                                    <a:pos x="connsiteX178" y="connsiteY178"/>
                                  </a:cxn>
                                  <a:cxn ang="0">
                                    <a:pos x="connsiteX179" y="connsiteY179"/>
                                  </a:cxn>
                                  <a:cxn ang="0">
                                    <a:pos x="connsiteX180" y="connsiteY180"/>
                                  </a:cxn>
                                  <a:cxn ang="0">
                                    <a:pos x="connsiteX181" y="connsiteY181"/>
                                  </a:cxn>
                                  <a:cxn ang="0">
                                    <a:pos x="connsiteX182" y="connsiteY182"/>
                                  </a:cxn>
                                  <a:cxn ang="0">
                                    <a:pos x="connsiteX183" y="connsiteY183"/>
                                  </a:cxn>
                                  <a:cxn ang="0">
                                    <a:pos x="connsiteX184" y="connsiteY184"/>
                                  </a:cxn>
                                  <a:cxn ang="0">
                                    <a:pos x="connsiteX185" y="connsiteY185"/>
                                  </a:cxn>
                                  <a:cxn ang="0">
                                    <a:pos x="connsiteX186" y="connsiteY186"/>
                                  </a:cxn>
                                  <a:cxn ang="0">
                                    <a:pos x="connsiteX187" y="connsiteY187"/>
                                  </a:cxn>
                                  <a:cxn ang="0">
                                    <a:pos x="connsiteX188" y="connsiteY188"/>
                                  </a:cxn>
                                  <a:cxn ang="0">
                                    <a:pos x="connsiteX189" y="connsiteY189"/>
                                  </a:cxn>
                                  <a:cxn ang="0">
                                    <a:pos x="connsiteX190" y="connsiteY190"/>
                                  </a:cxn>
                                  <a:cxn ang="0">
                                    <a:pos x="connsiteX191" y="connsiteY191"/>
                                  </a:cxn>
                                  <a:cxn ang="0">
                                    <a:pos x="connsiteX192" y="connsiteY192"/>
                                  </a:cxn>
                                  <a:cxn ang="0">
                                    <a:pos x="connsiteX193" y="connsiteY193"/>
                                  </a:cxn>
                                  <a:cxn ang="0">
                                    <a:pos x="connsiteX194" y="connsiteY194"/>
                                  </a:cxn>
                                  <a:cxn ang="0">
                                    <a:pos x="connsiteX195" y="connsiteY195"/>
                                  </a:cxn>
                                  <a:cxn ang="0">
                                    <a:pos x="connsiteX196" y="connsiteY196"/>
                                  </a:cxn>
                                  <a:cxn ang="0">
                                    <a:pos x="connsiteX197" y="connsiteY197"/>
                                  </a:cxn>
                                  <a:cxn ang="0">
                                    <a:pos x="connsiteX198" y="connsiteY198"/>
                                  </a:cxn>
                                  <a:cxn ang="0">
                                    <a:pos x="connsiteX199" y="connsiteY199"/>
                                  </a:cxn>
                                  <a:cxn ang="0">
                                    <a:pos x="connsiteX200" y="connsiteY200"/>
                                  </a:cxn>
                                  <a:cxn ang="0">
                                    <a:pos x="connsiteX201" y="connsiteY201"/>
                                  </a:cxn>
                                  <a:cxn ang="0">
                                    <a:pos x="connsiteX202" y="connsiteY202"/>
                                  </a:cxn>
                                  <a:cxn ang="0">
                                    <a:pos x="connsiteX203" y="connsiteY203"/>
                                  </a:cxn>
                                  <a:cxn ang="0">
                                    <a:pos x="connsiteX204" y="connsiteY204"/>
                                  </a:cxn>
                                  <a:cxn ang="0">
                                    <a:pos x="connsiteX205" y="connsiteY205"/>
                                  </a:cxn>
                                  <a:cxn ang="0">
                                    <a:pos x="connsiteX206" y="connsiteY206"/>
                                  </a:cxn>
                                  <a:cxn ang="0">
                                    <a:pos x="connsiteX207" y="connsiteY207"/>
                                  </a:cxn>
                                  <a:cxn ang="0">
                                    <a:pos x="connsiteX208" y="connsiteY208"/>
                                  </a:cxn>
                                  <a:cxn ang="0">
                                    <a:pos x="connsiteX209" y="connsiteY209"/>
                                  </a:cxn>
                                  <a:cxn ang="0">
                                    <a:pos x="connsiteX210" y="connsiteY210"/>
                                  </a:cxn>
                                  <a:cxn ang="0">
                                    <a:pos x="connsiteX211" y="connsiteY211"/>
                                  </a:cxn>
                                  <a:cxn ang="0">
                                    <a:pos x="connsiteX212" y="connsiteY212"/>
                                  </a:cxn>
                                  <a:cxn ang="0">
                                    <a:pos x="connsiteX213" y="connsiteY213"/>
                                  </a:cxn>
                                  <a:cxn ang="0">
                                    <a:pos x="connsiteX214" y="connsiteY214"/>
                                  </a:cxn>
                                  <a:cxn ang="0">
                                    <a:pos x="connsiteX215" y="connsiteY215"/>
                                  </a:cxn>
                                  <a:cxn ang="0">
                                    <a:pos x="connsiteX216" y="connsiteY216"/>
                                  </a:cxn>
                                  <a:cxn ang="0">
                                    <a:pos x="connsiteX217" y="connsiteY217"/>
                                  </a:cxn>
                                  <a:cxn ang="0">
                                    <a:pos x="connsiteX218" y="connsiteY218"/>
                                  </a:cxn>
                                  <a:cxn ang="0">
                                    <a:pos x="connsiteX219" y="connsiteY219"/>
                                  </a:cxn>
                                  <a:cxn ang="0">
                                    <a:pos x="connsiteX220" y="connsiteY220"/>
                                  </a:cxn>
                                  <a:cxn ang="0">
                                    <a:pos x="connsiteX221" y="connsiteY221"/>
                                  </a:cxn>
                                  <a:cxn ang="0">
                                    <a:pos x="connsiteX222" y="connsiteY222"/>
                                  </a:cxn>
                                  <a:cxn ang="0">
                                    <a:pos x="connsiteX223" y="connsiteY223"/>
                                  </a:cxn>
                                  <a:cxn ang="0">
                                    <a:pos x="connsiteX224" y="connsiteY224"/>
                                  </a:cxn>
                                  <a:cxn ang="0">
                                    <a:pos x="connsiteX225" y="connsiteY225"/>
                                  </a:cxn>
                                  <a:cxn ang="0">
                                    <a:pos x="connsiteX226" y="connsiteY226"/>
                                  </a:cxn>
                                  <a:cxn ang="0">
                                    <a:pos x="connsiteX227" y="connsiteY227"/>
                                  </a:cxn>
                                  <a:cxn ang="0">
                                    <a:pos x="connsiteX228" y="connsiteY228"/>
                                  </a:cxn>
                                  <a:cxn ang="0">
                                    <a:pos x="connsiteX229" y="connsiteY229"/>
                                  </a:cxn>
                                  <a:cxn ang="0">
                                    <a:pos x="connsiteX230" y="connsiteY230"/>
                                  </a:cxn>
                                  <a:cxn ang="0">
                                    <a:pos x="connsiteX231" y="connsiteY231"/>
                                  </a:cxn>
                                  <a:cxn ang="0">
                                    <a:pos x="connsiteX232" y="connsiteY232"/>
                                  </a:cxn>
                                  <a:cxn ang="0">
                                    <a:pos x="connsiteX233" y="connsiteY233"/>
                                  </a:cxn>
                                  <a:cxn ang="0">
                                    <a:pos x="connsiteX234" y="connsiteY234"/>
                                  </a:cxn>
                                  <a:cxn ang="0">
                                    <a:pos x="connsiteX235" y="connsiteY235"/>
                                  </a:cxn>
                                  <a:cxn ang="0">
                                    <a:pos x="connsiteX236" y="connsiteY236"/>
                                  </a:cxn>
                                  <a:cxn ang="0">
                                    <a:pos x="connsiteX237" y="connsiteY237"/>
                                  </a:cxn>
                                  <a:cxn ang="0">
                                    <a:pos x="connsiteX238" y="connsiteY238"/>
                                  </a:cxn>
                                  <a:cxn ang="0">
                                    <a:pos x="connsiteX239" y="connsiteY239"/>
                                  </a:cxn>
                                  <a:cxn ang="0">
                                    <a:pos x="connsiteX240" y="connsiteY240"/>
                                  </a:cxn>
                                  <a:cxn ang="0">
                                    <a:pos x="connsiteX241" y="connsiteY241"/>
                                  </a:cxn>
                                  <a:cxn ang="0">
                                    <a:pos x="connsiteX242" y="connsiteY242"/>
                                  </a:cxn>
                                  <a:cxn ang="0">
                                    <a:pos x="connsiteX243" y="connsiteY243"/>
                                  </a:cxn>
                                  <a:cxn ang="0">
                                    <a:pos x="connsiteX244" y="connsiteY244"/>
                                  </a:cxn>
                                  <a:cxn ang="0">
                                    <a:pos x="connsiteX245" y="connsiteY245"/>
                                  </a:cxn>
                                  <a:cxn ang="0">
                                    <a:pos x="connsiteX246" y="connsiteY246"/>
                                  </a:cxn>
                                  <a:cxn ang="0">
                                    <a:pos x="connsiteX247" y="connsiteY247"/>
                                  </a:cxn>
                                  <a:cxn ang="0">
                                    <a:pos x="connsiteX248" y="connsiteY248"/>
                                  </a:cxn>
                                  <a:cxn ang="0">
                                    <a:pos x="connsiteX249" y="connsiteY249"/>
                                  </a:cxn>
                                  <a:cxn ang="0">
                                    <a:pos x="connsiteX250" y="connsiteY250"/>
                                  </a:cxn>
                                  <a:cxn ang="0">
                                    <a:pos x="connsiteX251" y="connsiteY251"/>
                                  </a:cxn>
                                  <a:cxn ang="0">
                                    <a:pos x="connsiteX252" y="connsiteY252"/>
                                  </a:cxn>
                                  <a:cxn ang="0">
                                    <a:pos x="connsiteX253" y="connsiteY253"/>
                                  </a:cxn>
                                  <a:cxn ang="0">
                                    <a:pos x="connsiteX254" y="connsiteY254"/>
                                  </a:cxn>
                                  <a:cxn ang="0">
                                    <a:pos x="connsiteX255" y="connsiteY255"/>
                                  </a:cxn>
                                  <a:cxn ang="0">
                                    <a:pos x="connsiteX256" y="connsiteY256"/>
                                  </a:cxn>
                                  <a:cxn ang="0">
                                    <a:pos x="connsiteX257" y="connsiteY257"/>
                                  </a:cxn>
                                  <a:cxn ang="0">
                                    <a:pos x="connsiteX258" y="connsiteY258"/>
                                  </a:cxn>
                                  <a:cxn ang="0">
                                    <a:pos x="connsiteX259" y="connsiteY259"/>
                                  </a:cxn>
                                </a:cxnLst>
                                <a:rect l="l" t="t" r="r" b="b"/>
                                <a:pathLst>
                                  <a:path w="788113" h="89687">
                                    <a:moveTo>
                                      <a:pt x="76928" y="44758"/>
                                    </a:moveTo>
                                    <a:cubicBezTo>
                                      <a:pt x="76928" y="53948"/>
                                      <a:pt x="75266" y="61891"/>
                                      <a:pt x="71947" y="68585"/>
                                    </a:cubicBezTo>
                                    <a:cubicBezTo>
                                      <a:pt x="68629" y="75278"/>
                                      <a:pt x="64076" y="80442"/>
                                      <a:pt x="58293" y="84073"/>
                                    </a:cubicBezTo>
                                    <a:cubicBezTo>
                                      <a:pt x="52506" y="87703"/>
                                      <a:pt x="45896" y="89516"/>
                                      <a:pt x="38464" y="89516"/>
                                    </a:cubicBezTo>
                                    <a:cubicBezTo>
                                      <a:pt x="31031" y="89516"/>
                                      <a:pt x="24422" y="87703"/>
                                      <a:pt x="18639" y="84073"/>
                                    </a:cubicBezTo>
                                    <a:cubicBezTo>
                                      <a:pt x="12852" y="80442"/>
                                      <a:pt x="8299" y="75278"/>
                                      <a:pt x="4980" y="68585"/>
                                    </a:cubicBezTo>
                                    <a:cubicBezTo>
                                      <a:pt x="1661" y="61891"/>
                                      <a:pt x="0" y="53948"/>
                                      <a:pt x="0" y="44758"/>
                                    </a:cubicBezTo>
                                    <a:cubicBezTo>
                                      <a:pt x="0" y="35568"/>
                                      <a:pt x="1661" y="27625"/>
                                      <a:pt x="4980" y="20931"/>
                                    </a:cubicBezTo>
                                    <a:cubicBezTo>
                                      <a:pt x="8299" y="14238"/>
                                      <a:pt x="12852" y="9074"/>
                                      <a:pt x="18639" y="5444"/>
                                    </a:cubicBezTo>
                                    <a:cubicBezTo>
                                      <a:pt x="24422" y="1813"/>
                                      <a:pt x="31031" y="0"/>
                                      <a:pt x="38464" y="0"/>
                                    </a:cubicBezTo>
                                    <a:cubicBezTo>
                                      <a:pt x="45896" y="0"/>
                                      <a:pt x="52506" y="1813"/>
                                      <a:pt x="58293" y="5444"/>
                                    </a:cubicBezTo>
                                    <a:cubicBezTo>
                                      <a:pt x="64076" y="9074"/>
                                      <a:pt x="68629" y="14238"/>
                                      <a:pt x="71947" y="20931"/>
                                    </a:cubicBezTo>
                                    <a:cubicBezTo>
                                      <a:pt x="75266" y="27625"/>
                                      <a:pt x="76928" y="35568"/>
                                      <a:pt x="76928" y="44758"/>
                                    </a:cubicBezTo>
                                    <a:close/>
                                    <a:moveTo>
                                      <a:pt x="66716" y="44758"/>
                                    </a:moveTo>
                                    <a:cubicBezTo>
                                      <a:pt x="66716" y="37214"/>
                                      <a:pt x="65454" y="30844"/>
                                      <a:pt x="62930" y="25656"/>
                                    </a:cubicBezTo>
                                    <a:cubicBezTo>
                                      <a:pt x="60433" y="20464"/>
                                      <a:pt x="57043" y="16534"/>
                                      <a:pt x="52762" y="13870"/>
                                    </a:cubicBezTo>
                                    <a:cubicBezTo>
                                      <a:pt x="48504" y="11202"/>
                                      <a:pt x="43740" y="9869"/>
                                      <a:pt x="38464" y="9869"/>
                                    </a:cubicBezTo>
                                    <a:cubicBezTo>
                                      <a:pt x="33188" y="9869"/>
                                      <a:pt x="28408" y="11202"/>
                                      <a:pt x="24126" y="13870"/>
                                    </a:cubicBezTo>
                                    <a:cubicBezTo>
                                      <a:pt x="19873" y="16534"/>
                                      <a:pt x="16482" y="20464"/>
                                      <a:pt x="13958" y="25656"/>
                                    </a:cubicBezTo>
                                    <a:cubicBezTo>
                                      <a:pt x="11462" y="30844"/>
                                      <a:pt x="10212" y="37214"/>
                                      <a:pt x="10212" y="44758"/>
                                    </a:cubicBezTo>
                                    <a:cubicBezTo>
                                      <a:pt x="10212" y="52302"/>
                                      <a:pt x="11462" y="58672"/>
                                      <a:pt x="13958" y="63860"/>
                                    </a:cubicBezTo>
                                    <a:cubicBezTo>
                                      <a:pt x="16482" y="69052"/>
                                      <a:pt x="19873" y="72982"/>
                                      <a:pt x="24126" y="75646"/>
                                    </a:cubicBezTo>
                                    <a:cubicBezTo>
                                      <a:pt x="28408" y="78314"/>
                                      <a:pt x="33188" y="79648"/>
                                      <a:pt x="38464" y="79648"/>
                                    </a:cubicBezTo>
                                    <a:cubicBezTo>
                                      <a:pt x="43740" y="79648"/>
                                      <a:pt x="48504" y="78314"/>
                                      <a:pt x="52762" y="75646"/>
                                    </a:cubicBezTo>
                                    <a:cubicBezTo>
                                      <a:pt x="57043" y="72982"/>
                                      <a:pt x="60433" y="69052"/>
                                      <a:pt x="62930" y="63860"/>
                                    </a:cubicBezTo>
                                    <a:cubicBezTo>
                                      <a:pt x="65454" y="58672"/>
                                      <a:pt x="66716" y="52302"/>
                                      <a:pt x="66716" y="44758"/>
                                    </a:cubicBezTo>
                                    <a:close/>
                                    <a:moveTo>
                                      <a:pt x="86277" y="10552"/>
                                    </a:moveTo>
                                    <a:lnTo>
                                      <a:pt x="86277" y="1190"/>
                                    </a:lnTo>
                                    <a:lnTo>
                                      <a:pt x="151631" y="1190"/>
                                    </a:lnTo>
                                    <a:lnTo>
                                      <a:pt x="151631" y="10552"/>
                                    </a:lnTo>
                                    <a:lnTo>
                                      <a:pt x="124230" y="10552"/>
                                    </a:lnTo>
                                    <a:lnTo>
                                      <a:pt x="124230" y="88326"/>
                                    </a:lnTo>
                                    <a:lnTo>
                                      <a:pt x="113678" y="88326"/>
                                    </a:lnTo>
                                    <a:lnTo>
                                      <a:pt x="113678" y="10552"/>
                                    </a:lnTo>
                                    <a:lnTo>
                                      <a:pt x="86277" y="10552"/>
                                    </a:lnTo>
                                    <a:close/>
                                    <a:moveTo>
                                      <a:pt x="184476" y="89688"/>
                                    </a:moveTo>
                                    <a:cubicBezTo>
                                      <a:pt x="178178" y="89688"/>
                                      <a:pt x="172746" y="88298"/>
                                      <a:pt x="168181" y="85518"/>
                                    </a:cubicBezTo>
                                    <a:cubicBezTo>
                                      <a:pt x="163640" y="82711"/>
                                      <a:pt x="160138" y="78797"/>
                                      <a:pt x="157670" y="73777"/>
                                    </a:cubicBezTo>
                                    <a:cubicBezTo>
                                      <a:pt x="155233" y="68725"/>
                                      <a:pt x="154011" y="62854"/>
                                      <a:pt x="154011" y="56160"/>
                                    </a:cubicBezTo>
                                    <a:cubicBezTo>
                                      <a:pt x="154011" y="49467"/>
                                      <a:pt x="155233" y="43568"/>
                                      <a:pt x="157670" y="38460"/>
                                    </a:cubicBezTo>
                                    <a:cubicBezTo>
                                      <a:pt x="160138" y="33328"/>
                                      <a:pt x="163572" y="29326"/>
                                      <a:pt x="167966" y="26463"/>
                                    </a:cubicBezTo>
                                    <a:cubicBezTo>
                                      <a:pt x="172391" y="23571"/>
                                      <a:pt x="177555" y="22121"/>
                                      <a:pt x="183454" y="22121"/>
                                    </a:cubicBezTo>
                                    <a:cubicBezTo>
                                      <a:pt x="186860" y="22121"/>
                                      <a:pt x="190219" y="22689"/>
                                      <a:pt x="193538" y="23823"/>
                                    </a:cubicBezTo>
                                    <a:cubicBezTo>
                                      <a:pt x="196856" y="24961"/>
                                      <a:pt x="199876" y="26802"/>
                                      <a:pt x="202600" y="29354"/>
                                    </a:cubicBezTo>
                                    <a:cubicBezTo>
                                      <a:pt x="205323" y="31878"/>
                                      <a:pt x="207492" y="35229"/>
                                      <a:pt x="209109" y="39398"/>
                                    </a:cubicBezTo>
                                    <a:cubicBezTo>
                                      <a:pt x="210727" y="43568"/>
                                      <a:pt x="211538" y="48700"/>
                                      <a:pt x="211538" y="54798"/>
                                    </a:cubicBezTo>
                                    <a:lnTo>
                                      <a:pt x="211538" y="59052"/>
                                    </a:lnTo>
                                    <a:lnTo>
                                      <a:pt x="161160" y="59052"/>
                                    </a:lnTo>
                                    <a:lnTo>
                                      <a:pt x="161160" y="50373"/>
                                    </a:lnTo>
                                    <a:lnTo>
                                      <a:pt x="201326" y="50373"/>
                                    </a:lnTo>
                                    <a:cubicBezTo>
                                      <a:pt x="201326" y="46687"/>
                                      <a:pt x="200587" y="43396"/>
                                      <a:pt x="199113" y="40505"/>
                                    </a:cubicBezTo>
                                    <a:cubicBezTo>
                                      <a:pt x="197667" y="37609"/>
                                      <a:pt x="195595" y="35325"/>
                                      <a:pt x="192899" y="33651"/>
                                    </a:cubicBezTo>
                                    <a:cubicBezTo>
                                      <a:pt x="190235" y="31978"/>
                                      <a:pt x="187084" y="31143"/>
                                      <a:pt x="183454" y="31143"/>
                                    </a:cubicBezTo>
                                    <a:cubicBezTo>
                                      <a:pt x="179456" y="31143"/>
                                      <a:pt x="175993" y="32134"/>
                                      <a:pt x="173074" y="34123"/>
                                    </a:cubicBezTo>
                                    <a:cubicBezTo>
                                      <a:pt x="170178" y="36080"/>
                                      <a:pt x="167954" y="38632"/>
                                      <a:pt x="166392" y="41779"/>
                                    </a:cubicBezTo>
                                    <a:cubicBezTo>
                                      <a:pt x="164834" y="44930"/>
                                      <a:pt x="164052" y="48305"/>
                                      <a:pt x="164052" y="51907"/>
                                    </a:cubicBezTo>
                                    <a:lnTo>
                                      <a:pt x="164052" y="57694"/>
                                    </a:lnTo>
                                    <a:cubicBezTo>
                                      <a:pt x="164052" y="62626"/>
                                      <a:pt x="164902" y="66812"/>
                                      <a:pt x="166608" y="70242"/>
                                    </a:cubicBezTo>
                                    <a:cubicBezTo>
                                      <a:pt x="168337" y="73649"/>
                                      <a:pt x="170733" y="76241"/>
                                      <a:pt x="173797" y="78030"/>
                                    </a:cubicBezTo>
                                    <a:cubicBezTo>
                                      <a:pt x="176860" y="79787"/>
                                      <a:pt x="180418" y="80666"/>
                                      <a:pt x="184476" y="80666"/>
                                    </a:cubicBezTo>
                                    <a:cubicBezTo>
                                      <a:pt x="187112" y="80666"/>
                                      <a:pt x="189496" y="80299"/>
                                      <a:pt x="191625" y="79560"/>
                                    </a:cubicBezTo>
                                    <a:cubicBezTo>
                                      <a:pt x="193777" y="78797"/>
                                      <a:pt x="195638" y="77663"/>
                                      <a:pt x="197196" y="76157"/>
                                    </a:cubicBezTo>
                                    <a:cubicBezTo>
                                      <a:pt x="198758" y="74627"/>
                                      <a:pt x="199964" y="72726"/>
                                      <a:pt x="200814" y="70458"/>
                                    </a:cubicBezTo>
                                    <a:lnTo>
                                      <a:pt x="210515" y="73178"/>
                                    </a:lnTo>
                                    <a:cubicBezTo>
                                      <a:pt x="209493" y="76469"/>
                                      <a:pt x="207775" y="79364"/>
                                      <a:pt x="205367" y="81860"/>
                                    </a:cubicBezTo>
                                    <a:cubicBezTo>
                                      <a:pt x="202955" y="84328"/>
                                      <a:pt x="199976" y="86257"/>
                                      <a:pt x="196433" y="87647"/>
                                    </a:cubicBezTo>
                                    <a:cubicBezTo>
                                      <a:pt x="192887" y="89005"/>
                                      <a:pt x="188901" y="89688"/>
                                      <a:pt x="184476" y="89688"/>
                                    </a:cubicBezTo>
                                    <a:close/>
                                    <a:moveTo>
                                      <a:pt x="236850" y="1190"/>
                                    </a:moveTo>
                                    <a:lnTo>
                                      <a:pt x="236850" y="88326"/>
                                    </a:lnTo>
                                    <a:lnTo>
                                      <a:pt x="226810" y="88326"/>
                                    </a:lnTo>
                                    <a:lnTo>
                                      <a:pt x="226810" y="1190"/>
                                    </a:lnTo>
                                    <a:lnTo>
                                      <a:pt x="236850" y="1190"/>
                                    </a:lnTo>
                                    <a:close/>
                                    <a:moveTo>
                                      <a:pt x="360417" y="28420"/>
                                    </a:moveTo>
                                    <a:lnTo>
                                      <a:pt x="349866" y="28420"/>
                                    </a:lnTo>
                                    <a:cubicBezTo>
                                      <a:pt x="349243" y="25384"/>
                                      <a:pt x="348152" y="22716"/>
                                      <a:pt x="346591" y="20420"/>
                                    </a:cubicBezTo>
                                    <a:cubicBezTo>
                                      <a:pt x="345061" y="18124"/>
                                      <a:pt x="343188" y="16195"/>
                                      <a:pt x="340975" y="14633"/>
                                    </a:cubicBezTo>
                                    <a:cubicBezTo>
                                      <a:pt x="338791" y="13048"/>
                                      <a:pt x="336367" y="11853"/>
                                      <a:pt x="333699" y="11059"/>
                                    </a:cubicBezTo>
                                    <a:cubicBezTo>
                                      <a:pt x="331035" y="10268"/>
                                      <a:pt x="328251" y="9869"/>
                                      <a:pt x="325360" y="9869"/>
                                    </a:cubicBezTo>
                                    <a:cubicBezTo>
                                      <a:pt x="320084" y="9869"/>
                                      <a:pt x="315304" y="11202"/>
                                      <a:pt x="311022" y="13870"/>
                                    </a:cubicBezTo>
                                    <a:cubicBezTo>
                                      <a:pt x="306769" y="16534"/>
                                      <a:pt x="303378" y="20464"/>
                                      <a:pt x="300854" y="25656"/>
                                    </a:cubicBezTo>
                                    <a:cubicBezTo>
                                      <a:pt x="298358" y="30844"/>
                                      <a:pt x="297108" y="37214"/>
                                      <a:pt x="297108" y="44758"/>
                                    </a:cubicBezTo>
                                    <a:cubicBezTo>
                                      <a:pt x="297108" y="52302"/>
                                      <a:pt x="298358" y="58672"/>
                                      <a:pt x="300854" y="63860"/>
                                    </a:cubicBezTo>
                                    <a:cubicBezTo>
                                      <a:pt x="303378" y="69052"/>
                                      <a:pt x="306769" y="72982"/>
                                      <a:pt x="311022" y="75646"/>
                                    </a:cubicBezTo>
                                    <a:cubicBezTo>
                                      <a:pt x="315304" y="78314"/>
                                      <a:pt x="320084" y="79648"/>
                                      <a:pt x="325360" y="79648"/>
                                    </a:cubicBezTo>
                                    <a:cubicBezTo>
                                      <a:pt x="328251" y="79648"/>
                                      <a:pt x="331035" y="79248"/>
                                      <a:pt x="333699" y="78454"/>
                                    </a:cubicBezTo>
                                    <a:cubicBezTo>
                                      <a:pt x="336367" y="77663"/>
                                      <a:pt x="338791" y="76485"/>
                                      <a:pt x="340975" y="74923"/>
                                    </a:cubicBezTo>
                                    <a:cubicBezTo>
                                      <a:pt x="343188" y="73333"/>
                                      <a:pt x="345061" y="71393"/>
                                      <a:pt x="346591" y="69096"/>
                                    </a:cubicBezTo>
                                    <a:cubicBezTo>
                                      <a:pt x="348152" y="66768"/>
                                      <a:pt x="349243" y="64104"/>
                                      <a:pt x="349866" y="61097"/>
                                    </a:cubicBezTo>
                                    <a:lnTo>
                                      <a:pt x="360417" y="61097"/>
                                    </a:lnTo>
                                    <a:cubicBezTo>
                                      <a:pt x="359626" y="65550"/>
                                      <a:pt x="358177" y="69535"/>
                                      <a:pt x="356080" y="73050"/>
                                    </a:cubicBezTo>
                                    <a:cubicBezTo>
                                      <a:pt x="353979" y="76568"/>
                                      <a:pt x="351371" y="79560"/>
                                      <a:pt x="348252" y="82028"/>
                                    </a:cubicBezTo>
                                    <a:cubicBezTo>
                                      <a:pt x="345129" y="84468"/>
                                      <a:pt x="341627" y="86325"/>
                                      <a:pt x="337740" y="87603"/>
                                    </a:cubicBezTo>
                                    <a:cubicBezTo>
                                      <a:pt x="333882" y="88877"/>
                                      <a:pt x="329757" y="89516"/>
                                      <a:pt x="325360" y="89516"/>
                                    </a:cubicBezTo>
                                    <a:cubicBezTo>
                                      <a:pt x="317927" y="89516"/>
                                      <a:pt x="311318" y="87703"/>
                                      <a:pt x="305535" y="84073"/>
                                    </a:cubicBezTo>
                                    <a:cubicBezTo>
                                      <a:pt x="299748" y="80442"/>
                                      <a:pt x="295195" y="75278"/>
                                      <a:pt x="291876" y="68585"/>
                                    </a:cubicBezTo>
                                    <a:cubicBezTo>
                                      <a:pt x="288557" y="61891"/>
                                      <a:pt x="286896" y="53948"/>
                                      <a:pt x="286896" y="44758"/>
                                    </a:cubicBezTo>
                                    <a:cubicBezTo>
                                      <a:pt x="286896" y="35568"/>
                                      <a:pt x="288557" y="27625"/>
                                      <a:pt x="291876" y="20931"/>
                                    </a:cubicBezTo>
                                    <a:cubicBezTo>
                                      <a:pt x="295195" y="14238"/>
                                      <a:pt x="299748" y="9074"/>
                                      <a:pt x="305535" y="5444"/>
                                    </a:cubicBezTo>
                                    <a:cubicBezTo>
                                      <a:pt x="311318" y="1813"/>
                                      <a:pt x="317927" y="0"/>
                                      <a:pt x="325360" y="0"/>
                                    </a:cubicBezTo>
                                    <a:cubicBezTo>
                                      <a:pt x="329757" y="0"/>
                                      <a:pt x="333882" y="635"/>
                                      <a:pt x="337740" y="1913"/>
                                    </a:cubicBezTo>
                                    <a:cubicBezTo>
                                      <a:pt x="341627" y="3191"/>
                                      <a:pt x="345129" y="5060"/>
                                      <a:pt x="348252" y="7528"/>
                                    </a:cubicBezTo>
                                    <a:cubicBezTo>
                                      <a:pt x="351371" y="9968"/>
                                      <a:pt x="353979" y="12948"/>
                                      <a:pt x="356080" y="16462"/>
                                    </a:cubicBezTo>
                                    <a:cubicBezTo>
                                      <a:pt x="358177" y="19953"/>
                                      <a:pt x="359626" y="23939"/>
                                      <a:pt x="360417" y="28420"/>
                                    </a:cubicBezTo>
                                    <a:close/>
                                    <a:moveTo>
                                      <a:pt x="402659" y="89688"/>
                                    </a:moveTo>
                                    <a:cubicBezTo>
                                      <a:pt x="396756" y="89688"/>
                                      <a:pt x="391580" y="88282"/>
                                      <a:pt x="387127" y="85475"/>
                                    </a:cubicBezTo>
                                    <a:cubicBezTo>
                                      <a:pt x="382702" y="82667"/>
                                      <a:pt x="379244" y="78737"/>
                                      <a:pt x="376748" y="73689"/>
                                    </a:cubicBezTo>
                                    <a:cubicBezTo>
                                      <a:pt x="374280" y="68641"/>
                                      <a:pt x="373045" y="62742"/>
                                      <a:pt x="373045" y="55989"/>
                                    </a:cubicBezTo>
                                    <a:cubicBezTo>
                                      <a:pt x="373045" y="49183"/>
                                      <a:pt x="374280" y="43240"/>
                                      <a:pt x="376748" y="38164"/>
                                    </a:cubicBezTo>
                                    <a:cubicBezTo>
                                      <a:pt x="379244" y="33084"/>
                                      <a:pt x="382702" y="29142"/>
                                      <a:pt x="387127" y="26335"/>
                                    </a:cubicBezTo>
                                    <a:cubicBezTo>
                                      <a:pt x="391580" y="23527"/>
                                      <a:pt x="396756" y="22121"/>
                                      <a:pt x="402659" y="22121"/>
                                    </a:cubicBezTo>
                                    <a:cubicBezTo>
                                      <a:pt x="408558" y="22121"/>
                                      <a:pt x="413722" y="23527"/>
                                      <a:pt x="418143" y="26335"/>
                                    </a:cubicBezTo>
                                    <a:cubicBezTo>
                                      <a:pt x="422600" y="29142"/>
                                      <a:pt x="426059" y="33084"/>
                                      <a:pt x="428527" y="38164"/>
                                    </a:cubicBezTo>
                                    <a:cubicBezTo>
                                      <a:pt x="431023" y="43240"/>
                                      <a:pt x="432269" y="49183"/>
                                      <a:pt x="432269" y="55989"/>
                                    </a:cubicBezTo>
                                    <a:cubicBezTo>
                                      <a:pt x="432269" y="62742"/>
                                      <a:pt x="431023" y="68641"/>
                                      <a:pt x="428527" y="73689"/>
                                    </a:cubicBezTo>
                                    <a:cubicBezTo>
                                      <a:pt x="426059" y="78737"/>
                                      <a:pt x="422600" y="82667"/>
                                      <a:pt x="418143" y="85475"/>
                                    </a:cubicBezTo>
                                    <a:cubicBezTo>
                                      <a:pt x="413722" y="88282"/>
                                      <a:pt x="408558" y="89688"/>
                                      <a:pt x="402659" y="89688"/>
                                    </a:cubicBezTo>
                                    <a:close/>
                                    <a:moveTo>
                                      <a:pt x="402659" y="80666"/>
                                    </a:moveTo>
                                    <a:cubicBezTo>
                                      <a:pt x="407140" y="80666"/>
                                      <a:pt x="410827" y="79520"/>
                                      <a:pt x="413722" y="77219"/>
                                    </a:cubicBezTo>
                                    <a:cubicBezTo>
                                      <a:pt x="416613" y="74923"/>
                                      <a:pt x="418754" y="71904"/>
                                      <a:pt x="420144" y="68158"/>
                                    </a:cubicBezTo>
                                    <a:cubicBezTo>
                                      <a:pt x="421534" y="64415"/>
                                      <a:pt x="422229" y="60358"/>
                                      <a:pt x="422229" y="55989"/>
                                    </a:cubicBezTo>
                                    <a:cubicBezTo>
                                      <a:pt x="422229" y="51623"/>
                                      <a:pt x="421534" y="47550"/>
                                      <a:pt x="420144" y="43780"/>
                                    </a:cubicBezTo>
                                    <a:cubicBezTo>
                                      <a:pt x="418754" y="40006"/>
                                      <a:pt x="416613" y="36958"/>
                                      <a:pt x="413722" y="34630"/>
                                    </a:cubicBezTo>
                                    <a:cubicBezTo>
                                      <a:pt x="410827" y="32306"/>
                                      <a:pt x="407140" y="31143"/>
                                      <a:pt x="402659" y="31143"/>
                                    </a:cubicBezTo>
                                    <a:cubicBezTo>
                                      <a:pt x="398174" y="31143"/>
                                      <a:pt x="394488" y="32306"/>
                                      <a:pt x="391597" y="34630"/>
                                    </a:cubicBezTo>
                                    <a:cubicBezTo>
                                      <a:pt x="388701" y="36958"/>
                                      <a:pt x="386560" y="40006"/>
                                      <a:pt x="385171" y="43780"/>
                                    </a:cubicBezTo>
                                    <a:cubicBezTo>
                                      <a:pt x="383781" y="47550"/>
                                      <a:pt x="383086" y="51623"/>
                                      <a:pt x="383086" y="55989"/>
                                    </a:cubicBezTo>
                                    <a:cubicBezTo>
                                      <a:pt x="383086" y="60358"/>
                                      <a:pt x="383781" y="64415"/>
                                      <a:pt x="385171" y="68158"/>
                                    </a:cubicBezTo>
                                    <a:cubicBezTo>
                                      <a:pt x="386560" y="71904"/>
                                      <a:pt x="388701" y="74923"/>
                                      <a:pt x="391597" y="77219"/>
                                    </a:cubicBezTo>
                                    <a:cubicBezTo>
                                      <a:pt x="394488" y="79520"/>
                                      <a:pt x="398174" y="80666"/>
                                      <a:pt x="402659" y="80666"/>
                                    </a:cubicBezTo>
                                    <a:close/>
                                    <a:moveTo>
                                      <a:pt x="457637" y="1190"/>
                                    </a:moveTo>
                                    <a:lnTo>
                                      <a:pt x="457637" y="88326"/>
                                    </a:lnTo>
                                    <a:lnTo>
                                      <a:pt x="447597" y="88326"/>
                                    </a:lnTo>
                                    <a:lnTo>
                                      <a:pt x="447597" y="1190"/>
                                    </a:lnTo>
                                    <a:lnTo>
                                      <a:pt x="457637" y="1190"/>
                                    </a:lnTo>
                                    <a:close/>
                                    <a:moveTo>
                                      <a:pt x="486073" y="1190"/>
                                    </a:moveTo>
                                    <a:lnTo>
                                      <a:pt x="486073" y="88326"/>
                                    </a:lnTo>
                                    <a:lnTo>
                                      <a:pt x="476029" y="88326"/>
                                    </a:lnTo>
                                    <a:lnTo>
                                      <a:pt x="476029" y="1190"/>
                                    </a:lnTo>
                                    <a:lnTo>
                                      <a:pt x="486073" y="1190"/>
                                    </a:lnTo>
                                    <a:close/>
                                    <a:moveTo>
                                      <a:pt x="531861" y="89688"/>
                                    </a:moveTo>
                                    <a:cubicBezTo>
                                      <a:pt x="525567" y="89688"/>
                                      <a:pt x="520136" y="88298"/>
                                      <a:pt x="515567" y="85518"/>
                                    </a:cubicBezTo>
                                    <a:cubicBezTo>
                                      <a:pt x="511030" y="82711"/>
                                      <a:pt x="507527" y="78797"/>
                                      <a:pt x="505059" y="73777"/>
                                    </a:cubicBezTo>
                                    <a:cubicBezTo>
                                      <a:pt x="502619" y="68725"/>
                                      <a:pt x="501401" y="62854"/>
                                      <a:pt x="501401" y="56160"/>
                                    </a:cubicBezTo>
                                    <a:cubicBezTo>
                                      <a:pt x="501401" y="49467"/>
                                      <a:pt x="502619" y="43568"/>
                                      <a:pt x="505059" y="38460"/>
                                    </a:cubicBezTo>
                                    <a:cubicBezTo>
                                      <a:pt x="507527" y="33328"/>
                                      <a:pt x="510958" y="29326"/>
                                      <a:pt x="515355" y="26463"/>
                                    </a:cubicBezTo>
                                    <a:cubicBezTo>
                                      <a:pt x="519780" y="23571"/>
                                      <a:pt x="524940" y="22121"/>
                                      <a:pt x="530843" y="22121"/>
                                    </a:cubicBezTo>
                                    <a:cubicBezTo>
                                      <a:pt x="534246" y="22121"/>
                                      <a:pt x="537609" y="22689"/>
                                      <a:pt x="540927" y="23823"/>
                                    </a:cubicBezTo>
                                    <a:cubicBezTo>
                                      <a:pt x="544246" y="24961"/>
                                      <a:pt x="547265" y="26802"/>
                                      <a:pt x="549989" y="29354"/>
                                    </a:cubicBezTo>
                                    <a:cubicBezTo>
                                      <a:pt x="552713" y="31878"/>
                                      <a:pt x="554881" y="35229"/>
                                      <a:pt x="556499" y="39398"/>
                                    </a:cubicBezTo>
                                    <a:cubicBezTo>
                                      <a:pt x="558116" y="43568"/>
                                      <a:pt x="558923" y="48700"/>
                                      <a:pt x="558923" y="54798"/>
                                    </a:cubicBezTo>
                                    <a:lnTo>
                                      <a:pt x="558923" y="59052"/>
                                    </a:lnTo>
                                    <a:lnTo>
                                      <a:pt x="508546" y="59052"/>
                                    </a:lnTo>
                                    <a:lnTo>
                                      <a:pt x="508546" y="50373"/>
                                    </a:lnTo>
                                    <a:lnTo>
                                      <a:pt x="548711" y="50373"/>
                                    </a:lnTo>
                                    <a:cubicBezTo>
                                      <a:pt x="548711" y="46687"/>
                                      <a:pt x="547972" y="43396"/>
                                      <a:pt x="546499" y="40505"/>
                                    </a:cubicBezTo>
                                    <a:cubicBezTo>
                                      <a:pt x="545053" y="37609"/>
                                      <a:pt x="542980" y="35325"/>
                                      <a:pt x="540288" y="33651"/>
                                    </a:cubicBezTo>
                                    <a:cubicBezTo>
                                      <a:pt x="537621" y="31978"/>
                                      <a:pt x="534473" y="31143"/>
                                      <a:pt x="530843" y="31143"/>
                                    </a:cubicBezTo>
                                    <a:cubicBezTo>
                                      <a:pt x="526841" y="31143"/>
                                      <a:pt x="523383" y="32134"/>
                                      <a:pt x="520459" y="34123"/>
                                    </a:cubicBezTo>
                                    <a:cubicBezTo>
                                      <a:pt x="517568" y="36080"/>
                                      <a:pt x="515339" y="38632"/>
                                      <a:pt x="513782" y="41779"/>
                                    </a:cubicBezTo>
                                    <a:cubicBezTo>
                                      <a:pt x="512220" y="44930"/>
                                      <a:pt x="511441" y="48305"/>
                                      <a:pt x="511441" y="51907"/>
                                    </a:cubicBezTo>
                                    <a:lnTo>
                                      <a:pt x="511441" y="57694"/>
                                    </a:lnTo>
                                    <a:cubicBezTo>
                                      <a:pt x="511441" y="62626"/>
                                      <a:pt x="512292" y="66812"/>
                                      <a:pt x="513993" y="70242"/>
                                    </a:cubicBezTo>
                                    <a:cubicBezTo>
                                      <a:pt x="515723" y="73649"/>
                                      <a:pt x="518119" y="76241"/>
                                      <a:pt x="521182" y="78030"/>
                                    </a:cubicBezTo>
                                    <a:cubicBezTo>
                                      <a:pt x="524245" y="79787"/>
                                      <a:pt x="527808" y="80666"/>
                                      <a:pt x="531861" y="80666"/>
                                    </a:cubicBezTo>
                                    <a:cubicBezTo>
                                      <a:pt x="534501" y="80666"/>
                                      <a:pt x="536882" y="80299"/>
                                      <a:pt x="539010" y="79560"/>
                                    </a:cubicBezTo>
                                    <a:cubicBezTo>
                                      <a:pt x="541167" y="78797"/>
                                      <a:pt x="543024" y="77663"/>
                                      <a:pt x="544585" y="76157"/>
                                    </a:cubicBezTo>
                                    <a:cubicBezTo>
                                      <a:pt x="546143" y="74627"/>
                                      <a:pt x="547349" y="72726"/>
                                      <a:pt x="548200" y="70458"/>
                                    </a:cubicBezTo>
                                    <a:lnTo>
                                      <a:pt x="557901" y="73178"/>
                                    </a:lnTo>
                                    <a:cubicBezTo>
                                      <a:pt x="556882" y="76469"/>
                                      <a:pt x="555165" y="79364"/>
                                      <a:pt x="552753" y="81860"/>
                                    </a:cubicBezTo>
                                    <a:cubicBezTo>
                                      <a:pt x="550345" y="84328"/>
                                      <a:pt x="547365" y="86257"/>
                                      <a:pt x="543819" y="87647"/>
                                    </a:cubicBezTo>
                                    <a:cubicBezTo>
                                      <a:pt x="540272" y="89005"/>
                                      <a:pt x="536287" y="89688"/>
                                      <a:pt x="531861" y="89688"/>
                                    </a:cubicBezTo>
                                    <a:close/>
                                    <a:moveTo>
                                      <a:pt x="600746" y="89688"/>
                                    </a:moveTo>
                                    <a:cubicBezTo>
                                      <a:pt x="594619" y="89688"/>
                                      <a:pt x="589344" y="88242"/>
                                      <a:pt x="584919" y="85347"/>
                                    </a:cubicBezTo>
                                    <a:cubicBezTo>
                                      <a:pt x="580494" y="82455"/>
                                      <a:pt x="577091" y="78470"/>
                                      <a:pt x="574707" y="73393"/>
                                    </a:cubicBezTo>
                                    <a:cubicBezTo>
                                      <a:pt x="572326" y="68313"/>
                                      <a:pt x="571132" y="62514"/>
                                      <a:pt x="571132" y="55989"/>
                                    </a:cubicBezTo>
                                    <a:cubicBezTo>
                                      <a:pt x="571132" y="49351"/>
                                      <a:pt x="572354" y="43496"/>
                                      <a:pt x="574794" y="38420"/>
                                    </a:cubicBezTo>
                                    <a:cubicBezTo>
                                      <a:pt x="577262" y="33312"/>
                                      <a:pt x="580693" y="29326"/>
                                      <a:pt x="585090" y="26463"/>
                                    </a:cubicBezTo>
                                    <a:cubicBezTo>
                                      <a:pt x="589515" y="23571"/>
                                      <a:pt x="594675" y="22121"/>
                                      <a:pt x="600578" y="22121"/>
                                    </a:cubicBezTo>
                                    <a:cubicBezTo>
                                      <a:pt x="605171" y="22121"/>
                                      <a:pt x="609313" y="22972"/>
                                      <a:pt x="612999" y="24674"/>
                                    </a:cubicBezTo>
                                    <a:cubicBezTo>
                                      <a:pt x="616689" y="26379"/>
                                      <a:pt x="619708" y="28759"/>
                                      <a:pt x="622065" y="31822"/>
                                    </a:cubicBezTo>
                                    <a:cubicBezTo>
                                      <a:pt x="624417" y="34885"/>
                                      <a:pt x="625879" y="38460"/>
                                      <a:pt x="626446" y="42546"/>
                                    </a:cubicBezTo>
                                    <a:lnTo>
                                      <a:pt x="616405" y="42546"/>
                                    </a:lnTo>
                                    <a:cubicBezTo>
                                      <a:pt x="615639" y="39566"/>
                                      <a:pt x="613937" y="36930"/>
                                      <a:pt x="611297" y="34630"/>
                                    </a:cubicBezTo>
                                    <a:cubicBezTo>
                                      <a:pt x="608689" y="32306"/>
                                      <a:pt x="605171" y="31143"/>
                                      <a:pt x="600746" y="31143"/>
                                    </a:cubicBezTo>
                                    <a:cubicBezTo>
                                      <a:pt x="596832" y="31143"/>
                                      <a:pt x="593401" y="32162"/>
                                      <a:pt x="590450" y="34207"/>
                                    </a:cubicBezTo>
                                    <a:cubicBezTo>
                                      <a:pt x="587531" y="36219"/>
                                      <a:pt x="585246" y="39071"/>
                                      <a:pt x="583601" y="42757"/>
                                    </a:cubicBezTo>
                                    <a:cubicBezTo>
                                      <a:pt x="581983" y="46416"/>
                                      <a:pt x="581177" y="50713"/>
                                      <a:pt x="581177" y="55649"/>
                                    </a:cubicBezTo>
                                    <a:cubicBezTo>
                                      <a:pt x="581177" y="60697"/>
                                      <a:pt x="581971" y="65094"/>
                                      <a:pt x="583557" y="68841"/>
                                    </a:cubicBezTo>
                                    <a:cubicBezTo>
                                      <a:pt x="585174" y="72583"/>
                                      <a:pt x="587443" y="75490"/>
                                      <a:pt x="590366" y="77563"/>
                                    </a:cubicBezTo>
                                    <a:cubicBezTo>
                                      <a:pt x="593314" y="79632"/>
                                      <a:pt x="596776" y="80666"/>
                                      <a:pt x="600746" y="80666"/>
                                    </a:cubicBezTo>
                                    <a:cubicBezTo>
                                      <a:pt x="603358" y="80666"/>
                                      <a:pt x="605726" y="80215"/>
                                      <a:pt x="607851" y="79304"/>
                                    </a:cubicBezTo>
                                    <a:cubicBezTo>
                                      <a:pt x="609979" y="78398"/>
                                      <a:pt x="611781" y="77096"/>
                                      <a:pt x="613254" y="75390"/>
                                    </a:cubicBezTo>
                                    <a:cubicBezTo>
                                      <a:pt x="614732" y="73689"/>
                                      <a:pt x="615779" y="71648"/>
                                      <a:pt x="616405" y="69264"/>
                                    </a:cubicBezTo>
                                    <a:lnTo>
                                      <a:pt x="626446" y="69264"/>
                                    </a:lnTo>
                                    <a:cubicBezTo>
                                      <a:pt x="625879" y="73122"/>
                                      <a:pt x="624473" y="76596"/>
                                      <a:pt x="622232" y="79688"/>
                                    </a:cubicBezTo>
                                    <a:cubicBezTo>
                                      <a:pt x="620020" y="82751"/>
                                      <a:pt x="617084" y="85191"/>
                                      <a:pt x="613426" y="87008"/>
                                    </a:cubicBezTo>
                                    <a:cubicBezTo>
                                      <a:pt x="609796" y="88793"/>
                                      <a:pt x="605570" y="89688"/>
                                      <a:pt x="600746" y="89688"/>
                                    </a:cubicBezTo>
                                    <a:close/>
                                    <a:moveTo>
                                      <a:pt x="669546" y="22972"/>
                                    </a:moveTo>
                                    <a:lnTo>
                                      <a:pt x="669546" y="31483"/>
                                    </a:lnTo>
                                    <a:lnTo>
                                      <a:pt x="635679" y="31483"/>
                                    </a:lnTo>
                                    <a:lnTo>
                                      <a:pt x="635679" y="22972"/>
                                    </a:lnTo>
                                    <a:lnTo>
                                      <a:pt x="669546" y="22972"/>
                                    </a:lnTo>
                                    <a:close/>
                                    <a:moveTo>
                                      <a:pt x="645548" y="7317"/>
                                    </a:moveTo>
                                    <a:lnTo>
                                      <a:pt x="655588" y="7317"/>
                                    </a:lnTo>
                                    <a:lnTo>
                                      <a:pt x="655588" y="69603"/>
                                    </a:lnTo>
                                    <a:cubicBezTo>
                                      <a:pt x="655588" y="72443"/>
                                      <a:pt x="656000" y="74568"/>
                                      <a:pt x="656822" y="75989"/>
                                    </a:cubicBezTo>
                                    <a:cubicBezTo>
                                      <a:pt x="657677" y="77379"/>
                                      <a:pt x="658751" y="78314"/>
                                      <a:pt x="660057" y="78797"/>
                                    </a:cubicBezTo>
                                    <a:cubicBezTo>
                                      <a:pt x="661391" y="79248"/>
                                      <a:pt x="662793" y="79476"/>
                                      <a:pt x="664271" y="79476"/>
                                    </a:cubicBezTo>
                                    <a:cubicBezTo>
                                      <a:pt x="665377" y="79476"/>
                                      <a:pt x="666284" y="79420"/>
                                      <a:pt x="666994" y="79304"/>
                                    </a:cubicBezTo>
                                    <a:cubicBezTo>
                                      <a:pt x="667701" y="79164"/>
                                      <a:pt x="668269" y="79053"/>
                                      <a:pt x="668696" y="78965"/>
                                    </a:cubicBezTo>
                                    <a:lnTo>
                                      <a:pt x="670737" y="87987"/>
                                    </a:lnTo>
                                    <a:cubicBezTo>
                                      <a:pt x="670058" y="88242"/>
                                      <a:pt x="669107" y="88498"/>
                                      <a:pt x="667885" y="88753"/>
                                    </a:cubicBezTo>
                                    <a:cubicBezTo>
                                      <a:pt x="666667" y="89037"/>
                                      <a:pt x="665121" y="89177"/>
                                      <a:pt x="663248" y="89177"/>
                                    </a:cubicBezTo>
                                    <a:cubicBezTo>
                                      <a:pt x="660413" y="89177"/>
                                      <a:pt x="657633" y="88566"/>
                                      <a:pt x="654909" y="87348"/>
                                    </a:cubicBezTo>
                                    <a:cubicBezTo>
                                      <a:pt x="652214" y="86130"/>
                                      <a:pt x="649973" y="84268"/>
                                      <a:pt x="648188" y="81772"/>
                                    </a:cubicBezTo>
                                    <a:cubicBezTo>
                                      <a:pt x="646426" y="79276"/>
                                      <a:pt x="645548" y="76129"/>
                                      <a:pt x="645548" y="72327"/>
                                    </a:cubicBezTo>
                                    <a:lnTo>
                                      <a:pt x="645548" y="7317"/>
                                    </a:lnTo>
                                    <a:close/>
                                    <a:moveTo>
                                      <a:pt x="710499" y="89688"/>
                                    </a:moveTo>
                                    <a:cubicBezTo>
                                      <a:pt x="704596" y="89688"/>
                                      <a:pt x="699420" y="88282"/>
                                      <a:pt x="694967" y="85475"/>
                                    </a:cubicBezTo>
                                    <a:cubicBezTo>
                                      <a:pt x="690542" y="82667"/>
                                      <a:pt x="687083" y="78737"/>
                                      <a:pt x="684587" y="73689"/>
                                    </a:cubicBezTo>
                                    <a:cubicBezTo>
                                      <a:pt x="682119" y="68641"/>
                                      <a:pt x="680885" y="62742"/>
                                      <a:pt x="680885" y="55989"/>
                                    </a:cubicBezTo>
                                    <a:cubicBezTo>
                                      <a:pt x="680885" y="49183"/>
                                      <a:pt x="682119" y="43240"/>
                                      <a:pt x="684587" y="38164"/>
                                    </a:cubicBezTo>
                                    <a:cubicBezTo>
                                      <a:pt x="687083" y="33084"/>
                                      <a:pt x="690542" y="29142"/>
                                      <a:pt x="694967" y="26335"/>
                                    </a:cubicBezTo>
                                    <a:cubicBezTo>
                                      <a:pt x="699420" y="23527"/>
                                      <a:pt x="704596" y="22121"/>
                                      <a:pt x="710499" y="22121"/>
                                    </a:cubicBezTo>
                                    <a:cubicBezTo>
                                      <a:pt x="716397" y="22121"/>
                                      <a:pt x="721561" y="23527"/>
                                      <a:pt x="725986" y="26335"/>
                                    </a:cubicBezTo>
                                    <a:cubicBezTo>
                                      <a:pt x="730439" y="29142"/>
                                      <a:pt x="733898" y="33084"/>
                                      <a:pt x="736366" y="38164"/>
                                    </a:cubicBezTo>
                                    <a:cubicBezTo>
                                      <a:pt x="738862" y="43240"/>
                                      <a:pt x="740108" y="49183"/>
                                      <a:pt x="740108" y="55989"/>
                                    </a:cubicBezTo>
                                    <a:cubicBezTo>
                                      <a:pt x="740108" y="62742"/>
                                      <a:pt x="738862" y="68641"/>
                                      <a:pt x="736366" y="73689"/>
                                    </a:cubicBezTo>
                                    <a:cubicBezTo>
                                      <a:pt x="733898" y="78737"/>
                                      <a:pt x="730439" y="82667"/>
                                      <a:pt x="725986" y="85475"/>
                                    </a:cubicBezTo>
                                    <a:cubicBezTo>
                                      <a:pt x="721561" y="88282"/>
                                      <a:pt x="716397" y="89688"/>
                                      <a:pt x="710499" y="89688"/>
                                    </a:cubicBezTo>
                                    <a:close/>
                                    <a:moveTo>
                                      <a:pt x="710499" y="80666"/>
                                    </a:moveTo>
                                    <a:cubicBezTo>
                                      <a:pt x="714980" y="80666"/>
                                      <a:pt x="718666" y="79520"/>
                                      <a:pt x="721561" y="77219"/>
                                    </a:cubicBezTo>
                                    <a:cubicBezTo>
                                      <a:pt x="724453" y="74923"/>
                                      <a:pt x="726593" y="71904"/>
                                      <a:pt x="727983" y="68158"/>
                                    </a:cubicBezTo>
                                    <a:cubicBezTo>
                                      <a:pt x="729373" y="64415"/>
                                      <a:pt x="730068" y="60358"/>
                                      <a:pt x="730068" y="55989"/>
                                    </a:cubicBezTo>
                                    <a:cubicBezTo>
                                      <a:pt x="730068" y="51623"/>
                                      <a:pt x="729373" y="47550"/>
                                      <a:pt x="727983" y="43780"/>
                                    </a:cubicBezTo>
                                    <a:cubicBezTo>
                                      <a:pt x="726593" y="40006"/>
                                      <a:pt x="724453" y="36958"/>
                                      <a:pt x="721561" y="34630"/>
                                    </a:cubicBezTo>
                                    <a:cubicBezTo>
                                      <a:pt x="718666" y="32306"/>
                                      <a:pt x="714980" y="31143"/>
                                      <a:pt x="710499" y="31143"/>
                                    </a:cubicBezTo>
                                    <a:cubicBezTo>
                                      <a:pt x="706018" y="31143"/>
                                      <a:pt x="702327" y="32306"/>
                                      <a:pt x="699436" y="34630"/>
                                    </a:cubicBezTo>
                                    <a:cubicBezTo>
                                      <a:pt x="696540" y="36958"/>
                                      <a:pt x="694400" y="40006"/>
                                      <a:pt x="693010" y="43780"/>
                                    </a:cubicBezTo>
                                    <a:cubicBezTo>
                                      <a:pt x="691620" y="47550"/>
                                      <a:pt x="690925" y="51623"/>
                                      <a:pt x="690925" y="55989"/>
                                    </a:cubicBezTo>
                                    <a:cubicBezTo>
                                      <a:pt x="690925" y="60358"/>
                                      <a:pt x="691620" y="64415"/>
                                      <a:pt x="693010" y="68158"/>
                                    </a:cubicBezTo>
                                    <a:cubicBezTo>
                                      <a:pt x="694400" y="71904"/>
                                      <a:pt x="696540" y="74923"/>
                                      <a:pt x="699436" y="77219"/>
                                    </a:cubicBezTo>
                                    <a:cubicBezTo>
                                      <a:pt x="702327" y="79520"/>
                                      <a:pt x="706018" y="80666"/>
                                      <a:pt x="710499" y="80666"/>
                                    </a:cubicBezTo>
                                    <a:close/>
                                    <a:moveTo>
                                      <a:pt x="755436" y="88326"/>
                                    </a:moveTo>
                                    <a:lnTo>
                                      <a:pt x="755436" y="22972"/>
                                    </a:lnTo>
                                    <a:lnTo>
                                      <a:pt x="765137" y="22972"/>
                                    </a:lnTo>
                                    <a:lnTo>
                                      <a:pt x="765137" y="32845"/>
                                    </a:lnTo>
                                    <a:lnTo>
                                      <a:pt x="765820" y="32845"/>
                                    </a:lnTo>
                                    <a:cubicBezTo>
                                      <a:pt x="767010" y="29610"/>
                                      <a:pt x="769167" y="26986"/>
                                      <a:pt x="772286" y="24973"/>
                                    </a:cubicBezTo>
                                    <a:cubicBezTo>
                                      <a:pt x="775405" y="22960"/>
                                      <a:pt x="778924" y="21954"/>
                                      <a:pt x="782837" y="21954"/>
                                    </a:cubicBezTo>
                                    <a:cubicBezTo>
                                      <a:pt x="783576" y="21954"/>
                                      <a:pt x="784499" y="21966"/>
                                      <a:pt x="785605" y="21994"/>
                                    </a:cubicBezTo>
                                    <a:cubicBezTo>
                                      <a:pt x="786712" y="22022"/>
                                      <a:pt x="787546" y="22066"/>
                                      <a:pt x="788113" y="22121"/>
                                    </a:cubicBezTo>
                                    <a:lnTo>
                                      <a:pt x="788113" y="32334"/>
                                    </a:lnTo>
                                    <a:cubicBezTo>
                                      <a:pt x="787774" y="32250"/>
                                      <a:pt x="786995" y="32122"/>
                                      <a:pt x="785773" y="31950"/>
                                    </a:cubicBezTo>
                                    <a:cubicBezTo>
                                      <a:pt x="784583" y="31754"/>
                                      <a:pt x="783321" y="31655"/>
                                      <a:pt x="781987" y="31655"/>
                                    </a:cubicBezTo>
                                    <a:cubicBezTo>
                                      <a:pt x="778812" y="31655"/>
                                      <a:pt x="775972" y="32321"/>
                                      <a:pt x="773476" y="33651"/>
                                    </a:cubicBezTo>
                                    <a:cubicBezTo>
                                      <a:pt x="771012" y="34957"/>
                                      <a:pt x="769051" y="36775"/>
                                      <a:pt x="767605" y="39099"/>
                                    </a:cubicBezTo>
                                    <a:cubicBezTo>
                                      <a:pt x="766187" y="41395"/>
                                      <a:pt x="765481" y="44019"/>
                                      <a:pt x="765481" y="46971"/>
                                    </a:cubicBezTo>
                                    <a:lnTo>
                                      <a:pt x="765481" y="88326"/>
                                    </a:lnTo>
                                    <a:lnTo>
                                      <a:pt x="755436" y="88326"/>
                                    </a:lnTo>
                                    <a:close/>
                                  </a:path>
                                </a:pathLst>
                              </a:custGeom>
                              <a:solidFill>
                                <a:srgbClr val="7D88A1"/>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grpSp>
                          <wpg:cNvPr id="1729603279" name="Espace réservé du contenu 4">
                            <a:extLst>
                              <a:ext uri="{FF2B5EF4-FFF2-40B4-BE49-F238E27FC236}">
                                <a16:creationId xmlns:a16="http://schemas.microsoft.com/office/drawing/2014/main" id="{586F28B1-37B1-CF9F-6CEC-6C221457F0A8}"/>
                              </a:ext>
                            </a:extLst>
                          </wpg:cNvPr>
                          <wpg:cNvGrpSpPr/>
                          <wpg:grpSpPr>
                            <a:xfrm>
                              <a:off x="2859895" y="1429767"/>
                              <a:ext cx="1373854" cy="670952"/>
                              <a:chOff x="2859895" y="1429767"/>
                              <a:chExt cx="1373854" cy="670952"/>
                            </a:xfrm>
                          </wpg:grpSpPr>
                          <wps:wsp>
                            <wps:cNvPr id="1328412578" name="Forme libre : forme 1328412578">
                              <a:extLst>
                                <a:ext uri="{FF2B5EF4-FFF2-40B4-BE49-F238E27FC236}">
                                  <a16:creationId xmlns:a16="http://schemas.microsoft.com/office/drawing/2014/main" id="{661D940A-571B-314E-84F5-5040C45ACD81}"/>
                                </a:ext>
                              </a:extLst>
                            </wps:cNvPr>
                            <wps:cNvSpPr/>
                            <wps:spPr>
                              <a:xfrm>
                                <a:off x="2859895" y="1429767"/>
                                <a:ext cx="319501" cy="654977"/>
                              </a:xfrm>
                              <a:custGeom>
                                <a:avLst/>
                                <a:gdLst>
                                  <a:gd name="connsiteX0" fmla="*/ 0 w 319501"/>
                                  <a:gd name="connsiteY0" fmla="*/ 39938 h 654977"/>
                                  <a:gd name="connsiteX1" fmla="*/ 39938 w 319501"/>
                                  <a:gd name="connsiteY1" fmla="*/ 0 h 654977"/>
                                  <a:gd name="connsiteX2" fmla="*/ 319501 w 319501"/>
                                  <a:gd name="connsiteY2" fmla="*/ 0 h 654977"/>
                                  <a:gd name="connsiteX3" fmla="*/ 319501 w 319501"/>
                                  <a:gd name="connsiteY3" fmla="*/ 654977 h 654977"/>
                                  <a:gd name="connsiteX4" fmla="*/ 43931 w 319501"/>
                                  <a:gd name="connsiteY4" fmla="*/ 654977 h 654977"/>
                                  <a:gd name="connsiteX5" fmla="*/ 0 w 319501"/>
                                  <a:gd name="connsiteY5" fmla="*/ 611046 h 654977"/>
                                  <a:gd name="connsiteX6" fmla="*/ 0 w 319501"/>
                                  <a:gd name="connsiteY6" fmla="*/ 39938 h 65497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319501" h="654977">
                                    <a:moveTo>
                                      <a:pt x="0" y="39938"/>
                                    </a:moveTo>
                                    <a:cubicBezTo>
                                      <a:pt x="0" y="17880"/>
                                      <a:pt x="17880" y="0"/>
                                      <a:pt x="39938" y="0"/>
                                    </a:cubicBezTo>
                                    <a:lnTo>
                                      <a:pt x="319501" y="0"/>
                                    </a:lnTo>
                                    <a:lnTo>
                                      <a:pt x="319501" y="654977"/>
                                    </a:lnTo>
                                    <a:lnTo>
                                      <a:pt x="43931" y="654977"/>
                                    </a:lnTo>
                                    <a:cubicBezTo>
                                      <a:pt x="19669" y="654977"/>
                                      <a:pt x="0" y="635308"/>
                                      <a:pt x="0" y="611046"/>
                                    </a:cubicBezTo>
                                    <a:lnTo>
                                      <a:pt x="0" y="39938"/>
                                    </a:lnTo>
                                    <a:close/>
                                  </a:path>
                                </a:pathLst>
                              </a:custGeom>
                              <a:solidFill>
                                <a:srgbClr val="8EA9EC"/>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426535606" name="Forme libre : forme 426535606">
                              <a:extLst>
                                <a:ext uri="{FF2B5EF4-FFF2-40B4-BE49-F238E27FC236}">
                                  <a16:creationId xmlns:a16="http://schemas.microsoft.com/office/drawing/2014/main" id="{304AF5A9-F196-8B14-2126-17B7150955F1}"/>
                                </a:ext>
                              </a:extLst>
                            </wps:cNvPr>
                            <wps:cNvSpPr/>
                            <wps:spPr>
                              <a:xfrm>
                                <a:off x="2984900" y="1784813"/>
                                <a:ext cx="103039" cy="53915"/>
                              </a:xfrm>
                              <a:custGeom>
                                <a:avLst/>
                                <a:gdLst>
                                  <a:gd name="connsiteX0" fmla="*/ 0 w 103039"/>
                                  <a:gd name="connsiteY0" fmla="*/ 0 h 53915"/>
                                  <a:gd name="connsiteX1" fmla="*/ 0 w 103039"/>
                                  <a:gd name="connsiteY1" fmla="*/ 47925 h 53915"/>
                                  <a:gd name="connsiteX2" fmla="*/ 5991 w 103039"/>
                                  <a:gd name="connsiteY2" fmla="*/ 53916 h 53915"/>
                                  <a:gd name="connsiteX3" fmla="*/ 97048 w 103039"/>
                                  <a:gd name="connsiteY3" fmla="*/ 53916 h 53915"/>
                                  <a:gd name="connsiteX4" fmla="*/ 103039 w 103039"/>
                                  <a:gd name="connsiteY4" fmla="*/ 47925 h 53915"/>
                                  <a:gd name="connsiteX5" fmla="*/ 103039 w 103039"/>
                                  <a:gd name="connsiteY5" fmla="*/ 0 h 5391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103039" h="53915">
                                    <a:moveTo>
                                      <a:pt x="0" y="0"/>
                                    </a:moveTo>
                                    <a:lnTo>
                                      <a:pt x="0" y="47925"/>
                                    </a:lnTo>
                                    <a:cubicBezTo>
                                      <a:pt x="0" y="50920"/>
                                      <a:pt x="2396" y="53916"/>
                                      <a:pt x="5991" y="53916"/>
                                    </a:cubicBezTo>
                                    <a:lnTo>
                                      <a:pt x="97048" y="53916"/>
                                    </a:lnTo>
                                    <a:cubicBezTo>
                                      <a:pt x="100044" y="53916"/>
                                      <a:pt x="103039" y="51520"/>
                                      <a:pt x="103039" y="47925"/>
                                    </a:cubicBezTo>
                                    <a:lnTo>
                                      <a:pt x="103039" y="0"/>
                                    </a:lnTo>
                                  </a:path>
                                </a:pathLst>
                              </a:custGeom>
                              <a:noFill/>
                              <a:ln w="11963" cap="rnd">
                                <a:solidFill>
                                  <a:srgbClr val="FFFFFF"/>
                                </a:solidFill>
                                <a:prstDash val="solid"/>
                                <a:round/>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013658763" name="Forme libre : forme 2013658763">
                              <a:extLst>
                                <a:ext uri="{FF2B5EF4-FFF2-40B4-BE49-F238E27FC236}">
                                  <a16:creationId xmlns:a16="http://schemas.microsoft.com/office/drawing/2014/main" id="{4865C50C-607D-D47D-EFAA-8AAFF55D5204}"/>
                                </a:ext>
                              </a:extLst>
                            </wps:cNvPr>
                            <wps:cNvSpPr/>
                            <wps:spPr>
                              <a:xfrm>
                                <a:off x="3000476" y="1790204"/>
                                <a:ext cx="27556" cy="27556"/>
                              </a:xfrm>
                              <a:custGeom>
                                <a:avLst/>
                                <a:gdLst>
                                  <a:gd name="connsiteX0" fmla="*/ 13779 w 27556"/>
                                  <a:gd name="connsiteY0" fmla="*/ 27557 h 27556"/>
                                  <a:gd name="connsiteX1" fmla="*/ 27557 w 27556"/>
                                  <a:gd name="connsiteY1" fmla="*/ 13779 h 27556"/>
                                  <a:gd name="connsiteX2" fmla="*/ 13779 w 27556"/>
                                  <a:gd name="connsiteY2" fmla="*/ 0 h 27556"/>
                                  <a:gd name="connsiteX3" fmla="*/ 0 w 27556"/>
                                  <a:gd name="connsiteY3" fmla="*/ 13779 h 27556"/>
                                  <a:gd name="connsiteX4" fmla="*/ 13779 w 27556"/>
                                  <a:gd name="connsiteY4" fmla="*/ 27557 h 2755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7556" h="27556">
                                    <a:moveTo>
                                      <a:pt x="13779" y="27557"/>
                                    </a:moveTo>
                                    <a:cubicBezTo>
                                      <a:pt x="21387" y="27557"/>
                                      <a:pt x="27557" y="21387"/>
                                      <a:pt x="27557" y="13779"/>
                                    </a:cubicBezTo>
                                    <a:cubicBezTo>
                                      <a:pt x="27557" y="6170"/>
                                      <a:pt x="21387" y="0"/>
                                      <a:pt x="13779" y="0"/>
                                    </a:cubicBezTo>
                                    <a:cubicBezTo>
                                      <a:pt x="6166" y="0"/>
                                      <a:pt x="0" y="6170"/>
                                      <a:pt x="0" y="13779"/>
                                    </a:cubicBezTo>
                                    <a:cubicBezTo>
                                      <a:pt x="0" y="21387"/>
                                      <a:pt x="6166" y="27557"/>
                                      <a:pt x="13779" y="27557"/>
                                    </a:cubicBezTo>
                                    <a:close/>
                                  </a:path>
                                </a:pathLst>
                              </a:custGeom>
                              <a:noFill/>
                              <a:ln w="11963" cap="rnd">
                                <a:solidFill>
                                  <a:srgbClr val="FFFFFF"/>
                                </a:solidFill>
                                <a:prstDash val="solid"/>
                                <a:round/>
                              </a:ln>
                            </wps:spPr>
                            <wps:bodyPr rot="0" spcFirstLastPara="0" vert="horz" wrap="square" lIns="91440" tIns="45720" rIns="91440" bIns="45720" numCol="1" spcCol="0" rtlCol="0" fromWordArt="0" anchor="ctr" anchorCtr="0" forceAA="0" compatLnSpc="1">
                              <a:prstTxWarp prst="textNoShape">
                                <a:avLst/>
                              </a:prstTxWarp>
                              <a:noAutofit/>
                            </wps:bodyPr>
                          </wps:wsp>
                          <wps:wsp>
                            <wps:cNvPr id="93906651" name="Forme libre : forme 93906651">
                              <a:extLst>
                                <a:ext uri="{FF2B5EF4-FFF2-40B4-BE49-F238E27FC236}">
                                  <a16:creationId xmlns:a16="http://schemas.microsoft.com/office/drawing/2014/main" id="{D372C22C-22F4-2A2D-8CF2-1BE52F8CB620}"/>
                                </a:ext>
                              </a:extLst>
                            </wps:cNvPr>
                            <wps:cNvSpPr/>
                            <wps:spPr>
                              <a:xfrm>
                                <a:off x="3044208" y="1790204"/>
                                <a:ext cx="27556" cy="27556"/>
                              </a:xfrm>
                              <a:custGeom>
                                <a:avLst/>
                                <a:gdLst>
                                  <a:gd name="connsiteX0" fmla="*/ 13778 w 27556"/>
                                  <a:gd name="connsiteY0" fmla="*/ 27557 h 27556"/>
                                  <a:gd name="connsiteX1" fmla="*/ 27557 w 27556"/>
                                  <a:gd name="connsiteY1" fmla="*/ 13779 h 27556"/>
                                  <a:gd name="connsiteX2" fmla="*/ 13778 w 27556"/>
                                  <a:gd name="connsiteY2" fmla="*/ 0 h 27556"/>
                                  <a:gd name="connsiteX3" fmla="*/ 0 w 27556"/>
                                  <a:gd name="connsiteY3" fmla="*/ 13779 h 27556"/>
                                  <a:gd name="connsiteX4" fmla="*/ 13778 w 27556"/>
                                  <a:gd name="connsiteY4" fmla="*/ 27557 h 2755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7556" h="27556">
                                    <a:moveTo>
                                      <a:pt x="13778" y="27557"/>
                                    </a:moveTo>
                                    <a:cubicBezTo>
                                      <a:pt x="21390" y="27557"/>
                                      <a:pt x="27557" y="21387"/>
                                      <a:pt x="27557" y="13779"/>
                                    </a:cubicBezTo>
                                    <a:cubicBezTo>
                                      <a:pt x="27557" y="6170"/>
                                      <a:pt x="21390" y="0"/>
                                      <a:pt x="13778" y="0"/>
                                    </a:cubicBezTo>
                                    <a:cubicBezTo>
                                      <a:pt x="6170" y="0"/>
                                      <a:pt x="0" y="6170"/>
                                      <a:pt x="0" y="13779"/>
                                    </a:cubicBezTo>
                                    <a:cubicBezTo>
                                      <a:pt x="0" y="21387"/>
                                      <a:pt x="6170" y="27557"/>
                                      <a:pt x="13778" y="27557"/>
                                    </a:cubicBezTo>
                                    <a:close/>
                                  </a:path>
                                </a:pathLst>
                              </a:custGeom>
                              <a:noFill/>
                              <a:ln w="11963" cap="rnd">
                                <a:solidFill>
                                  <a:srgbClr val="FFFFFF"/>
                                </a:solidFill>
                                <a:prstDash val="solid"/>
                                <a:round/>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537092578" name="Forme libre : forme 1537092578">
                              <a:extLst>
                                <a:ext uri="{FF2B5EF4-FFF2-40B4-BE49-F238E27FC236}">
                                  <a16:creationId xmlns:a16="http://schemas.microsoft.com/office/drawing/2014/main" id="{8691BC9B-D483-A791-9287-5ED9BEE1A50F}"/>
                                </a:ext>
                              </a:extLst>
                            </wps:cNvPr>
                            <wps:cNvSpPr/>
                            <wps:spPr>
                              <a:xfrm>
                                <a:off x="2999877" y="1747072"/>
                                <a:ext cx="27557" cy="27556"/>
                              </a:xfrm>
                              <a:custGeom>
                                <a:avLst/>
                                <a:gdLst>
                                  <a:gd name="connsiteX0" fmla="*/ 13779 w 27557"/>
                                  <a:gd name="connsiteY0" fmla="*/ 27557 h 27556"/>
                                  <a:gd name="connsiteX1" fmla="*/ 27557 w 27557"/>
                                  <a:gd name="connsiteY1" fmla="*/ 13778 h 27556"/>
                                  <a:gd name="connsiteX2" fmla="*/ 13779 w 27557"/>
                                  <a:gd name="connsiteY2" fmla="*/ 0 h 27556"/>
                                  <a:gd name="connsiteX3" fmla="*/ 0 w 27557"/>
                                  <a:gd name="connsiteY3" fmla="*/ 13778 h 27556"/>
                                  <a:gd name="connsiteX4" fmla="*/ 13779 w 27557"/>
                                  <a:gd name="connsiteY4" fmla="*/ 27557 h 2755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7557" h="27556">
                                    <a:moveTo>
                                      <a:pt x="13779" y="27557"/>
                                    </a:moveTo>
                                    <a:cubicBezTo>
                                      <a:pt x="21391" y="27557"/>
                                      <a:pt x="27557" y="21391"/>
                                      <a:pt x="27557" y="13778"/>
                                    </a:cubicBezTo>
                                    <a:cubicBezTo>
                                      <a:pt x="27557" y="6170"/>
                                      <a:pt x="21391" y="0"/>
                                      <a:pt x="13779" y="0"/>
                                    </a:cubicBezTo>
                                    <a:cubicBezTo>
                                      <a:pt x="6170" y="0"/>
                                      <a:pt x="0" y="6170"/>
                                      <a:pt x="0" y="13778"/>
                                    </a:cubicBezTo>
                                    <a:cubicBezTo>
                                      <a:pt x="0" y="21391"/>
                                      <a:pt x="6170" y="27557"/>
                                      <a:pt x="13779" y="27557"/>
                                    </a:cubicBezTo>
                                    <a:close/>
                                  </a:path>
                                </a:pathLst>
                              </a:custGeom>
                              <a:noFill/>
                              <a:ln w="11963" cap="rnd">
                                <a:solidFill>
                                  <a:srgbClr val="FFFFFF"/>
                                </a:solidFill>
                                <a:prstDash val="solid"/>
                                <a:round/>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072548319" name="Forme libre : forme 1072548319">
                              <a:extLst>
                                <a:ext uri="{FF2B5EF4-FFF2-40B4-BE49-F238E27FC236}">
                                  <a16:creationId xmlns:a16="http://schemas.microsoft.com/office/drawing/2014/main" id="{DD1D3395-CD22-C864-3C91-A688C55C4EAB}"/>
                                </a:ext>
                              </a:extLst>
                            </wps:cNvPr>
                            <wps:cNvSpPr/>
                            <wps:spPr>
                              <a:xfrm>
                                <a:off x="2990292" y="1701547"/>
                                <a:ext cx="43731" cy="29953"/>
                              </a:xfrm>
                              <a:custGeom>
                                <a:avLst/>
                                <a:gdLst>
                                  <a:gd name="connsiteX0" fmla="*/ 32949 w 43731"/>
                                  <a:gd name="connsiteY0" fmla="*/ 12580 h 29953"/>
                                  <a:gd name="connsiteX1" fmla="*/ 43732 w 43731"/>
                                  <a:gd name="connsiteY1" fmla="*/ 23364 h 29953"/>
                                  <a:gd name="connsiteX2" fmla="*/ 43732 w 43731"/>
                                  <a:gd name="connsiteY2" fmla="*/ 23963 h 29953"/>
                                  <a:gd name="connsiteX3" fmla="*/ 39538 w 43731"/>
                                  <a:gd name="connsiteY3" fmla="*/ 28156 h 29953"/>
                                  <a:gd name="connsiteX4" fmla="*/ 38340 w 43731"/>
                                  <a:gd name="connsiteY4" fmla="*/ 29953 h 29953"/>
                                  <a:gd name="connsiteX5" fmla="*/ 37741 w 43731"/>
                                  <a:gd name="connsiteY5" fmla="*/ 29953 h 29953"/>
                                  <a:gd name="connsiteX6" fmla="*/ 31151 w 43731"/>
                                  <a:gd name="connsiteY6" fmla="*/ 26958 h 29953"/>
                                  <a:gd name="connsiteX7" fmla="*/ 20967 w 43731"/>
                                  <a:gd name="connsiteY7" fmla="*/ 25760 h 29953"/>
                                  <a:gd name="connsiteX8" fmla="*/ 9585 w 43731"/>
                                  <a:gd name="connsiteY8" fmla="*/ 28755 h 29953"/>
                                  <a:gd name="connsiteX9" fmla="*/ 8986 w 43731"/>
                                  <a:gd name="connsiteY9" fmla="*/ 28755 h 29953"/>
                                  <a:gd name="connsiteX10" fmla="*/ 2396 w 43731"/>
                                  <a:gd name="connsiteY10" fmla="*/ 22165 h 29953"/>
                                  <a:gd name="connsiteX11" fmla="*/ 0 w 43731"/>
                                  <a:gd name="connsiteY11" fmla="*/ 19769 h 29953"/>
                                  <a:gd name="connsiteX12" fmla="*/ 0 w 43731"/>
                                  <a:gd name="connsiteY12" fmla="*/ 19170 h 29953"/>
                                  <a:gd name="connsiteX13" fmla="*/ 19769 w 43731"/>
                                  <a:gd name="connsiteY13" fmla="*/ 0 h 29953"/>
                                  <a:gd name="connsiteX14" fmla="*/ 20368 w 43731"/>
                                  <a:gd name="connsiteY14" fmla="*/ 0 h 29953"/>
                                  <a:gd name="connsiteX15" fmla="*/ 32949 w 43731"/>
                                  <a:gd name="connsiteY15" fmla="*/ 12580 h 2995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43731" h="29953">
                                    <a:moveTo>
                                      <a:pt x="32949" y="12580"/>
                                    </a:moveTo>
                                    <a:lnTo>
                                      <a:pt x="43732" y="23364"/>
                                    </a:lnTo>
                                    <a:lnTo>
                                      <a:pt x="43732" y="23963"/>
                                    </a:lnTo>
                                    <a:cubicBezTo>
                                      <a:pt x="41935" y="25760"/>
                                      <a:pt x="40736" y="26958"/>
                                      <a:pt x="39538" y="28156"/>
                                    </a:cubicBezTo>
                                    <a:cubicBezTo>
                                      <a:pt x="38939" y="28755"/>
                                      <a:pt x="38340" y="29354"/>
                                      <a:pt x="38340" y="29953"/>
                                    </a:cubicBezTo>
                                    <a:lnTo>
                                      <a:pt x="37741" y="29953"/>
                                    </a:lnTo>
                                    <a:cubicBezTo>
                                      <a:pt x="35944" y="28755"/>
                                      <a:pt x="33547" y="27557"/>
                                      <a:pt x="31151" y="26958"/>
                                    </a:cubicBezTo>
                                    <a:cubicBezTo>
                                      <a:pt x="27557" y="25760"/>
                                      <a:pt x="24562" y="25760"/>
                                      <a:pt x="20967" y="25760"/>
                                    </a:cubicBezTo>
                                    <a:cubicBezTo>
                                      <a:pt x="16774" y="25760"/>
                                      <a:pt x="13179" y="26958"/>
                                      <a:pt x="9585" y="28755"/>
                                    </a:cubicBezTo>
                                    <a:lnTo>
                                      <a:pt x="8986" y="28755"/>
                                    </a:lnTo>
                                    <a:cubicBezTo>
                                      <a:pt x="6590" y="26359"/>
                                      <a:pt x="4792" y="24562"/>
                                      <a:pt x="2396" y="22165"/>
                                    </a:cubicBezTo>
                                    <a:cubicBezTo>
                                      <a:pt x="1797" y="21566"/>
                                      <a:pt x="599" y="20967"/>
                                      <a:pt x="0" y="19769"/>
                                    </a:cubicBezTo>
                                    <a:lnTo>
                                      <a:pt x="0" y="19170"/>
                                    </a:lnTo>
                                    <a:lnTo>
                                      <a:pt x="19769" y="0"/>
                                    </a:lnTo>
                                    <a:lnTo>
                                      <a:pt x="20368" y="0"/>
                                    </a:lnTo>
                                    <a:cubicBezTo>
                                      <a:pt x="24562" y="4194"/>
                                      <a:pt x="28755" y="8387"/>
                                      <a:pt x="32949" y="12580"/>
                                    </a:cubicBezTo>
                                    <a:close/>
                                  </a:path>
                                </a:pathLst>
                              </a:custGeom>
                              <a:noFill/>
                              <a:ln w="11963" cap="flat">
                                <a:solidFill>
                                  <a:srgbClr val="FFFFFF"/>
                                </a:solid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30642437" name="Forme libre : forme 130642437">
                              <a:extLst>
                                <a:ext uri="{FF2B5EF4-FFF2-40B4-BE49-F238E27FC236}">
                                  <a16:creationId xmlns:a16="http://schemas.microsoft.com/office/drawing/2014/main" id="{7D47CDAA-B5AB-BC34-7E6B-C5994C22F2E1}"/>
                                </a:ext>
                              </a:extLst>
                            </wps:cNvPr>
                            <wps:cNvSpPr/>
                            <wps:spPr>
                              <a:xfrm>
                                <a:off x="2954947" y="1735689"/>
                                <a:ext cx="30552" cy="38939"/>
                              </a:xfrm>
                              <a:custGeom>
                                <a:avLst/>
                                <a:gdLst>
                                  <a:gd name="connsiteX0" fmla="*/ 13779 w 30552"/>
                                  <a:gd name="connsiteY0" fmla="*/ 38939 h 38939"/>
                                  <a:gd name="connsiteX1" fmla="*/ 0 w 30552"/>
                                  <a:gd name="connsiteY1" fmla="*/ 25760 h 38939"/>
                                  <a:gd name="connsiteX2" fmla="*/ 0 w 30552"/>
                                  <a:gd name="connsiteY2" fmla="*/ 25161 h 38939"/>
                                  <a:gd name="connsiteX3" fmla="*/ 4193 w 30552"/>
                                  <a:gd name="connsiteY3" fmla="*/ 20967 h 38939"/>
                                  <a:gd name="connsiteX4" fmla="*/ 26359 w 30552"/>
                                  <a:gd name="connsiteY4" fmla="*/ 0 h 38939"/>
                                  <a:gd name="connsiteX5" fmla="*/ 26958 w 30552"/>
                                  <a:gd name="connsiteY5" fmla="*/ 0 h 38939"/>
                                  <a:gd name="connsiteX6" fmla="*/ 30552 w 30552"/>
                                  <a:gd name="connsiteY6" fmla="*/ 3594 h 38939"/>
                                  <a:gd name="connsiteX7" fmla="*/ 29354 w 30552"/>
                                  <a:gd name="connsiteY7" fmla="*/ 23963 h 38939"/>
                                  <a:gd name="connsiteX8" fmla="*/ 29354 w 30552"/>
                                  <a:gd name="connsiteY8" fmla="*/ 24562 h 38939"/>
                                  <a:gd name="connsiteX9" fmla="*/ 13779 w 30552"/>
                                  <a:gd name="connsiteY9" fmla="*/ 38939 h 3893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30552" h="38939">
                                    <a:moveTo>
                                      <a:pt x="13779" y="38939"/>
                                    </a:moveTo>
                                    <a:cubicBezTo>
                                      <a:pt x="8986" y="34746"/>
                                      <a:pt x="4193" y="29953"/>
                                      <a:pt x="0" y="25760"/>
                                    </a:cubicBezTo>
                                    <a:lnTo>
                                      <a:pt x="0" y="25161"/>
                                    </a:lnTo>
                                    <a:cubicBezTo>
                                      <a:pt x="1198" y="23963"/>
                                      <a:pt x="2995" y="22764"/>
                                      <a:pt x="4193" y="20967"/>
                                    </a:cubicBezTo>
                                    <a:cubicBezTo>
                                      <a:pt x="11382" y="13778"/>
                                      <a:pt x="19170" y="7189"/>
                                      <a:pt x="26359" y="0"/>
                                    </a:cubicBezTo>
                                    <a:lnTo>
                                      <a:pt x="26958" y="0"/>
                                    </a:lnTo>
                                    <a:cubicBezTo>
                                      <a:pt x="28156" y="1198"/>
                                      <a:pt x="29354" y="2396"/>
                                      <a:pt x="30552" y="3594"/>
                                    </a:cubicBezTo>
                                    <a:cubicBezTo>
                                      <a:pt x="27557" y="10184"/>
                                      <a:pt x="26958" y="16774"/>
                                      <a:pt x="29354" y="23963"/>
                                    </a:cubicBezTo>
                                    <a:lnTo>
                                      <a:pt x="29354" y="24562"/>
                                    </a:lnTo>
                                    <a:cubicBezTo>
                                      <a:pt x="23963" y="29953"/>
                                      <a:pt x="18571" y="34746"/>
                                      <a:pt x="13779" y="38939"/>
                                    </a:cubicBezTo>
                                    <a:close/>
                                  </a:path>
                                </a:pathLst>
                              </a:custGeom>
                              <a:noFill/>
                              <a:ln w="11963" cap="flat">
                                <a:solidFill>
                                  <a:srgbClr val="FFFFFF"/>
                                </a:solid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703242818" name="Forme libre : forme 1703242818">
                              <a:extLst>
                                <a:ext uri="{FF2B5EF4-FFF2-40B4-BE49-F238E27FC236}">
                                  <a16:creationId xmlns:a16="http://schemas.microsoft.com/office/drawing/2014/main" id="{AD8EE6E2-D82F-58B5-6E6E-EA2919C16722}"/>
                                </a:ext>
                              </a:extLst>
                            </wps:cNvPr>
                            <wps:cNvSpPr/>
                            <wps:spPr>
                              <a:xfrm>
                                <a:off x="2946560" y="1770439"/>
                                <a:ext cx="13778" cy="13778"/>
                              </a:xfrm>
                              <a:custGeom>
                                <a:avLst/>
                                <a:gdLst>
                                  <a:gd name="connsiteX0" fmla="*/ 13779 w 13778"/>
                                  <a:gd name="connsiteY0" fmla="*/ 0 h 13778"/>
                                  <a:gd name="connsiteX1" fmla="*/ 0 w 13778"/>
                                  <a:gd name="connsiteY1" fmla="*/ 13779 h 13778"/>
                                </a:gdLst>
                                <a:ahLst/>
                                <a:cxnLst>
                                  <a:cxn ang="0">
                                    <a:pos x="connsiteX0" y="connsiteY0"/>
                                  </a:cxn>
                                  <a:cxn ang="0">
                                    <a:pos x="connsiteX1" y="connsiteY1"/>
                                  </a:cxn>
                                </a:cxnLst>
                                <a:rect l="l" t="t" r="r" b="b"/>
                                <a:pathLst>
                                  <a:path w="13778" h="13778">
                                    <a:moveTo>
                                      <a:pt x="13779" y="0"/>
                                    </a:moveTo>
                                    <a:lnTo>
                                      <a:pt x="0" y="13779"/>
                                    </a:lnTo>
                                  </a:path>
                                </a:pathLst>
                              </a:custGeom>
                              <a:noFill/>
                              <a:ln w="11963" cap="rnd">
                                <a:solidFill>
                                  <a:srgbClr val="FFFFFF"/>
                                </a:solid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310607998" name="Forme libre : forme 1310607998">
                              <a:extLst>
                                <a:ext uri="{FF2B5EF4-FFF2-40B4-BE49-F238E27FC236}">
                                  <a16:creationId xmlns:a16="http://schemas.microsoft.com/office/drawing/2014/main" id="{7CDB9BCF-A223-3EB9-B715-7665F6C4D423}"/>
                                </a:ext>
                              </a:extLst>
                            </wps:cNvPr>
                            <wps:cNvSpPr/>
                            <wps:spPr>
                              <a:xfrm>
                                <a:off x="2941767" y="1779425"/>
                                <a:ext cx="8985" cy="8985"/>
                              </a:xfrm>
                              <a:custGeom>
                                <a:avLst/>
                                <a:gdLst>
                                  <a:gd name="connsiteX0" fmla="*/ 0 w 8985"/>
                                  <a:gd name="connsiteY0" fmla="*/ 0 h 8985"/>
                                  <a:gd name="connsiteX1" fmla="*/ 8986 w 8985"/>
                                  <a:gd name="connsiteY1" fmla="*/ 8986 h 8985"/>
                                </a:gdLst>
                                <a:ahLst/>
                                <a:cxnLst>
                                  <a:cxn ang="0">
                                    <a:pos x="connsiteX0" y="connsiteY0"/>
                                  </a:cxn>
                                  <a:cxn ang="0">
                                    <a:pos x="connsiteX1" y="connsiteY1"/>
                                  </a:cxn>
                                </a:cxnLst>
                                <a:rect l="l" t="t" r="r" b="b"/>
                                <a:pathLst>
                                  <a:path w="8985" h="8985">
                                    <a:moveTo>
                                      <a:pt x="0" y="0"/>
                                    </a:moveTo>
                                    <a:lnTo>
                                      <a:pt x="8986" y="8986"/>
                                    </a:lnTo>
                                  </a:path>
                                </a:pathLst>
                              </a:custGeom>
                              <a:noFill/>
                              <a:ln w="11963" cap="rnd">
                                <a:solidFill>
                                  <a:srgbClr val="FFFFFF"/>
                                </a:solid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461459643" name="Forme libre : forme 461459643">
                              <a:extLst>
                                <a:ext uri="{FF2B5EF4-FFF2-40B4-BE49-F238E27FC236}">
                                  <a16:creationId xmlns:a16="http://schemas.microsoft.com/office/drawing/2014/main" id="{8415DFA0-44B4-B336-6A90-83C77511E69D}"/>
                                </a:ext>
                              </a:extLst>
                            </wps:cNvPr>
                            <wps:cNvSpPr/>
                            <wps:spPr>
                              <a:xfrm>
                                <a:off x="3018448" y="1671440"/>
                                <a:ext cx="47326" cy="45229"/>
                              </a:xfrm>
                              <a:custGeom>
                                <a:avLst/>
                                <a:gdLst>
                                  <a:gd name="connsiteX0" fmla="*/ 1797 w 47326"/>
                                  <a:gd name="connsiteY0" fmla="*/ 6740 h 45229"/>
                                  <a:gd name="connsiteX1" fmla="*/ 7788 w 47326"/>
                                  <a:gd name="connsiteY1" fmla="*/ 1348 h 45229"/>
                                  <a:gd name="connsiteX2" fmla="*/ 15576 w 47326"/>
                                  <a:gd name="connsiteY2" fmla="*/ 1348 h 45229"/>
                                  <a:gd name="connsiteX3" fmla="*/ 45529 w 47326"/>
                                  <a:gd name="connsiteY3" fmla="*/ 30103 h 45229"/>
                                  <a:gd name="connsiteX4" fmla="*/ 45529 w 47326"/>
                                  <a:gd name="connsiteY4" fmla="*/ 38490 h 45229"/>
                                  <a:gd name="connsiteX5" fmla="*/ 39538 w 47326"/>
                                  <a:gd name="connsiteY5" fmla="*/ 43881 h 45229"/>
                                  <a:gd name="connsiteX6" fmla="*/ 31751 w 47326"/>
                                  <a:gd name="connsiteY6" fmla="*/ 43881 h 45229"/>
                                  <a:gd name="connsiteX7" fmla="*/ 1797 w 47326"/>
                                  <a:gd name="connsiteY7" fmla="*/ 15126 h 45229"/>
                                  <a:gd name="connsiteX8" fmla="*/ 1797 w 47326"/>
                                  <a:gd name="connsiteY8" fmla="*/ 6740 h 4522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47326" h="45229">
                                    <a:moveTo>
                                      <a:pt x="1797" y="6740"/>
                                    </a:moveTo>
                                    <a:lnTo>
                                      <a:pt x="7788" y="1348"/>
                                    </a:lnTo>
                                    <a:cubicBezTo>
                                      <a:pt x="10184" y="-449"/>
                                      <a:pt x="13179" y="-449"/>
                                      <a:pt x="15576" y="1348"/>
                                    </a:cubicBezTo>
                                    <a:lnTo>
                                      <a:pt x="45529" y="30103"/>
                                    </a:lnTo>
                                    <a:cubicBezTo>
                                      <a:pt x="47925" y="32499"/>
                                      <a:pt x="47925" y="36094"/>
                                      <a:pt x="45529" y="38490"/>
                                    </a:cubicBezTo>
                                    <a:lnTo>
                                      <a:pt x="39538" y="43881"/>
                                    </a:lnTo>
                                    <a:cubicBezTo>
                                      <a:pt x="37142" y="45679"/>
                                      <a:pt x="34147" y="45679"/>
                                      <a:pt x="31751" y="43881"/>
                                    </a:cubicBezTo>
                                    <a:lnTo>
                                      <a:pt x="1797" y="15126"/>
                                    </a:lnTo>
                                    <a:cubicBezTo>
                                      <a:pt x="-599" y="12730"/>
                                      <a:pt x="-599" y="9136"/>
                                      <a:pt x="1797" y="6740"/>
                                    </a:cubicBezTo>
                                    <a:close/>
                                  </a:path>
                                </a:pathLst>
                              </a:custGeom>
                              <a:noFill/>
                              <a:ln w="11963" cap="rnd">
                                <a:solidFill>
                                  <a:srgbClr val="FFFFFF"/>
                                </a:solidFill>
                                <a:prstDash val="solid"/>
                                <a:round/>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51813071" name="Forme libre : forme 251813071">
                              <a:extLst>
                                <a:ext uri="{FF2B5EF4-FFF2-40B4-BE49-F238E27FC236}">
                                  <a16:creationId xmlns:a16="http://schemas.microsoft.com/office/drawing/2014/main" id="{9640A32E-D722-0B24-A618-297949EBF30C}"/>
                                </a:ext>
                              </a:extLst>
                            </wps:cNvPr>
                            <wps:cNvSpPr/>
                            <wps:spPr>
                              <a:xfrm>
                                <a:off x="3179396" y="1429767"/>
                                <a:ext cx="1054353" cy="670952"/>
                              </a:xfrm>
                              <a:custGeom>
                                <a:avLst/>
                                <a:gdLst>
                                  <a:gd name="connsiteX0" fmla="*/ 0 w 1054353"/>
                                  <a:gd name="connsiteY0" fmla="*/ 0 h 670952"/>
                                  <a:gd name="connsiteX1" fmla="*/ 1014416 w 1054353"/>
                                  <a:gd name="connsiteY1" fmla="*/ 0 h 670952"/>
                                  <a:gd name="connsiteX2" fmla="*/ 1054354 w 1054353"/>
                                  <a:gd name="connsiteY2" fmla="*/ 39938 h 670952"/>
                                  <a:gd name="connsiteX3" fmla="*/ 1054354 w 1054353"/>
                                  <a:gd name="connsiteY3" fmla="*/ 631015 h 670952"/>
                                  <a:gd name="connsiteX4" fmla="*/ 1014416 w 1054353"/>
                                  <a:gd name="connsiteY4" fmla="*/ 670952 h 670952"/>
                                  <a:gd name="connsiteX5" fmla="*/ 0 w 1054353"/>
                                  <a:gd name="connsiteY5" fmla="*/ 670952 h 670952"/>
                                  <a:gd name="connsiteX6" fmla="*/ 0 w 1054353"/>
                                  <a:gd name="connsiteY6" fmla="*/ 0 h 67095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054353" h="670952">
                                    <a:moveTo>
                                      <a:pt x="0" y="0"/>
                                    </a:moveTo>
                                    <a:lnTo>
                                      <a:pt x="1014416" y="0"/>
                                    </a:lnTo>
                                    <a:cubicBezTo>
                                      <a:pt x="1036462" y="0"/>
                                      <a:pt x="1054354" y="17880"/>
                                      <a:pt x="1054354" y="39938"/>
                                    </a:cubicBezTo>
                                    <a:lnTo>
                                      <a:pt x="1054354" y="631015"/>
                                    </a:lnTo>
                                    <a:cubicBezTo>
                                      <a:pt x="1054354" y="653072"/>
                                      <a:pt x="1036462" y="670952"/>
                                      <a:pt x="1014416" y="670952"/>
                                    </a:cubicBezTo>
                                    <a:lnTo>
                                      <a:pt x="0" y="670952"/>
                                    </a:lnTo>
                                    <a:lnTo>
                                      <a:pt x="0" y="0"/>
                                    </a:lnTo>
                                    <a:close/>
                                  </a:path>
                                </a:pathLst>
                              </a:custGeom>
                              <a:solidFill>
                                <a:srgbClr val="FFFFFF"/>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653388206" name="Forme libre : forme 1653388206">
                              <a:extLst>
                                <a:ext uri="{FF2B5EF4-FFF2-40B4-BE49-F238E27FC236}">
                                  <a16:creationId xmlns:a16="http://schemas.microsoft.com/office/drawing/2014/main" id="{08F176AB-B5F5-1817-61FA-1D8A7E0B083A}"/>
                                </a:ext>
                              </a:extLst>
                            </wps:cNvPr>
                            <wps:cNvSpPr/>
                            <wps:spPr>
                              <a:xfrm>
                                <a:off x="3314733" y="1718852"/>
                                <a:ext cx="788113" cy="89687"/>
                              </a:xfrm>
                              <a:custGeom>
                                <a:avLst/>
                                <a:gdLst>
                                  <a:gd name="connsiteX0" fmla="*/ 76928 w 788113"/>
                                  <a:gd name="connsiteY0" fmla="*/ 44758 h 89687"/>
                                  <a:gd name="connsiteX1" fmla="*/ 71947 w 788113"/>
                                  <a:gd name="connsiteY1" fmla="*/ 68585 h 89687"/>
                                  <a:gd name="connsiteX2" fmla="*/ 58293 w 788113"/>
                                  <a:gd name="connsiteY2" fmla="*/ 84073 h 89687"/>
                                  <a:gd name="connsiteX3" fmla="*/ 38464 w 788113"/>
                                  <a:gd name="connsiteY3" fmla="*/ 89516 h 89687"/>
                                  <a:gd name="connsiteX4" fmla="*/ 18639 w 788113"/>
                                  <a:gd name="connsiteY4" fmla="*/ 84073 h 89687"/>
                                  <a:gd name="connsiteX5" fmla="*/ 4980 w 788113"/>
                                  <a:gd name="connsiteY5" fmla="*/ 68585 h 89687"/>
                                  <a:gd name="connsiteX6" fmla="*/ 0 w 788113"/>
                                  <a:gd name="connsiteY6" fmla="*/ 44758 h 89687"/>
                                  <a:gd name="connsiteX7" fmla="*/ 4980 w 788113"/>
                                  <a:gd name="connsiteY7" fmla="*/ 20931 h 89687"/>
                                  <a:gd name="connsiteX8" fmla="*/ 18639 w 788113"/>
                                  <a:gd name="connsiteY8" fmla="*/ 5444 h 89687"/>
                                  <a:gd name="connsiteX9" fmla="*/ 38464 w 788113"/>
                                  <a:gd name="connsiteY9" fmla="*/ 0 h 89687"/>
                                  <a:gd name="connsiteX10" fmla="*/ 58293 w 788113"/>
                                  <a:gd name="connsiteY10" fmla="*/ 5444 h 89687"/>
                                  <a:gd name="connsiteX11" fmla="*/ 71947 w 788113"/>
                                  <a:gd name="connsiteY11" fmla="*/ 20931 h 89687"/>
                                  <a:gd name="connsiteX12" fmla="*/ 76928 w 788113"/>
                                  <a:gd name="connsiteY12" fmla="*/ 44758 h 89687"/>
                                  <a:gd name="connsiteX13" fmla="*/ 66716 w 788113"/>
                                  <a:gd name="connsiteY13" fmla="*/ 44758 h 89687"/>
                                  <a:gd name="connsiteX14" fmla="*/ 62930 w 788113"/>
                                  <a:gd name="connsiteY14" fmla="*/ 25656 h 89687"/>
                                  <a:gd name="connsiteX15" fmla="*/ 52762 w 788113"/>
                                  <a:gd name="connsiteY15" fmla="*/ 13870 h 89687"/>
                                  <a:gd name="connsiteX16" fmla="*/ 38464 w 788113"/>
                                  <a:gd name="connsiteY16" fmla="*/ 9869 h 89687"/>
                                  <a:gd name="connsiteX17" fmla="*/ 24126 w 788113"/>
                                  <a:gd name="connsiteY17" fmla="*/ 13870 h 89687"/>
                                  <a:gd name="connsiteX18" fmla="*/ 13958 w 788113"/>
                                  <a:gd name="connsiteY18" fmla="*/ 25656 h 89687"/>
                                  <a:gd name="connsiteX19" fmla="*/ 10212 w 788113"/>
                                  <a:gd name="connsiteY19" fmla="*/ 44758 h 89687"/>
                                  <a:gd name="connsiteX20" fmla="*/ 13958 w 788113"/>
                                  <a:gd name="connsiteY20" fmla="*/ 63860 h 89687"/>
                                  <a:gd name="connsiteX21" fmla="*/ 24126 w 788113"/>
                                  <a:gd name="connsiteY21" fmla="*/ 75646 h 89687"/>
                                  <a:gd name="connsiteX22" fmla="*/ 38464 w 788113"/>
                                  <a:gd name="connsiteY22" fmla="*/ 79648 h 89687"/>
                                  <a:gd name="connsiteX23" fmla="*/ 52762 w 788113"/>
                                  <a:gd name="connsiteY23" fmla="*/ 75646 h 89687"/>
                                  <a:gd name="connsiteX24" fmla="*/ 62930 w 788113"/>
                                  <a:gd name="connsiteY24" fmla="*/ 63860 h 89687"/>
                                  <a:gd name="connsiteX25" fmla="*/ 66716 w 788113"/>
                                  <a:gd name="connsiteY25" fmla="*/ 44758 h 89687"/>
                                  <a:gd name="connsiteX26" fmla="*/ 86277 w 788113"/>
                                  <a:gd name="connsiteY26" fmla="*/ 10552 h 89687"/>
                                  <a:gd name="connsiteX27" fmla="*/ 86277 w 788113"/>
                                  <a:gd name="connsiteY27" fmla="*/ 1190 h 89687"/>
                                  <a:gd name="connsiteX28" fmla="*/ 151631 w 788113"/>
                                  <a:gd name="connsiteY28" fmla="*/ 1190 h 89687"/>
                                  <a:gd name="connsiteX29" fmla="*/ 151631 w 788113"/>
                                  <a:gd name="connsiteY29" fmla="*/ 10552 h 89687"/>
                                  <a:gd name="connsiteX30" fmla="*/ 124230 w 788113"/>
                                  <a:gd name="connsiteY30" fmla="*/ 10552 h 89687"/>
                                  <a:gd name="connsiteX31" fmla="*/ 124230 w 788113"/>
                                  <a:gd name="connsiteY31" fmla="*/ 88326 h 89687"/>
                                  <a:gd name="connsiteX32" fmla="*/ 113678 w 788113"/>
                                  <a:gd name="connsiteY32" fmla="*/ 88326 h 89687"/>
                                  <a:gd name="connsiteX33" fmla="*/ 113678 w 788113"/>
                                  <a:gd name="connsiteY33" fmla="*/ 10552 h 89687"/>
                                  <a:gd name="connsiteX34" fmla="*/ 86277 w 788113"/>
                                  <a:gd name="connsiteY34" fmla="*/ 10552 h 89687"/>
                                  <a:gd name="connsiteX35" fmla="*/ 184476 w 788113"/>
                                  <a:gd name="connsiteY35" fmla="*/ 89688 h 89687"/>
                                  <a:gd name="connsiteX36" fmla="*/ 168181 w 788113"/>
                                  <a:gd name="connsiteY36" fmla="*/ 85518 h 89687"/>
                                  <a:gd name="connsiteX37" fmla="*/ 157670 w 788113"/>
                                  <a:gd name="connsiteY37" fmla="*/ 73777 h 89687"/>
                                  <a:gd name="connsiteX38" fmla="*/ 154011 w 788113"/>
                                  <a:gd name="connsiteY38" fmla="*/ 56160 h 89687"/>
                                  <a:gd name="connsiteX39" fmla="*/ 157670 w 788113"/>
                                  <a:gd name="connsiteY39" fmla="*/ 38460 h 89687"/>
                                  <a:gd name="connsiteX40" fmla="*/ 167966 w 788113"/>
                                  <a:gd name="connsiteY40" fmla="*/ 26463 h 89687"/>
                                  <a:gd name="connsiteX41" fmla="*/ 183454 w 788113"/>
                                  <a:gd name="connsiteY41" fmla="*/ 22121 h 89687"/>
                                  <a:gd name="connsiteX42" fmla="*/ 193538 w 788113"/>
                                  <a:gd name="connsiteY42" fmla="*/ 23823 h 89687"/>
                                  <a:gd name="connsiteX43" fmla="*/ 202600 w 788113"/>
                                  <a:gd name="connsiteY43" fmla="*/ 29354 h 89687"/>
                                  <a:gd name="connsiteX44" fmla="*/ 209109 w 788113"/>
                                  <a:gd name="connsiteY44" fmla="*/ 39398 h 89687"/>
                                  <a:gd name="connsiteX45" fmla="*/ 211538 w 788113"/>
                                  <a:gd name="connsiteY45" fmla="*/ 54798 h 89687"/>
                                  <a:gd name="connsiteX46" fmla="*/ 211538 w 788113"/>
                                  <a:gd name="connsiteY46" fmla="*/ 59052 h 89687"/>
                                  <a:gd name="connsiteX47" fmla="*/ 161160 w 788113"/>
                                  <a:gd name="connsiteY47" fmla="*/ 59052 h 89687"/>
                                  <a:gd name="connsiteX48" fmla="*/ 161160 w 788113"/>
                                  <a:gd name="connsiteY48" fmla="*/ 50373 h 89687"/>
                                  <a:gd name="connsiteX49" fmla="*/ 201326 w 788113"/>
                                  <a:gd name="connsiteY49" fmla="*/ 50373 h 89687"/>
                                  <a:gd name="connsiteX50" fmla="*/ 199113 w 788113"/>
                                  <a:gd name="connsiteY50" fmla="*/ 40505 h 89687"/>
                                  <a:gd name="connsiteX51" fmla="*/ 192899 w 788113"/>
                                  <a:gd name="connsiteY51" fmla="*/ 33651 h 89687"/>
                                  <a:gd name="connsiteX52" fmla="*/ 183454 w 788113"/>
                                  <a:gd name="connsiteY52" fmla="*/ 31143 h 89687"/>
                                  <a:gd name="connsiteX53" fmla="*/ 173074 w 788113"/>
                                  <a:gd name="connsiteY53" fmla="*/ 34123 h 89687"/>
                                  <a:gd name="connsiteX54" fmla="*/ 166392 w 788113"/>
                                  <a:gd name="connsiteY54" fmla="*/ 41779 h 89687"/>
                                  <a:gd name="connsiteX55" fmla="*/ 164052 w 788113"/>
                                  <a:gd name="connsiteY55" fmla="*/ 51907 h 89687"/>
                                  <a:gd name="connsiteX56" fmla="*/ 164052 w 788113"/>
                                  <a:gd name="connsiteY56" fmla="*/ 57694 h 89687"/>
                                  <a:gd name="connsiteX57" fmla="*/ 166608 w 788113"/>
                                  <a:gd name="connsiteY57" fmla="*/ 70242 h 89687"/>
                                  <a:gd name="connsiteX58" fmla="*/ 173797 w 788113"/>
                                  <a:gd name="connsiteY58" fmla="*/ 78030 h 89687"/>
                                  <a:gd name="connsiteX59" fmla="*/ 184476 w 788113"/>
                                  <a:gd name="connsiteY59" fmla="*/ 80666 h 89687"/>
                                  <a:gd name="connsiteX60" fmla="*/ 191625 w 788113"/>
                                  <a:gd name="connsiteY60" fmla="*/ 79560 h 89687"/>
                                  <a:gd name="connsiteX61" fmla="*/ 197196 w 788113"/>
                                  <a:gd name="connsiteY61" fmla="*/ 76157 h 89687"/>
                                  <a:gd name="connsiteX62" fmla="*/ 200814 w 788113"/>
                                  <a:gd name="connsiteY62" fmla="*/ 70458 h 89687"/>
                                  <a:gd name="connsiteX63" fmla="*/ 210515 w 788113"/>
                                  <a:gd name="connsiteY63" fmla="*/ 73178 h 89687"/>
                                  <a:gd name="connsiteX64" fmla="*/ 205367 w 788113"/>
                                  <a:gd name="connsiteY64" fmla="*/ 81860 h 89687"/>
                                  <a:gd name="connsiteX65" fmla="*/ 196433 w 788113"/>
                                  <a:gd name="connsiteY65" fmla="*/ 87647 h 89687"/>
                                  <a:gd name="connsiteX66" fmla="*/ 184476 w 788113"/>
                                  <a:gd name="connsiteY66" fmla="*/ 89688 h 89687"/>
                                  <a:gd name="connsiteX67" fmla="*/ 236850 w 788113"/>
                                  <a:gd name="connsiteY67" fmla="*/ 1190 h 89687"/>
                                  <a:gd name="connsiteX68" fmla="*/ 236850 w 788113"/>
                                  <a:gd name="connsiteY68" fmla="*/ 88326 h 89687"/>
                                  <a:gd name="connsiteX69" fmla="*/ 226810 w 788113"/>
                                  <a:gd name="connsiteY69" fmla="*/ 88326 h 89687"/>
                                  <a:gd name="connsiteX70" fmla="*/ 226810 w 788113"/>
                                  <a:gd name="connsiteY70" fmla="*/ 1190 h 89687"/>
                                  <a:gd name="connsiteX71" fmla="*/ 236850 w 788113"/>
                                  <a:gd name="connsiteY71" fmla="*/ 1190 h 89687"/>
                                  <a:gd name="connsiteX72" fmla="*/ 360417 w 788113"/>
                                  <a:gd name="connsiteY72" fmla="*/ 28420 h 89687"/>
                                  <a:gd name="connsiteX73" fmla="*/ 349866 w 788113"/>
                                  <a:gd name="connsiteY73" fmla="*/ 28420 h 89687"/>
                                  <a:gd name="connsiteX74" fmla="*/ 346591 w 788113"/>
                                  <a:gd name="connsiteY74" fmla="*/ 20420 h 89687"/>
                                  <a:gd name="connsiteX75" fmla="*/ 340975 w 788113"/>
                                  <a:gd name="connsiteY75" fmla="*/ 14633 h 89687"/>
                                  <a:gd name="connsiteX76" fmla="*/ 333699 w 788113"/>
                                  <a:gd name="connsiteY76" fmla="*/ 11059 h 89687"/>
                                  <a:gd name="connsiteX77" fmla="*/ 325360 w 788113"/>
                                  <a:gd name="connsiteY77" fmla="*/ 9869 h 89687"/>
                                  <a:gd name="connsiteX78" fmla="*/ 311022 w 788113"/>
                                  <a:gd name="connsiteY78" fmla="*/ 13870 h 89687"/>
                                  <a:gd name="connsiteX79" fmla="*/ 300854 w 788113"/>
                                  <a:gd name="connsiteY79" fmla="*/ 25656 h 89687"/>
                                  <a:gd name="connsiteX80" fmla="*/ 297108 w 788113"/>
                                  <a:gd name="connsiteY80" fmla="*/ 44758 h 89687"/>
                                  <a:gd name="connsiteX81" fmla="*/ 300854 w 788113"/>
                                  <a:gd name="connsiteY81" fmla="*/ 63860 h 89687"/>
                                  <a:gd name="connsiteX82" fmla="*/ 311022 w 788113"/>
                                  <a:gd name="connsiteY82" fmla="*/ 75646 h 89687"/>
                                  <a:gd name="connsiteX83" fmla="*/ 325360 w 788113"/>
                                  <a:gd name="connsiteY83" fmla="*/ 79648 h 89687"/>
                                  <a:gd name="connsiteX84" fmla="*/ 333699 w 788113"/>
                                  <a:gd name="connsiteY84" fmla="*/ 78454 h 89687"/>
                                  <a:gd name="connsiteX85" fmla="*/ 340975 w 788113"/>
                                  <a:gd name="connsiteY85" fmla="*/ 74923 h 89687"/>
                                  <a:gd name="connsiteX86" fmla="*/ 346591 w 788113"/>
                                  <a:gd name="connsiteY86" fmla="*/ 69096 h 89687"/>
                                  <a:gd name="connsiteX87" fmla="*/ 349866 w 788113"/>
                                  <a:gd name="connsiteY87" fmla="*/ 61097 h 89687"/>
                                  <a:gd name="connsiteX88" fmla="*/ 360417 w 788113"/>
                                  <a:gd name="connsiteY88" fmla="*/ 61097 h 89687"/>
                                  <a:gd name="connsiteX89" fmla="*/ 356080 w 788113"/>
                                  <a:gd name="connsiteY89" fmla="*/ 73050 h 89687"/>
                                  <a:gd name="connsiteX90" fmla="*/ 348252 w 788113"/>
                                  <a:gd name="connsiteY90" fmla="*/ 82028 h 89687"/>
                                  <a:gd name="connsiteX91" fmla="*/ 337740 w 788113"/>
                                  <a:gd name="connsiteY91" fmla="*/ 87603 h 89687"/>
                                  <a:gd name="connsiteX92" fmla="*/ 325360 w 788113"/>
                                  <a:gd name="connsiteY92" fmla="*/ 89516 h 89687"/>
                                  <a:gd name="connsiteX93" fmla="*/ 305535 w 788113"/>
                                  <a:gd name="connsiteY93" fmla="*/ 84073 h 89687"/>
                                  <a:gd name="connsiteX94" fmla="*/ 291876 w 788113"/>
                                  <a:gd name="connsiteY94" fmla="*/ 68585 h 89687"/>
                                  <a:gd name="connsiteX95" fmla="*/ 286896 w 788113"/>
                                  <a:gd name="connsiteY95" fmla="*/ 44758 h 89687"/>
                                  <a:gd name="connsiteX96" fmla="*/ 291876 w 788113"/>
                                  <a:gd name="connsiteY96" fmla="*/ 20931 h 89687"/>
                                  <a:gd name="connsiteX97" fmla="*/ 305535 w 788113"/>
                                  <a:gd name="connsiteY97" fmla="*/ 5444 h 89687"/>
                                  <a:gd name="connsiteX98" fmla="*/ 325360 w 788113"/>
                                  <a:gd name="connsiteY98" fmla="*/ 0 h 89687"/>
                                  <a:gd name="connsiteX99" fmla="*/ 337740 w 788113"/>
                                  <a:gd name="connsiteY99" fmla="*/ 1913 h 89687"/>
                                  <a:gd name="connsiteX100" fmla="*/ 348252 w 788113"/>
                                  <a:gd name="connsiteY100" fmla="*/ 7528 h 89687"/>
                                  <a:gd name="connsiteX101" fmla="*/ 356080 w 788113"/>
                                  <a:gd name="connsiteY101" fmla="*/ 16462 h 89687"/>
                                  <a:gd name="connsiteX102" fmla="*/ 360417 w 788113"/>
                                  <a:gd name="connsiteY102" fmla="*/ 28420 h 89687"/>
                                  <a:gd name="connsiteX103" fmla="*/ 402659 w 788113"/>
                                  <a:gd name="connsiteY103" fmla="*/ 89688 h 89687"/>
                                  <a:gd name="connsiteX104" fmla="*/ 387127 w 788113"/>
                                  <a:gd name="connsiteY104" fmla="*/ 85475 h 89687"/>
                                  <a:gd name="connsiteX105" fmla="*/ 376748 w 788113"/>
                                  <a:gd name="connsiteY105" fmla="*/ 73689 h 89687"/>
                                  <a:gd name="connsiteX106" fmla="*/ 373045 w 788113"/>
                                  <a:gd name="connsiteY106" fmla="*/ 55989 h 89687"/>
                                  <a:gd name="connsiteX107" fmla="*/ 376748 w 788113"/>
                                  <a:gd name="connsiteY107" fmla="*/ 38164 h 89687"/>
                                  <a:gd name="connsiteX108" fmla="*/ 387127 w 788113"/>
                                  <a:gd name="connsiteY108" fmla="*/ 26335 h 89687"/>
                                  <a:gd name="connsiteX109" fmla="*/ 402659 w 788113"/>
                                  <a:gd name="connsiteY109" fmla="*/ 22121 h 89687"/>
                                  <a:gd name="connsiteX110" fmla="*/ 418143 w 788113"/>
                                  <a:gd name="connsiteY110" fmla="*/ 26335 h 89687"/>
                                  <a:gd name="connsiteX111" fmla="*/ 428527 w 788113"/>
                                  <a:gd name="connsiteY111" fmla="*/ 38164 h 89687"/>
                                  <a:gd name="connsiteX112" fmla="*/ 432269 w 788113"/>
                                  <a:gd name="connsiteY112" fmla="*/ 55989 h 89687"/>
                                  <a:gd name="connsiteX113" fmla="*/ 428527 w 788113"/>
                                  <a:gd name="connsiteY113" fmla="*/ 73689 h 89687"/>
                                  <a:gd name="connsiteX114" fmla="*/ 418143 w 788113"/>
                                  <a:gd name="connsiteY114" fmla="*/ 85475 h 89687"/>
                                  <a:gd name="connsiteX115" fmla="*/ 402659 w 788113"/>
                                  <a:gd name="connsiteY115" fmla="*/ 89688 h 89687"/>
                                  <a:gd name="connsiteX116" fmla="*/ 402659 w 788113"/>
                                  <a:gd name="connsiteY116" fmla="*/ 80666 h 89687"/>
                                  <a:gd name="connsiteX117" fmla="*/ 413722 w 788113"/>
                                  <a:gd name="connsiteY117" fmla="*/ 77219 h 89687"/>
                                  <a:gd name="connsiteX118" fmla="*/ 420144 w 788113"/>
                                  <a:gd name="connsiteY118" fmla="*/ 68158 h 89687"/>
                                  <a:gd name="connsiteX119" fmla="*/ 422229 w 788113"/>
                                  <a:gd name="connsiteY119" fmla="*/ 55989 h 89687"/>
                                  <a:gd name="connsiteX120" fmla="*/ 420144 w 788113"/>
                                  <a:gd name="connsiteY120" fmla="*/ 43780 h 89687"/>
                                  <a:gd name="connsiteX121" fmla="*/ 413722 w 788113"/>
                                  <a:gd name="connsiteY121" fmla="*/ 34630 h 89687"/>
                                  <a:gd name="connsiteX122" fmla="*/ 402659 w 788113"/>
                                  <a:gd name="connsiteY122" fmla="*/ 31143 h 89687"/>
                                  <a:gd name="connsiteX123" fmla="*/ 391597 w 788113"/>
                                  <a:gd name="connsiteY123" fmla="*/ 34630 h 89687"/>
                                  <a:gd name="connsiteX124" fmla="*/ 385171 w 788113"/>
                                  <a:gd name="connsiteY124" fmla="*/ 43780 h 89687"/>
                                  <a:gd name="connsiteX125" fmla="*/ 383086 w 788113"/>
                                  <a:gd name="connsiteY125" fmla="*/ 55989 h 89687"/>
                                  <a:gd name="connsiteX126" fmla="*/ 385171 w 788113"/>
                                  <a:gd name="connsiteY126" fmla="*/ 68158 h 89687"/>
                                  <a:gd name="connsiteX127" fmla="*/ 391597 w 788113"/>
                                  <a:gd name="connsiteY127" fmla="*/ 77219 h 89687"/>
                                  <a:gd name="connsiteX128" fmla="*/ 402659 w 788113"/>
                                  <a:gd name="connsiteY128" fmla="*/ 80666 h 89687"/>
                                  <a:gd name="connsiteX129" fmla="*/ 457637 w 788113"/>
                                  <a:gd name="connsiteY129" fmla="*/ 1190 h 89687"/>
                                  <a:gd name="connsiteX130" fmla="*/ 457637 w 788113"/>
                                  <a:gd name="connsiteY130" fmla="*/ 88326 h 89687"/>
                                  <a:gd name="connsiteX131" fmla="*/ 447597 w 788113"/>
                                  <a:gd name="connsiteY131" fmla="*/ 88326 h 89687"/>
                                  <a:gd name="connsiteX132" fmla="*/ 447597 w 788113"/>
                                  <a:gd name="connsiteY132" fmla="*/ 1190 h 89687"/>
                                  <a:gd name="connsiteX133" fmla="*/ 457637 w 788113"/>
                                  <a:gd name="connsiteY133" fmla="*/ 1190 h 89687"/>
                                  <a:gd name="connsiteX134" fmla="*/ 486073 w 788113"/>
                                  <a:gd name="connsiteY134" fmla="*/ 1190 h 89687"/>
                                  <a:gd name="connsiteX135" fmla="*/ 486073 w 788113"/>
                                  <a:gd name="connsiteY135" fmla="*/ 88326 h 89687"/>
                                  <a:gd name="connsiteX136" fmla="*/ 476029 w 788113"/>
                                  <a:gd name="connsiteY136" fmla="*/ 88326 h 89687"/>
                                  <a:gd name="connsiteX137" fmla="*/ 476029 w 788113"/>
                                  <a:gd name="connsiteY137" fmla="*/ 1190 h 89687"/>
                                  <a:gd name="connsiteX138" fmla="*/ 486073 w 788113"/>
                                  <a:gd name="connsiteY138" fmla="*/ 1190 h 89687"/>
                                  <a:gd name="connsiteX139" fmla="*/ 531861 w 788113"/>
                                  <a:gd name="connsiteY139" fmla="*/ 89688 h 89687"/>
                                  <a:gd name="connsiteX140" fmla="*/ 515567 w 788113"/>
                                  <a:gd name="connsiteY140" fmla="*/ 85518 h 89687"/>
                                  <a:gd name="connsiteX141" fmla="*/ 505059 w 788113"/>
                                  <a:gd name="connsiteY141" fmla="*/ 73777 h 89687"/>
                                  <a:gd name="connsiteX142" fmla="*/ 501401 w 788113"/>
                                  <a:gd name="connsiteY142" fmla="*/ 56160 h 89687"/>
                                  <a:gd name="connsiteX143" fmla="*/ 505059 w 788113"/>
                                  <a:gd name="connsiteY143" fmla="*/ 38460 h 89687"/>
                                  <a:gd name="connsiteX144" fmla="*/ 515355 w 788113"/>
                                  <a:gd name="connsiteY144" fmla="*/ 26463 h 89687"/>
                                  <a:gd name="connsiteX145" fmla="*/ 530843 w 788113"/>
                                  <a:gd name="connsiteY145" fmla="*/ 22121 h 89687"/>
                                  <a:gd name="connsiteX146" fmla="*/ 540927 w 788113"/>
                                  <a:gd name="connsiteY146" fmla="*/ 23823 h 89687"/>
                                  <a:gd name="connsiteX147" fmla="*/ 549989 w 788113"/>
                                  <a:gd name="connsiteY147" fmla="*/ 29354 h 89687"/>
                                  <a:gd name="connsiteX148" fmla="*/ 556499 w 788113"/>
                                  <a:gd name="connsiteY148" fmla="*/ 39398 h 89687"/>
                                  <a:gd name="connsiteX149" fmla="*/ 558923 w 788113"/>
                                  <a:gd name="connsiteY149" fmla="*/ 54798 h 89687"/>
                                  <a:gd name="connsiteX150" fmla="*/ 558923 w 788113"/>
                                  <a:gd name="connsiteY150" fmla="*/ 59052 h 89687"/>
                                  <a:gd name="connsiteX151" fmla="*/ 508546 w 788113"/>
                                  <a:gd name="connsiteY151" fmla="*/ 59052 h 89687"/>
                                  <a:gd name="connsiteX152" fmla="*/ 508546 w 788113"/>
                                  <a:gd name="connsiteY152" fmla="*/ 50373 h 89687"/>
                                  <a:gd name="connsiteX153" fmla="*/ 548711 w 788113"/>
                                  <a:gd name="connsiteY153" fmla="*/ 50373 h 89687"/>
                                  <a:gd name="connsiteX154" fmla="*/ 546499 w 788113"/>
                                  <a:gd name="connsiteY154" fmla="*/ 40505 h 89687"/>
                                  <a:gd name="connsiteX155" fmla="*/ 540288 w 788113"/>
                                  <a:gd name="connsiteY155" fmla="*/ 33651 h 89687"/>
                                  <a:gd name="connsiteX156" fmla="*/ 530843 w 788113"/>
                                  <a:gd name="connsiteY156" fmla="*/ 31143 h 89687"/>
                                  <a:gd name="connsiteX157" fmla="*/ 520459 w 788113"/>
                                  <a:gd name="connsiteY157" fmla="*/ 34123 h 89687"/>
                                  <a:gd name="connsiteX158" fmla="*/ 513782 w 788113"/>
                                  <a:gd name="connsiteY158" fmla="*/ 41779 h 89687"/>
                                  <a:gd name="connsiteX159" fmla="*/ 511441 w 788113"/>
                                  <a:gd name="connsiteY159" fmla="*/ 51907 h 89687"/>
                                  <a:gd name="connsiteX160" fmla="*/ 511441 w 788113"/>
                                  <a:gd name="connsiteY160" fmla="*/ 57694 h 89687"/>
                                  <a:gd name="connsiteX161" fmla="*/ 513993 w 788113"/>
                                  <a:gd name="connsiteY161" fmla="*/ 70242 h 89687"/>
                                  <a:gd name="connsiteX162" fmla="*/ 521182 w 788113"/>
                                  <a:gd name="connsiteY162" fmla="*/ 78030 h 89687"/>
                                  <a:gd name="connsiteX163" fmla="*/ 531861 w 788113"/>
                                  <a:gd name="connsiteY163" fmla="*/ 80666 h 89687"/>
                                  <a:gd name="connsiteX164" fmla="*/ 539010 w 788113"/>
                                  <a:gd name="connsiteY164" fmla="*/ 79560 h 89687"/>
                                  <a:gd name="connsiteX165" fmla="*/ 544585 w 788113"/>
                                  <a:gd name="connsiteY165" fmla="*/ 76157 h 89687"/>
                                  <a:gd name="connsiteX166" fmla="*/ 548200 w 788113"/>
                                  <a:gd name="connsiteY166" fmla="*/ 70458 h 89687"/>
                                  <a:gd name="connsiteX167" fmla="*/ 557901 w 788113"/>
                                  <a:gd name="connsiteY167" fmla="*/ 73178 h 89687"/>
                                  <a:gd name="connsiteX168" fmla="*/ 552753 w 788113"/>
                                  <a:gd name="connsiteY168" fmla="*/ 81860 h 89687"/>
                                  <a:gd name="connsiteX169" fmla="*/ 543819 w 788113"/>
                                  <a:gd name="connsiteY169" fmla="*/ 87647 h 89687"/>
                                  <a:gd name="connsiteX170" fmla="*/ 531861 w 788113"/>
                                  <a:gd name="connsiteY170" fmla="*/ 89688 h 89687"/>
                                  <a:gd name="connsiteX171" fmla="*/ 600746 w 788113"/>
                                  <a:gd name="connsiteY171" fmla="*/ 89688 h 89687"/>
                                  <a:gd name="connsiteX172" fmla="*/ 584919 w 788113"/>
                                  <a:gd name="connsiteY172" fmla="*/ 85347 h 89687"/>
                                  <a:gd name="connsiteX173" fmla="*/ 574707 w 788113"/>
                                  <a:gd name="connsiteY173" fmla="*/ 73393 h 89687"/>
                                  <a:gd name="connsiteX174" fmla="*/ 571132 w 788113"/>
                                  <a:gd name="connsiteY174" fmla="*/ 55989 h 89687"/>
                                  <a:gd name="connsiteX175" fmla="*/ 574794 w 788113"/>
                                  <a:gd name="connsiteY175" fmla="*/ 38420 h 89687"/>
                                  <a:gd name="connsiteX176" fmla="*/ 585090 w 788113"/>
                                  <a:gd name="connsiteY176" fmla="*/ 26463 h 89687"/>
                                  <a:gd name="connsiteX177" fmla="*/ 600578 w 788113"/>
                                  <a:gd name="connsiteY177" fmla="*/ 22121 h 89687"/>
                                  <a:gd name="connsiteX178" fmla="*/ 612999 w 788113"/>
                                  <a:gd name="connsiteY178" fmla="*/ 24674 h 89687"/>
                                  <a:gd name="connsiteX179" fmla="*/ 622065 w 788113"/>
                                  <a:gd name="connsiteY179" fmla="*/ 31822 h 89687"/>
                                  <a:gd name="connsiteX180" fmla="*/ 626446 w 788113"/>
                                  <a:gd name="connsiteY180" fmla="*/ 42546 h 89687"/>
                                  <a:gd name="connsiteX181" fmla="*/ 616405 w 788113"/>
                                  <a:gd name="connsiteY181" fmla="*/ 42546 h 89687"/>
                                  <a:gd name="connsiteX182" fmla="*/ 611297 w 788113"/>
                                  <a:gd name="connsiteY182" fmla="*/ 34630 h 89687"/>
                                  <a:gd name="connsiteX183" fmla="*/ 600746 w 788113"/>
                                  <a:gd name="connsiteY183" fmla="*/ 31143 h 89687"/>
                                  <a:gd name="connsiteX184" fmla="*/ 590450 w 788113"/>
                                  <a:gd name="connsiteY184" fmla="*/ 34207 h 89687"/>
                                  <a:gd name="connsiteX185" fmla="*/ 583601 w 788113"/>
                                  <a:gd name="connsiteY185" fmla="*/ 42757 h 89687"/>
                                  <a:gd name="connsiteX186" fmla="*/ 581177 w 788113"/>
                                  <a:gd name="connsiteY186" fmla="*/ 55649 h 89687"/>
                                  <a:gd name="connsiteX187" fmla="*/ 583557 w 788113"/>
                                  <a:gd name="connsiteY187" fmla="*/ 68841 h 89687"/>
                                  <a:gd name="connsiteX188" fmla="*/ 590366 w 788113"/>
                                  <a:gd name="connsiteY188" fmla="*/ 77563 h 89687"/>
                                  <a:gd name="connsiteX189" fmla="*/ 600746 w 788113"/>
                                  <a:gd name="connsiteY189" fmla="*/ 80666 h 89687"/>
                                  <a:gd name="connsiteX190" fmla="*/ 607851 w 788113"/>
                                  <a:gd name="connsiteY190" fmla="*/ 79304 h 89687"/>
                                  <a:gd name="connsiteX191" fmla="*/ 613254 w 788113"/>
                                  <a:gd name="connsiteY191" fmla="*/ 75390 h 89687"/>
                                  <a:gd name="connsiteX192" fmla="*/ 616405 w 788113"/>
                                  <a:gd name="connsiteY192" fmla="*/ 69264 h 89687"/>
                                  <a:gd name="connsiteX193" fmla="*/ 626446 w 788113"/>
                                  <a:gd name="connsiteY193" fmla="*/ 69264 h 89687"/>
                                  <a:gd name="connsiteX194" fmla="*/ 622232 w 788113"/>
                                  <a:gd name="connsiteY194" fmla="*/ 79688 h 89687"/>
                                  <a:gd name="connsiteX195" fmla="*/ 613426 w 788113"/>
                                  <a:gd name="connsiteY195" fmla="*/ 87008 h 89687"/>
                                  <a:gd name="connsiteX196" fmla="*/ 600746 w 788113"/>
                                  <a:gd name="connsiteY196" fmla="*/ 89688 h 89687"/>
                                  <a:gd name="connsiteX197" fmla="*/ 669546 w 788113"/>
                                  <a:gd name="connsiteY197" fmla="*/ 22972 h 89687"/>
                                  <a:gd name="connsiteX198" fmla="*/ 669546 w 788113"/>
                                  <a:gd name="connsiteY198" fmla="*/ 31483 h 89687"/>
                                  <a:gd name="connsiteX199" fmla="*/ 635679 w 788113"/>
                                  <a:gd name="connsiteY199" fmla="*/ 31483 h 89687"/>
                                  <a:gd name="connsiteX200" fmla="*/ 635679 w 788113"/>
                                  <a:gd name="connsiteY200" fmla="*/ 22972 h 89687"/>
                                  <a:gd name="connsiteX201" fmla="*/ 669546 w 788113"/>
                                  <a:gd name="connsiteY201" fmla="*/ 22972 h 89687"/>
                                  <a:gd name="connsiteX202" fmla="*/ 645548 w 788113"/>
                                  <a:gd name="connsiteY202" fmla="*/ 7317 h 89687"/>
                                  <a:gd name="connsiteX203" fmla="*/ 655588 w 788113"/>
                                  <a:gd name="connsiteY203" fmla="*/ 7317 h 89687"/>
                                  <a:gd name="connsiteX204" fmla="*/ 655588 w 788113"/>
                                  <a:gd name="connsiteY204" fmla="*/ 69603 h 89687"/>
                                  <a:gd name="connsiteX205" fmla="*/ 656822 w 788113"/>
                                  <a:gd name="connsiteY205" fmla="*/ 75989 h 89687"/>
                                  <a:gd name="connsiteX206" fmla="*/ 660057 w 788113"/>
                                  <a:gd name="connsiteY206" fmla="*/ 78797 h 89687"/>
                                  <a:gd name="connsiteX207" fmla="*/ 664271 w 788113"/>
                                  <a:gd name="connsiteY207" fmla="*/ 79476 h 89687"/>
                                  <a:gd name="connsiteX208" fmla="*/ 666994 w 788113"/>
                                  <a:gd name="connsiteY208" fmla="*/ 79304 h 89687"/>
                                  <a:gd name="connsiteX209" fmla="*/ 668696 w 788113"/>
                                  <a:gd name="connsiteY209" fmla="*/ 78965 h 89687"/>
                                  <a:gd name="connsiteX210" fmla="*/ 670737 w 788113"/>
                                  <a:gd name="connsiteY210" fmla="*/ 87987 h 89687"/>
                                  <a:gd name="connsiteX211" fmla="*/ 667885 w 788113"/>
                                  <a:gd name="connsiteY211" fmla="*/ 88753 h 89687"/>
                                  <a:gd name="connsiteX212" fmla="*/ 663248 w 788113"/>
                                  <a:gd name="connsiteY212" fmla="*/ 89177 h 89687"/>
                                  <a:gd name="connsiteX213" fmla="*/ 654909 w 788113"/>
                                  <a:gd name="connsiteY213" fmla="*/ 87348 h 89687"/>
                                  <a:gd name="connsiteX214" fmla="*/ 648188 w 788113"/>
                                  <a:gd name="connsiteY214" fmla="*/ 81772 h 89687"/>
                                  <a:gd name="connsiteX215" fmla="*/ 645548 w 788113"/>
                                  <a:gd name="connsiteY215" fmla="*/ 72327 h 89687"/>
                                  <a:gd name="connsiteX216" fmla="*/ 645548 w 788113"/>
                                  <a:gd name="connsiteY216" fmla="*/ 7317 h 89687"/>
                                  <a:gd name="connsiteX217" fmla="*/ 710499 w 788113"/>
                                  <a:gd name="connsiteY217" fmla="*/ 89688 h 89687"/>
                                  <a:gd name="connsiteX218" fmla="*/ 694967 w 788113"/>
                                  <a:gd name="connsiteY218" fmla="*/ 85475 h 89687"/>
                                  <a:gd name="connsiteX219" fmla="*/ 684587 w 788113"/>
                                  <a:gd name="connsiteY219" fmla="*/ 73689 h 89687"/>
                                  <a:gd name="connsiteX220" fmla="*/ 680885 w 788113"/>
                                  <a:gd name="connsiteY220" fmla="*/ 55989 h 89687"/>
                                  <a:gd name="connsiteX221" fmla="*/ 684587 w 788113"/>
                                  <a:gd name="connsiteY221" fmla="*/ 38164 h 89687"/>
                                  <a:gd name="connsiteX222" fmla="*/ 694967 w 788113"/>
                                  <a:gd name="connsiteY222" fmla="*/ 26335 h 89687"/>
                                  <a:gd name="connsiteX223" fmla="*/ 710499 w 788113"/>
                                  <a:gd name="connsiteY223" fmla="*/ 22121 h 89687"/>
                                  <a:gd name="connsiteX224" fmla="*/ 725986 w 788113"/>
                                  <a:gd name="connsiteY224" fmla="*/ 26335 h 89687"/>
                                  <a:gd name="connsiteX225" fmla="*/ 736366 w 788113"/>
                                  <a:gd name="connsiteY225" fmla="*/ 38164 h 89687"/>
                                  <a:gd name="connsiteX226" fmla="*/ 740108 w 788113"/>
                                  <a:gd name="connsiteY226" fmla="*/ 55989 h 89687"/>
                                  <a:gd name="connsiteX227" fmla="*/ 736366 w 788113"/>
                                  <a:gd name="connsiteY227" fmla="*/ 73689 h 89687"/>
                                  <a:gd name="connsiteX228" fmla="*/ 725986 w 788113"/>
                                  <a:gd name="connsiteY228" fmla="*/ 85475 h 89687"/>
                                  <a:gd name="connsiteX229" fmla="*/ 710499 w 788113"/>
                                  <a:gd name="connsiteY229" fmla="*/ 89688 h 89687"/>
                                  <a:gd name="connsiteX230" fmla="*/ 710499 w 788113"/>
                                  <a:gd name="connsiteY230" fmla="*/ 80666 h 89687"/>
                                  <a:gd name="connsiteX231" fmla="*/ 721561 w 788113"/>
                                  <a:gd name="connsiteY231" fmla="*/ 77219 h 89687"/>
                                  <a:gd name="connsiteX232" fmla="*/ 727983 w 788113"/>
                                  <a:gd name="connsiteY232" fmla="*/ 68158 h 89687"/>
                                  <a:gd name="connsiteX233" fmla="*/ 730068 w 788113"/>
                                  <a:gd name="connsiteY233" fmla="*/ 55989 h 89687"/>
                                  <a:gd name="connsiteX234" fmla="*/ 727983 w 788113"/>
                                  <a:gd name="connsiteY234" fmla="*/ 43780 h 89687"/>
                                  <a:gd name="connsiteX235" fmla="*/ 721561 w 788113"/>
                                  <a:gd name="connsiteY235" fmla="*/ 34630 h 89687"/>
                                  <a:gd name="connsiteX236" fmla="*/ 710499 w 788113"/>
                                  <a:gd name="connsiteY236" fmla="*/ 31143 h 89687"/>
                                  <a:gd name="connsiteX237" fmla="*/ 699436 w 788113"/>
                                  <a:gd name="connsiteY237" fmla="*/ 34630 h 89687"/>
                                  <a:gd name="connsiteX238" fmla="*/ 693010 w 788113"/>
                                  <a:gd name="connsiteY238" fmla="*/ 43780 h 89687"/>
                                  <a:gd name="connsiteX239" fmla="*/ 690925 w 788113"/>
                                  <a:gd name="connsiteY239" fmla="*/ 55989 h 89687"/>
                                  <a:gd name="connsiteX240" fmla="*/ 693010 w 788113"/>
                                  <a:gd name="connsiteY240" fmla="*/ 68158 h 89687"/>
                                  <a:gd name="connsiteX241" fmla="*/ 699436 w 788113"/>
                                  <a:gd name="connsiteY241" fmla="*/ 77219 h 89687"/>
                                  <a:gd name="connsiteX242" fmla="*/ 710499 w 788113"/>
                                  <a:gd name="connsiteY242" fmla="*/ 80666 h 89687"/>
                                  <a:gd name="connsiteX243" fmla="*/ 755436 w 788113"/>
                                  <a:gd name="connsiteY243" fmla="*/ 88326 h 89687"/>
                                  <a:gd name="connsiteX244" fmla="*/ 755436 w 788113"/>
                                  <a:gd name="connsiteY244" fmla="*/ 22972 h 89687"/>
                                  <a:gd name="connsiteX245" fmla="*/ 765137 w 788113"/>
                                  <a:gd name="connsiteY245" fmla="*/ 22972 h 89687"/>
                                  <a:gd name="connsiteX246" fmla="*/ 765137 w 788113"/>
                                  <a:gd name="connsiteY246" fmla="*/ 32845 h 89687"/>
                                  <a:gd name="connsiteX247" fmla="*/ 765820 w 788113"/>
                                  <a:gd name="connsiteY247" fmla="*/ 32845 h 89687"/>
                                  <a:gd name="connsiteX248" fmla="*/ 772286 w 788113"/>
                                  <a:gd name="connsiteY248" fmla="*/ 24973 h 89687"/>
                                  <a:gd name="connsiteX249" fmla="*/ 782837 w 788113"/>
                                  <a:gd name="connsiteY249" fmla="*/ 21954 h 89687"/>
                                  <a:gd name="connsiteX250" fmla="*/ 785605 w 788113"/>
                                  <a:gd name="connsiteY250" fmla="*/ 21994 h 89687"/>
                                  <a:gd name="connsiteX251" fmla="*/ 788113 w 788113"/>
                                  <a:gd name="connsiteY251" fmla="*/ 22121 h 89687"/>
                                  <a:gd name="connsiteX252" fmla="*/ 788113 w 788113"/>
                                  <a:gd name="connsiteY252" fmla="*/ 32334 h 89687"/>
                                  <a:gd name="connsiteX253" fmla="*/ 785773 w 788113"/>
                                  <a:gd name="connsiteY253" fmla="*/ 31950 h 89687"/>
                                  <a:gd name="connsiteX254" fmla="*/ 781987 w 788113"/>
                                  <a:gd name="connsiteY254" fmla="*/ 31655 h 89687"/>
                                  <a:gd name="connsiteX255" fmla="*/ 773476 w 788113"/>
                                  <a:gd name="connsiteY255" fmla="*/ 33651 h 89687"/>
                                  <a:gd name="connsiteX256" fmla="*/ 767605 w 788113"/>
                                  <a:gd name="connsiteY256" fmla="*/ 39099 h 89687"/>
                                  <a:gd name="connsiteX257" fmla="*/ 765481 w 788113"/>
                                  <a:gd name="connsiteY257" fmla="*/ 46971 h 89687"/>
                                  <a:gd name="connsiteX258" fmla="*/ 765481 w 788113"/>
                                  <a:gd name="connsiteY258" fmla="*/ 88326 h 89687"/>
                                  <a:gd name="connsiteX259" fmla="*/ 755436 w 788113"/>
                                  <a:gd name="connsiteY259" fmla="*/ 88326 h 8968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 ang="0">
                                    <a:pos x="connsiteX156" y="connsiteY156"/>
                                  </a:cxn>
                                  <a:cxn ang="0">
                                    <a:pos x="connsiteX157" y="connsiteY157"/>
                                  </a:cxn>
                                  <a:cxn ang="0">
                                    <a:pos x="connsiteX158" y="connsiteY158"/>
                                  </a:cxn>
                                  <a:cxn ang="0">
                                    <a:pos x="connsiteX159" y="connsiteY159"/>
                                  </a:cxn>
                                  <a:cxn ang="0">
                                    <a:pos x="connsiteX160" y="connsiteY160"/>
                                  </a:cxn>
                                  <a:cxn ang="0">
                                    <a:pos x="connsiteX161" y="connsiteY161"/>
                                  </a:cxn>
                                  <a:cxn ang="0">
                                    <a:pos x="connsiteX162" y="connsiteY162"/>
                                  </a:cxn>
                                  <a:cxn ang="0">
                                    <a:pos x="connsiteX163" y="connsiteY163"/>
                                  </a:cxn>
                                  <a:cxn ang="0">
                                    <a:pos x="connsiteX164" y="connsiteY164"/>
                                  </a:cxn>
                                  <a:cxn ang="0">
                                    <a:pos x="connsiteX165" y="connsiteY165"/>
                                  </a:cxn>
                                  <a:cxn ang="0">
                                    <a:pos x="connsiteX166" y="connsiteY166"/>
                                  </a:cxn>
                                  <a:cxn ang="0">
                                    <a:pos x="connsiteX167" y="connsiteY167"/>
                                  </a:cxn>
                                  <a:cxn ang="0">
                                    <a:pos x="connsiteX168" y="connsiteY168"/>
                                  </a:cxn>
                                  <a:cxn ang="0">
                                    <a:pos x="connsiteX169" y="connsiteY169"/>
                                  </a:cxn>
                                  <a:cxn ang="0">
                                    <a:pos x="connsiteX170" y="connsiteY170"/>
                                  </a:cxn>
                                  <a:cxn ang="0">
                                    <a:pos x="connsiteX171" y="connsiteY171"/>
                                  </a:cxn>
                                  <a:cxn ang="0">
                                    <a:pos x="connsiteX172" y="connsiteY172"/>
                                  </a:cxn>
                                  <a:cxn ang="0">
                                    <a:pos x="connsiteX173" y="connsiteY173"/>
                                  </a:cxn>
                                  <a:cxn ang="0">
                                    <a:pos x="connsiteX174" y="connsiteY174"/>
                                  </a:cxn>
                                  <a:cxn ang="0">
                                    <a:pos x="connsiteX175" y="connsiteY175"/>
                                  </a:cxn>
                                  <a:cxn ang="0">
                                    <a:pos x="connsiteX176" y="connsiteY176"/>
                                  </a:cxn>
                                  <a:cxn ang="0">
                                    <a:pos x="connsiteX177" y="connsiteY177"/>
                                  </a:cxn>
                                  <a:cxn ang="0">
                                    <a:pos x="connsiteX178" y="connsiteY178"/>
                                  </a:cxn>
                                  <a:cxn ang="0">
                                    <a:pos x="connsiteX179" y="connsiteY179"/>
                                  </a:cxn>
                                  <a:cxn ang="0">
                                    <a:pos x="connsiteX180" y="connsiteY180"/>
                                  </a:cxn>
                                  <a:cxn ang="0">
                                    <a:pos x="connsiteX181" y="connsiteY181"/>
                                  </a:cxn>
                                  <a:cxn ang="0">
                                    <a:pos x="connsiteX182" y="connsiteY182"/>
                                  </a:cxn>
                                  <a:cxn ang="0">
                                    <a:pos x="connsiteX183" y="connsiteY183"/>
                                  </a:cxn>
                                  <a:cxn ang="0">
                                    <a:pos x="connsiteX184" y="connsiteY184"/>
                                  </a:cxn>
                                  <a:cxn ang="0">
                                    <a:pos x="connsiteX185" y="connsiteY185"/>
                                  </a:cxn>
                                  <a:cxn ang="0">
                                    <a:pos x="connsiteX186" y="connsiteY186"/>
                                  </a:cxn>
                                  <a:cxn ang="0">
                                    <a:pos x="connsiteX187" y="connsiteY187"/>
                                  </a:cxn>
                                  <a:cxn ang="0">
                                    <a:pos x="connsiteX188" y="connsiteY188"/>
                                  </a:cxn>
                                  <a:cxn ang="0">
                                    <a:pos x="connsiteX189" y="connsiteY189"/>
                                  </a:cxn>
                                  <a:cxn ang="0">
                                    <a:pos x="connsiteX190" y="connsiteY190"/>
                                  </a:cxn>
                                  <a:cxn ang="0">
                                    <a:pos x="connsiteX191" y="connsiteY191"/>
                                  </a:cxn>
                                  <a:cxn ang="0">
                                    <a:pos x="connsiteX192" y="connsiteY192"/>
                                  </a:cxn>
                                  <a:cxn ang="0">
                                    <a:pos x="connsiteX193" y="connsiteY193"/>
                                  </a:cxn>
                                  <a:cxn ang="0">
                                    <a:pos x="connsiteX194" y="connsiteY194"/>
                                  </a:cxn>
                                  <a:cxn ang="0">
                                    <a:pos x="connsiteX195" y="connsiteY195"/>
                                  </a:cxn>
                                  <a:cxn ang="0">
                                    <a:pos x="connsiteX196" y="connsiteY196"/>
                                  </a:cxn>
                                  <a:cxn ang="0">
                                    <a:pos x="connsiteX197" y="connsiteY197"/>
                                  </a:cxn>
                                  <a:cxn ang="0">
                                    <a:pos x="connsiteX198" y="connsiteY198"/>
                                  </a:cxn>
                                  <a:cxn ang="0">
                                    <a:pos x="connsiteX199" y="connsiteY199"/>
                                  </a:cxn>
                                  <a:cxn ang="0">
                                    <a:pos x="connsiteX200" y="connsiteY200"/>
                                  </a:cxn>
                                  <a:cxn ang="0">
                                    <a:pos x="connsiteX201" y="connsiteY201"/>
                                  </a:cxn>
                                  <a:cxn ang="0">
                                    <a:pos x="connsiteX202" y="connsiteY202"/>
                                  </a:cxn>
                                  <a:cxn ang="0">
                                    <a:pos x="connsiteX203" y="connsiteY203"/>
                                  </a:cxn>
                                  <a:cxn ang="0">
                                    <a:pos x="connsiteX204" y="connsiteY204"/>
                                  </a:cxn>
                                  <a:cxn ang="0">
                                    <a:pos x="connsiteX205" y="connsiteY205"/>
                                  </a:cxn>
                                  <a:cxn ang="0">
                                    <a:pos x="connsiteX206" y="connsiteY206"/>
                                  </a:cxn>
                                  <a:cxn ang="0">
                                    <a:pos x="connsiteX207" y="connsiteY207"/>
                                  </a:cxn>
                                  <a:cxn ang="0">
                                    <a:pos x="connsiteX208" y="connsiteY208"/>
                                  </a:cxn>
                                  <a:cxn ang="0">
                                    <a:pos x="connsiteX209" y="connsiteY209"/>
                                  </a:cxn>
                                  <a:cxn ang="0">
                                    <a:pos x="connsiteX210" y="connsiteY210"/>
                                  </a:cxn>
                                  <a:cxn ang="0">
                                    <a:pos x="connsiteX211" y="connsiteY211"/>
                                  </a:cxn>
                                  <a:cxn ang="0">
                                    <a:pos x="connsiteX212" y="connsiteY212"/>
                                  </a:cxn>
                                  <a:cxn ang="0">
                                    <a:pos x="connsiteX213" y="connsiteY213"/>
                                  </a:cxn>
                                  <a:cxn ang="0">
                                    <a:pos x="connsiteX214" y="connsiteY214"/>
                                  </a:cxn>
                                  <a:cxn ang="0">
                                    <a:pos x="connsiteX215" y="connsiteY215"/>
                                  </a:cxn>
                                  <a:cxn ang="0">
                                    <a:pos x="connsiteX216" y="connsiteY216"/>
                                  </a:cxn>
                                  <a:cxn ang="0">
                                    <a:pos x="connsiteX217" y="connsiteY217"/>
                                  </a:cxn>
                                  <a:cxn ang="0">
                                    <a:pos x="connsiteX218" y="connsiteY218"/>
                                  </a:cxn>
                                  <a:cxn ang="0">
                                    <a:pos x="connsiteX219" y="connsiteY219"/>
                                  </a:cxn>
                                  <a:cxn ang="0">
                                    <a:pos x="connsiteX220" y="connsiteY220"/>
                                  </a:cxn>
                                  <a:cxn ang="0">
                                    <a:pos x="connsiteX221" y="connsiteY221"/>
                                  </a:cxn>
                                  <a:cxn ang="0">
                                    <a:pos x="connsiteX222" y="connsiteY222"/>
                                  </a:cxn>
                                  <a:cxn ang="0">
                                    <a:pos x="connsiteX223" y="connsiteY223"/>
                                  </a:cxn>
                                  <a:cxn ang="0">
                                    <a:pos x="connsiteX224" y="connsiteY224"/>
                                  </a:cxn>
                                  <a:cxn ang="0">
                                    <a:pos x="connsiteX225" y="connsiteY225"/>
                                  </a:cxn>
                                  <a:cxn ang="0">
                                    <a:pos x="connsiteX226" y="connsiteY226"/>
                                  </a:cxn>
                                  <a:cxn ang="0">
                                    <a:pos x="connsiteX227" y="connsiteY227"/>
                                  </a:cxn>
                                  <a:cxn ang="0">
                                    <a:pos x="connsiteX228" y="connsiteY228"/>
                                  </a:cxn>
                                  <a:cxn ang="0">
                                    <a:pos x="connsiteX229" y="connsiteY229"/>
                                  </a:cxn>
                                  <a:cxn ang="0">
                                    <a:pos x="connsiteX230" y="connsiteY230"/>
                                  </a:cxn>
                                  <a:cxn ang="0">
                                    <a:pos x="connsiteX231" y="connsiteY231"/>
                                  </a:cxn>
                                  <a:cxn ang="0">
                                    <a:pos x="connsiteX232" y="connsiteY232"/>
                                  </a:cxn>
                                  <a:cxn ang="0">
                                    <a:pos x="connsiteX233" y="connsiteY233"/>
                                  </a:cxn>
                                  <a:cxn ang="0">
                                    <a:pos x="connsiteX234" y="connsiteY234"/>
                                  </a:cxn>
                                  <a:cxn ang="0">
                                    <a:pos x="connsiteX235" y="connsiteY235"/>
                                  </a:cxn>
                                  <a:cxn ang="0">
                                    <a:pos x="connsiteX236" y="connsiteY236"/>
                                  </a:cxn>
                                  <a:cxn ang="0">
                                    <a:pos x="connsiteX237" y="connsiteY237"/>
                                  </a:cxn>
                                  <a:cxn ang="0">
                                    <a:pos x="connsiteX238" y="connsiteY238"/>
                                  </a:cxn>
                                  <a:cxn ang="0">
                                    <a:pos x="connsiteX239" y="connsiteY239"/>
                                  </a:cxn>
                                  <a:cxn ang="0">
                                    <a:pos x="connsiteX240" y="connsiteY240"/>
                                  </a:cxn>
                                  <a:cxn ang="0">
                                    <a:pos x="connsiteX241" y="connsiteY241"/>
                                  </a:cxn>
                                  <a:cxn ang="0">
                                    <a:pos x="connsiteX242" y="connsiteY242"/>
                                  </a:cxn>
                                  <a:cxn ang="0">
                                    <a:pos x="connsiteX243" y="connsiteY243"/>
                                  </a:cxn>
                                  <a:cxn ang="0">
                                    <a:pos x="connsiteX244" y="connsiteY244"/>
                                  </a:cxn>
                                  <a:cxn ang="0">
                                    <a:pos x="connsiteX245" y="connsiteY245"/>
                                  </a:cxn>
                                  <a:cxn ang="0">
                                    <a:pos x="connsiteX246" y="connsiteY246"/>
                                  </a:cxn>
                                  <a:cxn ang="0">
                                    <a:pos x="connsiteX247" y="connsiteY247"/>
                                  </a:cxn>
                                  <a:cxn ang="0">
                                    <a:pos x="connsiteX248" y="connsiteY248"/>
                                  </a:cxn>
                                  <a:cxn ang="0">
                                    <a:pos x="connsiteX249" y="connsiteY249"/>
                                  </a:cxn>
                                  <a:cxn ang="0">
                                    <a:pos x="connsiteX250" y="connsiteY250"/>
                                  </a:cxn>
                                  <a:cxn ang="0">
                                    <a:pos x="connsiteX251" y="connsiteY251"/>
                                  </a:cxn>
                                  <a:cxn ang="0">
                                    <a:pos x="connsiteX252" y="connsiteY252"/>
                                  </a:cxn>
                                  <a:cxn ang="0">
                                    <a:pos x="connsiteX253" y="connsiteY253"/>
                                  </a:cxn>
                                  <a:cxn ang="0">
                                    <a:pos x="connsiteX254" y="connsiteY254"/>
                                  </a:cxn>
                                  <a:cxn ang="0">
                                    <a:pos x="connsiteX255" y="connsiteY255"/>
                                  </a:cxn>
                                  <a:cxn ang="0">
                                    <a:pos x="connsiteX256" y="connsiteY256"/>
                                  </a:cxn>
                                  <a:cxn ang="0">
                                    <a:pos x="connsiteX257" y="connsiteY257"/>
                                  </a:cxn>
                                  <a:cxn ang="0">
                                    <a:pos x="connsiteX258" y="connsiteY258"/>
                                  </a:cxn>
                                  <a:cxn ang="0">
                                    <a:pos x="connsiteX259" y="connsiteY259"/>
                                  </a:cxn>
                                </a:cxnLst>
                                <a:rect l="l" t="t" r="r" b="b"/>
                                <a:pathLst>
                                  <a:path w="788113" h="89687">
                                    <a:moveTo>
                                      <a:pt x="76928" y="44758"/>
                                    </a:moveTo>
                                    <a:cubicBezTo>
                                      <a:pt x="76928" y="53948"/>
                                      <a:pt x="75266" y="61891"/>
                                      <a:pt x="71947" y="68585"/>
                                    </a:cubicBezTo>
                                    <a:cubicBezTo>
                                      <a:pt x="68629" y="75278"/>
                                      <a:pt x="64076" y="80442"/>
                                      <a:pt x="58293" y="84073"/>
                                    </a:cubicBezTo>
                                    <a:cubicBezTo>
                                      <a:pt x="52506" y="87703"/>
                                      <a:pt x="45896" y="89516"/>
                                      <a:pt x="38464" y="89516"/>
                                    </a:cubicBezTo>
                                    <a:cubicBezTo>
                                      <a:pt x="31031" y="89516"/>
                                      <a:pt x="24422" y="87703"/>
                                      <a:pt x="18639" y="84073"/>
                                    </a:cubicBezTo>
                                    <a:cubicBezTo>
                                      <a:pt x="12852" y="80442"/>
                                      <a:pt x="8299" y="75278"/>
                                      <a:pt x="4980" y="68585"/>
                                    </a:cubicBezTo>
                                    <a:cubicBezTo>
                                      <a:pt x="1661" y="61891"/>
                                      <a:pt x="0" y="53948"/>
                                      <a:pt x="0" y="44758"/>
                                    </a:cubicBezTo>
                                    <a:cubicBezTo>
                                      <a:pt x="0" y="35568"/>
                                      <a:pt x="1661" y="27625"/>
                                      <a:pt x="4980" y="20931"/>
                                    </a:cubicBezTo>
                                    <a:cubicBezTo>
                                      <a:pt x="8299" y="14238"/>
                                      <a:pt x="12852" y="9074"/>
                                      <a:pt x="18639" y="5444"/>
                                    </a:cubicBezTo>
                                    <a:cubicBezTo>
                                      <a:pt x="24422" y="1813"/>
                                      <a:pt x="31031" y="0"/>
                                      <a:pt x="38464" y="0"/>
                                    </a:cubicBezTo>
                                    <a:cubicBezTo>
                                      <a:pt x="45896" y="0"/>
                                      <a:pt x="52506" y="1813"/>
                                      <a:pt x="58293" y="5444"/>
                                    </a:cubicBezTo>
                                    <a:cubicBezTo>
                                      <a:pt x="64076" y="9074"/>
                                      <a:pt x="68629" y="14238"/>
                                      <a:pt x="71947" y="20931"/>
                                    </a:cubicBezTo>
                                    <a:cubicBezTo>
                                      <a:pt x="75266" y="27625"/>
                                      <a:pt x="76928" y="35568"/>
                                      <a:pt x="76928" y="44758"/>
                                    </a:cubicBezTo>
                                    <a:close/>
                                    <a:moveTo>
                                      <a:pt x="66716" y="44758"/>
                                    </a:moveTo>
                                    <a:cubicBezTo>
                                      <a:pt x="66716" y="37214"/>
                                      <a:pt x="65454" y="30844"/>
                                      <a:pt x="62930" y="25656"/>
                                    </a:cubicBezTo>
                                    <a:cubicBezTo>
                                      <a:pt x="60433" y="20464"/>
                                      <a:pt x="57043" y="16534"/>
                                      <a:pt x="52762" y="13870"/>
                                    </a:cubicBezTo>
                                    <a:cubicBezTo>
                                      <a:pt x="48504" y="11202"/>
                                      <a:pt x="43740" y="9869"/>
                                      <a:pt x="38464" y="9869"/>
                                    </a:cubicBezTo>
                                    <a:cubicBezTo>
                                      <a:pt x="33188" y="9869"/>
                                      <a:pt x="28408" y="11202"/>
                                      <a:pt x="24126" y="13870"/>
                                    </a:cubicBezTo>
                                    <a:cubicBezTo>
                                      <a:pt x="19873" y="16534"/>
                                      <a:pt x="16482" y="20464"/>
                                      <a:pt x="13958" y="25656"/>
                                    </a:cubicBezTo>
                                    <a:cubicBezTo>
                                      <a:pt x="11462" y="30844"/>
                                      <a:pt x="10212" y="37214"/>
                                      <a:pt x="10212" y="44758"/>
                                    </a:cubicBezTo>
                                    <a:cubicBezTo>
                                      <a:pt x="10212" y="52302"/>
                                      <a:pt x="11462" y="58672"/>
                                      <a:pt x="13958" y="63860"/>
                                    </a:cubicBezTo>
                                    <a:cubicBezTo>
                                      <a:pt x="16482" y="69052"/>
                                      <a:pt x="19873" y="72982"/>
                                      <a:pt x="24126" y="75646"/>
                                    </a:cubicBezTo>
                                    <a:cubicBezTo>
                                      <a:pt x="28408" y="78314"/>
                                      <a:pt x="33188" y="79648"/>
                                      <a:pt x="38464" y="79648"/>
                                    </a:cubicBezTo>
                                    <a:cubicBezTo>
                                      <a:pt x="43740" y="79648"/>
                                      <a:pt x="48504" y="78314"/>
                                      <a:pt x="52762" y="75646"/>
                                    </a:cubicBezTo>
                                    <a:cubicBezTo>
                                      <a:pt x="57043" y="72982"/>
                                      <a:pt x="60433" y="69052"/>
                                      <a:pt x="62930" y="63860"/>
                                    </a:cubicBezTo>
                                    <a:cubicBezTo>
                                      <a:pt x="65454" y="58672"/>
                                      <a:pt x="66716" y="52302"/>
                                      <a:pt x="66716" y="44758"/>
                                    </a:cubicBezTo>
                                    <a:close/>
                                    <a:moveTo>
                                      <a:pt x="86277" y="10552"/>
                                    </a:moveTo>
                                    <a:lnTo>
                                      <a:pt x="86277" y="1190"/>
                                    </a:lnTo>
                                    <a:lnTo>
                                      <a:pt x="151631" y="1190"/>
                                    </a:lnTo>
                                    <a:lnTo>
                                      <a:pt x="151631" y="10552"/>
                                    </a:lnTo>
                                    <a:lnTo>
                                      <a:pt x="124230" y="10552"/>
                                    </a:lnTo>
                                    <a:lnTo>
                                      <a:pt x="124230" y="88326"/>
                                    </a:lnTo>
                                    <a:lnTo>
                                      <a:pt x="113678" y="88326"/>
                                    </a:lnTo>
                                    <a:lnTo>
                                      <a:pt x="113678" y="10552"/>
                                    </a:lnTo>
                                    <a:lnTo>
                                      <a:pt x="86277" y="10552"/>
                                    </a:lnTo>
                                    <a:close/>
                                    <a:moveTo>
                                      <a:pt x="184476" y="89688"/>
                                    </a:moveTo>
                                    <a:cubicBezTo>
                                      <a:pt x="178178" y="89688"/>
                                      <a:pt x="172746" y="88298"/>
                                      <a:pt x="168181" y="85518"/>
                                    </a:cubicBezTo>
                                    <a:cubicBezTo>
                                      <a:pt x="163640" y="82711"/>
                                      <a:pt x="160138" y="78797"/>
                                      <a:pt x="157670" y="73777"/>
                                    </a:cubicBezTo>
                                    <a:cubicBezTo>
                                      <a:pt x="155233" y="68725"/>
                                      <a:pt x="154011" y="62854"/>
                                      <a:pt x="154011" y="56160"/>
                                    </a:cubicBezTo>
                                    <a:cubicBezTo>
                                      <a:pt x="154011" y="49467"/>
                                      <a:pt x="155233" y="43568"/>
                                      <a:pt x="157670" y="38460"/>
                                    </a:cubicBezTo>
                                    <a:cubicBezTo>
                                      <a:pt x="160138" y="33328"/>
                                      <a:pt x="163572" y="29326"/>
                                      <a:pt x="167966" y="26463"/>
                                    </a:cubicBezTo>
                                    <a:cubicBezTo>
                                      <a:pt x="172391" y="23571"/>
                                      <a:pt x="177555" y="22121"/>
                                      <a:pt x="183454" y="22121"/>
                                    </a:cubicBezTo>
                                    <a:cubicBezTo>
                                      <a:pt x="186860" y="22121"/>
                                      <a:pt x="190219" y="22689"/>
                                      <a:pt x="193538" y="23823"/>
                                    </a:cubicBezTo>
                                    <a:cubicBezTo>
                                      <a:pt x="196856" y="24961"/>
                                      <a:pt x="199876" y="26802"/>
                                      <a:pt x="202600" y="29354"/>
                                    </a:cubicBezTo>
                                    <a:cubicBezTo>
                                      <a:pt x="205323" y="31878"/>
                                      <a:pt x="207492" y="35229"/>
                                      <a:pt x="209109" y="39398"/>
                                    </a:cubicBezTo>
                                    <a:cubicBezTo>
                                      <a:pt x="210727" y="43568"/>
                                      <a:pt x="211538" y="48700"/>
                                      <a:pt x="211538" y="54798"/>
                                    </a:cubicBezTo>
                                    <a:lnTo>
                                      <a:pt x="211538" y="59052"/>
                                    </a:lnTo>
                                    <a:lnTo>
                                      <a:pt x="161160" y="59052"/>
                                    </a:lnTo>
                                    <a:lnTo>
                                      <a:pt x="161160" y="50373"/>
                                    </a:lnTo>
                                    <a:lnTo>
                                      <a:pt x="201326" y="50373"/>
                                    </a:lnTo>
                                    <a:cubicBezTo>
                                      <a:pt x="201326" y="46687"/>
                                      <a:pt x="200587" y="43396"/>
                                      <a:pt x="199113" y="40505"/>
                                    </a:cubicBezTo>
                                    <a:cubicBezTo>
                                      <a:pt x="197667" y="37609"/>
                                      <a:pt x="195595" y="35325"/>
                                      <a:pt x="192899" y="33651"/>
                                    </a:cubicBezTo>
                                    <a:cubicBezTo>
                                      <a:pt x="190235" y="31978"/>
                                      <a:pt x="187084" y="31143"/>
                                      <a:pt x="183454" y="31143"/>
                                    </a:cubicBezTo>
                                    <a:cubicBezTo>
                                      <a:pt x="179456" y="31143"/>
                                      <a:pt x="175993" y="32134"/>
                                      <a:pt x="173074" y="34123"/>
                                    </a:cubicBezTo>
                                    <a:cubicBezTo>
                                      <a:pt x="170178" y="36080"/>
                                      <a:pt x="167954" y="38632"/>
                                      <a:pt x="166392" y="41779"/>
                                    </a:cubicBezTo>
                                    <a:cubicBezTo>
                                      <a:pt x="164834" y="44930"/>
                                      <a:pt x="164052" y="48305"/>
                                      <a:pt x="164052" y="51907"/>
                                    </a:cubicBezTo>
                                    <a:lnTo>
                                      <a:pt x="164052" y="57694"/>
                                    </a:lnTo>
                                    <a:cubicBezTo>
                                      <a:pt x="164052" y="62626"/>
                                      <a:pt x="164902" y="66812"/>
                                      <a:pt x="166608" y="70242"/>
                                    </a:cubicBezTo>
                                    <a:cubicBezTo>
                                      <a:pt x="168337" y="73649"/>
                                      <a:pt x="170733" y="76241"/>
                                      <a:pt x="173797" y="78030"/>
                                    </a:cubicBezTo>
                                    <a:cubicBezTo>
                                      <a:pt x="176860" y="79787"/>
                                      <a:pt x="180418" y="80666"/>
                                      <a:pt x="184476" y="80666"/>
                                    </a:cubicBezTo>
                                    <a:cubicBezTo>
                                      <a:pt x="187112" y="80666"/>
                                      <a:pt x="189496" y="80299"/>
                                      <a:pt x="191625" y="79560"/>
                                    </a:cubicBezTo>
                                    <a:cubicBezTo>
                                      <a:pt x="193777" y="78797"/>
                                      <a:pt x="195638" y="77663"/>
                                      <a:pt x="197196" y="76157"/>
                                    </a:cubicBezTo>
                                    <a:cubicBezTo>
                                      <a:pt x="198758" y="74627"/>
                                      <a:pt x="199964" y="72726"/>
                                      <a:pt x="200814" y="70458"/>
                                    </a:cubicBezTo>
                                    <a:lnTo>
                                      <a:pt x="210515" y="73178"/>
                                    </a:lnTo>
                                    <a:cubicBezTo>
                                      <a:pt x="209493" y="76469"/>
                                      <a:pt x="207775" y="79364"/>
                                      <a:pt x="205367" y="81860"/>
                                    </a:cubicBezTo>
                                    <a:cubicBezTo>
                                      <a:pt x="202955" y="84328"/>
                                      <a:pt x="199976" y="86257"/>
                                      <a:pt x="196433" y="87647"/>
                                    </a:cubicBezTo>
                                    <a:cubicBezTo>
                                      <a:pt x="192887" y="89005"/>
                                      <a:pt x="188901" y="89688"/>
                                      <a:pt x="184476" y="89688"/>
                                    </a:cubicBezTo>
                                    <a:close/>
                                    <a:moveTo>
                                      <a:pt x="236850" y="1190"/>
                                    </a:moveTo>
                                    <a:lnTo>
                                      <a:pt x="236850" y="88326"/>
                                    </a:lnTo>
                                    <a:lnTo>
                                      <a:pt x="226810" y="88326"/>
                                    </a:lnTo>
                                    <a:lnTo>
                                      <a:pt x="226810" y="1190"/>
                                    </a:lnTo>
                                    <a:lnTo>
                                      <a:pt x="236850" y="1190"/>
                                    </a:lnTo>
                                    <a:close/>
                                    <a:moveTo>
                                      <a:pt x="360417" y="28420"/>
                                    </a:moveTo>
                                    <a:lnTo>
                                      <a:pt x="349866" y="28420"/>
                                    </a:lnTo>
                                    <a:cubicBezTo>
                                      <a:pt x="349243" y="25384"/>
                                      <a:pt x="348152" y="22716"/>
                                      <a:pt x="346591" y="20420"/>
                                    </a:cubicBezTo>
                                    <a:cubicBezTo>
                                      <a:pt x="345061" y="18124"/>
                                      <a:pt x="343188" y="16195"/>
                                      <a:pt x="340975" y="14633"/>
                                    </a:cubicBezTo>
                                    <a:cubicBezTo>
                                      <a:pt x="338791" y="13048"/>
                                      <a:pt x="336367" y="11853"/>
                                      <a:pt x="333699" y="11059"/>
                                    </a:cubicBezTo>
                                    <a:cubicBezTo>
                                      <a:pt x="331035" y="10268"/>
                                      <a:pt x="328251" y="9869"/>
                                      <a:pt x="325360" y="9869"/>
                                    </a:cubicBezTo>
                                    <a:cubicBezTo>
                                      <a:pt x="320084" y="9869"/>
                                      <a:pt x="315304" y="11202"/>
                                      <a:pt x="311022" y="13870"/>
                                    </a:cubicBezTo>
                                    <a:cubicBezTo>
                                      <a:pt x="306769" y="16534"/>
                                      <a:pt x="303378" y="20464"/>
                                      <a:pt x="300854" y="25656"/>
                                    </a:cubicBezTo>
                                    <a:cubicBezTo>
                                      <a:pt x="298358" y="30844"/>
                                      <a:pt x="297108" y="37214"/>
                                      <a:pt x="297108" y="44758"/>
                                    </a:cubicBezTo>
                                    <a:cubicBezTo>
                                      <a:pt x="297108" y="52302"/>
                                      <a:pt x="298358" y="58672"/>
                                      <a:pt x="300854" y="63860"/>
                                    </a:cubicBezTo>
                                    <a:cubicBezTo>
                                      <a:pt x="303378" y="69052"/>
                                      <a:pt x="306769" y="72982"/>
                                      <a:pt x="311022" y="75646"/>
                                    </a:cubicBezTo>
                                    <a:cubicBezTo>
                                      <a:pt x="315304" y="78314"/>
                                      <a:pt x="320084" y="79648"/>
                                      <a:pt x="325360" y="79648"/>
                                    </a:cubicBezTo>
                                    <a:cubicBezTo>
                                      <a:pt x="328251" y="79648"/>
                                      <a:pt x="331035" y="79248"/>
                                      <a:pt x="333699" y="78454"/>
                                    </a:cubicBezTo>
                                    <a:cubicBezTo>
                                      <a:pt x="336367" y="77663"/>
                                      <a:pt x="338791" y="76485"/>
                                      <a:pt x="340975" y="74923"/>
                                    </a:cubicBezTo>
                                    <a:cubicBezTo>
                                      <a:pt x="343188" y="73333"/>
                                      <a:pt x="345061" y="71393"/>
                                      <a:pt x="346591" y="69096"/>
                                    </a:cubicBezTo>
                                    <a:cubicBezTo>
                                      <a:pt x="348152" y="66768"/>
                                      <a:pt x="349243" y="64104"/>
                                      <a:pt x="349866" y="61097"/>
                                    </a:cubicBezTo>
                                    <a:lnTo>
                                      <a:pt x="360417" y="61097"/>
                                    </a:lnTo>
                                    <a:cubicBezTo>
                                      <a:pt x="359626" y="65550"/>
                                      <a:pt x="358177" y="69535"/>
                                      <a:pt x="356080" y="73050"/>
                                    </a:cubicBezTo>
                                    <a:cubicBezTo>
                                      <a:pt x="353979" y="76568"/>
                                      <a:pt x="351371" y="79560"/>
                                      <a:pt x="348252" y="82028"/>
                                    </a:cubicBezTo>
                                    <a:cubicBezTo>
                                      <a:pt x="345129" y="84468"/>
                                      <a:pt x="341627" y="86325"/>
                                      <a:pt x="337740" y="87603"/>
                                    </a:cubicBezTo>
                                    <a:cubicBezTo>
                                      <a:pt x="333882" y="88877"/>
                                      <a:pt x="329757" y="89516"/>
                                      <a:pt x="325360" y="89516"/>
                                    </a:cubicBezTo>
                                    <a:cubicBezTo>
                                      <a:pt x="317927" y="89516"/>
                                      <a:pt x="311318" y="87703"/>
                                      <a:pt x="305535" y="84073"/>
                                    </a:cubicBezTo>
                                    <a:cubicBezTo>
                                      <a:pt x="299748" y="80442"/>
                                      <a:pt x="295195" y="75278"/>
                                      <a:pt x="291876" y="68585"/>
                                    </a:cubicBezTo>
                                    <a:cubicBezTo>
                                      <a:pt x="288557" y="61891"/>
                                      <a:pt x="286896" y="53948"/>
                                      <a:pt x="286896" y="44758"/>
                                    </a:cubicBezTo>
                                    <a:cubicBezTo>
                                      <a:pt x="286896" y="35568"/>
                                      <a:pt x="288557" y="27625"/>
                                      <a:pt x="291876" y="20931"/>
                                    </a:cubicBezTo>
                                    <a:cubicBezTo>
                                      <a:pt x="295195" y="14238"/>
                                      <a:pt x="299748" y="9074"/>
                                      <a:pt x="305535" y="5444"/>
                                    </a:cubicBezTo>
                                    <a:cubicBezTo>
                                      <a:pt x="311318" y="1813"/>
                                      <a:pt x="317927" y="0"/>
                                      <a:pt x="325360" y="0"/>
                                    </a:cubicBezTo>
                                    <a:cubicBezTo>
                                      <a:pt x="329757" y="0"/>
                                      <a:pt x="333882" y="635"/>
                                      <a:pt x="337740" y="1913"/>
                                    </a:cubicBezTo>
                                    <a:cubicBezTo>
                                      <a:pt x="341627" y="3191"/>
                                      <a:pt x="345129" y="5060"/>
                                      <a:pt x="348252" y="7528"/>
                                    </a:cubicBezTo>
                                    <a:cubicBezTo>
                                      <a:pt x="351371" y="9968"/>
                                      <a:pt x="353979" y="12948"/>
                                      <a:pt x="356080" y="16462"/>
                                    </a:cubicBezTo>
                                    <a:cubicBezTo>
                                      <a:pt x="358177" y="19953"/>
                                      <a:pt x="359626" y="23939"/>
                                      <a:pt x="360417" y="28420"/>
                                    </a:cubicBezTo>
                                    <a:close/>
                                    <a:moveTo>
                                      <a:pt x="402659" y="89688"/>
                                    </a:moveTo>
                                    <a:cubicBezTo>
                                      <a:pt x="396756" y="89688"/>
                                      <a:pt x="391580" y="88282"/>
                                      <a:pt x="387127" y="85475"/>
                                    </a:cubicBezTo>
                                    <a:cubicBezTo>
                                      <a:pt x="382702" y="82667"/>
                                      <a:pt x="379244" y="78737"/>
                                      <a:pt x="376748" y="73689"/>
                                    </a:cubicBezTo>
                                    <a:cubicBezTo>
                                      <a:pt x="374280" y="68641"/>
                                      <a:pt x="373045" y="62742"/>
                                      <a:pt x="373045" y="55989"/>
                                    </a:cubicBezTo>
                                    <a:cubicBezTo>
                                      <a:pt x="373045" y="49183"/>
                                      <a:pt x="374280" y="43240"/>
                                      <a:pt x="376748" y="38164"/>
                                    </a:cubicBezTo>
                                    <a:cubicBezTo>
                                      <a:pt x="379244" y="33084"/>
                                      <a:pt x="382702" y="29142"/>
                                      <a:pt x="387127" y="26335"/>
                                    </a:cubicBezTo>
                                    <a:cubicBezTo>
                                      <a:pt x="391580" y="23527"/>
                                      <a:pt x="396756" y="22121"/>
                                      <a:pt x="402659" y="22121"/>
                                    </a:cubicBezTo>
                                    <a:cubicBezTo>
                                      <a:pt x="408558" y="22121"/>
                                      <a:pt x="413722" y="23527"/>
                                      <a:pt x="418143" y="26335"/>
                                    </a:cubicBezTo>
                                    <a:cubicBezTo>
                                      <a:pt x="422600" y="29142"/>
                                      <a:pt x="426059" y="33084"/>
                                      <a:pt x="428527" y="38164"/>
                                    </a:cubicBezTo>
                                    <a:cubicBezTo>
                                      <a:pt x="431023" y="43240"/>
                                      <a:pt x="432269" y="49183"/>
                                      <a:pt x="432269" y="55989"/>
                                    </a:cubicBezTo>
                                    <a:cubicBezTo>
                                      <a:pt x="432269" y="62742"/>
                                      <a:pt x="431023" y="68641"/>
                                      <a:pt x="428527" y="73689"/>
                                    </a:cubicBezTo>
                                    <a:cubicBezTo>
                                      <a:pt x="426059" y="78737"/>
                                      <a:pt x="422600" y="82667"/>
                                      <a:pt x="418143" y="85475"/>
                                    </a:cubicBezTo>
                                    <a:cubicBezTo>
                                      <a:pt x="413722" y="88282"/>
                                      <a:pt x="408558" y="89688"/>
                                      <a:pt x="402659" y="89688"/>
                                    </a:cubicBezTo>
                                    <a:close/>
                                    <a:moveTo>
                                      <a:pt x="402659" y="80666"/>
                                    </a:moveTo>
                                    <a:cubicBezTo>
                                      <a:pt x="407140" y="80666"/>
                                      <a:pt x="410827" y="79520"/>
                                      <a:pt x="413722" y="77219"/>
                                    </a:cubicBezTo>
                                    <a:cubicBezTo>
                                      <a:pt x="416613" y="74923"/>
                                      <a:pt x="418754" y="71904"/>
                                      <a:pt x="420144" y="68158"/>
                                    </a:cubicBezTo>
                                    <a:cubicBezTo>
                                      <a:pt x="421534" y="64415"/>
                                      <a:pt x="422229" y="60358"/>
                                      <a:pt x="422229" y="55989"/>
                                    </a:cubicBezTo>
                                    <a:cubicBezTo>
                                      <a:pt x="422229" y="51623"/>
                                      <a:pt x="421534" y="47550"/>
                                      <a:pt x="420144" y="43780"/>
                                    </a:cubicBezTo>
                                    <a:cubicBezTo>
                                      <a:pt x="418754" y="40006"/>
                                      <a:pt x="416613" y="36958"/>
                                      <a:pt x="413722" y="34630"/>
                                    </a:cubicBezTo>
                                    <a:cubicBezTo>
                                      <a:pt x="410827" y="32306"/>
                                      <a:pt x="407140" y="31143"/>
                                      <a:pt x="402659" y="31143"/>
                                    </a:cubicBezTo>
                                    <a:cubicBezTo>
                                      <a:pt x="398174" y="31143"/>
                                      <a:pt x="394488" y="32306"/>
                                      <a:pt x="391597" y="34630"/>
                                    </a:cubicBezTo>
                                    <a:cubicBezTo>
                                      <a:pt x="388701" y="36958"/>
                                      <a:pt x="386560" y="40006"/>
                                      <a:pt x="385171" y="43780"/>
                                    </a:cubicBezTo>
                                    <a:cubicBezTo>
                                      <a:pt x="383781" y="47550"/>
                                      <a:pt x="383086" y="51623"/>
                                      <a:pt x="383086" y="55989"/>
                                    </a:cubicBezTo>
                                    <a:cubicBezTo>
                                      <a:pt x="383086" y="60358"/>
                                      <a:pt x="383781" y="64415"/>
                                      <a:pt x="385171" y="68158"/>
                                    </a:cubicBezTo>
                                    <a:cubicBezTo>
                                      <a:pt x="386560" y="71904"/>
                                      <a:pt x="388701" y="74923"/>
                                      <a:pt x="391597" y="77219"/>
                                    </a:cubicBezTo>
                                    <a:cubicBezTo>
                                      <a:pt x="394488" y="79520"/>
                                      <a:pt x="398174" y="80666"/>
                                      <a:pt x="402659" y="80666"/>
                                    </a:cubicBezTo>
                                    <a:close/>
                                    <a:moveTo>
                                      <a:pt x="457637" y="1190"/>
                                    </a:moveTo>
                                    <a:lnTo>
                                      <a:pt x="457637" y="88326"/>
                                    </a:lnTo>
                                    <a:lnTo>
                                      <a:pt x="447597" y="88326"/>
                                    </a:lnTo>
                                    <a:lnTo>
                                      <a:pt x="447597" y="1190"/>
                                    </a:lnTo>
                                    <a:lnTo>
                                      <a:pt x="457637" y="1190"/>
                                    </a:lnTo>
                                    <a:close/>
                                    <a:moveTo>
                                      <a:pt x="486073" y="1190"/>
                                    </a:moveTo>
                                    <a:lnTo>
                                      <a:pt x="486073" y="88326"/>
                                    </a:lnTo>
                                    <a:lnTo>
                                      <a:pt x="476029" y="88326"/>
                                    </a:lnTo>
                                    <a:lnTo>
                                      <a:pt x="476029" y="1190"/>
                                    </a:lnTo>
                                    <a:lnTo>
                                      <a:pt x="486073" y="1190"/>
                                    </a:lnTo>
                                    <a:close/>
                                    <a:moveTo>
                                      <a:pt x="531861" y="89688"/>
                                    </a:moveTo>
                                    <a:cubicBezTo>
                                      <a:pt x="525567" y="89688"/>
                                      <a:pt x="520136" y="88298"/>
                                      <a:pt x="515567" y="85518"/>
                                    </a:cubicBezTo>
                                    <a:cubicBezTo>
                                      <a:pt x="511030" y="82711"/>
                                      <a:pt x="507527" y="78797"/>
                                      <a:pt x="505059" y="73777"/>
                                    </a:cubicBezTo>
                                    <a:cubicBezTo>
                                      <a:pt x="502619" y="68725"/>
                                      <a:pt x="501401" y="62854"/>
                                      <a:pt x="501401" y="56160"/>
                                    </a:cubicBezTo>
                                    <a:cubicBezTo>
                                      <a:pt x="501401" y="49467"/>
                                      <a:pt x="502619" y="43568"/>
                                      <a:pt x="505059" y="38460"/>
                                    </a:cubicBezTo>
                                    <a:cubicBezTo>
                                      <a:pt x="507527" y="33328"/>
                                      <a:pt x="510958" y="29326"/>
                                      <a:pt x="515355" y="26463"/>
                                    </a:cubicBezTo>
                                    <a:cubicBezTo>
                                      <a:pt x="519780" y="23571"/>
                                      <a:pt x="524940" y="22121"/>
                                      <a:pt x="530843" y="22121"/>
                                    </a:cubicBezTo>
                                    <a:cubicBezTo>
                                      <a:pt x="534246" y="22121"/>
                                      <a:pt x="537609" y="22689"/>
                                      <a:pt x="540927" y="23823"/>
                                    </a:cubicBezTo>
                                    <a:cubicBezTo>
                                      <a:pt x="544246" y="24961"/>
                                      <a:pt x="547265" y="26802"/>
                                      <a:pt x="549989" y="29354"/>
                                    </a:cubicBezTo>
                                    <a:cubicBezTo>
                                      <a:pt x="552713" y="31878"/>
                                      <a:pt x="554881" y="35229"/>
                                      <a:pt x="556499" y="39398"/>
                                    </a:cubicBezTo>
                                    <a:cubicBezTo>
                                      <a:pt x="558116" y="43568"/>
                                      <a:pt x="558923" y="48700"/>
                                      <a:pt x="558923" y="54798"/>
                                    </a:cubicBezTo>
                                    <a:lnTo>
                                      <a:pt x="558923" y="59052"/>
                                    </a:lnTo>
                                    <a:lnTo>
                                      <a:pt x="508546" y="59052"/>
                                    </a:lnTo>
                                    <a:lnTo>
                                      <a:pt x="508546" y="50373"/>
                                    </a:lnTo>
                                    <a:lnTo>
                                      <a:pt x="548711" y="50373"/>
                                    </a:lnTo>
                                    <a:cubicBezTo>
                                      <a:pt x="548711" y="46687"/>
                                      <a:pt x="547972" y="43396"/>
                                      <a:pt x="546499" y="40505"/>
                                    </a:cubicBezTo>
                                    <a:cubicBezTo>
                                      <a:pt x="545053" y="37609"/>
                                      <a:pt x="542980" y="35325"/>
                                      <a:pt x="540288" y="33651"/>
                                    </a:cubicBezTo>
                                    <a:cubicBezTo>
                                      <a:pt x="537621" y="31978"/>
                                      <a:pt x="534473" y="31143"/>
                                      <a:pt x="530843" y="31143"/>
                                    </a:cubicBezTo>
                                    <a:cubicBezTo>
                                      <a:pt x="526841" y="31143"/>
                                      <a:pt x="523383" y="32134"/>
                                      <a:pt x="520459" y="34123"/>
                                    </a:cubicBezTo>
                                    <a:cubicBezTo>
                                      <a:pt x="517568" y="36080"/>
                                      <a:pt x="515339" y="38632"/>
                                      <a:pt x="513782" y="41779"/>
                                    </a:cubicBezTo>
                                    <a:cubicBezTo>
                                      <a:pt x="512220" y="44930"/>
                                      <a:pt x="511441" y="48305"/>
                                      <a:pt x="511441" y="51907"/>
                                    </a:cubicBezTo>
                                    <a:lnTo>
                                      <a:pt x="511441" y="57694"/>
                                    </a:lnTo>
                                    <a:cubicBezTo>
                                      <a:pt x="511441" y="62626"/>
                                      <a:pt x="512292" y="66812"/>
                                      <a:pt x="513993" y="70242"/>
                                    </a:cubicBezTo>
                                    <a:cubicBezTo>
                                      <a:pt x="515723" y="73649"/>
                                      <a:pt x="518119" y="76241"/>
                                      <a:pt x="521182" y="78030"/>
                                    </a:cubicBezTo>
                                    <a:cubicBezTo>
                                      <a:pt x="524245" y="79787"/>
                                      <a:pt x="527808" y="80666"/>
                                      <a:pt x="531861" y="80666"/>
                                    </a:cubicBezTo>
                                    <a:cubicBezTo>
                                      <a:pt x="534501" y="80666"/>
                                      <a:pt x="536882" y="80299"/>
                                      <a:pt x="539010" y="79560"/>
                                    </a:cubicBezTo>
                                    <a:cubicBezTo>
                                      <a:pt x="541167" y="78797"/>
                                      <a:pt x="543024" y="77663"/>
                                      <a:pt x="544585" y="76157"/>
                                    </a:cubicBezTo>
                                    <a:cubicBezTo>
                                      <a:pt x="546143" y="74627"/>
                                      <a:pt x="547349" y="72726"/>
                                      <a:pt x="548200" y="70458"/>
                                    </a:cubicBezTo>
                                    <a:lnTo>
                                      <a:pt x="557901" y="73178"/>
                                    </a:lnTo>
                                    <a:cubicBezTo>
                                      <a:pt x="556882" y="76469"/>
                                      <a:pt x="555165" y="79364"/>
                                      <a:pt x="552753" y="81860"/>
                                    </a:cubicBezTo>
                                    <a:cubicBezTo>
                                      <a:pt x="550345" y="84328"/>
                                      <a:pt x="547365" y="86257"/>
                                      <a:pt x="543819" y="87647"/>
                                    </a:cubicBezTo>
                                    <a:cubicBezTo>
                                      <a:pt x="540272" y="89005"/>
                                      <a:pt x="536287" y="89688"/>
                                      <a:pt x="531861" y="89688"/>
                                    </a:cubicBezTo>
                                    <a:close/>
                                    <a:moveTo>
                                      <a:pt x="600746" y="89688"/>
                                    </a:moveTo>
                                    <a:cubicBezTo>
                                      <a:pt x="594619" y="89688"/>
                                      <a:pt x="589344" y="88242"/>
                                      <a:pt x="584919" y="85347"/>
                                    </a:cubicBezTo>
                                    <a:cubicBezTo>
                                      <a:pt x="580494" y="82455"/>
                                      <a:pt x="577091" y="78470"/>
                                      <a:pt x="574707" y="73393"/>
                                    </a:cubicBezTo>
                                    <a:cubicBezTo>
                                      <a:pt x="572326" y="68313"/>
                                      <a:pt x="571132" y="62514"/>
                                      <a:pt x="571132" y="55989"/>
                                    </a:cubicBezTo>
                                    <a:cubicBezTo>
                                      <a:pt x="571132" y="49351"/>
                                      <a:pt x="572354" y="43496"/>
                                      <a:pt x="574794" y="38420"/>
                                    </a:cubicBezTo>
                                    <a:cubicBezTo>
                                      <a:pt x="577262" y="33312"/>
                                      <a:pt x="580693" y="29326"/>
                                      <a:pt x="585090" y="26463"/>
                                    </a:cubicBezTo>
                                    <a:cubicBezTo>
                                      <a:pt x="589515" y="23571"/>
                                      <a:pt x="594675" y="22121"/>
                                      <a:pt x="600578" y="22121"/>
                                    </a:cubicBezTo>
                                    <a:cubicBezTo>
                                      <a:pt x="605171" y="22121"/>
                                      <a:pt x="609313" y="22972"/>
                                      <a:pt x="612999" y="24674"/>
                                    </a:cubicBezTo>
                                    <a:cubicBezTo>
                                      <a:pt x="616689" y="26379"/>
                                      <a:pt x="619708" y="28759"/>
                                      <a:pt x="622065" y="31822"/>
                                    </a:cubicBezTo>
                                    <a:cubicBezTo>
                                      <a:pt x="624417" y="34885"/>
                                      <a:pt x="625879" y="38460"/>
                                      <a:pt x="626446" y="42546"/>
                                    </a:cubicBezTo>
                                    <a:lnTo>
                                      <a:pt x="616405" y="42546"/>
                                    </a:lnTo>
                                    <a:cubicBezTo>
                                      <a:pt x="615639" y="39566"/>
                                      <a:pt x="613937" y="36930"/>
                                      <a:pt x="611297" y="34630"/>
                                    </a:cubicBezTo>
                                    <a:cubicBezTo>
                                      <a:pt x="608689" y="32306"/>
                                      <a:pt x="605171" y="31143"/>
                                      <a:pt x="600746" y="31143"/>
                                    </a:cubicBezTo>
                                    <a:cubicBezTo>
                                      <a:pt x="596832" y="31143"/>
                                      <a:pt x="593401" y="32162"/>
                                      <a:pt x="590450" y="34207"/>
                                    </a:cubicBezTo>
                                    <a:cubicBezTo>
                                      <a:pt x="587531" y="36219"/>
                                      <a:pt x="585246" y="39071"/>
                                      <a:pt x="583601" y="42757"/>
                                    </a:cubicBezTo>
                                    <a:cubicBezTo>
                                      <a:pt x="581983" y="46416"/>
                                      <a:pt x="581177" y="50713"/>
                                      <a:pt x="581177" y="55649"/>
                                    </a:cubicBezTo>
                                    <a:cubicBezTo>
                                      <a:pt x="581177" y="60697"/>
                                      <a:pt x="581971" y="65094"/>
                                      <a:pt x="583557" y="68841"/>
                                    </a:cubicBezTo>
                                    <a:cubicBezTo>
                                      <a:pt x="585174" y="72583"/>
                                      <a:pt x="587443" y="75490"/>
                                      <a:pt x="590366" y="77563"/>
                                    </a:cubicBezTo>
                                    <a:cubicBezTo>
                                      <a:pt x="593314" y="79632"/>
                                      <a:pt x="596776" y="80666"/>
                                      <a:pt x="600746" y="80666"/>
                                    </a:cubicBezTo>
                                    <a:cubicBezTo>
                                      <a:pt x="603358" y="80666"/>
                                      <a:pt x="605726" y="80215"/>
                                      <a:pt x="607851" y="79304"/>
                                    </a:cubicBezTo>
                                    <a:cubicBezTo>
                                      <a:pt x="609979" y="78398"/>
                                      <a:pt x="611781" y="77096"/>
                                      <a:pt x="613254" y="75390"/>
                                    </a:cubicBezTo>
                                    <a:cubicBezTo>
                                      <a:pt x="614732" y="73689"/>
                                      <a:pt x="615779" y="71648"/>
                                      <a:pt x="616405" y="69264"/>
                                    </a:cubicBezTo>
                                    <a:lnTo>
                                      <a:pt x="626446" y="69264"/>
                                    </a:lnTo>
                                    <a:cubicBezTo>
                                      <a:pt x="625879" y="73122"/>
                                      <a:pt x="624473" y="76596"/>
                                      <a:pt x="622232" y="79688"/>
                                    </a:cubicBezTo>
                                    <a:cubicBezTo>
                                      <a:pt x="620020" y="82751"/>
                                      <a:pt x="617084" y="85191"/>
                                      <a:pt x="613426" y="87008"/>
                                    </a:cubicBezTo>
                                    <a:cubicBezTo>
                                      <a:pt x="609796" y="88793"/>
                                      <a:pt x="605570" y="89688"/>
                                      <a:pt x="600746" y="89688"/>
                                    </a:cubicBezTo>
                                    <a:close/>
                                    <a:moveTo>
                                      <a:pt x="669546" y="22972"/>
                                    </a:moveTo>
                                    <a:lnTo>
                                      <a:pt x="669546" y="31483"/>
                                    </a:lnTo>
                                    <a:lnTo>
                                      <a:pt x="635679" y="31483"/>
                                    </a:lnTo>
                                    <a:lnTo>
                                      <a:pt x="635679" y="22972"/>
                                    </a:lnTo>
                                    <a:lnTo>
                                      <a:pt x="669546" y="22972"/>
                                    </a:lnTo>
                                    <a:close/>
                                    <a:moveTo>
                                      <a:pt x="645548" y="7317"/>
                                    </a:moveTo>
                                    <a:lnTo>
                                      <a:pt x="655588" y="7317"/>
                                    </a:lnTo>
                                    <a:lnTo>
                                      <a:pt x="655588" y="69603"/>
                                    </a:lnTo>
                                    <a:cubicBezTo>
                                      <a:pt x="655588" y="72443"/>
                                      <a:pt x="656000" y="74568"/>
                                      <a:pt x="656822" y="75989"/>
                                    </a:cubicBezTo>
                                    <a:cubicBezTo>
                                      <a:pt x="657677" y="77379"/>
                                      <a:pt x="658751" y="78314"/>
                                      <a:pt x="660057" y="78797"/>
                                    </a:cubicBezTo>
                                    <a:cubicBezTo>
                                      <a:pt x="661391" y="79248"/>
                                      <a:pt x="662793" y="79476"/>
                                      <a:pt x="664271" y="79476"/>
                                    </a:cubicBezTo>
                                    <a:cubicBezTo>
                                      <a:pt x="665377" y="79476"/>
                                      <a:pt x="666284" y="79420"/>
                                      <a:pt x="666994" y="79304"/>
                                    </a:cubicBezTo>
                                    <a:cubicBezTo>
                                      <a:pt x="667701" y="79164"/>
                                      <a:pt x="668269" y="79053"/>
                                      <a:pt x="668696" y="78965"/>
                                    </a:cubicBezTo>
                                    <a:lnTo>
                                      <a:pt x="670737" y="87987"/>
                                    </a:lnTo>
                                    <a:cubicBezTo>
                                      <a:pt x="670058" y="88242"/>
                                      <a:pt x="669107" y="88498"/>
                                      <a:pt x="667885" y="88753"/>
                                    </a:cubicBezTo>
                                    <a:cubicBezTo>
                                      <a:pt x="666667" y="89037"/>
                                      <a:pt x="665121" y="89177"/>
                                      <a:pt x="663248" y="89177"/>
                                    </a:cubicBezTo>
                                    <a:cubicBezTo>
                                      <a:pt x="660413" y="89177"/>
                                      <a:pt x="657633" y="88566"/>
                                      <a:pt x="654909" y="87348"/>
                                    </a:cubicBezTo>
                                    <a:cubicBezTo>
                                      <a:pt x="652214" y="86130"/>
                                      <a:pt x="649973" y="84268"/>
                                      <a:pt x="648188" y="81772"/>
                                    </a:cubicBezTo>
                                    <a:cubicBezTo>
                                      <a:pt x="646426" y="79276"/>
                                      <a:pt x="645548" y="76129"/>
                                      <a:pt x="645548" y="72327"/>
                                    </a:cubicBezTo>
                                    <a:lnTo>
                                      <a:pt x="645548" y="7317"/>
                                    </a:lnTo>
                                    <a:close/>
                                    <a:moveTo>
                                      <a:pt x="710499" y="89688"/>
                                    </a:moveTo>
                                    <a:cubicBezTo>
                                      <a:pt x="704596" y="89688"/>
                                      <a:pt x="699420" y="88282"/>
                                      <a:pt x="694967" y="85475"/>
                                    </a:cubicBezTo>
                                    <a:cubicBezTo>
                                      <a:pt x="690542" y="82667"/>
                                      <a:pt x="687083" y="78737"/>
                                      <a:pt x="684587" y="73689"/>
                                    </a:cubicBezTo>
                                    <a:cubicBezTo>
                                      <a:pt x="682119" y="68641"/>
                                      <a:pt x="680885" y="62742"/>
                                      <a:pt x="680885" y="55989"/>
                                    </a:cubicBezTo>
                                    <a:cubicBezTo>
                                      <a:pt x="680885" y="49183"/>
                                      <a:pt x="682119" y="43240"/>
                                      <a:pt x="684587" y="38164"/>
                                    </a:cubicBezTo>
                                    <a:cubicBezTo>
                                      <a:pt x="687083" y="33084"/>
                                      <a:pt x="690542" y="29142"/>
                                      <a:pt x="694967" y="26335"/>
                                    </a:cubicBezTo>
                                    <a:cubicBezTo>
                                      <a:pt x="699420" y="23527"/>
                                      <a:pt x="704596" y="22121"/>
                                      <a:pt x="710499" y="22121"/>
                                    </a:cubicBezTo>
                                    <a:cubicBezTo>
                                      <a:pt x="716397" y="22121"/>
                                      <a:pt x="721561" y="23527"/>
                                      <a:pt x="725986" y="26335"/>
                                    </a:cubicBezTo>
                                    <a:cubicBezTo>
                                      <a:pt x="730439" y="29142"/>
                                      <a:pt x="733898" y="33084"/>
                                      <a:pt x="736366" y="38164"/>
                                    </a:cubicBezTo>
                                    <a:cubicBezTo>
                                      <a:pt x="738862" y="43240"/>
                                      <a:pt x="740108" y="49183"/>
                                      <a:pt x="740108" y="55989"/>
                                    </a:cubicBezTo>
                                    <a:cubicBezTo>
                                      <a:pt x="740108" y="62742"/>
                                      <a:pt x="738862" y="68641"/>
                                      <a:pt x="736366" y="73689"/>
                                    </a:cubicBezTo>
                                    <a:cubicBezTo>
                                      <a:pt x="733898" y="78737"/>
                                      <a:pt x="730439" y="82667"/>
                                      <a:pt x="725986" y="85475"/>
                                    </a:cubicBezTo>
                                    <a:cubicBezTo>
                                      <a:pt x="721561" y="88282"/>
                                      <a:pt x="716397" y="89688"/>
                                      <a:pt x="710499" y="89688"/>
                                    </a:cubicBezTo>
                                    <a:close/>
                                    <a:moveTo>
                                      <a:pt x="710499" y="80666"/>
                                    </a:moveTo>
                                    <a:cubicBezTo>
                                      <a:pt x="714980" y="80666"/>
                                      <a:pt x="718666" y="79520"/>
                                      <a:pt x="721561" y="77219"/>
                                    </a:cubicBezTo>
                                    <a:cubicBezTo>
                                      <a:pt x="724453" y="74923"/>
                                      <a:pt x="726593" y="71904"/>
                                      <a:pt x="727983" y="68158"/>
                                    </a:cubicBezTo>
                                    <a:cubicBezTo>
                                      <a:pt x="729373" y="64415"/>
                                      <a:pt x="730068" y="60358"/>
                                      <a:pt x="730068" y="55989"/>
                                    </a:cubicBezTo>
                                    <a:cubicBezTo>
                                      <a:pt x="730068" y="51623"/>
                                      <a:pt x="729373" y="47550"/>
                                      <a:pt x="727983" y="43780"/>
                                    </a:cubicBezTo>
                                    <a:cubicBezTo>
                                      <a:pt x="726593" y="40006"/>
                                      <a:pt x="724453" y="36958"/>
                                      <a:pt x="721561" y="34630"/>
                                    </a:cubicBezTo>
                                    <a:cubicBezTo>
                                      <a:pt x="718666" y="32306"/>
                                      <a:pt x="714980" y="31143"/>
                                      <a:pt x="710499" y="31143"/>
                                    </a:cubicBezTo>
                                    <a:cubicBezTo>
                                      <a:pt x="706018" y="31143"/>
                                      <a:pt x="702327" y="32306"/>
                                      <a:pt x="699436" y="34630"/>
                                    </a:cubicBezTo>
                                    <a:cubicBezTo>
                                      <a:pt x="696540" y="36958"/>
                                      <a:pt x="694400" y="40006"/>
                                      <a:pt x="693010" y="43780"/>
                                    </a:cubicBezTo>
                                    <a:cubicBezTo>
                                      <a:pt x="691620" y="47550"/>
                                      <a:pt x="690925" y="51623"/>
                                      <a:pt x="690925" y="55989"/>
                                    </a:cubicBezTo>
                                    <a:cubicBezTo>
                                      <a:pt x="690925" y="60358"/>
                                      <a:pt x="691620" y="64415"/>
                                      <a:pt x="693010" y="68158"/>
                                    </a:cubicBezTo>
                                    <a:cubicBezTo>
                                      <a:pt x="694400" y="71904"/>
                                      <a:pt x="696540" y="74923"/>
                                      <a:pt x="699436" y="77219"/>
                                    </a:cubicBezTo>
                                    <a:cubicBezTo>
                                      <a:pt x="702327" y="79520"/>
                                      <a:pt x="706018" y="80666"/>
                                      <a:pt x="710499" y="80666"/>
                                    </a:cubicBezTo>
                                    <a:close/>
                                    <a:moveTo>
                                      <a:pt x="755436" y="88326"/>
                                    </a:moveTo>
                                    <a:lnTo>
                                      <a:pt x="755436" y="22972"/>
                                    </a:lnTo>
                                    <a:lnTo>
                                      <a:pt x="765137" y="22972"/>
                                    </a:lnTo>
                                    <a:lnTo>
                                      <a:pt x="765137" y="32845"/>
                                    </a:lnTo>
                                    <a:lnTo>
                                      <a:pt x="765820" y="32845"/>
                                    </a:lnTo>
                                    <a:cubicBezTo>
                                      <a:pt x="767010" y="29610"/>
                                      <a:pt x="769167" y="26986"/>
                                      <a:pt x="772286" y="24973"/>
                                    </a:cubicBezTo>
                                    <a:cubicBezTo>
                                      <a:pt x="775405" y="22960"/>
                                      <a:pt x="778924" y="21954"/>
                                      <a:pt x="782837" y="21954"/>
                                    </a:cubicBezTo>
                                    <a:cubicBezTo>
                                      <a:pt x="783576" y="21954"/>
                                      <a:pt x="784499" y="21966"/>
                                      <a:pt x="785605" y="21994"/>
                                    </a:cubicBezTo>
                                    <a:cubicBezTo>
                                      <a:pt x="786712" y="22022"/>
                                      <a:pt x="787546" y="22066"/>
                                      <a:pt x="788113" y="22121"/>
                                    </a:cubicBezTo>
                                    <a:lnTo>
                                      <a:pt x="788113" y="32334"/>
                                    </a:lnTo>
                                    <a:cubicBezTo>
                                      <a:pt x="787774" y="32250"/>
                                      <a:pt x="786995" y="32122"/>
                                      <a:pt x="785773" y="31950"/>
                                    </a:cubicBezTo>
                                    <a:cubicBezTo>
                                      <a:pt x="784583" y="31754"/>
                                      <a:pt x="783321" y="31655"/>
                                      <a:pt x="781987" y="31655"/>
                                    </a:cubicBezTo>
                                    <a:cubicBezTo>
                                      <a:pt x="778812" y="31655"/>
                                      <a:pt x="775972" y="32321"/>
                                      <a:pt x="773476" y="33651"/>
                                    </a:cubicBezTo>
                                    <a:cubicBezTo>
                                      <a:pt x="771012" y="34957"/>
                                      <a:pt x="769051" y="36775"/>
                                      <a:pt x="767605" y="39099"/>
                                    </a:cubicBezTo>
                                    <a:cubicBezTo>
                                      <a:pt x="766187" y="41395"/>
                                      <a:pt x="765481" y="44019"/>
                                      <a:pt x="765481" y="46971"/>
                                    </a:cubicBezTo>
                                    <a:lnTo>
                                      <a:pt x="765481" y="88326"/>
                                    </a:lnTo>
                                    <a:lnTo>
                                      <a:pt x="755436" y="88326"/>
                                    </a:lnTo>
                                    <a:close/>
                                  </a:path>
                                </a:pathLst>
                              </a:custGeom>
                              <a:solidFill>
                                <a:srgbClr val="7D88A1"/>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s:wsp>
                          <wps:cNvPr id="1098002332" name="Forme libre : forme 1098002332">
                            <a:extLst>
                              <a:ext uri="{FF2B5EF4-FFF2-40B4-BE49-F238E27FC236}">
                                <a16:creationId xmlns:a16="http://schemas.microsoft.com/office/drawing/2014/main" id="{01BABE4D-F2BC-0560-CE43-E61EA9C76711}"/>
                              </a:ext>
                            </a:extLst>
                          </wps:cNvPr>
                          <wps:cNvSpPr/>
                          <wps:spPr>
                            <a:xfrm rot="5400000">
                              <a:off x="399737" y="2072763"/>
                              <a:ext cx="1609486" cy="1617474"/>
                            </a:xfrm>
                            <a:custGeom>
                              <a:avLst/>
                              <a:gdLst>
                                <a:gd name="connsiteX0" fmla="*/ -404 w 1609486"/>
                                <a:gd name="connsiteY0" fmla="*/ -1 h 1617474"/>
                                <a:gd name="connsiteX1" fmla="*/ 1609083 w 1609486"/>
                                <a:gd name="connsiteY1" fmla="*/ -1 h 1617474"/>
                                <a:gd name="connsiteX2" fmla="*/ 1609083 w 1609486"/>
                                <a:gd name="connsiteY2" fmla="*/ 1617474 h 1617474"/>
                                <a:gd name="connsiteX3" fmla="*/ -404 w 1609486"/>
                                <a:gd name="connsiteY3" fmla="*/ 1617474 h 1617474"/>
                              </a:gdLst>
                              <a:ahLst/>
                              <a:cxnLst>
                                <a:cxn ang="0">
                                  <a:pos x="connsiteX0" y="connsiteY0"/>
                                </a:cxn>
                                <a:cxn ang="0">
                                  <a:pos x="connsiteX1" y="connsiteY1"/>
                                </a:cxn>
                                <a:cxn ang="0">
                                  <a:pos x="connsiteX2" y="connsiteY2"/>
                                </a:cxn>
                                <a:cxn ang="0">
                                  <a:pos x="connsiteX3" y="connsiteY3"/>
                                </a:cxn>
                              </a:cxnLst>
                              <a:rect l="l" t="t" r="r" b="b"/>
                              <a:pathLst>
                                <a:path w="1609486" h="1617474">
                                  <a:moveTo>
                                    <a:pt x="-404" y="-1"/>
                                  </a:moveTo>
                                  <a:lnTo>
                                    <a:pt x="1609083" y="-1"/>
                                  </a:lnTo>
                                  <a:lnTo>
                                    <a:pt x="1609083" y="1617474"/>
                                  </a:lnTo>
                                  <a:lnTo>
                                    <a:pt x="-404" y="1617474"/>
                                  </a:lnTo>
                                  <a:close/>
                                </a:path>
                              </a:pathLst>
                            </a:custGeom>
                            <a:solidFill>
                              <a:srgbClr val="F6F7F9"/>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24370481" name="Forme libre : forme 724370481">
                            <a:extLst>
                              <a:ext uri="{FF2B5EF4-FFF2-40B4-BE49-F238E27FC236}">
                                <a16:creationId xmlns:a16="http://schemas.microsoft.com/office/drawing/2014/main" id="{5392CD71-42EB-D792-CCE7-BFC1162A70FB}"/>
                              </a:ext>
                            </a:extLst>
                          </wps:cNvPr>
                          <wps:cNvSpPr/>
                          <wps:spPr>
                            <a:xfrm rot="5400000">
                              <a:off x="4215778" y="932543"/>
                              <a:ext cx="2404245" cy="1297973"/>
                            </a:xfrm>
                            <a:custGeom>
                              <a:avLst/>
                              <a:gdLst>
                                <a:gd name="connsiteX0" fmla="*/ 2367777 w 2404245"/>
                                <a:gd name="connsiteY0" fmla="*/ 139 h 1297973"/>
                                <a:gd name="connsiteX1" fmla="*/ 2403783 w 2404245"/>
                                <a:gd name="connsiteY1" fmla="*/ 139 h 1297973"/>
                                <a:gd name="connsiteX2" fmla="*/ 2403783 w 2404245"/>
                                <a:gd name="connsiteY2" fmla="*/ 1298112 h 1297973"/>
                                <a:gd name="connsiteX3" fmla="*/ 2367777 w 2404245"/>
                                <a:gd name="connsiteY3" fmla="*/ 1298112 h 1297973"/>
                                <a:gd name="connsiteX4" fmla="*/ 35542 w 2404245"/>
                                <a:gd name="connsiteY4" fmla="*/ 1298112 h 1297973"/>
                                <a:gd name="connsiteX5" fmla="*/ -464 w 2404245"/>
                                <a:gd name="connsiteY5" fmla="*/ 1298112 h 1297973"/>
                                <a:gd name="connsiteX6" fmla="*/ -464 w 2404245"/>
                                <a:gd name="connsiteY6" fmla="*/ 139 h 1297973"/>
                                <a:gd name="connsiteX7" fmla="*/ 35542 w 2404245"/>
                                <a:gd name="connsiteY7" fmla="*/ 139 h 129797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2404245" h="1297973">
                                  <a:moveTo>
                                    <a:pt x="2367777" y="139"/>
                                  </a:moveTo>
                                  <a:cubicBezTo>
                                    <a:pt x="2387662" y="139"/>
                                    <a:pt x="2403783" y="139"/>
                                    <a:pt x="2403783" y="139"/>
                                  </a:cubicBezTo>
                                  <a:lnTo>
                                    <a:pt x="2403783" y="1298112"/>
                                  </a:lnTo>
                                  <a:cubicBezTo>
                                    <a:pt x="2403783" y="1298112"/>
                                    <a:pt x="2387662" y="1298112"/>
                                    <a:pt x="2367777" y="1298112"/>
                                  </a:cubicBezTo>
                                  <a:lnTo>
                                    <a:pt x="35542" y="1298112"/>
                                  </a:lnTo>
                                  <a:cubicBezTo>
                                    <a:pt x="15657" y="1298112"/>
                                    <a:pt x="-464" y="1298112"/>
                                    <a:pt x="-464" y="1298112"/>
                                  </a:cubicBezTo>
                                  <a:lnTo>
                                    <a:pt x="-464" y="139"/>
                                  </a:lnTo>
                                  <a:cubicBezTo>
                                    <a:pt x="-464" y="139"/>
                                    <a:pt x="15657" y="139"/>
                                    <a:pt x="35542" y="139"/>
                                  </a:cubicBezTo>
                                  <a:close/>
                                </a:path>
                              </a:pathLst>
                            </a:custGeom>
                            <a:solidFill>
                              <a:srgbClr val="A9C265">
                                <a:alpha val="21000"/>
                              </a:srgbClr>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865890890" name="Forme libre : forme 865890890">
                            <a:extLst>
                              <a:ext uri="{FF2B5EF4-FFF2-40B4-BE49-F238E27FC236}">
                                <a16:creationId xmlns:a16="http://schemas.microsoft.com/office/drawing/2014/main" id="{B4273EB8-110A-A1BD-43D3-C7990783E4C6}"/>
                              </a:ext>
                            </a:extLst>
                          </wps:cNvPr>
                          <wps:cNvSpPr/>
                          <wps:spPr>
                            <a:xfrm rot="5400000">
                              <a:off x="3221331" y="2342342"/>
                              <a:ext cx="750827" cy="1905025"/>
                            </a:xfrm>
                            <a:custGeom>
                              <a:avLst/>
                              <a:gdLst>
                                <a:gd name="connsiteX0" fmla="*/ 718545 w 750827"/>
                                <a:gd name="connsiteY0" fmla="*/ -145 h 1905025"/>
                                <a:gd name="connsiteX1" fmla="*/ 750495 w 750827"/>
                                <a:gd name="connsiteY1" fmla="*/ -145 h 1905025"/>
                                <a:gd name="connsiteX2" fmla="*/ 750495 w 750827"/>
                                <a:gd name="connsiteY2" fmla="*/ 1904881 h 1905025"/>
                                <a:gd name="connsiteX3" fmla="*/ 718545 w 750827"/>
                                <a:gd name="connsiteY3" fmla="*/ 1904881 h 1905025"/>
                                <a:gd name="connsiteX4" fmla="*/ 31618 w 750827"/>
                                <a:gd name="connsiteY4" fmla="*/ 1904881 h 1905025"/>
                                <a:gd name="connsiteX5" fmla="*/ -333 w 750827"/>
                                <a:gd name="connsiteY5" fmla="*/ 1904881 h 1905025"/>
                                <a:gd name="connsiteX6" fmla="*/ -333 w 750827"/>
                                <a:gd name="connsiteY6" fmla="*/ -145 h 1905025"/>
                                <a:gd name="connsiteX7" fmla="*/ 31618 w 750827"/>
                                <a:gd name="connsiteY7" fmla="*/ -145 h 190502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750827" h="1905025">
                                  <a:moveTo>
                                    <a:pt x="718545" y="-145"/>
                                  </a:moveTo>
                                  <a:cubicBezTo>
                                    <a:pt x="736191" y="-145"/>
                                    <a:pt x="750495" y="-145"/>
                                    <a:pt x="750495" y="-145"/>
                                  </a:cubicBezTo>
                                  <a:lnTo>
                                    <a:pt x="750495" y="1904881"/>
                                  </a:lnTo>
                                  <a:cubicBezTo>
                                    <a:pt x="750495" y="1904881"/>
                                    <a:pt x="736191" y="1904881"/>
                                    <a:pt x="718545" y="1904881"/>
                                  </a:cubicBezTo>
                                  <a:lnTo>
                                    <a:pt x="31618" y="1904881"/>
                                  </a:lnTo>
                                  <a:cubicBezTo>
                                    <a:pt x="13972" y="1904881"/>
                                    <a:pt x="-333" y="1904881"/>
                                    <a:pt x="-333" y="1904881"/>
                                  </a:cubicBezTo>
                                  <a:lnTo>
                                    <a:pt x="-333" y="-145"/>
                                  </a:lnTo>
                                  <a:cubicBezTo>
                                    <a:pt x="-333" y="-145"/>
                                    <a:pt x="13972" y="-145"/>
                                    <a:pt x="31618" y="-145"/>
                                  </a:cubicBezTo>
                                  <a:close/>
                                </a:path>
                              </a:pathLst>
                            </a:custGeom>
                            <a:solidFill>
                              <a:srgbClr val="FFFAEB"/>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271151857" name="Forme libre : forme 1271151857">
                            <a:extLst>
                              <a:ext uri="{FF2B5EF4-FFF2-40B4-BE49-F238E27FC236}">
                                <a16:creationId xmlns:a16="http://schemas.microsoft.com/office/drawing/2014/main" id="{3E019696-A627-FDDF-31D7-6D7005B430F7}"/>
                              </a:ext>
                            </a:extLst>
                          </wps:cNvPr>
                          <wps:cNvSpPr/>
                          <wps:spPr>
                            <a:xfrm rot="5400000">
                              <a:off x="403730" y="355445"/>
                              <a:ext cx="1601499" cy="1617474"/>
                            </a:xfrm>
                            <a:custGeom>
                              <a:avLst/>
                              <a:gdLst>
                                <a:gd name="connsiteX0" fmla="*/ 1569146 w 1601499"/>
                                <a:gd name="connsiteY0" fmla="*/ -2 h 1617474"/>
                                <a:gd name="connsiteX1" fmla="*/ 1601096 w 1601499"/>
                                <a:gd name="connsiteY1" fmla="*/ -2 h 1617474"/>
                                <a:gd name="connsiteX2" fmla="*/ 1601096 w 1601499"/>
                                <a:gd name="connsiteY2" fmla="*/ 1617473 h 1617474"/>
                                <a:gd name="connsiteX3" fmla="*/ 1569146 w 1601499"/>
                                <a:gd name="connsiteY3" fmla="*/ 1617473 h 1617474"/>
                                <a:gd name="connsiteX4" fmla="*/ 31547 w 1601499"/>
                                <a:gd name="connsiteY4" fmla="*/ 1617473 h 1617474"/>
                                <a:gd name="connsiteX5" fmla="*/ -403 w 1601499"/>
                                <a:gd name="connsiteY5" fmla="*/ 1617473 h 1617474"/>
                                <a:gd name="connsiteX6" fmla="*/ -403 w 1601499"/>
                                <a:gd name="connsiteY6" fmla="*/ -2 h 1617474"/>
                                <a:gd name="connsiteX7" fmla="*/ 31547 w 1601499"/>
                                <a:gd name="connsiteY7" fmla="*/ -2 h 161747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1601499" h="1617474">
                                  <a:moveTo>
                                    <a:pt x="1569146" y="-2"/>
                                  </a:moveTo>
                                  <a:cubicBezTo>
                                    <a:pt x="1586792" y="-2"/>
                                    <a:pt x="1601096" y="-2"/>
                                    <a:pt x="1601096" y="-2"/>
                                  </a:cubicBezTo>
                                  <a:lnTo>
                                    <a:pt x="1601096" y="1617473"/>
                                  </a:lnTo>
                                  <a:cubicBezTo>
                                    <a:pt x="1601096" y="1617473"/>
                                    <a:pt x="1586792" y="1617473"/>
                                    <a:pt x="1569146" y="1617473"/>
                                  </a:cubicBezTo>
                                  <a:lnTo>
                                    <a:pt x="31547" y="1617473"/>
                                  </a:lnTo>
                                  <a:cubicBezTo>
                                    <a:pt x="13902" y="1617473"/>
                                    <a:pt x="-403" y="1617473"/>
                                    <a:pt x="-403" y="1617473"/>
                                  </a:cubicBezTo>
                                  <a:lnTo>
                                    <a:pt x="-403" y="-2"/>
                                  </a:lnTo>
                                  <a:cubicBezTo>
                                    <a:pt x="-403" y="-2"/>
                                    <a:pt x="13902" y="-2"/>
                                    <a:pt x="31547" y="-2"/>
                                  </a:cubicBezTo>
                                  <a:close/>
                                </a:path>
                              </a:pathLst>
                            </a:custGeom>
                            <a:solidFill>
                              <a:srgbClr val="E8F6FC"/>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721676262" name="Forme libre : forme 1721676262">
                            <a:extLst>
                              <a:ext uri="{FF2B5EF4-FFF2-40B4-BE49-F238E27FC236}">
                                <a16:creationId xmlns:a16="http://schemas.microsoft.com/office/drawing/2014/main" id="{CB3E4D04-4231-57F6-A086-7B5EDEE3029F}"/>
                              </a:ext>
                            </a:extLst>
                          </wps:cNvPr>
                          <wps:cNvSpPr/>
                          <wps:spPr>
                            <a:xfrm>
                              <a:off x="528433" y="2198818"/>
                              <a:ext cx="722011" cy="94911"/>
                            </a:xfrm>
                            <a:custGeom>
                              <a:avLst/>
                              <a:gdLst>
                                <a:gd name="connsiteX0" fmla="*/ 51385 w 722011"/>
                                <a:gd name="connsiteY0" fmla="*/ 29905 h 94911"/>
                                <a:gd name="connsiteX1" fmla="*/ 46888 w 722011"/>
                                <a:gd name="connsiteY1" fmla="*/ 21698 h 94911"/>
                                <a:gd name="connsiteX2" fmla="*/ 36104 w 722011"/>
                                <a:gd name="connsiteY2" fmla="*/ 18775 h 94911"/>
                                <a:gd name="connsiteX3" fmla="*/ 28290 w 722011"/>
                                <a:gd name="connsiteY3" fmla="*/ 20085 h 94911"/>
                                <a:gd name="connsiteX4" fmla="*/ 23400 w 722011"/>
                                <a:gd name="connsiteY4" fmla="*/ 23619 h 94911"/>
                                <a:gd name="connsiteX5" fmla="*/ 21741 w 722011"/>
                                <a:gd name="connsiteY5" fmla="*/ 28771 h 94911"/>
                                <a:gd name="connsiteX6" fmla="*/ 22745 w 722011"/>
                                <a:gd name="connsiteY6" fmla="*/ 32960 h 94911"/>
                                <a:gd name="connsiteX7" fmla="*/ 25845 w 722011"/>
                                <a:gd name="connsiteY7" fmla="*/ 36064 h 94911"/>
                                <a:gd name="connsiteX8" fmla="*/ 30385 w 722011"/>
                                <a:gd name="connsiteY8" fmla="*/ 38288 h 94911"/>
                                <a:gd name="connsiteX9" fmla="*/ 35886 w 722011"/>
                                <a:gd name="connsiteY9" fmla="*/ 39862 h 94911"/>
                                <a:gd name="connsiteX10" fmla="*/ 43919 w 722011"/>
                                <a:gd name="connsiteY10" fmla="*/ 41783 h 94911"/>
                                <a:gd name="connsiteX11" fmla="*/ 54659 w 722011"/>
                                <a:gd name="connsiteY11" fmla="*/ 45273 h 94911"/>
                                <a:gd name="connsiteX12" fmla="*/ 63128 w 722011"/>
                                <a:gd name="connsiteY12" fmla="*/ 50645 h 94911"/>
                                <a:gd name="connsiteX13" fmla="*/ 68673 w 722011"/>
                                <a:gd name="connsiteY13" fmla="*/ 58153 h 94911"/>
                                <a:gd name="connsiteX14" fmla="*/ 70725 w 722011"/>
                                <a:gd name="connsiteY14" fmla="*/ 68062 h 94911"/>
                                <a:gd name="connsiteX15" fmla="*/ 66533 w 722011"/>
                                <a:gd name="connsiteY15" fmla="*/ 82296 h 94911"/>
                                <a:gd name="connsiteX16" fmla="*/ 54659 w 722011"/>
                                <a:gd name="connsiteY16" fmla="*/ 91593 h 94911"/>
                                <a:gd name="connsiteX17" fmla="*/ 36017 w 722011"/>
                                <a:gd name="connsiteY17" fmla="*/ 94868 h 94911"/>
                                <a:gd name="connsiteX18" fmla="*/ 17157 w 722011"/>
                                <a:gd name="connsiteY18" fmla="*/ 91549 h 94911"/>
                                <a:gd name="connsiteX19" fmla="*/ 4672 w 722011"/>
                                <a:gd name="connsiteY19" fmla="*/ 81728 h 94911"/>
                                <a:gd name="connsiteX20" fmla="*/ 0 w 722011"/>
                                <a:gd name="connsiteY20" fmla="*/ 65530 h 94911"/>
                                <a:gd name="connsiteX21" fmla="*/ 18292 w 722011"/>
                                <a:gd name="connsiteY21" fmla="*/ 65530 h 94911"/>
                                <a:gd name="connsiteX22" fmla="*/ 20868 w 722011"/>
                                <a:gd name="connsiteY22" fmla="*/ 73038 h 94911"/>
                                <a:gd name="connsiteX23" fmla="*/ 27024 w 722011"/>
                                <a:gd name="connsiteY23" fmla="*/ 77535 h 94911"/>
                                <a:gd name="connsiteX24" fmla="*/ 35799 w 722011"/>
                                <a:gd name="connsiteY24" fmla="*/ 79021 h 94911"/>
                                <a:gd name="connsiteX25" fmla="*/ 44138 w 722011"/>
                                <a:gd name="connsiteY25" fmla="*/ 77623 h 94911"/>
                                <a:gd name="connsiteX26" fmla="*/ 49682 w 722011"/>
                                <a:gd name="connsiteY26" fmla="*/ 73737 h 94911"/>
                                <a:gd name="connsiteX27" fmla="*/ 51647 w 722011"/>
                                <a:gd name="connsiteY27" fmla="*/ 68018 h 94911"/>
                                <a:gd name="connsiteX28" fmla="*/ 49857 w 722011"/>
                                <a:gd name="connsiteY28" fmla="*/ 62954 h 94911"/>
                                <a:gd name="connsiteX29" fmla="*/ 44705 w 722011"/>
                                <a:gd name="connsiteY29" fmla="*/ 59463 h 94911"/>
                                <a:gd name="connsiteX30" fmla="*/ 36454 w 722011"/>
                                <a:gd name="connsiteY30" fmla="*/ 56843 h 94911"/>
                                <a:gd name="connsiteX31" fmla="*/ 26718 w 722011"/>
                                <a:gd name="connsiteY31" fmla="*/ 54399 h 94911"/>
                                <a:gd name="connsiteX32" fmla="*/ 8863 w 722011"/>
                                <a:gd name="connsiteY32" fmla="*/ 45797 h 94911"/>
                                <a:gd name="connsiteX33" fmla="*/ 2358 w 722011"/>
                                <a:gd name="connsiteY33" fmla="*/ 30037 h 94911"/>
                                <a:gd name="connsiteX34" fmla="*/ 6680 w 722011"/>
                                <a:gd name="connsiteY34" fmla="*/ 15847 h 94911"/>
                                <a:gd name="connsiteX35" fmla="*/ 18773 w 722011"/>
                                <a:gd name="connsiteY35" fmla="*/ 6374 h 94911"/>
                                <a:gd name="connsiteX36" fmla="*/ 36235 w 722011"/>
                                <a:gd name="connsiteY36" fmla="*/ 2971 h 94911"/>
                                <a:gd name="connsiteX37" fmla="*/ 53611 w 722011"/>
                                <a:gd name="connsiteY37" fmla="*/ 6374 h 94911"/>
                                <a:gd name="connsiteX38" fmla="*/ 65224 w 722011"/>
                                <a:gd name="connsiteY38" fmla="*/ 15847 h 94911"/>
                                <a:gd name="connsiteX39" fmla="*/ 69502 w 722011"/>
                                <a:gd name="connsiteY39" fmla="*/ 29905 h 94911"/>
                                <a:gd name="connsiteX40" fmla="*/ 51385 w 722011"/>
                                <a:gd name="connsiteY40" fmla="*/ 29905 h 94911"/>
                                <a:gd name="connsiteX41" fmla="*/ 101688 w 722011"/>
                                <a:gd name="connsiteY41" fmla="*/ 54835 h 94911"/>
                                <a:gd name="connsiteX42" fmla="*/ 101688 w 722011"/>
                                <a:gd name="connsiteY42" fmla="*/ 93602 h 94911"/>
                                <a:gd name="connsiteX43" fmla="*/ 83090 w 722011"/>
                                <a:gd name="connsiteY43" fmla="*/ 93602 h 94911"/>
                                <a:gd name="connsiteX44" fmla="*/ 83090 w 722011"/>
                                <a:gd name="connsiteY44" fmla="*/ 4193 h 94911"/>
                                <a:gd name="connsiteX45" fmla="*/ 101165 w 722011"/>
                                <a:gd name="connsiteY45" fmla="*/ 4193 h 94911"/>
                                <a:gd name="connsiteX46" fmla="*/ 101165 w 722011"/>
                                <a:gd name="connsiteY46" fmla="*/ 38376 h 94911"/>
                                <a:gd name="connsiteX47" fmla="*/ 101952 w 722011"/>
                                <a:gd name="connsiteY47" fmla="*/ 38376 h 94911"/>
                                <a:gd name="connsiteX48" fmla="*/ 109284 w 722011"/>
                                <a:gd name="connsiteY48" fmla="*/ 29079 h 94911"/>
                                <a:gd name="connsiteX49" fmla="*/ 121988 w 722011"/>
                                <a:gd name="connsiteY49" fmla="*/ 25672 h 94911"/>
                                <a:gd name="connsiteX50" fmla="*/ 134169 w 722011"/>
                                <a:gd name="connsiteY50" fmla="*/ 28727 h 94911"/>
                                <a:gd name="connsiteX51" fmla="*/ 142289 w 722011"/>
                                <a:gd name="connsiteY51" fmla="*/ 37414 h 94911"/>
                                <a:gd name="connsiteX52" fmla="*/ 145172 w 722011"/>
                                <a:gd name="connsiteY52" fmla="*/ 50905 h 94911"/>
                                <a:gd name="connsiteX53" fmla="*/ 145172 w 722011"/>
                                <a:gd name="connsiteY53" fmla="*/ 93602 h 94911"/>
                                <a:gd name="connsiteX54" fmla="*/ 126573 w 722011"/>
                                <a:gd name="connsiteY54" fmla="*/ 93602 h 94911"/>
                                <a:gd name="connsiteX55" fmla="*/ 126573 w 722011"/>
                                <a:gd name="connsiteY55" fmla="*/ 54223 h 94911"/>
                                <a:gd name="connsiteX56" fmla="*/ 123430 w 722011"/>
                                <a:gd name="connsiteY56" fmla="*/ 44574 h 94911"/>
                                <a:gd name="connsiteX57" fmla="*/ 114612 w 722011"/>
                                <a:gd name="connsiteY57" fmla="*/ 41128 h 94911"/>
                                <a:gd name="connsiteX58" fmla="*/ 107886 w 722011"/>
                                <a:gd name="connsiteY58" fmla="*/ 42741 h 94911"/>
                                <a:gd name="connsiteX59" fmla="*/ 103345 w 722011"/>
                                <a:gd name="connsiteY59" fmla="*/ 47458 h 94911"/>
                                <a:gd name="connsiteX60" fmla="*/ 101688 w 722011"/>
                                <a:gd name="connsiteY60" fmla="*/ 54835 h 94911"/>
                                <a:gd name="connsiteX61" fmla="*/ 178927 w 722011"/>
                                <a:gd name="connsiteY61" fmla="*/ 94868 h 94911"/>
                                <a:gd name="connsiteX62" fmla="*/ 167489 w 722011"/>
                                <a:gd name="connsiteY62" fmla="*/ 92643 h 94911"/>
                                <a:gd name="connsiteX63" fmla="*/ 159546 w 722011"/>
                                <a:gd name="connsiteY63" fmla="*/ 85962 h 94911"/>
                                <a:gd name="connsiteX64" fmla="*/ 156662 w 722011"/>
                                <a:gd name="connsiteY64" fmla="*/ 74871 h 94911"/>
                                <a:gd name="connsiteX65" fmla="*/ 158715 w 722011"/>
                                <a:gd name="connsiteY65" fmla="*/ 65486 h 94911"/>
                                <a:gd name="connsiteX66" fmla="*/ 164302 w 722011"/>
                                <a:gd name="connsiteY66" fmla="*/ 59375 h 94911"/>
                                <a:gd name="connsiteX67" fmla="*/ 172338 w 722011"/>
                                <a:gd name="connsiteY67" fmla="*/ 55881 h 94911"/>
                                <a:gd name="connsiteX68" fmla="*/ 181855 w 722011"/>
                                <a:gd name="connsiteY68" fmla="*/ 54223 h 94911"/>
                                <a:gd name="connsiteX69" fmla="*/ 191284 w 722011"/>
                                <a:gd name="connsiteY69" fmla="*/ 53089 h 94911"/>
                                <a:gd name="connsiteX70" fmla="*/ 196480 w 722011"/>
                                <a:gd name="connsiteY70" fmla="*/ 51428 h 94911"/>
                                <a:gd name="connsiteX71" fmla="*/ 198093 w 722011"/>
                                <a:gd name="connsiteY71" fmla="*/ 48197 h 94911"/>
                                <a:gd name="connsiteX72" fmla="*/ 198093 w 722011"/>
                                <a:gd name="connsiteY72" fmla="*/ 47937 h 94911"/>
                                <a:gd name="connsiteX73" fmla="*/ 195474 w 722011"/>
                                <a:gd name="connsiteY73" fmla="*/ 41519 h 94911"/>
                                <a:gd name="connsiteX74" fmla="*/ 188141 w 722011"/>
                                <a:gd name="connsiteY74" fmla="*/ 39251 h 94911"/>
                                <a:gd name="connsiteX75" fmla="*/ 180150 w 722011"/>
                                <a:gd name="connsiteY75" fmla="*/ 41475 h 94911"/>
                                <a:gd name="connsiteX76" fmla="*/ 176224 w 722011"/>
                                <a:gd name="connsiteY76" fmla="*/ 46975 h 94911"/>
                                <a:gd name="connsiteX77" fmla="*/ 159023 w 722011"/>
                                <a:gd name="connsiteY77" fmla="*/ 45581 h 94911"/>
                                <a:gd name="connsiteX78" fmla="*/ 164174 w 722011"/>
                                <a:gd name="connsiteY78" fmla="*/ 35013 h 94911"/>
                                <a:gd name="connsiteX79" fmla="*/ 174083 w 722011"/>
                                <a:gd name="connsiteY79" fmla="*/ 28116 h 94911"/>
                                <a:gd name="connsiteX80" fmla="*/ 188229 w 722011"/>
                                <a:gd name="connsiteY80" fmla="*/ 25672 h 94911"/>
                                <a:gd name="connsiteX81" fmla="*/ 198924 w 722011"/>
                                <a:gd name="connsiteY81" fmla="*/ 26982 h 94911"/>
                                <a:gd name="connsiteX82" fmla="*/ 208050 w 722011"/>
                                <a:gd name="connsiteY82" fmla="*/ 31040 h 94911"/>
                                <a:gd name="connsiteX83" fmla="*/ 214380 w 722011"/>
                                <a:gd name="connsiteY83" fmla="*/ 38113 h 94911"/>
                                <a:gd name="connsiteX84" fmla="*/ 216692 w 722011"/>
                                <a:gd name="connsiteY84" fmla="*/ 48372 h 94911"/>
                                <a:gd name="connsiteX85" fmla="*/ 216692 w 722011"/>
                                <a:gd name="connsiteY85" fmla="*/ 93602 h 94911"/>
                                <a:gd name="connsiteX86" fmla="*/ 199056 w 722011"/>
                                <a:gd name="connsiteY86" fmla="*/ 93602 h 94911"/>
                                <a:gd name="connsiteX87" fmla="*/ 199056 w 722011"/>
                                <a:gd name="connsiteY87" fmla="*/ 84304 h 94911"/>
                                <a:gd name="connsiteX88" fmla="*/ 198533 w 722011"/>
                                <a:gd name="connsiteY88" fmla="*/ 84304 h 94911"/>
                                <a:gd name="connsiteX89" fmla="*/ 194208 w 722011"/>
                                <a:gd name="connsiteY89" fmla="*/ 89848 h 94911"/>
                                <a:gd name="connsiteX90" fmla="*/ 187706 w 722011"/>
                                <a:gd name="connsiteY90" fmla="*/ 93558 h 94911"/>
                                <a:gd name="connsiteX91" fmla="*/ 178927 w 722011"/>
                                <a:gd name="connsiteY91" fmla="*/ 94868 h 94911"/>
                                <a:gd name="connsiteX92" fmla="*/ 184255 w 722011"/>
                                <a:gd name="connsiteY92" fmla="*/ 82032 h 94911"/>
                                <a:gd name="connsiteX93" fmla="*/ 191504 w 722011"/>
                                <a:gd name="connsiteY93" fmla="*/ 80418 h 94911"/>
                                <a:gd name="connsiteX94" fmla="*/ 196436 w 722011"/>
                                <a:gd name="connsiteY94" fmla="*/ 75965 h 94911"/>
                                <a:gd name="connsiteX95" fmla="*/ 198225 w 722011"/>
                                <a:gd name="connsiteY95" fmla="*/ 69635 h 94911"/>
                                <a:gd name="connsiteX96" fmla="*/ 198225 w 722011"/>
                                <a:gd name="connsiteY96" fmla="*/ 62518 h 94911"/>
                                <a:gd name="connsiteX97" fmla="*/ 195825 w 722011"/>
                                <a:gd name="connsiteY97" fmla="*/ 63565 h 94911"/>
                                <a:gd name="connsiteX98" fmla="*/ 192462 w 722011"/>
                                <a:gd name="connsiteY98" fmla="*/ 64396 h 94911"/>
                                <a:gd name="connsiteX99" fmla="*/ 188708 w 722011"/>
                                <a:gd name="connsiteY99" fmla="*/ 65051 h 94911"/>
                                <a:gd name="connsiteX100" fmla="*/ 185301 w 722011"/>
                                <a:gd name="connsiteY100" fmla="*/ 65530 h 94911"/>
                                <a:gd name="connsiteX101" fmla="*/ 179582 w 722011"/>
                                <a:gd name="connsiteY101" fmla="*/ 67059 h 94911"/>
                                <a:gd name="connsiteX102" fmla="*/ 175784 w 722011"/>
                                <a:gd name="connsiteY102" fmla="*/ 69895 h 94911"/>
                                <a:gd name="connsiteX103" fmla="*/ 174430 w 722011"/>
                                <a:gd name="connsiteY103" fmla="*/ 74260 h 94911"/>
                                <a:gd name="connsiteX104" fmla="*/ 177182 w 722011"/>
                                <a:gd name="connsiteY104" fmla="*/ 80067 h 94911"/>
                                <a:gd name="connsiteX105" fmla="*/ 184255 w 722011"/>
                                <a:gd name="connsiteY105" fmla="*/ 82032 h 94911"/>
                                <a:gd name="connsiteX106" fmla="*/ 231122 w 722011"/>
                                <a:gd name="connsiteY106" fmla="*/ 93602 h 94911"/>
                                <a:gd name="connsiteX107" fmla="*/ 231122 w 722011"/>
                                <a:gd name="connsiteY107" fmla="*/ 26543 h 94911"/>
                                <a:gd name="connsiteX108" fmla="*/ 249150 w 722011"/>
                                <a:gd name="connsiteY108" fmla="*/ 26543 h 94911"/>
                                <a:gd name="connsiteX109" fmla="*/ 249150 w 722011"/>
                                <a:gd name="connsiteY109" fmla="*/ 38244 h 94911"/>
                                <a:gd name="connsiteX110" fmla="*/ 249849 w 722011"/>
                                <a:gd name="connsiteY110" fmla="*/ 38244 h 94911"/>
                                <a:gd name="connsiteX111" fmla="*/ 256007 w 722011"/>
                                <a:gd name="connsiteY111" fmla="*/ 28815 h 94911"/>
                                <a:gd name="connsiteX112" fmla="*/ 265960 w 722011"/>
                                <a:gd name="connsiteY112" fmla="*/ 25584 h 94911"/>
                                <a:gd name="connsiteX113" fmla="*/ 268971 w 722011"/>
                                <a:gd name="connsiteY113" fmla="*/ 25760 h 94911"/>
                                <a:gd name="connsiteX114" fmla="*/ 271810 w 722011"/>
                                <a:gd name="connsiteY114" fmla="*/ 26239 h 94911"/>
                                <a:gd name="connsiteX115" fmla="*/ 271810 w 722011"/>
                                <a:gd name="connsiteY115" fmla="*/ 42741 h 94911"/>
                                <a:gd name="connsiteX116" fmla="*/ 268184 w 722011"/>
                                <a:gd name="connsiteY116" fmla="*/ 42043 h 94911"/>
                                <a:gd name="connsiteX117" fmla="*/ 263951 w 722011"/>
                                <a:gd name="connsiteY117" fmla="*/ 41739 h 94911"/>
                                <a:gd name="connsiteX118" fmla="*/ 256618 w 722011"/>
                                <a:gd name="connsiteY118" fmla="*/ 43528 h 94911"/>
                                <a:gd name="connsiteX119" fmla="*/ 251554 w 722011"/>
                                <a:gd name="connsiteY119" fmla="*/ 48416 h 94911"/>
                                <a:gd name="connsiteX120" fmla="*/ 249717 w 722011"/>
                                <a:gd name="connsiteY120" fmla="*/ 55665 h 94911"/>
                                <a:gd name="connsiteX121" fmla="*/ 249717 w 722011"/>
                                <a:gd name="connsiteY121" fmla="*/ 93602 h 94911"/>
                                <a:gd name="connsiteX122" fmla="*/ 231122 w 722011"/>
                                <a:gd name="connsiteY122" fmla="*/ 93602 h 94911"/>
                                <a:gd name="connsiteX123" fmla="*/ 308865 w 722011"/>
                                <a:gd name="connsiteY123" fmla="*/ 94912 h 94911"/>
                                <a:gd name="connsiteX124" fmla="*/ 291052 w 722011"/>
                                <a:gd name="connsiteY124" fmla="*/ 90722 h 94911"/>
                                <a:gd name="connsiteX125" fmla="*/ 279614 w 722011"/>
                                <a:gd name="connsiteY125" fmla="*/ 78757 h 94911"/>
                                <a:gd name="connsiteX126" fmla="*/ 275597 w 722011"/>
                                <a:gd name="connsiteY126" fmla="*/ 60378 h 94911"/>
                                <a:gd name="connsiteX127" fmla="*/ 279614 w 722011"/>
                                <a:gd name="connsiteY127" fmla="*/ 42218 h 94911"/>
                                <a:gd name="connsiteX128" fmla="*/ 290921 w 722011"/>
                                <a:gd name="connsiteY128" fmla="*/ 30037 h 94911"/>
                                <a:gd name="connsiteX129" fmla="*/ 308122 w 722011"/>
                                <a:gd name="connsiteY129" fmla="*/ 25672 h 94911"/>
                                <a:gd name="connsiteX130" fmla="*/ 320474 w 722011"/>
                                <a:gd name="connsiteY130" fmla="*/ 27809 h 94911"/>
                                <a:gd name="connsiteX131" fmla="*/ 330519 w 722011"/>
                                <a:gd name="connsiteY131" fmla="*/ 34143 h 94911"/>
                                <a:gd name="connsiteX132" fmla="*/ 337240 w 722011"/>
                                <a:gd name="connsiteY132" fmla="*/ 44794 h 94911"/>
                                <a:gd name="connsiteX133" fmla="*/ 339640 w 722011"/>
                                <a:gd name="connsiteY133" fmla="*/ 59723 h 94911"/>
                                <a:gd name="connsiteX134" fmla="*/ 339640 w 722011"/>
                                <a:gd name="connsiteY134" fmla="*/ 64831 h 94911"/>
                                <a:gd name="connsiteX135" fmla="*/ 283017 w 722011"/>
                                <a:gd name="connsiteY135" fmla="*/ 64831 h 94911"/>
                                <a:gd name="connsiteX136" fmla="*/ 283017 w 722011"/>
                                <a:gd name="connsiteY136" fmla="*/ 53305 h 94911"/>
                                <a:gd name="connsiteX137" fmla="*/ 322136 w 722011"/>
                                <a:gd name="connsiteY137" fmla="*/ 53305 h 94911"/>
                                <a:gd name="connsiteX138" fmla="*/ 320391 w 722011"/>
                                <a:gd name="connsiteY138" fmla="*/ 46192 h 94911"/>
                                <a:gd name="connsiteX139" fmla="*/ 315542 w 722011"/>
                                <a:gd name="connsiteY139" fmla="*/ 41343 h 94911"/>
                                <a:gd name="connsiteX140" fmla="*/ 308425 w 722011"/>
                                <a:gd name="connsiteY140" fmla="*/ 39554 h 94911"/>
                                <a:gd name="connsiteX141" fmla="*/ 300917 w 722011"/>
                                <a:gd name="connsiteY141" fmla="*/ 41519 h 94911"/>
                                <a:gd name="connsiteX142" fmla="*/ 295853 w 722011"/>
                                <a:gd name="connsiteY142" fmla="*/ 46715 h 94911"/>
                                <a:gd name="connsiteX143" fmla="*/ 293976 w 722011"/>
                                <a:gd name="connsiteY143" fmla="*/ 53916 h 94911"/>
                                <a:gd name="connsiteX144" fmla="*/ 293976 w 722011"/>
                                <a:gd name="connsiteY144" fmla="*/ 64875 h 94911"/>
                                <a:gd name="connsiteX145" fmla="*/ 295809 w 722011"/>
                                <a:gd name="connsiteY145" fmla="*/ 73477 h 94911"/>
                                <a:gd name="connsiteX146" fmla="*/ 301093 w 722011"/>
                                <a:gd name="connsiteY146" fmla="*/ 79065 h 94911"/>
                                <a:gd name="connsiteX147" fmla="*/ 309168 w 722011"/>
                                <a:gd name="connsiteY147" fmla="*/ 81029 h 94911"/>
                                <a:gd name="connsiteX148" fmla="*/ 314843 w 722011"/>
                                <a:gd name="connsiteY148" fmla="*/ 80155 h 94911"/>
                                <a:gd name="connsiteX149" fmla="*/ 319252 w 722011"/>
                                <a:gd name="connsiteY149" fmla="*/ 77535 h 94911"/>
                                <a:gd name="connsiteX150" fmla="*/ 322048 w 722011"/>
                                <a:gd name="connsiteY150" fmla="*/ 73258 h 94911"/>
                                <a:gd name="connsiteX151" fmla="*/ 339249 w 722011"/>
                                <a:gd name="connsiteY151" fmla="*/ 74392 h 94911"/>
                                <a:gd name="connsiteX152" fmla="*/ 333878 w 722011"/>
                                <a:gd name="connsiteY152" fmla="*/ 85219 h 94911"/>
                                <a:gd name="connsiteX153" fmla="*/ 323490 w 722011"/>
                                <a:gd name="connsiteY153" fmla="*/ 92380 h 94911"/>
                                <a:gd name="connsiteX154" fmla="*/ 308865 w 722011"/>
                                <a:gd name="connsiteY154" fmla="*/ 94912 h 94911"/>
                                <a:gd name="connsiteX155" fmla="*/ 376487 w 722011"/>
                                <a:gd name="connsiteY155" fmla="*/ 94692 h 94911"/>
                                <a:gd name="connsiteX156" fmla="*/ 362649 w 722011"/>
                                <a:gd name="connsiteY156" fmla="*/ 90762 h 94911"/>
                                <a:gd name="connsiteX157" fmla="*/ 352868 w 722011"/>
                                <a:gd name="connsiteY157" fmla="*/ 79108 h 94911"/>
                                <a:gd name="connsiteX158" fmla="*/ 349289 w 722011"/>
                                <a:gd name="connsiteY158" fmla="*/ 60162 h 94911"/>
                                <a:gd name="connsiteX159" fmla="*/ 353000 w 722011"/>
                                <a:gd name="connsiteY159" fmla="*/ 40996 h 94911"/>
                                <a:gd name="connsiteX160" fmla="*/ 362868 w 722011"/>
                                <a:gd name="connsiteY160" fmla="*/ 29514 h 94911"/>
                                <a:gd name="connsiteX161" fmla="*/ 376443 w 722011"/>
                                <a:gd name="connsiteY161" fmla="*/ 25672 h 94911"/>
                                <a:gd name="connsiteX162" fmla="*/ 385832 w 722011"/>
                                <a:gd name="connsiteY162" fmla="*/ 27593 h 94911"/>
                                <a:gd name="connsiteX163" fmla="*/ 391943 w 722011"/>
                                <a:gd name="connsiteY163" fmla="*/ 32306 h 94911"/>
                                <a:gd name="connsiteX164" fmla="*/ 395521 w 722011"/>
                                <a:gd name="connsiteY164" fmla="*/ 37809 h 94911"/>
                                <a:gd name="connsiteX165" fmla="*/ 396088 w 722011"/>
                                <a:gd name="connsiteY165" fmla="*/ 37809 h 94911"/>
                                <a:gd name="connsiteX166" fmla="*/ 396088 w 722011"/>
                                <a:gd name="connsiteY166" fmla="*/ 4193 h 94911"/>
                                <a:gd name="connsiteX167" fmla="*/ 414643 w 722011"/>
                                <a:gd name="connsiteY167" fmla="*/ 4193 h 94911"/>
                                <a:gd name="connsiteX168" fmla="*/ 414643 w 722011"/>
                                <a:gd name="connsiteY168" fmla="*/ 93602 h 94911"/>
                                <a:gd name="connsiteX169" fmla="*/ 396308 w 722011"/>
                                <a:gd name="connsiteY169" fmla="*/ 93602 h 94911"/>
                                <a:gd name="connsiteX170" fmla="*/ 396308 w 722011"/>
                                <a:gd name="connsiteY170" fmla="*/ 82863 h 94911"/>
                                <a:gd name="connsiteX171" fmla="*/ 395521 w 722011"/>
                                <a:gd name="connsiteY171" fmla="*/ 82863 h 94911"/>
                                <a:gd name="connsiteX172" fmla="*/ 391811 w 722011"/>
                                <a:gd name="connsiteY172" fmla="*/ 88406 h 94911"/>
                                <a:gd name="connsiteX173" fmla="*/ 385657 w 722011"/>
                                <a:gd name="connsiteY173" fmla="*/ 92903 h 94911"/>
                                <a:gd name="connsiteX174" fmla="*/ 376487 w 722011"/>
                                <a:gd name="connsiteY174" fmla="*/ 94692 h 94911"/>
                                <a:gd name="connsiteX175" fmla="*/ 382382 w 722011"/>
                                <a:gd name="connsiteY175" fmla="*/ 79895 h 94911"/>
                                <a:gd name="connsiteX176" fmla="*/ 389978 w 722011"/>
                                <a:gd name="connsiteY176" fmla="*/ 77447 h 94911"/>
                                <a:gd name="connsiteX177" fmla="*/ 394782 w 722011"/>
                                <a:gd name="connsiteY177" fmla="*/ 70506 h 94911"/>
                                <a:gd name="connsiteX178" fmla="*/ 396484 w 722011"/>
                                <a:gd name="connsiteY178" fmla="*/ 60074 h 94911"/>
                                <a:gd name="connsiteX179" fmla="*/ 394822 w 722011"/>
                                <a:gd name="connsiteY179" fmla="*/ 49682 h 94911"/>
                                <a:gd name="connsiteX180" fmla="*/ 390022 w 722011"/>
                                <a:gd name="connsiteY180" fmla="*/ 42873 h 94911"/>
                                <a:gd name="connsiteX181" fmla="*/ 382382 w 722011"/>
                                <a:gd name="connsiteY181" fmla="*/ 40473 h 94911"/>
                                <a:gd name="connsiteX182" fmla="*/ 374654 w 722011"/>
                                <a:gd name="connsiteY182" fmla="*/ 42961 h 94911"/>
                                <a:gd name="connsiteX183" fmla="*/ 369897 w 722011"/>
                                <a:gd name="connsiteY183" fmla="*/ 49858 h 94911"/>
                                <a:gd name="connsiteX184" fmla="*/ 368280 w 722011"/>
                                <a:gd name="connsiteY184" fmla="*/ 60074 h 94911"/>
                                <a:gd name="connsiteX185" fmla="*/ 369897 w 722011"/>
                                <a:gd name="connsiteY185" fmla="*/ 70418 h 94911"/>
                                <a:gd name="connsiteX186" fmla="*/ 374654 w 722011"/>
                                <a:gd name="connsiteY186" fmla="*/ 77403 h 94911"/>
                                <a:gd name="connsiteX187" fmla="*/ 382382 w 722011"/>
                                <a:gd name="connsiteY187" fmla="*/ 79895 h 94911"/>
                                <a:gd name="connsiteX188" fmla="*/ 477641 w 722011"/>
                                <a:gd name="connsiteY188" fmla="*/ 4193 h 94911"/>
                                <a:gd name="connsiteX189" fmla="*/ 477641 w 722011"/>
                                <a:gd name="connsiteY189" fmla="*/ 93602 h 94911"/>
                                <a:gd name="connsiteX190" fmla="*/ 458739 w 722011"/>
                                <a:gd name="connsiteY190" fmla="*/ 93602 h 94911"/>
                                <a:gd name="connsiteX191" fmla="*/ 458739 w 722011"/>
                                <a:gd name="connsiteY191" fmla="*/ 4193 h 94911"/>
                                <a:gd name="connsiteX192" fmla="*/ 477641 w 722011"/>
                                <a:gd name="connsiteY192" fmla="*/ 4193 h 94911"/>
                                <a:gd name="connsiteX193" fmla="*/ 511444 w 722011"/>
                                <a:gd name="connsiteY193" fmla="*/ 54835 h 94911"/>
                                <a:gd name="connsiteX194" fmla="*/ 511444 w 722011"/>
                                <a:gd name="connsiteY194" fmla="*/ 93602 h 94911"/>
                                <a:gd name="connsiteX195" fmla="*/ 492845 w 722011"/>
                                <a:gd name="connsiteY195" fmla="*/ 93602 h 94911"/>
                                <a:gd name="connsiteX196" fmla="*/ 492845 w 722011"/>
                                <a:gd name="connsiteY196" fmla="*/ 26543 h 94911"/>
                                <a:gd name="connsiteX197" fmla="*/ 510570 w 722011"/>
                                <a:gd name="connsiteY197" fmla="*/ 26543 h 94911"/>
                                <a:gd name="connsiteX198" fmla="*/ 510570 w 722011"/>
                                <a:gd name="connsiteY198" fmla="*/ 38376 h 94911"/>
                                <a:gd name="connsiteX199" fmla="*/ 511356 w 722011"/>
                                <a:gd name="connsiteY199" fmla="*/ 38376 h 94911"/>
                                <a:gd name="connsiteX200" fmla="*/ 518821 w 722011"/>
                                <a:gd name="connsiteY200" fmla="*/ 29119 h 94911"/>
                                <a:gd name="connsiteX201" fmla="*/ 531525 w 722011"/>
                                <a:gd name="connsiteY201" fmla="*/ 25672 h 94911"/>
                                <a:gd name="connsiteX202" fmla="*/ 543706 w 722011"/>
                                <a:gd name="connsiteY202" fmla="*/ 28727 h 94911"/>
                                <a:gd name="connsiteX203" fmla="*/ 551781 w 722011"/>
                                <a:gd name="connsiteY203" fmla="*/ 37458 h 94911"/>
                                <a:gd name="connsiteX204" fmla="*/ 554665 w 722011"/>
                                <a:gd name="connsiteY204" fmla="*/ 50905 h 94911"/>
                                <a:gd name="connsiteX205" fmla="*/ 554665 w 722011"/>
                                <a:gd name="connsiteY205" fmla="*/ 93602 h 94911"/>
                                <a:gd name="connsiteX206" fmla="*/ 536066 w 722011"/>
                                <a:gd name="connsiteY206" fmla="*/ 93602 h 94911"/>
                                <a:gd name="connsiteX207" fmla="*/ 536066 w 722011"/>
                                <a:gd name="connsiteY207" fmla="*/ 54223 h 94911"/>
                                <a:gd name="connsiteX208" fmla="*/ 532923 w 722011"/>
                                <a:gd name="connsiteY208" fmla="*/ 44618 h 94911"/>
                                <a:gd name="connsiteX209" fmla="*/ 524148 w 722011"/>
                                <a:gd name="connsiteY209" fmla="*/ 41128 h 94911"/>
                                <a:gd name="connsiteX210" fmla="*/ 517511 w 722011"/>
                                <a:gd name="connsiteY210" fmla="*/ 42741 h 94911"/>
                                <a:gd name="connsiteX211" fmla="*/ 513058 w 722011"/>
                                <a:gd name="connsiteY211" fmla="*/ 47458 h 94911"/>
                                <a:gd name="connsiteX212" fmla="*/ 511444 w 722011"/>
                                <a:gd name="connsiteY212" fmla="*/ 54835 h 94911"/>
                                <a:gd name="connsiteX213" fmla="*/ 605382 w 722011"/>
                                <a:gd name="connsiteY213" fmla="*/ 26543 h 94911"/>
                                <a:gd name="connsiteX214" fmla="*/ 605382 w 722011"/>
                                <a:gd name="connsiteY214" fmla="*/ 40517 h 94911"/>
                                <a:gd name="connsiteX215" fmla="*/ 563994 w 722011"/>
                                <a:gd name="connsiteY215" fmla="*/ 40517 h 94911"/>
                                <a:gd name="connsiteX216" fmla="*/ 563994 w 722011"/>
                                <a:gd name="connsiteY216" fmla="*/ 26543 h 94911"/>
                                <a:gd name="connsiteX217" fmla="*/ 605382 w 722011"/>
                                <a:gd name="connsiteY217" fmla="*/ 26543 h 94911"/>
                                <a:gd name="connsiteX218" fmla="*/ 573467 w 722011"/>
                                <a:gd name="connsiteY218" fmla="*/ 93602 h 94911"/>
                                <a:gd name="connsiteX219" fmla="*/ 573467 w 722011"/>
                                <a:gd name="connsiteY219" fmla="*/ 21698 h 94911"/>
                                <a:gd name="connsiteX220" fmla="*/ 576307 w 722011"/>
                                <a:gd name="connsiteY220" fmla="*/ 9605 h 94911"/>
                                <a:gd name="connsiteX221" fmla="*/ 584167 w 722011"/>
                                <a:gd name="connsiteY221" fmla="*/ 2400 h 94911"/>
                                <a:gd name="connsiteX222" fmla="*/ 595473 w 722011"/>
                                <a:gd name="connsiteY222" fmla="*/ 0 h 94911"/>
                                <a:gd name="connsiteX223" fmla="*/ 603289 w 722011"/>
                                <a:gd name="connsiteY223" fmla="*/ 655 h 94911"/>
                                <a:gd name="connsiteX224" fmla="*/ 608613 w 722011"/>
                                <a:gd name="connsiteY224" fmla="*/ 1833 h 94911"/>
                                <a:gd name="connsiteX225" fmla="*/ 605294 w 722011"/>
                                <a:gd name="connsiteY225" fmla="*/ 15803 h 94911"/>
                                <a:gd name="connsiteX226" fmla="*/ 602590 w 722011"/>
                                <a:gd name="connsiteY226" fmla="*/ 15148 h 94911"/>
                                <a:gd name="connsiteX227" fmla="*/ 599359 w 722011"/>
                                <a:gd name="connsiteY227" fmla="*/ 14845 h 94911"/>
                                <a:gd name="connsiteX228" fmla="*/ 593640 w 722011"/>
                                <a:gd name="connsiteY228" fmla="*/ 16766 h 94911"/>
                                <a:gd name="connsiteX229" fmla="*/ 592022 w 722011"/>
                                <a:gd name="connsiteY229" fmla="*/ 22050 h 94911"/>
                                <a:gd name="connsiteX230" fmla="*/ 592022 w 722011"/>
                                <a:gd name="connsiteY230" fmla="*/ 93602 h 94911"/>
                                <a:gd name="connsiteX231" fmla="*/ 573467 w 722011"/>
                                <a:gd name="connsiteY231" fmla="*/ 93602 h 94911"/>
                                <a:gd name="connsiteX232" fmla="*/ 616744 w 722011"/>
                                <a:gd name="connsiteY232" fmla="*/ 93602 h 94911"/>
                                <a:gd name="connsiteX233" fmla="*/ 616744 w 722011"/>
                                <a:gd name="connsiteY233" fmla="*/ 26543 h 94911"/>
                                <a:gd name="connsiteX234" fmla="*/ 634776 w 722011"/>
                                <a:gd name="connsiteY234" fmla="*/ 26543 h 94911"/>
                                <a:gd name="connsiteX235" fmla="*/ 634776 w 722011"/>
                                <a:gd name="connsiteY235" fmla="*/ 38244 h 94911"/>
                                <a:gd name="connsiteX236" fmla="*/ 635475 w 722011"/>
                                <a:gd name="connsiteY236" fmla="*/ 38244 h 94911"/>
                                <a:gd name="connsiteX237" fmla="*/ 641629 w 722011"/>
                                <a:gd name="connsiteY237" fmla="*/ 28815 h 94911"/>
                                <a:gd name="connsiteX238" fmla="*/ 651581 w 722011"/>
                                <a:gd name="connsiteY238" fmla="*/ 25584 h 94911"/>
                                <a:gd name="connsiteX239" fmla="*/ 654597 w 722011"/>
                                <a:gd name="connsiteY239" fmla="*/ 25760 h 94911"/>
                                <a:gd name="connsiteX240" fmla="*/ 657432 w 722011"/>
                                <a:gd name="connsiteY240" fmla="*/ 26239 h 94911"/>
                                <a:gd name="connsiteX241" fmla="*/ 657432 w 722011"/>
                                <a:gd name="connsiteY241" fmla="*/ 42741 h 94911"/>
                                <a:gd name="connsiteX242" fmla="*/ 653810 w 722011"/>
                                <a:gd name="connsiteY242" fmla="*/ 42043 h 94911"/>
                                <a:gd name="connsiteX243" fmla="*/ 649573 w 722011"/>
                                <a:gd name="connsiteY243" fmla="*/ 41739 h 94911"/>
                                <a:gd name="connsiteX244" fmla="*/ 642240 w 722011"/>
                                <a:gd name="connsiteY244" fmla="*/ 43528 h 94911"/>
                                <a:gd name="connsiteX245" fmla="*/ 637176 w 722011"/>
                                <a:gd name="connsiteY245" fmla="*/ 48416 h 94911"/>
                                <a:gd name="connsiteX246" fmla="*/ 635343 w 722011"/>
                                <a:gd name="connsiteY246" fmla="*/ 55665 h 94911"/>
                                <a:gd name="connsiteX247" fmla="*/ 635343 w 722011"/>
                                <a:gd name="connsiteY247" fmla="*/ 93602 h 94911"/>
                                <a:gd name="connsiteX248" fmla="*/ 616744 w 722011"/>
                                <a:gd name="connsiteY248" fmla="*/ 93602 h 94911"/>
                                <a:gd name="connsiteX249" fmla="*/ 684250 w 722011"/>
                                <a:gd name="connsiteY249" fmla="*/ 94868 h 94911"/>
                                <a:gd name="connsiteX250" fmla="*/ 672812 w 722011"/>
                                <a:gd name="connsiteY250" fmla="*/ 92643 h 94911"/>
                                <a:gd name="connsiteX251" fmla="*/ 664865 w 722011"/>
                                <a:gd name="connsiteY251" fmla="*/ 85962 h 94911"/>
                                <a:gd name="connsiteX252" fmla="*/ 661985 w 722011"/>
                                <a:gd name="connsiteY252" fmla="*/ 74871 h 94911"/>
                                <a:gd name="connsiteX253" fmla="*/ 664034 w 722011"/>
                                <a:gd name="connsiteY253" fmla="*/ 65486 h 94911"/>
                                <a:gd name="connsiteX254" fmla="*/ 669625 w 722011"/>
                                <a:gd name="connsiteY254" fmla="*/ 59375 h 94911"/>
                                <a:gd name="connsiteX255" fmla="*/ 677657 w 722011"/>
                                <a:gd name="connsiteY255" fmla="*/ 55881 h 94911"/>
                                <a:gd name="connsiteX256" fmla="*/ 687174 w 722011"/>
                                <a:gd name="connsiteY256" fmla="*/ 54223 h 94911"/>
                                <a:gd name="connsiteX257" fmla="*/ 696603 w 722011"/>
                                <a:gd name="connsiteY257" fmla="*/ 53089 h 94911"/>
                                <a:gd name="connsiteX258" fmla="*/ 701799 w 722011"/>
                                <a:gd name="connsiteY258" fmla="*/ 51428 h 94911"/>
                                <a:gd name="connsiteX259" fmla="*/ 703416 w 722011"/>
                                <a:gd name="connsiteY259" fmla="*/ 48197 h 94911"/>
                                <a:gd name="connsiteX260" fmla="*/ 703416 w 722011"/>
                                <a:gd name="connsiteY260" fmla="*/ 47937 h 94911"/>
                                <a:gd name="connsiteX261" fmla="*/ 700797 w 722011"/>
                                <a:gd name="connsiteY261" fmla="*/ 41519 h 94911"/>
                                <a:gd name="connsiteX262" fmla="*/ 693460 w 722011"/>
                                <a:gd name="connsiteY262" fmla="*/ 39251 h 94911"/>
                                <a:gd name="connsiteX263" fmla="*/ 685473 w 722011"/>
                                <a:gd name="connsiteY263" fmla="*/ 41475 h 94911"/>
                                <a:gd name="connsiteX264" fmla="*/ 681543 w 722011"/>
                                <a:gd name="connsiteY264" fmla="*/ 46975 h 94911"/>
                                <a:gd name="connsiteX265" fmla="*/ 664342 w 722011"/>
                                <a:gd name="connsiteY265" fmla="*/ 45581 h 94911"/>
                                <a:gd name="connsiteX266" fmla="*/ 669493 w 722011"/>
                                <a:gd name="connsiteY266" fmla="*/ 35013 h 94911"/>
                                <a:gd name="connsiteX267" fmla="*/ 679402 w 722011"/>
                                <a:gd name="connsiteY267" fmla="*/ 28116 h 94911"/>
                                <a:gd name="connsiteX268" fmla="*/ 693548 w 722011"/>
                                <a:gd name="connsiteY268" fmla="*/ 25672 h 94911"/>
                                <a:gd name="connsiteX269" fmla="*/ 704243 w 722011"/>
                                <a:gd name="connsiteY269" fmla="*/ 26982 h 94911"/>
                                <a:gd name="connsiteX270" fmla="*/ 713369 w 722011"/>
                                <a:gd name="connsiteY270" fmla="*/ 31040 h 94911"/>
                                <a:gd name="connsiteX271" fmla="*/ 719699 w 722011"/>
                                <a:gd name="connsiteY271" fmla="*/ 38113 h 94911"/>
                                <a:gd name="connsiteX272" fmla="*/ 722011 w 722011"/>
                                <a:gd name="connsiteY272" fmla="*/ 48372 h 94911"/>
                                <a:gd name="connsiteX273" fmla="*/ 722011 w 722011"/>
                                <a:gd name="connsiteY273" fmla="*/ 93602 h 94911"/>
                                <a:gd name="connsiteX274" fmla="*/ 704375 w 722011"/>
                                <a:gd name="connsiteY274" fmla="*/ 93602 h 94911"/>
                                <a:gd name="connsiteX275" fmla="*/ 704375 w 722011"/>
                                <a:gd name="connsiteY275" fmla="*/ 84304 h 94911"/>
                                <a:gd name="connsiteX276" fmla="*/ 703852 w 722011"/>
                                <a:gd name="connsiteY276" fmla="*/ 84304 h 94911"/>
                                <a:gd name="connsiteX277" fmla="*/ 699531 w 722011"/>
                                <a:gd name="connsiteY277" fmla="*/ 89848 h 94911"/>
                                <a:gd name="connsiteX278" fmla="*/ 693025 w 722011"/>
                                <a:gd name="connsiteY278" fmla="*/ 93558 h 94911"/>
                                <a:gd name="connsiteX279" fmla="*/ 684250 w 722011"/>
                                <a:gd name="connsiteY279" fmla="*/ 94868 h 94911"/>
                                <a:gd name="connsiteX280" fmla="*/ 689574 w 722011"/>
                                <a:gd name="connsiteY280" fmla="*/ 82032 h 94911"/>
                                <a:gd name="connsiteX281" fmla="*/ 696823 w 722011"/>
                                <a:gd name="connsiteY281" fmla="*/ 80418 h 94911"/>
                                <a:gd name="connsiteX282" fmla="*/ 701755 w 722011"/>
                                <a:gd name="connsiteY282" fmla="*/ 75965 h 94911"/>
                                <a:gd name="connsiteX283" fmla="*/ 703544 w 722011"/>
                                <a:gd name="connsiteY283" fmla="*/ 69635 h 94911"/>
                                <a:gd name="connsiteX284" fmla="*/ 703544 w 722011"/>
                                <a:gd name="connsiteY284" fmla="*/ 62518 h 94911"/>
                                <a:gd name="connsiteX285" fmla="*/ 701144 w 722011"/>
                                <a:gd name="connsiteY285" fmla="*/ 63565 h 94911"/>
                                <a:gd name="connsiteX286" fmla="*/ 697781 w 722011"/>
                                <a:gd name="connsiteY286" fmla="*/ 64396 h 94911"/>
                                <a:gd name="connsiteX287" fmla="*/ 694027 w 722011"/>
                                <a:gd name="connsiteY287" fmla="*/ 65051 h 94911"/>
                                <a:gd name="connsiteX288" fmla="*/ 690624 w 722011"/>
                                <a:gd name="connsiteY288" fmla="*/ 65530 h 94911"/>
                                <a:gd name="connsiteX289" fmla="*/ 684905 w 722011"/>
                                <a:gd name="connsiteY289" fmla="*/ 67059 h 94911"/>
                                <a:gd name="connsiteX290" fmla="*/ 681107 w 722011"/>
                                <a:gd name="connsiteY290" fmla="*/ 69895 h 94911"/>
                                <a:gd name="connsiteX291" fmla="*/ 679753 w 722011"/>
                                <a:gd name="connsiteY291" fmla="*/ 74260 h 94911"/>
                                <a:gd name="connsiteX292" fmla="*/ 682501 w 722011"/>
                                <a:gd name="connsiteY292" fmla="*/ 80067 h 94911"/>
                                <a:gd name="connsiteX293" fmla="*/ 689574 w 722011"/>
                                <a:gd name="connsiteY293" fmla="*/ 82032 h 9491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 ang="0">
                                  <a:pos x="connsiteX156" y="connsiteY156"/>
                                </a:cxn>
                                <a:cxn ang="0">
                                  <a:pos x="connsiteX157" y="connsiteY157"/>
                                </a:cxn>
                                <a:cxn ang="0">
                                  <a:pos x="connsiteX158" y="connsiteY158"/>
                                </a:cxn>
                                <a:cxn ang="0">
                                  <a:pos x="connsiteX159" y="connsiteY159"/>
                                </a:cxn>
                                <a:cxn ang="0">
                                  <a:pos x="connsiteX160" y="connsiteY160"/>
                                </a:cxn>
                                <a:cxn ang="0">
                                  <a:pos x="connsiteX161" y="connsiteY161"/>
                                </a:cxn>
                                <a:cxn ang="0">
                                  <a:pos x="connsiteX162" y="connsiteY162"/>
                                </a:cxn>
                                <a:cxn ang="0">
                                  <a:pos x="connsiteX163" y="connsiteY163"/>
                                </a:cxn>
                                <a:cxn ang="0">
                                  <a:pos x="connsiteX164" y="connsiteY164"/>
                                </a:cxn>
                                <a:cxn ang="0">
                                  <a:pos x="connsiteX165" y="connsiteY165"/>
                                </a:cxn>
                                <a:cxn ang="0">
                                  <a:pos x="connsiteX166" y="connsiteY166"/>
                                </a:cxn>
                                <a:cxn ang="0">
                                  <a:pos x="connsiteX167" y="connsiteY167"/>
                                </a:cxn>
                                <a:cxn ang="0">
                                  <a:pos x="connsiteX168" y="connsiteY168"/>
                                </a:cxn>
                                <a:cxn ang="0">
                                  <a:pos x="connsiteX169" y="connsiteY169"/>
                                </a:cxn>
                                <a:cxn ang="0">
                                  <a:pos x="connsiteX170" y="connsiteY170"/>
                                </a:cxn>
                                <a:cxn ang="0">
                                  <a:pos x="connsiteX171" y="connsiteY171"/>
                                </a:cxn>
                                <a:cxn ang="0">
                                  <a:pos x="connsiteX172" y="connsiteY172"/>
                                </a:cxn>
                                <a:cxn ang="0">
                                  <a:pos x="connsiteX173" y="connsiteY173"/>
                                </a:cxn>
                                <a:cxn ang="0">
                                  <a:pos x="connsiteX174" y="connsiteY174"/>
                                </a:cxn>
                                <a:cxn ang="0">
                                  <a:pos x="connsiteX175" y="connsiteY175"/>
                                </a:cxn>
                                <a:cxn ang="0">
                                  <a:pos x="connsiteX176" y="connsiteY176"/>
                                </a:cxn>
                                <a:cxn ang="0">
                                  <a:pos x="connsiteX177" y="connsiteY177"/>
                                </a:cxn>
                                <a:cxn ang="0">
                                  <a:pos x="connsiteX178" y="connsiteY178"/>
                                </a:cxn>
                                <a:cxn ang="0">
                                  <a:pos x="connsiteX179" y="connsiteY179"/>
                                </a:cxn>
                                <a:cxn ang="0">
                                  <a:pos x="connsiteX180" y="connsiteY180"/>
                                </a:cxn>
                                <a:cxn ang="0">
                                  <a:pos x="connsiteX181" y="connsiteY181"/>
                                </a:cxn>
                                <a:cxn ang="0">
                                  <a:pos x="connsiteX182" y="connsiteY182"/>
                                </a:cxn>
                                <a:cxn ang="0">
                                  <a:pos x="connsiteX183" y="connsiteY183"/>
                                </a:cxn>
                                <a:cxn ang="0">
                                  <a:pos x="connsiteX184" y="connsiteY184"/>
                                </a:cxn>
                                <a:cxn ang="0">
                                  <a:pos x="connsiteX185" y="connsiteY185"/>
                                </a:cxn>
                                <a:cxn ang="0">
                                  <a:pos x="connsiteX186" y="connsiteY186"/>
                                </a:cxn>
                                <a:cxn ang="0">
                                  <a:pos x="connsiteX187" y="connsiteY187"/>
                                </a:cxn>
                                <a:cxn ang="0">
                                  <a:pos x="connsiteX188" y="connsiteY188"/>
                                </a:cxn>
                                <a:cxn ang="0">
                                  <a:pos x="connsiteX189" y="connsiteY189"/>
                                </a:cxn>
                                <a:cxn ang="0">
                                  <a:pos x="connsiteX190" y="connsiteY190"/>
                                </a:cxn>
                                <a:cxn ang="0">
                                  <a:pos x="connsiteX191" y="connsiteY191"/>
                                </a:cxn>
                                <a:cxn ang="0">
                                  <a:pos x="connsiteX192" y="connsiteY192"/>
                                </a:cxn>
                                <a:cxn ang="0">
                                  <a:pos x="connsiteX193" y="connsiteY193"/>
                                </a:cxn>
                                <a:cxn ang="0">
                                  <a:pos x="connsiteX194" y="connsiteY194"/>
                                </a:cxn>
                                <a:cxn ang="0">
                                  <a:pos x="connsiteX195" y="connsiteY195"/>
                                </a:cxn>
                                <a:cxn ang="0">
                                  <a:pos x="connsiteX196" y="connsiteY196"/>
                                </a:cxn>
                                <a:cxn ang="0">
                                  <a:pos x="connsiteX197" y="connsiteY197"/>
                                </a:cxn>
                                <a:cxn ang="0">
                                  <a:pos x="connsiteX198" y="connsiteY198"/>
                                </a:cxn>
                                <a:cxn ang="0">
                                  <a:pos x="connsiteX199" y="connsiteY199"/>
                                </a:cxn>
                                <a:cxn ang="0">
                                  <a:pos x="connsiteX200" y="connsiteY200"/>
                                </a:cxn>
                                <a:cxn ang="0">
                                  <a:pos x="connsiteX201" y="connsiteY201"/>
                                </a:cxn>
                                <a:cxn ang="0">
                                  <a:pos x="connsiteX202" y="connsiteY202"/>
                                </a:cxn>
                                <a:cxn ang="0">
                                  <a:pos x="connsiteX203" y="connsiteY203"/>
                                </a:cxn>
                                <a:cxn ang="0">
                                  <a:pos x="connsiteX204" y="connsiteY204"/>
                                </a:cxn>
                                <a:cxn ang="0">
                                  <a:pos x="connsiteX205" y="connsiteY205"/>
                                </a:cxn>
                                <a:cxn ang="0">
                                  <a:pos x="connsiteX206" y="connsiteY206"/>
                                </a:cxn>
                                <a:cxn ang="0">
                                  <a:pos x="connsiteX207" y="connsiteY207"/>
                                </a:cxn>
                                <a:cxn ang="0">
                                  <a:pos x="connsiteX208" y="connsiteY208"/>
                                </a:cxn>
                                <a:cxn ang="0">
                                  <a:pos x="connsiteX209" y="connsiteY209"/>
                                </a:cxn>
                                <a:cxn ang="0">
                                  <a:pos x="connsiteX210" y="connsiteY210"/>
                                </a:cxn>
                                <a:cxn ang="0">
                                  <a:pos x="connsiteX211" y="connsiteY211"/>
                                </a:cxn>
                                <a:cxn ang="0">
                                  <a:pos x="connsiteX212" y="connsiteY212"/>
                                </a:cxn>
                                <a:cxn ang="0">
                                  <a:pos x="connsiteX213" y="connsiteY213"/>
                                </a:cxn>
                                <a:cxn ang="0">
                                  <a:pos x="connsiteX214" y="connsiteY214"/>
                                </a:cxn>
                                <a:cxn ang="0">
                                  <a:pos x="connsiteX215" y="connsiteY215"/>
                                </a:cxn>
                                <a:cxn ang="0">
                                  <a:pos x="connsiteX216" y="connsiteY216"/>
                                </a:cxn>
                                <a:cxn ang="0">
                                  <a:pos x="connsiteX217" y="connsiteY217"/>
                                </a:cxn>
                                <a:cxn ang="0">
                                  <a:pos x="connsiteX218" y="connsiteY218"/>
                                </a:cxn>
                                <a:cxn ang="0">
                                  <a:pos x="connsiteX219" y="connsiteY219"/>
                                </a:cxn>
                                <a:cxn ang="0">
                                  <a:pos x="connsiteX220" y="connsiteY220"/>
                                </a:cxn>
                                <a:cxn ang="0">
                                  <a:pos x="connsiteX221" y="connsiteY221"/>
                                </a:cxn>
                                <a:cxn ang="0">
                                  <a:pos x="connsiteX222" y="connsiteY222"/>
                                </a:cxn>
                                <a:cxn ang="0">
                                  <a:pos x="connsiteX223" y="connsiteY223"/>
                                </a:cxn>
                                <a:cxn ang="0">
                                  <a:pos x="connsiteX224" y="connsiteY224"/>
                                </a:cxn>
                                <a:cxn ang="0">
                                  <a:pos x="connsiteX225" y="connsiteY225"/>
                                </a:cxn>
                                <a:cxn ang="0">
                                  <a:pos x="connsiteX226" y="connsiteY226"/>
                                </a:cxn>
                                <a:cxn ang="0">
                                  <a:pos x="connsiteX227" y="connsiteY227"/>
                                </a:cxn>
                                <a:cxn ang="0">
                                  <a:pos x="connsiteX228" y="connsiteY228"/>
                                </a:cxn>
                                <a:cxn ang="0">
                                  <a:pos x="connsiteX229" y="connsiteY229"/>
                                </a:cxn>
                                <a:cxn ang="0">
                                  <a:pos x="connsiteX230" y="connsiteY230"/>
                                </a:cxn>
                                <a:cxn ang="0">
                                  <a:pos x="connsiteX231" y="connsiteY231"/>
                                </a:cxn>
                                <a:cxn ang="0">
                                  <a:pos x="connsiteX232" y="connsiteY232"/>
                                </a:cxn>
                                <a:cxn ang="0">
                                  <a:pos x="connsiteX233" y="connsiteY233"/>
                                </a:cxn>
                                <a:cxn ang="0">
                                  <a:pos x="connsiteX234" y="connsiteY234"/>
                                </a:cxn>
                                <a:cxn ang="0">
                                  <a:pos x="connsiteX235" y="connsiteY235"/>
                                </a:cxn>
                                <a:cxn ang="0">
                                  <a:pos x="connsiteX236" y="connsiteY236"/>
                                </a:cxn>
                                <a:cxn ang="0">
                                  <a:pos x="connsiteX237" y="connsiteY237"/>
                                </a:cxn>
                                <a:cxn ang="0">
                                  <a:pos x="connsiteX238" y="connsiteY238"/>
                                </a:cxn>
                                <a:cxn ang="0">
                                  <a:pos x="connsiteX239" y="connsiteY239"/>
                                </a:cxn>
                                <a:cxn ang="0">
                                  <a:pos x="connsiteX240" y="connsiteY240"/>
                                </a:cxn>
                                <a:cxn ang="0">
                                  <a:pos x="connsiteX241" y="connsiteY241"/>
                                </a:cxn>
                                <a:cxn ang="0">
                                  <a:pos x="connsiteX242" y="connsiteY242"/>
                                </a:cxn>
                                <a:cxn ang="0">
                                  <a:pos x="connsiteX243" y="connsiteY243"/>
                                </a:cxn>
                                <a:cxn ang="0">
                                  <a:pos x="connsiteX244" y="connsiteY244"/>
                                </a:cxn>
                                <a:cxn ang="0">
                                  <a:pos x="connsiteX245" y="connsiteY245"/>
                                </a:cxn>
                                <a:cxn ang="0">
                                  <a:pos x="connsiteX246" y="connsiteY246"/>
                                </a:cxn>
                                <a:cxn ang="0">
                                  <a:pos x="connsiteX247" y="connsiteY247"/>
                                </a:cxn>
                                <a:cxn ang="0">
                                  <a:pos x="connsiteX248" y="connsiteY248"/>
                                </a:cxn>
                                <a:cxn ang="0">
                                  <a:pos x="connsiteX249" y="connsiteY249"/>
                                </a:cxn>
                                <a:cxn ang="0">
                                  <a:pos x="connsiteX250" y="connsiteY250"/>
                                </a:cxn>
                                <a:cxn ang="0">
                                  <a:pos x="connsiteX251" y="connsiteY251"/>
                                </a:cxn>
                                <a:cxn ang="0">
                                  <a:pos x="connsiteX252" y="connsiteY252"/>
                                </a:cxn>
                                <a:cxn ang="0">
                                  <a:pos x="connsiteX253" y="connsiteY253"/>
                                </a:cxn>
                                <a:cxn ang="0">
                                  <a:pos x="connsiteX254" y="connsiteY254"/>
                                </a:cxn>
                                <a:cxn ang="0">
                                  <a:pos x="connsiteX255" y="connsiteY255"/>
                                </a:cxn>
                                <a:cxn ang="0">
                                  <a:pos x="connsiteX256" y="connsiteY256"/>
                                </a:cxn>
                                <a:cxn ang="0">
                                  <a:pos x="connsiteX257" y="connsiteY257"/>
                                </a:cxn>
                                <a:cxn ang="0">
                                  <a:pos x="connsiteX258" y="connsiteY258"/>
                                </a:cxn>
                                <a:cxn ang="0">
                                  <a:pos x="connsiteX259" y="connsiteY259"/>
                                </a:cxn>
                                <a:cxn ang="0">
                                  <a:pos x="connsiteX260" y="connsiteY260"/>
                                </a:cxn>
                                <a:cxn ang="0">
                                  <a:pos x="connsiteX261" y="connsiteY261"/>
                                </a:cxn>
                                <a:cxn ang="0">
                                  <a:pos x="connsiteX262" y="connsiteY262"/>
                                </a:cxn>
                                <a:cxn ang="0">
                                  <a:pos x="connsiteX263" y="connsiteY263"/>
                                </a:cxn>
                                <a:cxn ang="0">
                                  <a:pos x="connsiteX264" y="connsiteY264"/>
                                </a:cxn>
                                <a:cxn ang="0">
                                  <a:pos x="connsiteX265" y="connsiteY265"/>
                                </a:cxn>
                                <a:cxn ang="0">
                                  <a:pos x="connsiteX266" y="connsiteY266"/>
                                </a:cxn>
                                <a:cxn ang="0">
                                  <a:pos x="connsiteX267" y="connsiteY267"/>
                                </a:cxn>
                                <a:cxn ang="0">
                                  <a:pos x="connsiteX268" y="connsiteY268"/>
                                </a:cxn>
                                <a:cxn ang="0">
                                  <a:pos x="connsiteX269" y="connsiteY269"/>
                                </a:cxn>
                                <a:cxn ang="0">
                                  <a:pos x="connsiteX270" y="connsiteY270"/>
                                </a:cxn>
                                <a:cxn ang="0">
                                  <a:pos x="connsiteX271" y="connsiteY271"/>
                                </a:cxn>
                                <a:cxn ang="0">
                                  <a:pos x="connsiteX272" y="connsiteY272"/>
                                </a:cxn>
                                <a:cxn ang="0">
                                  <a:pos x="connsiteX273" y="connsiteY273"/>
                                </a:cxn>
                                <a:cxn ang="0">
                                  <a:pos x="connsiteX274" y="connsiteY274"/>
                                </a:cxn>
                                <a:cxn ang="0">
                                  <a:pos x="connsiteX275" y="connsiteY275"/>
                                </a:cxn>
                                <a:cxn ang="0">
                                  <a:pos x="connsiteX276" y="connsiteY276"/>
                                </a:cxn>
                                <a:cxn ang="0">
                                  <a:pos x="connsiteX277" y="connsiteY277"/>
                                </a:cxn>
                                <a:cxn ang="0">
                                  <a:pos x="connsiteX278" y="connsiteY278"/>
                                </a:cxn>
                                <a:cxn ang="0">
                                  <a:pos x="connsiteX279" y="connsiteY279"/>
                                </a:cxn>
                                <a:cxn ang="0">
                                  <a:pos x="connsiteX280" y="connsiteY280"/>
                                </a:cxn>
                                <a:cxn ang="0">
                                  <a:pos x="connsiteX281" y="connsiteY281"/>
                                </a:cxn>
                                <a:cxn ang="0">
                                  <a:pos x="connsiteX282" y="connsiteY282"/>
                                </a:cxn>
                                <a:cxn ang="0">
                                  <a:pos x="connsiteX283" y="connsiteY283"/>
                                </a:cxn>
                                <a:cxn ang="0">
                                  <a:pos x="connsiteX284" y="connsiteY284"/>
                                </a:cxn>
                                <a:cxn ang="0">
                                  <a:pos x="connsiteX285" y="connsiteY285"/>
                                </a:cxn>
                                <a:cxn ang="0">
                                  <a:pos x="connsiteX286" y="connsiteY286"/>
                                </a:cxn>
                                <a:cxn ang="0">
                                  <a:pos x="connsiteX287" y="connsiteY287"/>
                                </a:cxn>
                                <a:cxn ang="0">
                                  <a:pos x="connsiteX288" y="connsiteY288"/>
                                </a:cxn>
                                <a:cxn ang="0">
                                  <a:pos x="connsiteX289" y="connsiteY289"/>
                                </a:cxn>
                                <a:cxn ang="0">
                                  <a:pos x="connsiteX290" y="connsiteY290"/>
                                </a:cxn>
                                <a:cxn ang="0">
                                  <a:pos x="connsiteX291" y="connsiteY291"/>
                                </a:cxn>
                                <a:cxn ang="0">
                                  <a:pos x="connsiteX292" y="connsiteY292"/>
                                </a:cxn>
                                <a:cxn ang="0">
                                  <a:pos x="connsiteX293" y="connsiteY293"/>
                                </a:cxn>
                              </a:cxnLst>
                              <a:rect l="l" t="t" r="r" b="b"/>
                              <a:pathLst>
                                <a:path w="722011" h="94911">
                                  <a:moveTo>
                                    <a:pt x="51385" y="29905"/>
                                  </a:moveTo>
                                  <a:cubicBezTo>
                                    <a:pt x="51035" y="26383"/>
                                    <a:pt x="49536" y="23647"/>
                                    <a:pt x="46888" y="21698"/>
                                  </a:cubicBezTo>
                                  <a:cubicBezTo>
                                    <a:pt x="44239" y="19749"/>
                                    <a:pt x="40645" y="18775"/>
                                    <a:pt x="36104" y="18775"/>
                                  </a:cubicBezTo>
                                  <a:cubicBezTo>
                                    <a:pt x="33019" y="18775"/>
                                    <a:pt x="30415" y="19210"/>
                                    <a:pt x="28290" y="20085"/>
                                  </a:cubicBezTo>
                                  <a:cubicBezTo>
                                    <a:pt x="26165" y="20927"/>
                                    <a:pt x="24535" y="22106"/>
                                    <a:pt x="23400" y="23619"/>
                                  </a:cubicBezTo>
                                  <a:cubicBezTo>
                                    <a:pt x="22294" y="25133"/>
                                    <a:pt x="21741" y="26850"/>
                                    <a:pt x="21741" y="28771"/>
                                  </a:cubicBezTo>
                                  <a:cubicBezTo>
                                    <a:pt x="21683" y="30373"/>
                                    <a:pt x="22018" y="31770"/>
                                    <a:pt x="22745" y="32960"/>
                                  </a:cubicBezTo>
                                  <a:cubicBezTo>
                                    <a:pt x="23502" y="34155"/>
                                    <a:pt x="24535" y="35189"/>
                                    <a:pt x="25845" y="36064"/>
                                  </a:cubicBezTo>
                                  <a:cubicBezTo>
                                    <a:pt x="27155" y="36906"/>
                                    <a:pt x="28668" y="37649"/>
                                    <a:pt x="30385" y="38288"/>
                                  </a:cubicBezTo>
                                  <a:cubicBezTo>
                                    <a:pt x="32103" y="38899"/>
                                    <a:pt x="33936" y="39423"/>
                                    <a:pt x="35886" y="39862"/>
                                  </a:cubicBezTo>
                                  <a:lnTo>
                                    <a:pt x="43919" y="41783"/>
                                  </a:lnTo>
                                  <a:cubicBezTo>
                                    <a:pt x="47819" y="42653"/>
                                    <a:pt x="51399" y="43820"/>
                                    <a:pt x="54659" y="45273"/>
                                  </a:cubicBezTo>
                                  <a:cubicBezTo>
                                    <a:pt x="57918" y="46727"/>
                                    <a:pt x="60742" y="48520"/>
                                    <a:pt x="63128" y="50645"/>
                                  </a:cubicBezTo>
                                  <a:cubicBezTo>
                                    <a:pt x="65515" y="52770"/>
                                    <a:pt x="67363" y="55270"/>
                                    <a:pt x="68673" y="58153"/>
                                  </a:cubicBezTo>
                                  <a:cubicBezTo>
                                    <a:pt x="70012" y="61033"/>
                                    <a:pt x="70696" y="64336"/>
                                    <a:pt x="70725" y="68062"/>
                                  </a:cubicBezTo>
                                  <a:cubicBezTo>
                                    <a:pt x="70696" y="73533"/>
                                    <a:pt x="69299" y="78278"/>
                                    <a:pt x="66533" y="82296"/>
                                  </a:cubicBezTo>
                                  <a:cubicBezTo>
                                    <a:pt x="63798" y="86281"/>
                                    <a:pt x="59839" y="89380"/>
                                    <a:pt x="54659" y="91593"/>
                                  </a:cubicBezTo>
                                  <a:cubicBezTo>
                                    <a:pt x="49507" y="93778"/>
                                    <a:pt x="43293" y="94868"/>
                                    <a:pt x="36017" y="94868"/>
                                  </a:cubicBezTo>
                                  <a:cubicBezTo>
                                    <a:pt x="28799" y="94868"/>
                                    <a:pt x="22512" y="93762"/>
                                    <a:pt x="17157" y="91549"/>
                                  </a:cubicBezTo>
                                  <a:cubicBezTo>
                                    <a:pt x="11831" y="89337"/>
                                    <a:pt x="7669" y="86066"/>
                                    <a:pt x="4672" y="81728"/>
                                  </a:cubicBezTo>
                                  <a:cubicBezTo>
                                    <a:pt x="1703" y="77363"/>
                                    <a:pt x="145" y="71964"/>
                                    <a:pt x="0" y="65530"/>
                                  </a:cubicBezTo>
                                  <a:lnTo>
                                    <a:pt x="18292" y="65530"/>
                                  </a:lnTo>
                                  <a:cubicBezTo>
                                    <a:pt x="18496" y="68529"/>
                                    <a:pt x="19355" y="71033"/>
                                    <a:pt x="20868" y="73038"/>
                                  </a:cubicBezTo>
                                  <a:cubicBezTo>
                                    <a:pt x="22411" y="75019"/>
                                    <a:pt x="24463" y="76517"/>
                                    <a:pt x="27024" y="77535"/>
                                  </a:cubicBezTo>
                                  <a:cubicBezTo>
                                    <a:pt x="29614" y="78525"/>
                                    <a:pt x="32539" y="79021"/>
                                    <a:pt x="35799" y="79021"/>
                                  </a:cubicBezTo>
                                  <a:cubicBezTo>
                                    <a:pt x="39000" y="79021"/>
                                    <a:pt x="41780" y="78553"/>
                                    <a:pt x="44138" y="77623"/>
                                  </a:cubicBezTo>
                                  <a:cubicBezTo>
                                    <a:pt x="46524" y="76692"/>
                                    <a:pt x="48372" y="75398"/>
                                    <a:pt x="49682" y="73737"/>
                                  </a:cubicBezTo>
                                  <a:cubicBezTo>
                                    <a:pt x="50992" y="72080"/>
                                    <a:pt x="51647" y="70174"/>
                                    <a:pt x="51647" y="68018"/>
                                  </a:cubicBezTo>
                                  <a:cubicBezTo>
                                    <a:pt x="51647" y="66009"/>
                                    <a:pt x="51050" y="64324"/>
                                    <a:pt x="49857" y="62954"/>
                                  </a:cubicBezTo>
                                  <a:cubicBezTo>
                                    <a:pt x="48692" y="61588"/>
                                    <a:pt x="46975" y="60422"/>
                                    <a:pt x="44705" y="59463"/>
                                  </a:cubicBezTo>
                                  <a:cubicBezTo>
                                    <a:pt x="42464" y="58501"/>
                                    <a:pt x="39714" y="57630"/>
                                    <a:pt x="36454" y="56843"/>
                                  </a:cubicBezTo>
                                  <a:lnTo>
                                    <a:pt x="26718" y="54399"/>
                                  </a:lnTo>
                                  <a:cubicBezTo>
                                    <a:pt x="19180" y="52566"/>
                                    <a:pt x="13228" y="49699"/>
                                    <a:pt x="8863" y="45797"/>
                                  </a:cubicBezTo>
                                  <a:cubicBezTo>
                                    <a:pt x="4497" y="41899"/>
                                    <a:pt x="2328" y="36643"/>
                                    <a:pt x="2358" y="30037"/>
                                  </a:cubicBezTo>
                                  <a:cubicBezTo>
                                    <a:pt x="2328" y="24626"/>
                                    <a:pt x="3769" y="19893"/>
                                    <a:pt x="6680" y="15847"/>
                                  </a:cubicBezTo>
                                  <a:cubicBezTo>
                                    <a:pt x="9619" y="11802"/>
                                    <a:pt x="13650" y="8647"/>
                                    <a:pt x="18773" y="6374"/>
                                  </a:cubicBezTo>
                                  <a:cubicBezTo>
                                    <a:pt x="23895" y="4106"/>
                                    <a:pt x="29716" y="2971"/>
                                    <a:pt x="36235" y="2971"/>
                                  </a:cubicBezTo>
                                  <a:cubicBezTo>
                                    <a:pt x="42871" y="2971"/>
                                    <a:pt x="48663" y="4106"/>
                                    <a:pt x="53611" y="6374"/>
                                  </a:cubicBezTo>
                                  <a:cubicBezTo>
                                    <a:pt x="58588" y="8647"/>
                                    <a:pt x="62459" y="11802"/>
                                    <a:pt x="65224" y="15847"/>
                                  </a:cubicBezTo>
                                  <a:cubicBezTo>
                                    <a:pt x="67989" y="19893"/>
                                    <a:pt x="69415" y="24582"/>
                                    <a:pt x="69502" y="29905"/>
                                  </a:cubicBezTo>
                                  <a:lnTo>
                                    <a:pt x="51385" y="29905"/>
                                  </a:lnTo>
                                  <a:close/>
                                  <a:moveTo>
                                    <a:pt x="101688" y="54835"/>
                                  </a:moveTo>
                                  <a:lnTo>
                                    <a:pt x="101688" y="93602"/>
                                  </a:lnTo>
                                  <a:lnTo>
                                    <a:pt x="83090" y="93602"/>
                                  </a:lnTo>
                                  <a:lnTo>
                                    <a:pt x="83090" y="4193"/>
                                  </a:lnTo>
                                  <a:lnTo>
                                    <a:pt x="101165" y="4193"/>
                                  </a:lnTo>
                                  <a:lnTo>
                                    <a:pt x="101165" y="38376"/>
                                  </a:lnTo>
                                  <a:lnTo>
                                    <a:pt x="101952" y="38376"/>
                                  </a:lnTo>
                                  <a:cubicBezTo>
                                    <a:pt x="103465" y="34418"/>
                                    <a:pt x="105909" y="31319"/>
                                    <a:pt x="109284" y="29079"/>
                                  </a:cubicBezTo>
                                  <a:cubicBezTo>
                                    <a:pt x="112659" y="26806"/>
                                    <a:pt x="116896" y="25672"/>
                                    <a:pt x="121988" y="25672"/>
                                  </a:cubicBezTo>
                                  <a:cubicBezTo>
                                    <a:pt x="126645" y="25672"/>
                                    <a:pt x="130707" y="26690"/>
                                    <a:pt x="134169" y="28727"/>
                                  </a:cubicBezTo>
                                  <a:cubicBezTo>
                                    <a:pt x="137664" y="30736"/>
                                    <a:pt x="140368" y="33632"/>
                                    <a:pt x="142289" y="37414"/>
                                  </a:cubicBezTo>
                                  <a:cubicBezTo>
                                    <a:pt x="144238" y="41168"/>
                                    <a:pt x="145200" y="45665"/>
                                    <a:pt x="145172" y="50905"/>
                                  </a:cubicBezTo>
                                  <a:lnTo>
                                    <a:pt x="145172" y="93602"/>
                                  </a:lnTo>
                                  <a:lnTo>
                                    <a:pt x="126573" y="93602"/>
                                  </a:lnTo>
                                  <a:lnTo>
                                    <a:pt x="126573" y="54223"/>
                                  </a:lnTo>
                                  <a:cubicBezTo>
                                    <a:pt x="126601" y="50090"/>
                                    <a:pt x="125555" y="46875"/>
                                    <a:pt x="123430" y="44574"/>
                                  </a:cubicBezTo>
                                  <a:cubicBezTo>
                                    <a:pt x="121333" y="42274"/>
                                    <a:pt x="118394" y="41128"/>
                                    <a:pt x="114612" y="41128"/>
                                  </a:cubicBezTo>
                                  <a:cubicBezTo>
                                    <a:pt x="112080" y="41128"/>
                                    <a:pt x="109839" y="41663"/>
                                    <a:pt x="107886" y="42741"/>
                                  </a:cubicBezTo>
                                  <a:cubicBezTo>
                                    <a:pt x="105965" y="43820"/>
                                    <a:pt x="104452" y="45389"/>
                                    <a:pt x="103345" y="47458"/>
                                  </a:cubicBezTo>
                                  <a:cubicBezTo>
                                    <a:pt x="102271" y="49495"/>
                                    <a:pt x="101716" y="51955"/>
                                    <a:pt x="101688" y="54835"/>
                                  </a:cubicBezTo>
                                  <a:close/>
                                  <a:moveTo>
                                    <a:pt x="178927" y="94868"/>
                                  </a:moveTo>
                                  <a:cubicBezTo>
                                    <a:pt x="174650" y="94868"/>
                                    <a:pt x="170836" y="94125"/>
                                    <a:pt x="167489" y="92643"/>
                                  </a:cubicBezTo>
                                  <a:cubicBezTo>
                                    <a:pt x="164143" y="91130"/>
                                    <a:pt x="161495" y="88901"/>
                                    <a:pt x="159546" y="85962"/>
                                  </a:cubicBezTo>
                                  <a:cubicBezTo>
                                    <a:pt x="157625" y="82994"/>
                                    <a:pt x="156662" y="79296"/>
                                    <a:pt x="156662" y="74871"/>
                                  </a:cubicBezTo>
                                  <a:cubicBezTo>
                                    <a:pt x="156662" y="71149"/>
                                    <a:pt x="157349" y="68018"/>
                                    <a:pt x="158715" y="65486"/>
                                  </a:cubicBezTo>
                                  <a:cubicBezTo>
                                    <a:pt x="160085" y="62954"/>
                                    <a:pt x="161946" y="60917"/>
                                    <a:pt x="164302" y="59375"/>
                                  </a:cubicBezTo>
                                  <a:cubicBezTo>
                                    <a:pt x="166663" y="57834"/>
                                    <a:pt x="169338" y="56668"/>
                                    <a:pt x="172338" y="55881"/>
                                  </a:cubicBezTo>
                                  <a:cubicBezTo>
                                    <a:pt x="175365" y="55098"/>
                                    <a:pt x="178536" y="54543"/>
                                    <a:pt x="181855" y="54223"/>
                                  </a:cubicBezTo>
                                  <a:cubicBezTo>
                                    <a:pt x="185753" y="53816"/>
                                    <a:pt x="188896" y="53437"/>
                                    <a:pt x="191284" y="53089"/>
                                  </a:cubicBezTo>
                                  <a:cubicBezTo>
                                    <a:pt x="193668" y="52710"/>
                                    <a:pt x="195402" y="52159"/>
                                    <a:pt x="196480" y="51428"/>
                                  </a:cubicBezTo>
                                  <a:cubicBezTo>
                                    <a:pt x="197554" y="50701"/>
                                    <a:pt x="198093" y="49627"/>
                                    <a:pt x="198093" y="48197"/>
                                  </a:cubicBezTo>
                                  <a:lnTo>
                                    <a:pt x="198093" y="47937"/>
                                  </a:lnTo>
                                  <a:cubicBezTo>
                                    <a:pt x="198093" y="45174"/>
                                    <a:pt x="197223" y="43033"/>
                                    <a:pt x="195474" y="41519"/>
                                  </a:cubicBezTo>
                                  <a:cubicBezTo>
                                    <a:pt x="193756" y="40006"/>
                                    <a:pt x="191312" y="39251"/>
                                    <a:pt x="188141" y="39251"/>
                                  </a:cubicBezTo>
                                  <a:cubicBezTo>
                                    <a:pt x="184794" y="39251"/>
                                    <a:pt x="182130" y="39990"/>
                                    <a:pt x="180150" y="41475"/>
                                  </a:cubicBezTo>
                                  <a:cubicBezTo>
                                    <a:pt x="178173" y="42929"/>
                                    <a:pt x="176863" y="44762"/>
                                    <a:pt x="176224" y="46975"/>
                                  </a:cubicBezTo>
                                  <a:lnTo>
                                    <a:pt x="159023" y="45581"/>
                                  </a:lnTo>
                                  <a:cubicBezTo>
                                    <a:pt x="159893" y="41503"/>
                                    <a:pt x="161610" y="37981"/>
                                    <a:pt x="164174" y="35013"/>
                                  </a:cubicBezTo>
                                  <a:cubicBezTo>
                                    <a:pt x="166734" y="32018"/>
                                    <a:pt x="170037" y="29718"/>
                                    <a:pt x="174083" y="28116"/>
                                  </a:cubicBezTo>
                                  <a:cubicBezTo>
                                    <a:pt x="178157" y="26487"/>
                                    <a:pt x="182873" y="25672"/>
                                    <a:pt x="188229" y="25672"/>
                                  </a:cubicBezTo>
                                  <a:cubicBezTo>
                                    <a:pt x="191955" y="25672"/>
                                    <a:pt x="195518" y="26107"/>
                                    <a:pt x="198924" y="26982"/>
                                  </a:cubicBezTo>
                                  <a:cubicBezTo>
                                    <a:pt x="202359" y="27853"/>
                                    <a:pt x="205398" y="29206"/>
                                    <a:pt x="208050" y="31040"/>
                                  </a:cubicBezTo>
                                  <a:cubicBezTo>
                                    <a:pt x="210726" y="32877"/>
                                    <a:pt x="212835" y="35233"/>
                                    <a:pt x="214380" y="38113"/>
                                  </a:cubicBezTo>
                                  <a:cubicBezTo>
                                    <a:pt x="215922" y="40964"/>
                                    <a:pt x="216692" y="44387"/>
                                    <a:pt x="216692" y="48372"/>
                                  </a:cubicBezTo>
                                  <a:lnTo>
                                    <a:pt x="216692" y="93602"/>
                                  </a:lnTo>
                                  <a:lnTo>
                                    <a:pt x="199056" y="93602"/>
                                  </a:lnTo>
                                  <a:lnTo>
                                    <a:pt x="199056" y="84304"/>
                                  </a:lnTo>
                                  <a:lnTo>
                                    <a:pt x="198533" y="84304"/>
                                  </a:lnTo>
                                  <a:cubicBezTo>
                                    <a:pt x="197455" y="86397"/>
                                    <a:pt x="196013" y="88246"/>
                                    <a:pt x="194208" y="89848"/>
                                  </a:cubicBezTo>
                                  <a:cubicBezTo>
                                    <a:pt x="192402" y="91417"/>
                                    <a:pt x="190238" y="92655"/>
                                    <a:pt x="187706" y="93558"/>
                                  </a:cubicBezTo>
                                  <a:cubicBezTo>
                                    <a:pt x="185174" y="94433"/>
                                    <a:pt x="182246" y="94868"/>
                                    <a:pt x="178927" y="94868"/>
                                  </a:cubicBezTo>
                                  <a:close/>
                                  <a:moveTo>
                                    <a:pt x="184255" y="82032"/>
                                  </a:moveTo>
                                  <a:cubicBezTo>
                                    <a:pt x="186991" y="82032"/>
                                    <a:pt x="189407" y="81493"/>
                                    <a:pt x="191504" y="80418"/>
                                  </a:cubicBezTo>
                                  <a:cubicBezTo>
                                    <a:pt x="193597" y="79312"/>
                                    <a:pt x="195242" y="77826"/>
                                    <a:pt x="196436" y="75965"/>
                                  </a:cubicBezTo>
                                  <a:cubicBezTo>
                                    <a:pt x="197630" y="74100"/>
                                    <a:pt x="198225" y="71992"/>
                                    <a:pt x="198225" y="69635"/>
                                  </a:cubicBezTo>
                                  <a:lnTo>
                                    <a:pt x="198225" y="62518"/>
                                  </a:lnTo>
                                  <a:cubicBezTo>
                                    <a:pt x="197642" y="62898"/>
                                    <a:pt x="196843" y="63245"/>
                                    <a:pt x="195825" y="63565"/>
                                  </a:cubicBezTo>
                                  <a:cubicBezTo>
                                    <a:pt x="194835" y="63856"/>
                                    <a:pt x="193712" y="64132"/>
                                    <a:pt x="192462" y="64396"/>
                                  </a:cubicBezTo>
                                  <a:cubicBezTo>
                                    <a:pt x="191212" y="64627"/>
                                    <a:pt x="189958" y="64847"/>
                                    <a:pt x="188708" y="65051"/>
                                  </a:cubicBezTo>
                                  <a:cubicBezTo>
                                    <a:pt x="187458" y="65226"/>
                                    <a:pt x="186320" y="65386"/>
                                    <a:pt x="185301" y="65530"/>
                                  </a:cubicBezTo>
                                  <a:cubicBezTo>
                                    <a:pt x="183121" y="65849"/>
                                    <a:pt x="181212" y="66360"/>
                                    <a:pt x="179582" y="67059"/>
                                  </a:cubicBezTo>
                                  <a:cubicBezTo>
                                    <a:pt x="177953" y="67758"/>
                                    <a:pt x="176687" y="68705"/>
                                    <a:pt x="175784" y="69895"/>
                                  </a:cubicBezTo>
                                  <a:cubicBezTo>
                                    <a:pt x="174882" y="71061"/>
                                    <a:pt x="174430" y="72515"/>
                                    <a:pt x="174430" y="74260"/>
                                  </a:cubicBezTo>
                                  <a:cubicBezTo>
                                    <a:pt x="174430" y="76792"/>
                                    <a:pt x="175349" y="78729"/>
                                    <a:pt x="177182" y="80067"/>
                                  </a:cubicBezTo>
                                  <a:cubicBezTo>
                                    <a:pt x="179043" y="81377"/>
                                    <a:pt x="181404" y="82032"/>
                                    <a:pt x="184255" y="82032"/>
                                  </a:cubicBezTo>
                                  <a:close/>
                                  <a:moveTo>
                                    <a:pt x="231122" y="93602"/>
                                  </a:moveTo>
                                  <a:lnTo>
                                    <a:pt x="231122" y="26543"/>
                                  </a:lnTo>
                                  <a:lnTo>
                                    <a:pt x="249150" y="26543"/>
                                  </a:lnTo>
                                  <a:lnTo>
                                    <a:pt x="249150" y="38244"/>
                                  </a:lnTo>
                                  <a:lnTo>
                                    <a:pt x="249849" y="38244"/>
                                  </a:lnTo>
                                  <a:cubicBezTo>
                                    <a:pt x="251071" y="34083"/>
                                    <a:pt x="253124" y="30940"/>
                                    <a:pt x="256007" y="28815"/>
                                  </a:cubicBezTo>
                                  <a:cubicBezTo>
                                    <a:pt x="258887" y="26662"/>
                                    <a:pt x="262205" y="25584"/>
                                    <a:pt x="265960" y="25584"/>
                                  </a:cubicBezTo>
                                  <a:cubicBezTo>
                                    <a:pt x="266890" y="25584"/>
                                    <a:pt x="267897" y="25644"/>
                                    <a:pt x="268971" y="25760"/>
                                  </a:cubicBezTo>
                                  <a:cubicBezTo>
                                    <a:pt x="270049" y="25876"/>
                                    <a:pt x="270996" y="26035"/>
                                    <a:pt x="271810" y="26239"/>
                                  </a:cubicBezTo>
                                  <a:lnTo>
                                    <a:pt x="271810" y="42741"/>
                                  </a:lnTo>
                                  <a:cubicBezTo>
                                    <a:pt x="270936" y="42478"/>
                                    <a:pt x="269730" y="42246"/>
                                    <a:pt x="268184" y="42043"/>
                                  </a:cubicBezTo>
                                  <a:cubicBezTo>
                                    <a:pt x="266642" y="41839"/>
                                    <a:pt x="265233" y="41739"/>
                                    <a:pt x="263951" y="41739"/>
                                  </a:cubicBezTo>
                                  <a:cubicBezTo>
                                    <a:pt x="261215" y="41739"/>
                                    <a:pt x="258771" y="42334"/>
                                    <a:pt x="256618" y="43528"/>
                                  </a:cubicBezTo>
                                  <a:cubicBezTo>
                                    <a:pt x="254493" y="44690"/>
                                    <a:pt x="252804" y="46320"/>
                                    <a:pt x="251554" y="48416"/>
                                  </a:cubicBezTo>
                                  <a:cubicBezTo>
                                    <a:pt x="250332" y="50513"/>
                                    <a:pt x="249717" y="52929"/>
                                    <a:pt x="249717" y="55665"/>
                                  </a:cubicBezTo>
                                  <a:lnTo>
                                    <a:pt x="249717" y="93602"/>
                                  </a:lnTo>
                                  <a:lnTo>
                                    <a:pt x="231122" y="93602"/>
                                  </a:lnTo>
                                  <a:close/>
                                  <a:moveTo>
                                    <a:pt x="308865" y="94912"/>
                                  </a:moveTo>
                                  <a:cubicBezTo>
                                    <a:pt x="301967" y="94912"/>
                                    <a:pt x="296029" y="93514"/>
                                    <a:pt x="291052" y="90722"/>
                                  </a:cubicBezTo>
                                  <a:cubicBezTo>
                                    <a:pt x="286104" y="87899"/>
                                    <a:pt x="282290" y="83909"/>
                                    <a:pt x="279614" y="78757"/>
                                  </a:cubicBezTo>
                                  <a:cubicBezTo>
                                    <a:pt x="276934" y="73577"/>
                                    <a:pt x="275597" y="67451"/>
                                    <a:pt x="275597" y="60378"/>
                                  </a:cubicBezTo>
                                  <a:cubicBezTo>
                                    <a:pt x="275597" y="53480"/>
                                    <a:pt x="276934" y="47426"/>
                                    <a:pt x="279614" y="42218"/>
                                  </a:cubicBezTo>
                                  <a:cubicBezTo>
                                    <a:pt x="282290" y="37006"/>
                                    <a:pt x="286060" y="32949"/>
                                    <a:pt x="290921" y="30037"/>
                                  </a:cubicBezTo>
                                  <a:cubicBezTo>
                                    <a:pt x="295809" y="27126"/>
                                    <a:pt x="301544" y="25672"/>
                                    <a:pt x="308122" y="25672"/>
                                  </a:cubicBezTo>
                                  <a:cubicBezTo>
                                    <a:pt x="312547" y="25672"/>
                                    <a:pt x="316664" y="26383"/>
                                    <a:pt x="320474" y="27809"/>
                                  </a:cubicBezTo>
                                  <a:cubicBezTo>
                                    <a:pt x="324316" y="29206"/>
                                    <a:pt x="327663" y="31319"/>
                                    <a:pt x="330519" y="34143"/>
                                  </a:cubicBezTo>
                                  <a:cubicBezTo>
                                    <a:pt x="333398" y="36962"/>
                                    <a:pt x="335639" y="40517"/>
                                    <a:pt x="337240" y="44794"/>
                                  </a:cubicBezTo>
                                  <a:cubicBezTo>
                                    <a:pt x="338842" y="49044"/>
                                    <a:pt x="339640" y="54020"/>
                                    <a:pt x="339640" y="59723"/>
                                  </a:cubicBezTo>
                                  <a:lnTo>
                                    <a:pt x="339640" y="64831"/>
                                  </a:lnTo>
                                  <a:lnTo>
                                    <a:pt x="283017" y="64831"/>
                                  </a:lnTo>
                                  <a:lnTo>
                                    <a:pt x="283017" y="53305"/>
                                  </a:lnTo>
                                  <a:lnTo>
                                    <a:pt x="322136" y="53305"/>
                                  </a:lnTo>
                                  <a:cubicBezTo>
                                    <a:pt x="322136" y="50629"/>
                                    <a:pt x="321553" y="48257"/>
                                    <a:pt x="320391" y="46192"/>
                                  </a:cubicBezTo>
                                  <a:cubicBezTo>
                                    <a:pt x="319224" y="44123"/>
                                    <a:pt x="317611" y="42510"/>
                                    <a:pt x="315542" y="41343"/>
                                  </a:cubicBezTo>
                                  <a:cubicBezTo>
                                    <a:pt x="313505" y="40149"/>
                                    <a:pt x="311133" y="39554"/>
                                    <a:pt x="308425" y="39554"/>
                                  </a:cubicBezTo>
                                  <a:cubicBezTo>
                                    <a:pt x="305602" y="39554"/>
                                    <a:pt x="303102" y="40209"/>
                                    <a:pt x="300917" y="41519"/>
                                  </a:cubicBezTo>
                                  <a:cubicBezTo>
                                    <a:pt x="298764" y="42801"/>
                                    <a:pt x="297075" y="44531"/>
                                    <a:pt x="295853" y="46715"/>
                                  </a:cubicBezTo>
                                  <a:cubicBezTo>
                                    <a:pt x="294631" y="48868"/>
                                    <a:pt x="294004" y="51268"/>
                                    <a:pt x="293976" y="53916"/>
                                  </a:cubicBezTo>
                                  <a:lnTo>
                                    <a:pt x="293976" y="64875"/>
                                  </a:lnTo>
                                  <a:cubicBezTo>
                                    <a:pt x="293976" y="68194"/>
                                    <a:pt x="294587" y="71061"/>
                                    <a:pt x="295809" y="73477"/>
                                  </a:cubicBezTo>
                                  <a:cubicBezTo>
                                    <a:pt x="297063" y="75893"/>
                                    <a:pt x="298820" y="77755"/>
                                    <a:pt x="301093" y="79065"/>
                                  </a:cubicBezTo>
                                  <a:cubicBezTo>
                                    <a:pt x="303361" y="80375"/>
                                    <a:pt x="306053" y="81029"/>
                                    <a:pt x="309168" y="81029"/>
                                  </a:cubicBezTo>
                                  <a:cubicBezTo>
                                    <a:pt x="311237" y="81029"/>
                                    <a:pt x="313126" y="80738"/>
                                    <a:pt x="314843" y="80155"/>
                                  </a:cubicBezTo>
                                  <a:cubicBezTo>
                                    <a:pt x="316561" y="79572"/>
                                    <a:pt x="318030" y="78701"/>
                                    <a:pt x="319252" y="77535"/>
                                  </a:cubicBezTo>
                                  <a:cubicBezTo>
                                    <a:pt x="320474" y="76373"/>
                                    <a:pt x="321409" y="74947"/>
                                    <a:pt x="322048" y="73258"/>
                                  </a:cubicBezTo>
                                  <a:lnTo>
                                    <a:pt x="339249" y="74392"/>
                                  </a:lnTo>
                                  <a:cubicBezTo>
                                    <a:pt x="338374" y="78525"/>
                                    <a:pt x="336585" y="82136"/>
                                    <a:pt x="333878" y="85219"/>
                                  </a:cubicBezTo>
                                  <a:cubicBezTo>
                                    <a:pt x="331202" y="88274"/>
                                    <a:pt x="327739" y="90662"/>
                                    <a:pt x="323490" y="92380"/>
                                  </a:cubicBezTo>
                                  <a:cubicBezTo>
                                    <a:pt x="319268" y="94069"/>
                                    <a:pt x="314392" y="94912"/>
                                    <a:pt x="308865" y="94912"/>
                                  </a:cubicBezTo>
                                  <a:close/>
                                  <a:moveTo>
                                    <a:pt x="376487" y="94692"/>
                                  </a:moveTo>
                                  <a:cubicBezTo>
                                    <a:pt x="371395" y="94692"/>
                                    <a:pt x="366782" y="93382"/>
                                    <a:pt x="362649" y="90762"/>
                                  </a:cubicBezTo>
                                  <a:cubicBezTo>
                                    <a:pt x="358547" y="88114"/>
                                    <a:pt x="355284" y="84229"/>
                                    <a:pt x="352868" y="79108"/>
                                  </a:cubicBezTo>
                                  <a:cubicBezTo>
                                    <a:pt x="350484" y="73957"/>
                                    <a:pt x="349289" y="67642"/>
                                    <a:pt x="349289" y="60162"/>
                                  </a:cubicBezTo>
                                  <a:cubicBezTo>
                                    <a:pt x="349289" y="52478"/>
                                    <a:pt x="350527" y="46088"/>
                                    <a:pt x="353000" y="40996"/>
                                  </a:cubicBezTo>
                                  <a:cubicBezTo>
                                    <a:pt x="355476" y="35872"/>
                                    <a:pt x="358763" y="32046"/>
                                    <a:pt x="362868" y="29514"/>
                                  </a:cubicBezTo>
                                  <a:cubicBezTo>
                                    <a:pt x="367002" y="26954"/>
                                    <a:pt x="371527" y="25672"/>
                                    <a:pt x="376443" y="25672"/>
                                  </a:cubicBezTo>
                                  <a:cubicBezTo>
                                    <a:pt x="380197" y="25672"/>
                                    <a:pt x="383328" y="26311"/>
                                    <a:pt x="385832" y="27593"/>
                                  </a:cubicBezTo>
                                  <a:cubicBezTo>
                                    <a:pt x="388364" y="28843"/>
                                    <a:pt x="390401" y="30417"/>
                                    <a:pt x="391943" y="32306"/>
                                  </a:cubicBezTo>
                                  <a:cubicBezTo>
                                    <a:pt x="393516" y="34171"/>
                                    <a:pt x="394706" y="36004"/>
                                    <a:pt x="395521" y="37809"/>
                                  </a:cubicBezTo>
                                  <a:lnTo>
                                    <a:pt x="396088" y="37809"/>
                                  </a:lnTo>
                                  <a:lnTo>
                                    <a:pt x="396088" y="4193"/>
                                  </a:lnTo>
                                  <a:lnTo>
                                    <a:pt x="414643" y="4193"/>
                                  </a:lnTo>
                                  <a:lnTo>
                                    <a:pt x="414643" y="93602"/>
                                  </a:lnTo>
                                  <a:lnTo>
                                    <a:pt x="396308" y="93602"/>
                                  </a:lnTo>
                                  <a:lnTo>
                                    <a:pt x="396308" y="82863"/>
                                  </a:lnTo>
                                  <a:lnTo>
                                    <a:pt x="395521" y="82863"/>
                                  </a:lnTo>
                                  <a:cubicBezTo>
                                    <a:pt x="394651" y="84724"/>
                                    <a:pt x="393413" y="86573"/>
                                    <a:pt x="391811" y="88406"/>
                                  </a:cubicBezTo>
                                  <a:cubicBezTo>
                                    <a:pt x="390241" y="90211"/>
                                    <a:pt x="388189" y="91709"/>
                                    <a:pt x="385657" y="92903"/>
                                  </a:cubicBezTo>
                                  <a:cubicBezTo>
                                    <a:pt x="383153" y="94097"/>
                                    <a:pt x="380097" y="94692"/>
                                    <a:pt x="376487" y="94692"/>
                                  </a:cubicBezTo>
                                  <a:close/>
                                  <a:moveTo>
                                    <a:pt x="382382" y="79895"/>
                                  </a:moveTo>
                                  <a:cubicBezTo>
                                    <a:pt x="385381" y="79895"/>
                                    <a:pt x="387913" y="79081"/>
                                    <a:pt x="389978" y="77447"/>
                                  </a:cubicBezTo>
                                  <a:cubicBezTo>
                                    <a:pt x="392075" y="75790"/>
                                    <a:pt x="393676" y="73477"/>
                                    <a:pt x="394782" y="70506"/>
                                  </a:cubicBezTo>
                                  <a:cubicBezTo>
                                    <a:pt x="395917" y="67539"/>
                                    <a:pt x="396484" y="64060"/>
                                    <a:pt x="396484" y="60074"/>
                                  </a:cubicBezTo>
                                  <a:cubicBezTo>
                                    <a:pt x="396484" y="56085"/>
                                    <a:pt x="395929" y="52622"/>
                                    <a:pt x="394822" y="49682"/>
                                  </a:cubicBezTo>
                                  <a:cubicBezTo>
                                    <a:pt x="393720" y="46743"/>
                                    <a:pt x="392119" y="44475"/>
                                    <a:pt x="390022" y="42873"/>
                                  </a:cubicBezTo>
                                  <a:cubicBezTo>
                                    <a:pt x="387925" y="41271"/>
                                    <a:pt x="385381" y="40473"/>
                                    <a:pt x="382382" y="40473"/>
                                  </a:cubicBezTo>
                                  <a:cubicBezTo>
                                    <a:pt x="379327" y="40473"/>
                                    <a:pt x="376751" y="41300"/>
                                    <a:pt x="374654" y="42961"/>
                                  </a:cubicBezTo>
                                  <a:cubicBezTo>
                                    <a:pt x="372557" y="44618"/>
                                    <a:pt x="370972" y="46919"/>
                                    <a:pt x="369897" y="49858"/>
                                  </a:cubicBezTo>
                                  <a:cubicBezTo>
                                    <a:pt x="368819" y="52798"/>
                                    <a:pt x="368280" y="56200"/>
                                    <a:pt x="368280" y="60074"/>
                                  </a:cubicBezTo>
                                  <a:cubicBezTo>
                                    <a:pt x="368280" y="63972"/>
                                    <a:pt x="368819" y="67423"/>
                                    <a:pt x="369897" y="70418"/>
                                  </a:cubicBezTo>
                                  <a:cubicBezTo>
                                    <a:pt x="371004" y="73390"/>
                                    <a:pt x="372589" y="75718"/>
                                    <a:pt x="374654" y="77403"/>
                                  </a:cubicBezTo>
                                  <a:cubicBezTo>
                                    <a:pt x="376751" y="79065"/>
                                    <a:pt x="379327" y="79895"/>
                                    <a:pt x="382382" y="79895"/>
                                  </a:cubicBezTo>
                                  <a:close/>
                                  <a:moveTo>
                                    <a:pt x="477641" y="4193"/>
                                  </a:moveTo>
                                  <a:lnTo>
                                    <a:pt x="477641" y="93602"/>
                                  </a:lnTo>
                                  <a:lnTo>
                                    <a:pt x="458739" y="93602"/>
                                  </a:lnTo>
                                  <a:lnTo>
                                    <a:pt x="458739" y="4193"/>
                                  </a:lnTo>
                                  <a:lnTo>
                                    <a:pt x="477641" y="4193"/>
                                  </a:lnTo>
                                  <a:close/>
                                  <a:moveTo>
                                    <a:pt x="511444" y="54835"/>
                                  </a:moveTo>
                                  <a:lnTo>
                                    <a:pt x="511444" y="93602"/>
                                  </a:lnTo>
                                  <a:lnTo>
                                    <a:pt x="492845" y="93602"/>
                                  </a:lnTo>
                                  <a:lnTo>
                                    <a:pt x="492845" y="26543"/>
                                  </a:lnTo>
                                  <a:lnTo>
                                    <a:pt x="510570" y="26543"/>
                                  </a:lnTo>
                                  <a:lnTo>
                                    <a:pt x="510570" y="38376"/>
                                  </a:lnTo>
                                  <a:lnTo>
                                    <a:pt x="511356" y="38376"/>
                                  </a:lnTo>
                                  <a:cubicBezTo>
                                    <a:pt x="512842" y="34474"/>
                                    <a:pt x="515330" y="31391"/>
                                    <a:pt x="518821" y="29119"/>
                                  </a:cubicBezTo>
                                  <a:cubicBezTo>
                                    <a:pt x="522315" y="26822"/>
                                    <a:pt x="526549" y="25672"/>
                                    <a:pt x="531525" y="25672"/>
                                  </a:cubicBezTo>
                                  <a:cubicBezTo>
                                    <a:pt x="536182" y="25672"/>
                                    <a:pt x="540243" y="26690"/>
                                    <a:pt x="543706" y="28727"/>
                                  </a:cubicBezTo>
                                  <a:cubicBezTo>
                                    <a:pt x="547168" y="30764"/>
                                    <a:pt x="549860" y="33675"/>
                                    <a:pt x="551781" y="37458"/>
                                  </a:cubicBezTo>
                                  <a:cubicBezTo>
                                    <a:pt x="553702" y="41212"/>
                                    <a:pt x="554665" y="45697"/>
                                    <a:pt x="554665" y="50905"/>
                                  </a:cubicBezTo>
                                  <a:lnTo>
                                    <a:pt x="554665" y="93602"/>
                                  </a:lnTo>
                                  <a:lnTo>
                                    <a:pt x="536066" y="93602"/>
                                  </a:lnTo>
                                  <a:lnTo>
                                    <a:pt x="536066" y="54223"/>
                                  </a:lnTo>
                                  <a:cubicBezTo>
                                    <a:pt x="536094" y="50118"/>
                                    <a:pt x="535047" y="46919"/>
                                    <a:pt x="532923" y="44618"/>
                                  </a:cubicBezTo>
                                  <a:cubicBezTo>
                                    <a:pt x="530798" y="42290"/>
                                    <a:pt x="527875" y="41128"/>
                                    <a:pt x="524148" y="41128"/>
                                  </a:cubicBezTo>
                                  <a:cubicBezTo>
                                    <a:pt x="521644" y="41128"/>
                                    <a:pt x="519432" y="41663"/>
                                    <a:pt x="517511" y="42741"/>
                                  </a:cubicBezTo>
                                  <a:cubicBezTo>
                                    <a:pt x="515622" y="43820"/>
                                    <a:pt x="514136" y="45389"/>
                                    <a:pt x="513058" y="47458"/>
                                  </a:cubicBezTo>
                                  <a:cubicBezTo>
                                    <a:pt x="512011" y="49495"/>
                                    <a:pt x="511472" y="51955"/>
                                    <a:pt x="511444" y="54835"/>
                                  </a:cubicBezTo>
                                  <a:close/>
                                  <a:moveTo>
                                    <a:pt x="605382" y="26543"/>
                                  </a:moveTo>
                                  <a:lnTo>
                                    <a:pt x="605382" y="40517"/>
                                  </a:lnTo>
                                  <a:lnTo>
                                    <a:pt x="563994" y="40517"/>
                                  </a:lnTo>
                                  <a:lnTo>
                                    <a:pt x="563994" y="26543"/>
                                  </a:lnTo>
                                  <a:lnTo>
                                    <a:pt x="605382" y="26543"/>
                                  </a:lnTo>
                                  <a:close/>
                                  <a:moveTo>
                                    <a:pt x="573467" y="93602"/>
                                  </a:moveTo>
                                  <a:lnTo>
                                    <a:pt x="573467" y="21698"/>
                                  </a:lnTo>
                                  <a:cubicBezTo>
                                    <a:pt x="573467" y="16838"/>
                                    <a:pt x="574414" y="12808"/>
                                    <a:pt x="576307" y="9605"/>
                                  </a:cubicBezTo>
                                  <a:cubicBezTo>
                                    <a:pt x="578228" y="6406"/>
                                    <a:pt x="580848" y="4002"/>
                                    <a:pt x="584167" y="2400"/>
                                  </a:cubicBezTo>
                                  <a:cubicBezTo>
                                    <a:pt x="587482" y="803"/>
                                    <a:pt x="591252" y="0"/>
                                    <a:pt x="595473" y="0"/>
                                  </a:cubicBezTo>
                                  <a:cubicBezTo>
                                    <a:pt x="598325" y="0"/>
                                    <a:pt x="600929" y="220"/>
                                    <a:pt x="603289" y="655"/>
                                  </a:cubicBezTo>
                                  <a:cubicBezTo>
                                    <a:pt x="605673" y="1094"/>
                                    <a:pt x="607450" y="1486"/>
                                    <a:pt x="608613" y="1833"/>
                                  </a:cubicBezTo>
                                  <a:lnTo>
                                    <a:pt x="605294" y="15803"/>
                                  </a:lnTo>
                                  <a:cubicBezTo>
                                    <a:pt x="604567" y="15572"/>
                                    <a:pt x="603664" y="15352"/>
                                    <a:pt x="602590" y="15148"/>
                                  </a:cubicBezTo>
                                  <a:cubicBezTo>
                                    <a:pt x="601540" y="14945"/>
                                    <a:pt x="600465" y="14845"/>
                                    <a:pt x="599359" y="14845"/>
                                  </a:cubicBezTo>
                                  <a:cubicBezTo>
                                    <a:pt x="596623" y="14845"/>
                                    <a:pt x="594714" y="15484"/>
                                    <a:pt x="593640" y="16766"/>
                                  </a:cubicBezTo>
                                  <a:cubicBezTo>
                                    <a:pt x="592562" y="18016"/>
                                    <a:pt x="592022" y="19777"/>
                                    <a:pt x="592022" y="22050"/>
                                  </a:cubicBezTo>
                                  <a:lnTo>
                                    <a:pt x="592022" y="93602"/>
                                  </a:lnTo>
                                  <a:lnTo>
                                    <a:pt x="573467" y="93602"/>
                                  </a:lnTo>
                                  <a:close/>
                                  <a:moveTo>
                                    <a:pt x="616744" y="93602"/>
                                  </a:moveTo>
                                  <a:lnTo>
                                    <a:pt x="616744" y="26543"/>
                                  </a:lnTo>
                                  <a:lnTo>
                                    <a:pt x="634776" y="26543"/>
                                  </a:lnTo>
                                  <a:lnTo>
                                    <a:pt x="634776" y="38244"/>
                                  </a:lnTo>
                                  <a:lnTo>
                                    <a:pt x="635475" y="38244"/>
                                  </a:lnTo>
                                  <a:cubicBezTo>
                                    <a:pt x="636697" y="34083"/>
                                    <a:pt x="638746" y="30940"/>
                                    <a:pt x="641629" y="28815"/>
                                  </a:cubicBezTo>
                                  <a:cubicBezTo>
                                    <a:pt x="644508" y="26662"/>
                                    <a:pt x="647827" y="25584"/>
                                    <a:pt x="651581" y="25584"/>
                                  </a:cubicBezTo>
                                  <a:cubicBezTo>
                                    <a:pt x="652516" y="25584"/>
                                    <a:pt x="653518" y="25644"/>
                                    <a:pt x="654597" y="25760"/>
                                  </a:cubicBezTo>
                                  <a:cubicBezTo>
                                    <a:pt x="655671" y="25876"/>
                                    <a:pt x="656618" y="26035"/>
                                    <a:pt x="657432" y="26239"/>
                                  </a:cubicBezTo>
                                  <a:lnTo>
                                    <a:pt x="657432" y="42741"/>
                                  </a:lnTo>
                                  <a:cubicBezTo>
                                    <a:pt x="656558" y="42478"/>
                                    <a:pt x="655352" y="42246"/>
                                    <a:pt x="653810" y="42043"/>
                                  </a:cubicBezTo>
                                  <a:cubicBezTo>
                                    <a:pt x="652268" y="41839"/>
                                    <a:pt x="650855" y="41739"/>
                                    <a:pt x="649573" y="41739"/>
                                  </a:cubicBezTo>
                                  <a:cubicBezTo>
                                    <a:pt x="646837" y="41739"/>
                                    <a:pt x="644393" y="42334"/>
                                    <a:pt x="642240" y="43528"/>
                                  </a:cubicBezTo>
                                  <a:cubicBezTo>
                                    <a:pt x="640115" y="44690"/>
                                    <a:pt x="638426" y="46320"/>
                                    <a:pt x="637176" y="48416"/>
                                  </a:cubicBezTo>
                                  <a:cubicBezTo>
                                    <a:pt x="635954" y="50513"/>
                                    <a:pt x="635343" y="52929"/>
                                    <a:pt x="635343" y="55665"/>
                                  </a:cubicBezTo>
                                  <a:lnTo>
                                    <a:pt x="635343" y="93602"/>
                                  </a:lnTo>
                                  <a:lnTo>
                                    <a:pt x="616744" y="93602"/>
                                  </a:lnTo>
                                  <a:close/>
                                  <a:moveTo>
                                    <a:pt x="684250" y="94868"/>
                                  </a:moveTo>
                                  <a:cubicBezTo>
                                    <a:pt x="679969" y="94868"/>
                                    <a:pt x="676159" y="94125"/>
                                    <a:pt x="672812" y="92643"/>
                                  </a:cubicBezTo>
                                  <a:cubicBezTo>
                                    <a:pt x="669466" y="91130"/>
                                    <a:pt x="666814" y="88901"/>
                                    <a:pt x="664865" y="85962"/>
                                  </a:cubicBezTo>
                                  <a:cubicBezTo>
                                    <a:pt x="662944" y="82994"/>
                                    <a:pt x="661985" y="79296"/>
                                    <a:pt x="661985" y="74871"/>
                                  </a:cubicBezTo>
                                  <a:cubicBezTo>
                                    <a:pt x="661985" y="71149"/>
                                    <a:pt x="662668" y="68018"/>
                                    <a:pt x="664034" y="65486"/>
                                  </a:cubicBezTo>
                                  <a:cubicBezTo>
                                    <a:pt x="665404" y="62954"/>
                                    <a:pt x="667265" y="60917"/>
                                    <a:pt x="669625" y="59375"/>
                                  </a:cubicBezTo>
                                  <a:cubicBezTo>
                                    <a:pt x="671982" y="57834"/>
                                    <a:pt x="674657" y="56668"/>
                                    <a:pt x="677657" y="55881"/>
                                  </a:cubicBezTo>
                                  <a:cubicBezTo>
                                    <a:pt x="680684" y="55098"/>
                                    <a:pt x="683855" y="54543"/>
                                    <a:pt x="687174" y="54223"/>
                                  </a:cubicBezTo>
                                  <a:cubicBezTo>
                                    <a:pt x="691076" y="53816"/>
                                    <a:pt x="694219" y="53437"/>
                                    <a:pt x="696603" y="53089"/>
                                  </a:cubicBezTo>
                                  <a:cubicBezTo>
                                    <a:pt x="698991" y="52710"/>
                                    <a:pt x="700721" y="52159"/>
                                    <a:pt x="701799" y="51428"/>
                                  </a:cubicBezTo>
                                  <a:cubicBezTo>
                                    <a:pt x="702877" y="50701"/>
                                    <a:pt x="703416" y="49627"/>
                                    <a:pt x="703416" y="48197"/>
                                  </a:cubicBezTo>
                                  <a:lnTo>
                                    <a:pt x="703416" y="47937"/>
                                  </a:lnTo>
                                  <a:cubicBezTo>
                                    <a:pt x="703416" y="45174"/>
                                    <a:pt x="702542" y="43033"/>
                                    <a:pt x="700797" y="41519"/>
                                  </a:cubicBezTo>
                                  <a:cubicBezTo>
                                    <a:pt x="699079" y="40006"/>
                                    <a:pt x="696635" y="39251"/>
                                    <a:pt x="693460" y="39251"/>
                                  </a:cubicBezTo>
                                  <a:cubicBezTo>
                                    <a:pt x="690113" y="39251"/>
                                    <a:pt x="687449" y="39990"/>
                                    <a:pt x="685473" y="41475"/>
                                  </a:cubicBezTo>
                                  <a:cubicBezTo>
                                    <a:pt x="683492" y="42929"/>
                                    <a:pt x="682182" y="44762"/>
                                    <a:pt x="681543" y="46975"/>
                                  </a:cubicBezTo>
                                  <a:lnTo>
                                    <a:pt x="664342" y="45581"/>
                                  </a:lnTo>
                                  <a:cubicBezTo>
                                    <a:pt x="665216" y="41503"/>
                                    <a:pt x="666933" y="37981"/>
                                    <a:pt x="669493" y="35013"/>
                                  </a:cubicBezTo>
                                  <a:cubicBezTo>
                                    <a:pt x="672053" y="32018"/>
                                    <a:pt x="675356" y="29718"/>
                                    <a:pt x="679402" y="28116"/>
                                  </a:cubicBezTo>
                                  <a:cubicBezTo>
                                    <a:pt x="683480" y="26487"/>
                                    <a:pt x="688192" y="25672"/>
                                    <a:pt x="693548" y="25672"/>
                                  </a:cubicBezTo>
                                  <a:cubicBezTo>
                                    <a:pt x="697274" y="25672"/>
                                    <a:pt x="700840" y="26107"/>
                                    <a:pt x="704243" y="26982"/>
                                  </a:cubicBezTo>
                                  <a:cubicBezTo>
                                    <a:pt x="707678" y="27853"/>
                                    <a:pt x="710721" y="29206"/>
                                    <a:pt x="713369" y="31040"/>
                                  </a:cubicBezTo>
                                  <a:cubicBezTo>
                                    <a:pt x="716045" y="32877"/>
                                    <a:pt x="718158" y="35233"/>
                                    <a:pt x="719699" y="38113"/>
                                  </a:cubicBezTo>
                                  <a:cubicBezTo>
                                    <a:pt x="721241" y="40964"/>
                                    <a:pt x="722011" y="44387"/>
                                    <a:pt x="722011" y="48372"/>
                                  </a:cubicBezTo>
                                  <a:lnTo>
                                    <a:pt x="722011" y="93602"/>
                                  </a:lnTo>
                                  <a:lnTo>
                                    <a:pt x="704375" y="93602"/>
                                  </a:lnTo>
                                  <a:lnTo>
                                    <a:pt x="704375" y="84304"/>
                                  </a:lnTo>
                                  <a:lnTo>
                                    <a:pt x="703852" y="84304"/>
                                  </a:lnTo>
                                  <a:cubicBezTo>
                                    <a:pt x="702774" y="86397"/>
                                    <a:pt x="701332" y="88246"/>
                                    <a:pt x="699531" y="89848"/>
                                  </a:cubicBezTo>
                                  <a:cubicBezTo>
                                    <a:pt x="697725" y="91417"/>
                                    <a:pt x="695557" y="92655"/>
                                    <a:pt x="693025" y="93558"/>
                                  </a:cubicBezTo>
                                  <a:cubicBezTo>
                                    <a:pt x="690493" y="94433"/>
                                    <a:pt x="687565" y="94868"/>
                                    <a:pt x="684250" y="94868"/>
                                  </a:cubicBezTo>
                                  <a:close/>
                                  <a:moveTo>
                                    <a:pt x="689574" y="82032"/>
                                  </a:moveTo>
                                  <a:cubicBezTo>
                                    <a:pt x="692310" y="82032"/>
                                    <a:pt x="694726" y="81493"/>
                                    <a:pt x="696823" y="80418"/>
                                  </a:cubicBezTo>
                                  <a:cubicBezTo>
                                    <a:pt x="698920" y="79312"/>
                                    <a:pt x="700561" y="77826"/>
                                    <a:pt x="701755" y="75965"/>
                                  </a:cubicBezTo>
                                  <a:cubicBezTo>
                                    <a:pt x="702949" y="74100"/>
                                    <a:pt x="703544" y="71992"/>
                                    <a:pt x="703544" y="69635"/>
                                  </a:cubicBezTo>
                                  <a:lnTo>
                                    <a:pt x="703544" y="62518"/>
                                  </a:lnTo>
                                  <a:cubicBezTo>
                                    <a:pt x="702965" y="62898"/>
                                    <a:pt x="702162" y="63245"/>
                                    <a:pt x="701144" y="63565"/>
                                  </a:cubicBezTo>
                                  <a:cubicBezTo>
                                    <a:pt x="700154" y="63856"/>
                                    <a:pt x="699035" y="64132"/>
                                    <a:pt x="697781" y="64396"/>
                                  </a:cubicBezTo>
                                  <a:cubicBezTo>
                                    <a:pt x="696531" y="64627"/>
                                    <a:pt x="695281" y="64847"/>
                                    <a:pt x="694027" y="65051"/>
                                  </a:cubicBezTo>
                                  <a:cubicBezTo>
                                    <a:pt x="692777" y="65226"/>
                                    <a:pt x="691643" y="65386"/>
                                    <a:pt x="690624" y="65530"/>
                                  </a:cubicBezTo>
                                  <a:cubicBezTo>
                                    <a:pt x="688440" y="65849"/>
                                    <a:pt x="686535" y="66360"/>
                                    <a:pt x="684905" y="67059"/>
                                  </a:cubicBezTo>
                                  <a:cubicBezTo>
                                    <a:pt x="683276" y="67758"/>
                                    <a:pt x="682010" y="68705"/>
                                    <a:pt x="681107" y="69895"/>
                                  </a:cubicBezTo>
                                  <a:cubicBezTo>
                                    <a:pt x="680205" y="71061"/>
                                    <a:pt x="679753" y="72515"/>
                                    <a:pt x="679753" y="74260"/>
                                  </a:cubicBezTo>
                                  <a:cubicBezTo>
                                    <a:pt x="679753" y="76792"/>
                                    <a:pt x="680668" y="78729"/>
                                    <a:pt x="682501" y="80067"/>
                                  </a:cubicBezTo>
                                  <a:cubicBezTo>
                                    <a:pt x="684366" y="81377"/>
                                    <a:pt x="686723" y="82032"/>
                                    <a:pt x="689574" y="82032"/>
                                  </a:cubicBezTo>
                                  <a:close/>
                                </a:path>
                              </a:pathLst>
                            </a:custGeom>
                            <a:solidFill>
                              <a:srgbClr val="7D88A1"/>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397106210" name="Forme libre : forme 1397106210">
                            <a:extLst>
                              <a:ext uri="{FF2B5EF4-FFF2-40B4-BE49-F238E27FC236}">
                                <a16:creationId xmlns:a16="http://schemas.microsoft.com/office/drawing/2014/main" id="{75CA7399-4095-597A-4EA3-3EF210CBD21D}"/>
                              </a:ext>
                            </a:extLst>
                          </wps:cNvPr>
                          <wps:cNvSpPr/>
                          <wps:spPr>
                            <a:xfrm rot="5400000">
                              <a:off x="3322014" y="-69052"/>
                              <a:ext cx="449617" cy="1360196"/>
                            </a:xfrm>
                            <a:custGeom>
                              <a:avLst/>
                              <a:gdLst>
                                <a:gd name="connsiteX0" fmla="*/ 424271 w 449617"/>
                                <a:gd name="connsiteY0" fmla="*/ -114 h 1360196"/>
                                <a:gd name="connsiteX1" fmla="*/ 449392 w 449617"/>
                                <a:gd name="connsiteY1" fmla="*/ -114 h 1360196"/>
                                <a:gd name="connsiteX2" fmla="*/ 449392 w 449617"/>
                                <a:gd name="connsiteY2" fmla="*/ 1360082 h 1360196"/>
                                <a:gd name="connsiteX3" fmla="*/ 424271 w 449617"/>
                                <a:gd name="connsiteY3" fmla="*/ 1360082 h 1360196"/>
                                <a:gd name="connsiteX4" fmla="*/ 24894 w 449617"/>
                                <a:gd name="connsiteY4" fmla="*/ 1360082 h 1360196"/>
                                <a:gd name="connsiteX5" fmla="*/ -226 w 449617"/>
                                <a:gd name="connsiteY5" fmla="*/ 1360082 h 1360196"/>
                                <a:gd name="connsiteX6" fmla="*/ -226 w 449617"/>
                                <a:gd name="connsiteY6" fmla="*/ -114 h 1360196"/>
                                <a:gd name="connsiteX7" fmla="*/ 24894 w 449617"/>
                                <a:gd name="connsiteY7" fmla="*/ -114 h 136019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449617" h="1360196">
                                  <a:moveTo>
                                    <a:pt x="424271" y="-114"/>
                                  </a:moveTo>
                                  <a:cubicBezTo>
                                    <a:pt x="438145" y="-114"/>
                                    <a:pt x="449392" y="-114"/>
                                    <a:pt x="449392" y="-114"/>
                                  </a:cubicBezTo>
                                  <a:lnTo>
                                    <a:pt x="449392" y="1360082"/>
                                  </a:lnTo>
                                  <a:cubicBezTo>
                                    <a:pt x="449392" y="1360082"/>
                                    <a:pt x="438145" y="1360082"/>
                                    <a:pt x="424271" y="1360082"/>
                                  </a:cubicBezTo>
                                  <a:lnTo>
                                    <a:pt x="24894" y="1360082"/>
                                  </a:lnTo>
                                  <a:cubicBezTo>
                                    <a:pt x="11020" y="1360082"/>
                                    <a:pt x="-226" y="1360082"/>
                                    <a:pt x="-226" y="1360082"/>
                                  </a:cubicBezTo>
                                  <a:lnTo>
                                    <a:pt x="-226" y="-114"/>
                                  </a:lnTo>
                                  <a:cubicBezTo>
                                    <a:pt x="-226" y="-114"/>
                                    <a:pt x="11020" y="-114"/>
                                    <a:pt x="24894" y="-114"/>
                                  </a:cubicBezTo>
                                  <a:close/>
                                </a:path>
                              </a:pathLst>
                            </a:custGeom>
                            <a:noFill/>
                            <a:ln w="13639" cap="flat">
                              <a:solidFill>
                                <a:srgbClr val="ACB3C3"/>
                              </a:solidFill>
                              <a:custDash>
                                <a:ds d="513000" sp="513000"/>
                              </a:custDash>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961144986" name="Forme libre : forme 961144986">
                            <a:extLst>
                              <a:ext uri="{FF2B5EF4-FFF2-40B4-BE49-F238E27FC236}">
                                <a16:creationId xmlns:a16="http://schemas.microsoft.com/office/drawing/2014/main" id="{228D937A-1365-DD4A-82D7-F510660AEA63}"/>
                              </a:ext>
                            </a:extLst>
                          </wps:cNvPr>
                          <wps:cNvSpPr/>
                          <wps:spPr>
                            <a:xfrm>
                              <a:off x="4906899" y="516529"/>
                              <a:ext cx="1018409" cy="287527"/>
                            </a:xfrm>
                            <a:custGeom>
                              <a:avLst/>
                              <a:gdLst>
                                <a:gd name="connsiteX0" fmla="*/ 83749 w 1018409"/>
                                <a:gd name="connsiteY0" fmla="*/ 49810 h 287527"/>
                                <a:gd name="connsiteX1" fmla="*/ 78198 w 1018409"/>
                                <a:gd name="connsiteY1" fmla="*/ 74695 h 287527"/>
                                <a:gd name="connsiteX2" fmla="*/ 63181 w 1018409"/>
                                <a:gd name="connsiteY2" fmla="*/ 90371 h 287527"/>
                                <a:gd name="connsiteX3" fmla="*/ 41895 w 1018409"/>
                                <a:gd name="connsiteY3" fmla="*/ 95739 h 287527"/>
                                <a:gd name="connsiteX4" fmla="*/ 20488 w 1018409"/>
                                <a:gd name="connsiteY4" fmla="*/ 90327 h 287527"/>
                                <a:gd name="connsiteX5" fmla="*/ 5511 w 1018409"/>
                                <a:gd name="connsiteY5" fmla="*/ 74651 h 287527"/>
                                <a:gd name="connsiteX6" fmla="*/ 0 w 1018409"/>
                                <a:gd name="connsiteY6" fmla="*/ 49810 h 287527"/>
                                <a:gd name="connsiteX7" fmla="*/ 5511 w 1018409"/>
                                <a:gd name="connsiteY7" fmla="*/ 24925 h 287527"/>
                                <a:gd name="connsiteX8" fmla="*/ 20488 w 1018409"/>
                                <a:gd name="connsiteY8" fmla="*/ 9297 h 287527"/>
                                <a:gd name="connsiteX9" fmla="*/ 41895 w 1018409"/>
                                <a:gd name="connsiteY9" fmla="*/ 3886 h 287527"/>
                                <a:gd name="connsiteX10" fmla="*/ 63181 w 1018409"/>
                                <a:gd name="connsiteY10" fmla="*/ 9297 h 287527"/>
                                <a:gd name="connsiteX11" fmla="*/ 78198 w 1018409"/>
                                <a:gd name="connsiteY11" fmla="*/ 24925 h 287527"/>
                                <a:gd name="connsiteX12" fmla="*/ 83749 w 1018409"/>
                                <a:gd name="connsiteY12" fmla="*/ 49810 h 287527"/>
                                <a:gd name="connsiteX13" fmla="*/ 64579 w 1018409"/>
                                <a:gd name="connsiteY13" fmla="*/ 49810 h 287527"/>
                                <a:gd name="connsiteX14" fmla="*/ 61743 w 1018409"/>
                                <a:gd name="connsiteY14" fmla="*/ 33831 h 287527"/>
                                <a:gd name="connsiteX15" fmla="*/ 53836 w 1018409"/>
                                <a:gd name="connsiteY15" fmla="*/ 23967 h 287527"/>
                                <a:gd name="connsiteX16" fmla="*/ 41895 w 1018409"/>
                                <a:gd name="connsiteY16" fmla="*/ 20604 h 287527"/>
                                <a:gd name="connsiteX17" fmla="*/ 29913 w 1018409"/>
                                <a:gd name="connsiteY17" fmla="*/ 23967 h 287527"/>
                                <a:gd name="connsiteX18" fmla="*/ 21966 w 1018409"/>
                                <a:gd name="connsiteY18" fmla="*/ 33831 h 287527"/>
                                <a:gd name="connsiteX19" fmla="*/ 19170 w 1018409"/>
                                <a:gd name="connsiteY19" fmla="*/ 49810 h 287527"/>
                                <a:gd name="connsiteX20" fmla="*/ 21966 w 1018409"/>
                                <a:gd name="connsiteY20" fmla="*/ 65789 h 287527"/>
                                <a:gd name="connsiteX21" fmla="*/ 29913 w 1018409"/>
                                <a:gd name="connsiteY21" fmla="*/ 75658 h 287527"/>
                                <a:gd name="connsiteX22" fmla="*/ 41895 w 1018409"/>
                                <a:gd name="connsiteY22" fmla="*/ 79017 h 287527"/>
                                <a:gd name="connsiteX23" fmla="*/ 53836 w 1018409"/>
                                <a:gd name="connsiteY23" fmla="*/ 75658 h 287527"/>
                                <a:gd name="connsiteX24" fmla="*/ 61743 w 1018409"/>
                                <a:gd name="connsiteY24" fmla="*/ 65789 h 287527"/>
                                <a:gd name="connsiteX25" fmla="*/ 64579 w 1018409"/>
                                <a:gd name="connsiteY25" fmla="*/ 49810 h 287527"/>
                                <a:gd name="connsiteX26" fmla="*/ 97727 w 1018409"/>
                                <a:gd name="connsiteY26" fmla="*/ 94516 h 287527"/>
                                <a:gd name="connsiteX27" fmla="*/ 97727 w 1018409"/>
                                <a:gd name="connsiteY27" fmla="*/ 5108 h 287527"/>
                                <a:gd name="connsiteX28" fmla="*/ 116338 w 1018409"/>
                                <a:gd name="connsiteY28" fmla="*/ 5108 h 287527"/>
                                <a:gd name="connsiteX29" fmla="*/ 116338 w 1018409"/>
                                <a:gd name="connsiteY29" fmla="*/ 38724 h 287527"/>
                                <a:gd name="connsiteX30" fmla="*/ 116897 w 1018409"/>
                                <a:gd name="connsiteY30" fmla="*/ 38724 h 287527"/>
                                <a:gd name="connsiteX31" fmla="*/ 120452 w 1018409"/>
                                <a:gd name="connsiteY31" fmla="*/ 33220 h 287527"/>
                                <a:gd name="connsiteX32" fmla="*/ 126562 w 1018409"/>
                                <a:gd name="connsiteY32" fmla="*/ 28507 h 287527"/>
                                <a:gd name="connsiteX33" fmla="*/ 135987 w 1018409"/>
                                <a:gd name="connsiteY33" fmla="*/ 26586 h 287527"/>
                                <a:gd name="connsiteX34" fmla="*/ 149526 w 1018409"/>
                                <a:gd name="connsiteY34" fmla="*/ 30429 h 287527"/>
                                <a:gd name="connsiteX35" fmla="*/ 159431 w 1018409"/>
                                <a:gd name="connsiteY35" fmla="*/ 41911 h 287527"/>
                                <a:gd name="connsiteX36" fmla="*/ 163145 w 1018409"/>
                                <a:gd name="connsiteY36" fmla="*/ 61077 h 287527"/>
                                <a:gd name="connsiteX37" fmla="*/ 159511 w 1018409"/>
                                <a:gd name="connsiteY37" fmla="*/ 80023 h 287527"/>
                                <a:gd name="connsiteX38" fmla="*/ 149726 w 1018409"/>
                                <a:gd name="connsiteY38" fmla="*/ 91677 h 287527"/>
                                <a:gd name="connsiteX39" fmla="*/ 135947 w 1018409"/>
                                <a:gd name="connsiteY39" fmla="*/ 95607 h 287527"/>
                                <a:gd name="connsiteX40" fmla="*/ 126722 w 1018409"/>
                                <a:gd name="connsiteY40" fmla="*/ 93818 h 287527"/>
                                <a:gd name="connsiteX41" fmla="*/ 120572 w 1018409"/>
                                <a:gd name="connsiteY41" fmla="*/ 89321 h 287527"/>
                                <a:gd name="connsiteX42" fmla="*/ 116897 w 1018409"/>
                                <a:gd name="connsiteY42" fmla="*/ 83777 h 287527"/>
                                <a:gd name="connsiteX43" fmla="*/ 116099 w 1018409"/>
                                <a:gd name="connsiteY43" fmla="*/ 83777 h 287527"/>
                                <a:gd name="connsiteX44" fmla="*/ 116099 w 1018409"/>
                                <a:gd name="connsiteY44" fmla="*/ 94516 h 287527"/>
                                <a:gd name="connsiteX45" fmla="*/ 97727 w 1018409"/>
                                <a:gd name="connsiteY45" fmla="*/ 94516 h 287527"/>
                                <a:gd name="connsiteX46" fmla="*/ 115939 w 1018409"/>
                                <a:gd name="connsiteY46" fmla="*/ 60989 h 287527"/>
                                <a:gd name="connsiteX47" fmla="*/ 117616 w 1018409"/>
                                <a:gd name="connsiteY47" fmla="*/ 71420 h 287527"/>
                                <a:gd name="connsiteX48" fmla="*/ 122408 w 1018409"/>
                                <a:gd name="connsiteY48" fmla="*/ 78362 h 287527"/>
                                <a:gd name="connsiteX49" fmla="*/ 130037 w 1018409"/>
                                <a:gd name="connsiteY49" fmla="*/ 80810 h 287527"/>
                                <a:gd name="connsiteX50" fmla="*/ 137745 w 1018409"/>
                                <a:gd name="connsiteY50" fmla="*/ 78318 h 287527"/>
                                <a:gd name="connsiteX51" fmla="*/ 142497 w 1018409"/>
                                <a:gd name="connsiteY51" fmla="*/ 71333 h 287527"/>
                                <a:gd name="connsiteX52" fmla="*/ 144135 w 1018409"/>
                                <a:gd name="connsiteY52" fmla="*/ 60989 h 287527"/>
                                <a:gd name="connsiteX53" fmla="*/ 142537 w 1018409"/>
                                <a:gd name="connsiteY53" fmla="*/ 50773 h 287527"/>
                                <a:gd name="connsiteX54" fmla="*/ 137785 w 1018409"/>
                                <a:gd name="connsiteY54" fmla="*/ 43876 h 287527"/>
                                <a:gd name="connsiteX55" fmla="*/ 130037 w 1018409"/>
                                <a:gd name="connsiteY55" fmla="*/ 41387 h 287527"/>
                                <a:gd name="connsiteX56" fmla="*/ 122369 w 1018409"/>
                                <a:gd name="connsiteY56" fmla="*/ 43788 h 287527"/>
                                <a:gd name="connsiteX57" fmla="*/ 117616 w 1018409"/>
                                <a:gd name="connsiteY57" fmla="*/ 50597 h 287527"/>
                                <a:gd name="connsiteX58" fmla="*/ 115939 w 1018409"/>
                                <a:gd name="connsiteY58" fmla="*/ 60989 h 287527"/>
                                <a:gd name="connsiteX59" fmla="*/ 231358 w 1018409"/>
                                <a:gd name="connsiteY59" fmla="*/ 46579 h 287527"/>
                                <a:gd name="connsiteX60" fmla="*/ 214305 w 1018409"/>
                                <a:gd name="connsiteY60" fmla="*/ 47630 h 287527"/>
                                <a:gd name="connsiteX61" fmla="*/ 212428 w 1018409"/>
                                <a:gd name="connsiteY61" fmla="*/ 43700 h 287527"/>
                                <a:gd name="connsiteX62" fmla="*/ 208634 w 1018409"/>
                                <a:gd name="connsiteY62" fmla="*/ 40860 h 287527"/>
                                <a:gd name="connsiteX63" fmla="*/ 203083 w 1018409"/>
                                <a:gd name="connsiteY63" fmla="*/ 39770 h 287527"/>
                                <a:gd name="connsiteX64" fmla="*/ 195814 w 1018409"/>
                                <a:gd name="connsiteY64" fmla="*/ 41603 h 287527"/>
                                <a:gd name="connsiteX65" fmla="*/ 192859 w 1018409"/>
                                <a:gd name="connsiteY65" fmla="*/ 46408 h 287527"/>
                                <a:gd name="connsiteX66" fmla="*/ 194775 w 1018409"/>
                                <a:gd name="connsiteY66" fmla="*/ 50465 h 287527"/>
                                <a:gd name="connsiteX67" fmla="*/ 201365 w 1018409"/>
                                <a:gd name="connsiteY67" fmla="*/ 53129 h 287527"/>
                                <a:gd name="connsiteX68" fmla="*/ 213506 w 1018409"/>
                                <a:gd name="connsiteY68" fmla="*/ 55573 h 287527"/>
                                <a:gd name="connsiteX69" fmla="*/ 228084 w 1018409"/>
                                <a:gd name="connsiteY69" fmla="*/ 62035 h 287527"/>
                                <a:gd name="connsiteX70" fmla="*/ 232876 w 1018409"/>
                                <a:gd name="connsiteY70" fmla="*/ 73737 h 287527"/>
                                <a:gd name="connsiteX71" fmla="*/ 229002 w 1018409"/>
                                <a:gd name="connsiteY71" fmla="*/ 85303 h 287527"/>
                                <a:gd name="connsiteX72" fmla="*/ 218419 w 1018409"/>
                                <a:gd name="connsiteY72" fmla="*/ 93075 h 287527"/>
                                <a:gd name="connsiteX73" fmla="*/ 203003 w 1018409"/>
                                <a:gd name="connsiteY73" fmla="*/ 95826 h 287527"/>
                                <a:gd name="connsiteX74" fmla="*/ 181796 w 1018409"/>
                                <a:gd name="connsiteY74" fmla="*/ 90283 h 287527"/>
                                <a:gd name="connsiteX75" fmla="*/ 172570 w 1018409"/>
                                <a:gd name="connsiteY75" fmla="*/ 75091 h 287527"/>
                                <a:gd name="connsiteX76" fmla="*/ 190862 w 1018409"/>
                                <a:gd name="connsiteY76" fmla="*/ 74128 h 287527"/>
                                <a:gd name="connsiteX77" fmla="*/ 194895 w 1018409"/>
                                <a:gd name="connsiteY77" fmla="*/ 80327 h 287527"/>
                                <a:gd name="connsiteX78" fmla="*/ 203043 w 1018409"/>
                                <a:gd name="connsiteY78" fmla="*/ 82423 h 287527"/>
                                <a:gd name="connsiteX79" fmla="*/ 210910 w 1018409"/>
                                <a:gd name="connsiteY79" fmla="*/ 80546 h 287527"/>
                                <a:gd name="connsiteX80" fmla="*/ 213986 w 1018409"/>
                                <a:gd name="connsiteY80" fmla="*/ 75614 h 287527"/>
                                <a:gd name="connsiteX81" fmla="*/ 211829 w 1018409"/>
                                <a:gd name="connsiteY81" fmla="*/ 71464 h 287527"/>
                                <a:gd name="connsiteX82" fmla="*/ 205359 w 1018409"/>
                                <a:gd name="connsiteY82" fmla="*/ 68932 h 287527"/>
                                <a:gd name="connsiteX83" fmla="*/ 193777 w 1018409"/>
                                <a:gd name="connsiteY83" fmla="*/ 66620 h 287527"/>
                                <a:gd name="connsiteX84" fmla="*/ 179120 w 1018409"/>
                                <a:gd name="connsiteY84" fmla="*/ 59811 h 287527"/>
                                <a:gd name="connsiteX85" fmla="*/ 174367 w 1018409"/>
                                <a:gd name="connsiteY85" fmla="*/ 47454 h 287527"/>
                                <a:gd name="connsiteX86" fmla="*/ 177882 w 1018409"/>
                                <a:gd name="connsiteY86" fmla="*/ 36323 h 287527"/>
                                <a:gd name="connsiteX87" fmla="*/ 187786 w 1018409"/>
                                <a:gd name="connsiteY87" fmla="*/ 29119 h 287527"/>
                                <a:gd name="connsiteX88" fmla="*/ 202803 w 1018409"/>
                                <a:gd name="connsiteY88" fmla="*/ 26586 h 287527"/>
                                <a:gd name="connsiteX89" fmla="*/ 222772 w 1018409"/>
                                <a:gd name="connsiteY89" fmla="*/ 31954 h 287527"/>
                                <a:gd name="connsiteX90" fmla="*/ 231358 w 1018409"/>
                                <a:gd name="connsiteY90" fmla="*/ 46579 h 287527"/>
                                <a:gd name="connsiteX91" fmla="*/ 275130 w 1018409"/>
                                <a:gd name="connsiteY91" fmla="*/ 95826 h 287527"/>
                                <a:gd name="connsiteX92" fmla="*/ 257318 w 1018409"/>
                                <a:gd name="connsiteY92" fmla="*/ 91637 h 287527"/>
                                <a:gd name="connsiteX93" fmla="*/ 245896 w 1018409"/>
                                <a:gd name="connsiteY93" fmla="*/ 79672 h 287527"/>
                                <a:gd name="connsiteX94" fmla="*/ 241862 w 1018409"/>
                                <a:gd name="connsiteY94" fmla="*/ 61292 h 287527"/>
                                <a:gd name="connsiteX95" fmla="*/ 245896 w 1018409"/>
                                <a:gd name="connsiteY95" fmla="*/ 43133 h 287527"/>
                                <a:gd name="connsiteX96" fmla="*/ 257198 w 1018409"/>
                                <a:gd name="connsiteY96" fmla="*/ 30952 h 287527"/>
                                <a:gd name="connsiteX97" fmla="*/ 274411 w 1018409"/>
                                <a:gd name="connsiteY97" fmla="*/ 26586 h 287527"/>
                                <a:gd name="connsiteX98" fmla="*/ 286752 w 1018409"/>
                                <a:gd name="connsiteY98" fmla="*/ 28723 h 287527"/>
                                <a:gd name="connsiteX99" fmla="*/ 296816 w 1018409"/>
                                <a:gd name="connsiteY99" fmla="*/ 35057 h 287527"/>
                                <a:gd name="connsiteX100" fmla="*/ 303526 w 1018409"/>
                                <a:gd name="connsiteY100" fmla="*/ 45709 h 287527"/>
                                <a:gd name="connsiteX101" fmla="*/ 305922 w 1018409"/>
                                <a:gd name="connsiteY101" fmla="*/ 60637 h 287527"/>
                                <a:gd name="connsiteX102" fmla="*/ 305922 w 1018409"/>
                                <a:gd name="connsiteY102" fmla="*/ 65745 h 287527"/>
                                <a:gd name="connsiteX103" fmla="*/ 249290 w 1018409"/>
                                <a:gd name="connsiteY103" fmla="*/ 65745 h 287527"/>
                                <a:gd name="connsiteX104" fmla="*/ 249290 w 1018409"/>
                                <a:gd name="connsiteY104" fmla="*/ 54219 h 287527"/>
                                <a:gd name="connsiteX105" fmla="*/ 288430 w 1018409"/>
                                <a:gd name="connsiteY105" fmla="*/ 54219 h 287527"/>
                                <a:gd name="connsiteX106" fmla="*/ 286672 w 1018409"/>
                                <a:gd name="connsiteY106" fmla="*/ 47106 h 287527"/>
                                <a:gd name="connsiteX107" fmla="*/ 281840 w 1018409"/>
                                <a:gd name="connsiteY107" fmla="*/ 42258 h 287527"/>
                                <a:gd name="connsiteX108" fmla="*/ 274691 w 1018409"/>
                                <a:gd name="connsiteY108" fmla="*/ 40469 h 287527"/>
                                <a:gd name="connsiteX109" fmla="*/ 267182 w 1018409"/>
                                <a:gd name="connsiteY109" fmla="*/ 42434 h 287527"/>
                                <a:gd name="connsiteX110" fmla="*/ 262150 w 1018409"/>
                                <a:gd name="connsiteY110" fmla="*/ 47630 h 287527"/>
                                <a:gd name="connsiteX111" fmla="*/ 260273 w 1018409"/>
                                <a:gd name="connsiteY111" fmla="*/ 54830 h 287527"/>
                                <a:gd name="connsiteX112" fmla="*/ 260273 w 1018409"/>
                                <a:gd name="connsiteY112" fmla="*/ 65789 h 287527"/>
                                <a:gd name="connsiteX113" fmla="*/ 262111 w 1018409"/>
                                <a:gd name="connsiteY113" fmla="*/ 74392 h 287527"/>
                                <a:gd name="connsiteX114" fmla="*/ 267382 w 1018409"/>
                                <a:gd name="connsiteY114" fmla="*/ 79979 h 287527"/>
                                <a:gd name="connsiteX115" fmla="*/ 275450 w 1018409"/>
                                <a:gd name="connsiteY115" fmla="*/ 81944 h 287527"/>
                                <a:gd name="connsiteX116" fmla="*/ 281121 w 1018409"/>
                                <a:gd name="connsiteY116" fmla="*/ 81069 h 287527"/>
                                <a:gd name="connsiteX117" fmla="*/ 285554 w 1018409"/>
                                <a:gd name="connsiteY117" fmla="*/ 78450 h 287527"/>
                                <a:gd name="connsiteX118" fmla="*/ 288350 w 1018409"/>
                                <a:gd name="connsiteY118" fmla="*/ 74172 h 287527"/>
                                <a:gd name="connsiteX119" fmla="*/ 305523 w 1018409"/>
                                <a:gd name="connsiteY119" fmla="*/ 75306 h 287527"/>
                                <a:gd name="connsiteX120" fmla="*/ 300171 w 1018409"/>
                                <a:gd name="connsiteY120" fmla="*/ 86134 h 287527"/>
                                <a:gd name="connsiteX121" fmla="*/ 289787 w 1018409"/>
                                <a:gd name="connsiteY121" fmla="*/ 93294 h 287527"/>
                                <a:gd name="connsiteX122" fmla="*/ 275130 w 1018409"/>
                                <a:gd name="connsiteY122" fmla="*/ 95826 h 287527"/>
                                <a:gd name="connsiteX123" fmla="*/ 318063 w 1018409"/>
                                <a:gd name="connsiteY123" fmla="*/ 94516 h 287527"/>
                                <a:gd name="connsiteX124" fmla="*/ 318063 w 1018409"/>
                                <a:gd name="connsiteY124" fmla="*/ 27457 h 287527"/>
                                <a:gd name="connsiteX125" fmla="*/ 336075 w 1018409"/>
                                <a:gd name="connsiteY125" fmla="*/ 27457 h 287527"/>
                                <a:gd name="connsiteX126" fmla="*/ 336075 w 1018409"/>
                                <a:gd name="connsiteY126" fmla="*/ 39159 h 287527"/>
                                <a:gd name="connsiteX127" fmla="*/ 336794 w 1018409"/>
                                <a:gd name="connsiteY127" fmla="*/ 39159 h 287527"/>
                                <a:gd name="connsiteX128" fmla="*/ 342945 w 1018409"/>
                                <a:gd name="connsiteY128" fmla="*/ 29730 h 287527"/>
                                <a:gd name="connsiteX129" fmla="*/ 352889 w 1018409"/>
                                <a:gd name="connsiteY129" fmla="*/ 26499 h 287527"/>
                                <a:gd name="connsiteX130" fmla="*/ 355924 w 1018409"/>
                                <a:gd name="connsiteY130" fmla="*/ 26674 h 287527"/>
                                <a:gd name="connsiteX131" fmla="*/ 358760 w 1018409"/>
                                <a:gd name="connsiteY131" fmla="*/ 27154 h 287527"/>
                                <a:gd name="connsiteX132" fmla="*/ 358760 w 1018409"/>
                                <a:gd name="connsiteY132" fmla="*/ 43656 h 287527"/>
                                <a:gd name="connsiteX133" fmla="*/ 355125 w 1018409"/>
                                <a:gd name="connsiteY133" fmla="*/ 42957 h 287527"/>
                                <a:gd name="connsiteX134" fmla="*/ 350892 w 1018409"/>
                                <a:gd name="connsiteY134" fmla="*/ 42653 h 287527"/>
                                <a:gd name="connsiteX135" fmla="*/ 343543 w 1018409"/>
                                <a:gd name="connsiteY135" fmla="*/ 44443 h 287527"/>
                                <a:gd name="connsiteX136" fmla="*/ 338511 w 1018409"/>
                                <a:gd name="connsiteY136" fmla="*/ 49331 h 287527"/>
                                <a:gd name="connsiteX137" fmla="*/ 336674 w 1018409"/>
                                <a:gd name="connsiteY137" fmla="*/ 56580 h 287527"/>
                                <a:gd name="connsiteX138" fmla="*/ 336674 w 1018409"/>
                                <a:gd name="connsiteY138" fmla="*/ 94516 h 287527"/>
                                <a:gd name="connsiteX139" fmla="*/ 318063 w 1018409"/>
                                <a:gd name="connsiteY139" fmla="*/ 94516 h 287527"/>
                                <a:gd name="connsiteX140" fmla="*/ 432924 w 1018409"/>
                                <a:gd name="connsiteY140" fmla="*/ 27457 h 287527"/>
                                <a:gd name="connsiteX141" fmla="*/ 409480 w 1018409"/>
                                <a:gd name="connsiteY141" fmla="*/ 94516 h 287527"/>
                                <a:gd name="connsiteX142" fmla="*/ 388513 w 1018409"/>
                                <a:gd name="connsiteY142" fmla="*/ 94516 h 287527"/>
                                <a:gd name="connsiteX143" fmla="*/ 365070 w 1018409"/>
                                <a:gd name="connsiteY143" fmla="*/ 27457 h 287527"/>
                                <a:gd name="connsiteX144" fmla="*/ 384719 w 1018409"/>
                                <a:gd name="connsiteY144" fmla="*/ 27457 h 287527"/>
                                <a:gd name="connsiteX145" fmla="*/ 398657 w 1018409"/>
                                <a:gd name="connsiteY145" fmla="*/ 75438 h 287527"/>
                                <a:gd name="connsiteX146" fmla="*/ 399336 w 1018409"/>
                                <a:gd name="connsiteY146" fmla="*/ 75438 h 287527"/>
                                <a:gd name="connsiteX147" fmla="*/ 413235 w 1018409"/>
                                <a:gd name="connsiteY147" fmla="*/ 27457 h 287527"/>
                                <a:gd name="connsiteX148" fmla="*/ 432924 w 1018409"/>
                                <a:gd name="connsiteY148" fmla="*/ 27457 h 287527"/>
                                <a:gd name="connsiteX149" fmla="*/ 459642 w 1018409"/>
                                <a:gd name="connsiteY149" fmla="*/ 95782 h 287527"/>
                                <a:gd name="connsiteX150" fmla="*/ 448220 w 1018409"/>
                                <a:gd name="connsiteY150" fmla="*/ 93558 h 287527"/>
                                <a:gd name="connsiteX151" fmla="*/ 440273 w 1018409"/>
                                <a:gd name="connsiteY151" fmla="*/ 86876 h 287527"/>
                                <a:gd name="connsiteX152" fmla="*/ 437357 w 1018409"/>
                                <a:gd name="connsiteY152" fmla="*/ 75786 h 287527"/>
                                <a:gd name="connsiteX153" fmla="*/ 439433 w 1018409"/>
                                <a:gd name="connsiteY153" fmla="*/ 66400 h 287527"/>
                                <a:gd name="connsiteX154" fmla="*/ 445025 w 1018409"/>
                                <a:gd name="connsiteY154" fmla="*/ 60290 h 287527"/>
                                <a:gd name="connsiteX155" fmla="*/ 453052 w 1018409"/>
                                <a:gd name="connsiteY155" fmla="*/ 56795 h 287527"/>
                                <a:gd name="connsiteX156" fmla="*/ 462558 w 1018409"/>
                                <a:gd name="connsiteY156" fmla="*/ 55138 h 287527"/>
                                <a:gd name="connsiteX157" fmla="*/ 471983 w 1018409"/>
                                <a:gd name="connsiteY157" fmla="*/ 54004 h 287527"/>
                                <a:gd name="connsiteX158" fmla="*/ 477175 w 1018409"/>
                                <a:gd name="connsiteY158" fmla="*/ 52342 h 287527"/>
                                <a:gd name="connsiteX159" fmla="*/ 478812 w 1018409"/>
                                <a:gd name="connsiteY159" fmla="*/ 49111 h 287527"/>
                                <a:gd name="connsiteX160" fmla="*/ 478812 w 1018409"/>
                                <a:gd name="connsiteY160" fmla="*/ 48852 h 287527"/>
                                <a:gd name="connsiteX161" fmla="*/ 476176 w 1018409"/>
                                <a:gd name="connsiteY161" fmla="*/ 42434 h 287527"/>
                                <a:gd name="connsiteX162" fmla="*/ 468868 w 1018409"/>
                                <a:gd name="connsiteY162" fmla="*/ 40165 h 287527"/>
                                <a:gd name="connsiteX163" fmla="*/ 460880 w 1018409"/>
                                <a:gd name="connsiteY163" fmla="*/ 42390 h 287527"/>
                                <a:gd name="connsiteX164" fmla="*/ 456926 w 1018409"/>
                                <a:gd name="connsiteY164" fmla="*/ 47889 h 287527"/>
                                <a:gd name="connsiteX165" fmla="*/ 439753 w 1018409"/>
                                <a:gd name="connsiteY165" fmla="*/ 46495 h 287527"/>
                                <a:gd name="connsiteX166" fmla="*/ 444905 w 1018409"/>
                                <a:gd name="connsiteY166" fmla="*/ 35928 h 287527"/>
                                <a:gd name="connsiteX167" fmla="*/ 454810 w 1018409"/>
                                <a:gd name="connsiteY167" fmla="*/ 29031 h 287527"/>
                                <a:gd name="connsiteX168" fmla="*/ 468947 w 1018409"/>
                                <a:gd name="connsiteY168" fmla="*/ 26586 h 287527"/>
                                <a:gd name="connsiteX169" fmla="*/ 479651 w 1018409"/>
                                <a:gd name="connsiteY169" fmla="*/ 27896 h 287527"/>
                                <a:gd name="connsiteX170" fmla="*/ 488757 w 1018409"/>
                                <a:gd name="connsiteY170" fmla="*/ 31954 h 287527"/>
                                <a:gd name="connsiteX171" fmla="*/ 495107 w 1018409"/>
                                <a:gd name="connsiteY171" fmla="*/ 39027 h 287527"/>
                                <a:gd name="connsiteX172" fmla="*/ 497423 w 1018409"/>
                                <a:gd name="connsiteY172" fmla="*/ 49287 h 287527"/>
                                <a:gd name="connsiteX173" fmla="*/ 497423 w 1018409"/>
                                <a:gd name="connsiteY173" fmla="*/ 94516 h 287527"/>
                                <a:gd name="connsiteX174" fmla="*/ 479771 w 1018409"/>
                                <a:gd name="connsiteY174" fmla="*/ 94516 h 287527"/>
                                <a:gd name="connsiteX175" fmla="*/ 479771 w 1018409"/>
                                <a:gd name="connsiteY175" fmla="*/ 85219 h 287527"/>
                                <a:gd name="connsiteX176" fmla="*/ 479252 w 1018409"/>
                                <a:gd name="connsiteY176" fmla="*/ 85219 h 287527"/>
                                <a:gd name="connsiteX177" fmla="*/ 474938 w 1018409"/>
                                <a:gd name="connsiteY177" fmla="*/ 90762 h 287527"/>
                                <a:gd name="connsiteX178" fmla="*/ 468428 w 1018409"/>
                                <a:gd name="connsiteY178" fmla="*/ 94472 h 287527"/>
                                <a:gd name="connsiteX179" fmla="*/ 459642 w 1018409"/>
                                <a:gd name="connsiteY179" fmla="*/ 95782 h 287527"/>
                                <a:gd name="connsiteX180" fmla="*/ 464954 w 1018409"/>
                                <a:gd name="connsiteY180" fmla="*/ 82946 h 287527"/>
                                <a:gd name="connsiteX181" fmla="*/ 472223 w 1018409"/>
                                <a:gd name="connsiteY181" fmla="*/ 81333 h 287527"/>
                                <a:gd name="connsiteX182" fmla="*/ 477135 w 1018409"/>
                                <a:gd name="connsiteY182" fmla="*/ 76880 h 287527"/>
                                <a:gd name="connsiteX183" fmla="*/ 478932 w 1018409"/>
                                <a:gd name="connsiteY183" fmla="*/ 70550 h 287527"/>
                                <a:gd name="connsiteX184" fmla="*/ 478932 w 1018409"/>
                                <a:gd name="connsiteY184" fmla="*/ 63433 h 287527"/>
                                <a:gd name="connsiteX185" fmla="*/ 476536 w 1018409"/>
                                <a:gd name="connsiteY185" fmla="*/ 64479 h 287527"/>
                                <a:gd name="connsiteX186" fmla="*/ 473181 w 1018409"/>
                                <a:gd name="connsiteY186" fmla="*/ 65310 h 287527"/>
                                <a:gd name="connsiteX187" fmla="*/ 469427 w 1018409"/>
                                <a:gd name="connsiteY187" fmla="*/ 65965 h 287527"/>
                                <a:gd name="connsiteX188" fmla="*/ 466032 w 1018409"/>
                                <a:gd name="connsiteY188" fmla="*/ 66444 h 287527"/>
                                <a:gd name="connsiteX189" fmla="*/ 460281 w 1018409"/>
                                <a:gd name="connsiteY189" fmla="*/ 67974 h 287527"/>
                                <a:gd name="connsiteX190" fmla="*/ 456487 w 1018409"/>
                                <a:gd name="connsiteY190" fmla="*/ 70809 h 287527"/>
                                <a:gd name="connsiteX191" fmla="*/ 455129 w 1018409"/>
                                <a:gd name="connsiteY191" fmla="*/ 75175 h 287527"/>
                                <a:gd name="connsiteX192" fmla="*/ 457885 w 1018409"/>
                                <a:gd name="connsiteY192" fmla="*/ 80982 h 287527"/>
                                <a:gd name="connsiteX193" fmla="*/ 464954 w 1018409"/>
                                <a:gd name="connsiteY193" fmla="*/ 82946 h 287527"/>
                                <a:gd name="connsiteX194" fmla="*/ 512200 w 1018409"/>
                                <a:gd name="connsiteY194" fmla="*/ 94516 h 287527"/>
                                <a:gd name="connsiteX195" fmla="*/ 512200 w 1018409"/>
                                <a:gd name="connsiteY195" fmla="*/ 5108 h 287527"/>
                                <a:gd name="connsiteX196" fmla="*/ 530771 w 1018409"/>
                                <a:gd name="connsiteY196" fmla="*/ 5108 h 287527"/>
                                <a:gd name="connsiteX197" fmla="*/ 530771 w 1018409"/>
                                <a:gd name="connsiteY197" fmla="*/ 38724 h 287527"/>
                                <a:gd name="connsiteX198" fmla="*/ 531330 w 1018409"/>
                                <a:gd name="connsiteY198" fmla="*/ 38724 h 287527"/>
                                <a:gd name="connsiteX199" fmla="*/ 534885 w 1018409"/>
                                <a:gd name="connsiteY199" fmla="*/ 33220 h 287527"/>
                                <a:gd name="connsiteX200" fmla="*/ 540995 w 1018409"/>
                                <a:gd name="connsiteY200" fmla="*/ 28507 h 287527"/>
                                <a:gd name="connsiteX201" fmla="*/ 550420 w 1018409"/>
                                <a:gd name="connsiteY201" fmla="*/ 26586 h 287527"/>
                                <a:gd name="connsiteX202" fmla="*/ 563959 w 1018409"/>
                                <a:gd name="connsiteY202" fmla="*/ 30429 h 287527"/>
                                <a:gd name="connsiteX203" fmla="*/ 573864 w 1018409"/>
                                <a:gd name="connsiteY203" fmla="*/ 41911 h 287527"/>
                                <a:gd name="connsiteX204" fmla="*/ 577578 w 1018409"/>
                                <a:gd name="connsiteY204" fmla="*/ 61077 h 287527"/>
                                <a:gd name="connsiteX205" fmla="*/ 573944 w 1018409"/>
                                <a:gd name="connsiteY205" fmla="*/ 80023 h 287527"/>
                                <a:gd name="connsiteX206" fmla="*/ 564199 w 1018409"/>
                                <a:gd name="connsiteY206" fmla="*/ 91677 h 287527"/>
                                <a:gd name="connsiteX207" fmla="*/ 550380 w 1018409"/>
                                <a:gd name="connsiteY207" fmla="*/ 95607 h 287527"/>
                                <a:gd name="connsiteX208" fmla="*/ 541155 w 1018409"/>
                                <a:gd name="connsiteY208" fmla="*/ 93818 h 287527"/>
                                <a:gd name="connsiteX209" fmla="*/ 535005 w 1018409"/>
                                <a:gd name="connsiteY209" fmla="*/ 89321 h 287527"/>
                                <a:gd name="connsiteX210" fmla="*/ 531330 w 1018409"/>
                                <a:gd name="connsiteY210" fmla="*/ 83777 h 287527"/>
                                <a:gd name="connsiteX211" fmla="*/ 530532 w 1018409"/>
                                <a:gd name="connsiteY211" fmla="*/ 83777 h 287527"/>
                                <a:gd name="connsiteX212" fmla="*/ 530532 w 1018409"/>
                                <a:gd name="connsiteY212" fmla="*/ 94516 h 287527"/>
                                <a:gd name="connsiteX213" fmla="*/ 512200 w 1018409"/>
                                <a:gd name="connsiteY213" fmla="*/ 94516 h 287527"/>
                                <a:gd name="connsiteX214" fmla="*/ 530372 w 1018409"/>
                                <a:gd name="connsiteY214" fmla="*/ 60989 h 287527"/>
                                <a:gd name="connsiteX215" fmla="*/ 532049 w 1018409"/>
                                <a:gd name="connsiteY215" fmla="*/ 71420 h 287527"/>
                                <a:gd name="connsiteX216" fmla="*/ 536841 w 1018409"/>
                                <a:gd name="connsiteY216" fmla="*/ 78362 h 287527"/>
                                <a:gd name="connsiteX217" fmla="*/ 544470 w 1018409"/>
                                <a:gd name="connsiteY217" fmla="*/ 80810 h 287527"/>
                                <a:gd name="connsiteX218" fmla="*/ 552178 w 1018409"/>
                                <a:gd name="connsiteY218" fmla="*/ 78318 h 287527"/>
                                <a:gd name="connsiteX219" fmla="*/ 556930 w 1018409"/>
                                <a:gd name="connsiteY219" fmla="*/ 71333 h 287527"/>
                                <a:gd name="connsiteX220" fmla="*/ 558608 w 1018409"/>
                                <a:gd name="connsiteY220" fmla="*/ 60989 h 287527"/>
                                <a:gd name="connsiteX221" fmla="*/ 556970 w 1018409"/>
                                <a:gd name="connsiteY221" fmla="*/ 50773 h 287527"/>
                                <a:gd name="connsiteX222" fmla="*/ 552217 w 1018409"/>
                                <a:gd name="connsiteY222" fmla="*/ 43876 h 287527"/>
                                <a:gd name="connsiteX223" fmla="*/ 544470 w 1018409"/>
                                <a:gd name="connsiteY223" fmla="*/ 41387 h 287527"/>
                                <a:gd name="connsiteX224" fmla="*/ 536801 w 1018409"/>
                                <a:gd name="connsiteY224" fmla="*/ 43788 h 287527"/>
                                <a:gd name="connsiteX225" fmla="*/ 532049 w 1018409"/>
                                <a:gd name="connsiteY225" fmla="*/ 50597 h 287527"/>
                                <a:gd name="connsiteX226" fmla="*/ 530372 w 1018409"/>
                                <a:gd name="connsiteY226" fmla="*/ 60989 h 287527"/>
                                <a:gd name="connsiteX227" fmla="*/ 589999 w 1018409"/>
                                <a:gd name="connsiteY227" fmla="*/ 94516 h 287527"/>
                                <a:gd name="connsiteX228" fmla="*/ 589999 w 1018409"/>
                                <a:gd name="connsiteY228" fmla="*/ 27457 h 287527"/>
                                <a:gd name="connsiteX229" fmla="*/ 608570 w 1018409"/>
                                <a:gd name="connsiteY229" fmla="*/ 27457 h 287527"/>
                                <a:gd name="connsiteX230" fmla="*/ 608570 w 1018409"/>
                                <a:gd name="connsiteY230" fmla="*/ 94516 h 287527"/>
                                <a:gd name="connsiteX231" fmla="*/ 589999 w 1018409"/>
                                <a:gd name="connsiteY231" fmla="*/ 94516 h 287527"/>
                                <a:gd name="connsiteX232" fmla="*/ 599384 w 1018409"/>
                                <a:gd name="connsiteY232" fmla="*/ 18815 h 287527"/>
                                <a:gd name="connsiteX233" fmla="*/ 592275 w 1018409"/>
                                <a:gd name="connsiteY233" fmla="*/ 16063 h 287527"/>
                                <a:gd name="connsiteX234" fmla="*/ 589280 w 1018409"/>
                                <a:gd name="connsiteY234" fmla="*/ 9385 h 287527"/>
                                <a:gd name="connsiteX235" fmla="*/ 592275 w 1018409"/>
                                <a:gd name="connsiteY235" fmla="*/ 2792 h 287527"/>
                                <a:gd name="connsiteX236" fmla="*/ 599344 w 1018409"/>
                                <a:gd name="connsiteY236" fmla="*/ 0 h 287527"/>
                                <a:gd name="connsiteX237" fmla="*/ 606453 w 1018409"/>
                                <a:gd name="connsiteY237" fmla="*/ 2792 h 287527"/>
                                <a:gd name="connsiteX238" fmla="*/ 609408 w 1018409"/>
                                <a:gd name="connsiteY238" fmla="*/ 9385 h 287527"/>
                                <a:gd name="connsiteX239" fmla="*/ 606453 w 1018409"/>
                                <a:gd name="connsiteY239" fmla="*/ 16063 h 287527"/>
                                <a:gd name="connsiteX240" fmla="*/ 599384 w 1018409"/>
                                <a:gd name="connsiteY240" fmla="*/ 18815 h 287527"/>
                                <a:gd name="connsiteX241" fmla="*/ 642077 w 1018409"/>
                                <a:gd name="connsiteY241" fmla="*/ 5108 h 287527"/>
                                <a:gd name="connsiteX242" fmla="*/ 642077 w 1018409"/>
                                <a:gd name="connsiteY242" fmla="*/ 94516 h 287527"/>
                                <a:gd name="connsiteX243" fmla="*/ 623506 w 1018409"/>
                                <a:gd name="connsiteY243" fmla="*/ 94516 h 287527"/>
                                <a:gd name="connsiteX244" fmla="*/ 623506 w 1018409"/>
                                <a:gd name="connsiteY244" fmla="*/ 5108 h 287527"/>
                                <a:gd name="connsiteX245" fmla="*/ 642077 w 1018409"/>
                                <a:gd name="connsiteY245" fmla="*/ 5108 h 287527"/>
                                <a:gd name="connsiteX246" fmla="*/ 656974 w 1018409"/>
                                <a:gd name="connsiteY246" fmla="*/ 94516 h 287527"/>
                                <a:gd name="connsiteX247" fmla="*/ 656974 w 1018409"/>
                                <a:gd name="connsiteY247" fmla="*/ 27457 h 287527"/>
                                <a:gd name="connsiteX248" fmla="*/ 675585 w 1018409"/>
                                <a:gd name="connsiteY248" fmla="*/ 27457 h 287527"/>
                                <a:gd name="connsiteX249" fmla="*/ 675585 w 1018409"/>
                                <a:gd name="connsiteY249" fmla="*/ 94516 h 287527"/>
                                <a:gd name="connsiteX250" fmla="*/ 656974 w 1018409"/>
                                <a:gd name="connsiteY250" fmla="*/ 94516 h 287527"/>
                                <a:gd name="connsiteX251" fmla="*/ 666359 w 1018409"/>
                                <a:gd name="connsiteY251" fmla="*/ 18815 h 287527"/>
                                <a:gd name="connsiteX252" fmla="*/ 659250 w 1018409"/>
                                <a:gd name="connsiteY252" fmla="*/ 16063 h 287527"/>
                                <a:gd name="connsiteX253" fmla="*/ 656295 w 1018409"/>
                                <a:gd name="connsiteY253" fmla="*/ 9385 h 287527"/>
                                <a:gd name="connsiteX254" fmla="*/ 659250 w 1018409"/>
                                <a:gd name="connsiteY254" fmla="*/ 2792 h 287527"/>
                                <a:gd name="connsiteX255" fmla="*/ 666319 w 1018409"/>
                                <a:gd name="connsiteY255" fmla="*/ 0 h 287527"/>
                                <a:gd name="connsiteX256" fmla="*/ 673428 w 1018409"/>
                                <a:gd name="connsiteY256" fmla="*/ 2792 h 287527"/>
                                <a:gd name="connsiteX257" fmla="*/ 676424 w 1018409"/>
                                <a:gd name="connsiteY257" fmla="*/ 9385 h 287527"/>
                                <a:gd name="connsiteX258" fmla="*/ 673428 w 1018409"/>
                                <a:gd name="connsiteY258" fmla="*/ 16063 h 287527"/>
                                <a:gd name="connsiteX259" fmla="*/ 666359 w 1018409"/>
                                <a:gd name="connsiteY259" fmla="*/ 18815 h 287527"/>
                                <a:gd name="connsiteX260" fmla="*/ 726146 w 1018409"/>
                                <a:gd name="connsiteY260" fmla="*/ 27457 h 287527"/>
                                <a:gd name="connsiteX261" fmla="*/ 726146 w 1018409"/>
                                <a:gd name="connsiteY261" fmla="*/ 41431 h 287527"/>
                                <a:gd name="connsiteX262" fmla="*/ 685769 w 1018409"/>
                                <a:gd name="connsiteY262" fmla="*/ 41431 h 287527"/>
                                <a:gd name="connsiteX263" fmla="*/ 685769 w 1018409"/>
                                <a:gd name="connsiteY263" fmla="*/ 27457 h 287527"/>
                                <a:gd name="connsiteX264" fmla="*/ 726146 w 1018409"/>
                                <a:gd name="connsiteY264" fmla="*/ 27457 h 287527"/>
                                <a:gd name="connsiteX265" fmla="*/ 694915 w 1018409"/>
                                <a:gd name="connsiteY265" fmla="*/ 11394 h 287527"/>
                                <a:gd name="connsiteX266" fmla="*/ 713526 w 1018409"/>
                                <a:gd name="connsiteY266" fmla="*/ 11394 h 287527"/>
                                <a:gd name="connsiteX267" fmla="*/ 713526 w 1018409"/>
                                <a:gd name="connsiteY267" fmla="*/ 73909 h 287527"/>
                                <a:gd name="connsiteX268" fmla="*/ 714325 w 1018409"/>
                                <a:gd name="connsiteY268" fmla="*/ 77926 h 287527"/>
                                <a:gd name="connsiteX269" fmla="*/ 716481 w 1018409"/>
                                <a:gd name="connsiteY269" fmla="*/ 79891 h 287527"/>
                                <a:gd name="connsiteX270" fmla="*/ 719836 w 1018409"/>
                                <a:gd name="connsiteY270" fmla="*/ 80458 h 287527"/>
                                <a:gd name="connsiteX271" fmla="*/ 722432 w 1018409"/>
                                <a:gd name="connsiteY271" fmla="*/ 80239 h 287527"/>
                                <a:gd name="connsiteX272" fmla="*/ 724428 w 1018409"/>
                                <a:gd name="connsiteY272" fmla="*/ 79847 h 287527"/>
                                <a:gd name="connsiteX273" fmla="*/ 727384 w 1018409"/>
                                <a:gd name="connsiteY273" fmla="*/ 93686 h 287527"/>
                                <a:gd name="connsiteX274" fmla="*/ 723430 w 1018409"/>
                                <a:gd name="connsiteY274" fmla="*/ 94692 h 287527"/>
                                <a:gd name="connsiteX275" fmla="*/ 717280 w 1018409"/>
                                <a:gd name="connsiteY275" fmla="*/ 95435 h 287527"/>
                                <a:gd name="connsiteX276" fmla="*/ 705498 w 1018409"/>
                                <a:gd name="connsiteY276" fmla="*/ 93642 h 287527"/>
                                <a:gd name="connsiteX277" fmla="*/ 697670 w 1018409"/>
                                <a:gd name="connsiteY277" fmla="*/ 87268 h 287527"/>
                                <a:gd name="connsiteX278" fmla="*/ 694915 w 1018409"/>
                                <a:gd name="connsiteY278" fmla="*/ 76357 h 287527"/>
                                <a:gd name="connsiteX279" fmla="*/ 694915 w 1018409"/>
                                <a:gd name="connsiteY279" fmla="*/ 11394 h 287527"/>
                                <a:gd name="connsiteX280" fmla="*/ 749749 w 1018409"/>
                                <a:gd name="connsiteY280" fmla="*/ 119533 h 287527"/>
                                <a:gd name="connsiteX281" fmla="*/ 743119 w 1018409"/>
                                <a:gd name="connsiteY281" fmla="*/ 118966 h 287527"/>
                                <a:gd name="connsiteX282" fmla="*/ 738047 w 1018409"/>
                                <a:gd name="connsiteY282" fmla="*/ 117656 h 287527"/>
                                <a:gd name="connsiteX283" fmla="*/ 742241 w 1018409"/>
                                <a:gd name="connsiteY283" fmla="*/ 103730 h 287527"/>
                                <a:gd name="connsiteX284" fmla="*/ 750548 w 1018409"/>
                                <a:gd name="connsiteY284" fmla="*/ 104513 h 287527"/>
                                <a:gd name="connsiteX285" fmla="*/ 755899 w 1018409"/>
                                <a:gd name="connsiteY285" fmla="*/ 99277 h 287527"/>
                                <a:gd name="connsiteX286" fmla="*/ 756978 w 1018409"/>
                                <a:gd name="connsiteY286" fmla="*/ 96437 h 287527"/>
                                <a:gd name="connsiteX287" fmla="*/ 732935 w 1018409"/>
                                <a:gd name="connsiteY287" fmla="*/ 27457 h 287527"/>
                                <a:gd name="connsiteX288" fmla="*/ 752505 w 1018409"/>
                                <a:gd name="connsiteY288" fmla="*/ 27457 h 287527"/>
                                <a:gd name="connsiteX289" fmla="*/ 766363 w 1018409"/>
                                <a:gd name="connsiteY289" fmla="*/ 76704 h 287527"/>
                                <a:gd name="connsiteX290" fmla="*/ 767082 w 1018409"/>
                                <a:gd name="connsiteY290" fmla="*/ 76704 h 287527"/>
                                <a:gd name="connsiteX291" fmla="*/ 781100 w 1018409"/>
                                <a:gd name="connsiteY291" fmla="*/ 27457 h 287527"/>
                                <a:gd name="connsiteX292" fmla="*/ 800790 w 1018409"/>
                                <a:gd name="connsiteY292" fmla="*/ 27545 h 287527"/>
                                <a:gd name="connsiteX293" fmla="*/ 774710 w 1018409"/>
                                <a:gd name="connsiteY293" fmla="*/ 101765 h 287527"/>
                                <a:gd name="connsiteX294" fmla="*/ 769598 w 1018409"/>
                                <a:gd name="connsiteY294" fmla="*/ 111107 h 287527"/>
                                <a:gd name="connsiteX295" fmla="*/ 761531 w 1018409"/>
                                <a:gd name="connsiteY295" fmla="*/ 117305 h 287527"/>
                                <a:gd name="connsiteX296" fmla="*/ 749749 w 1018409"/>
                                <a:gd name="connsiteY296" fmla="*/ 119533 h 287527"/>
                                <a:gd name="connsiteX297" fmla="*/ 1597 w 1018409"/>
                                <a:gd name="connsiteY297" fmla="*/ 286217 h 287527"/>
                                <a:gd name="connsiteX298" fmla="*/ 1597 w 1018409"/>
                                <a:gd name="connsiteY298" fmla="*/ 196809 h 287527"/>
                                <a:gd name="connsiteX299" fmla="*/ 60785 w 1018409"/>
                                <a:gd name="connsiteY299" fmla="*/ 196809 h 287527"/>
                                <a:gd name="connsiteX300" fmla="*/ 60785 w 1018409"/>
                                <a:gd name="connsiteY300" fmla="*/ 212392 h 287527"/>
                                <a:gd name="connsiteX301" fmla="*/ 20488 w 1018409"/>
                                <a:gd name="connsiteY301" fmla="*/ 212392 h 287527"/>
                                <a:gd name="connsiteX302" fmla="*/ 20488 w 1018409"/>
                                <a:gd name="connsiteY302" fmla="*/ 233699 h 287527"/>
                                <a:gd name="connsiteX303" fmla="*/ 56831 w 1018409"/>
                                <a:gd name="connsiteY303" fmla="*/ 233699 h 287527"/>
                                <a:gd name="connsiteX304" fmla="*/ 56831 w 1018409"/>
                                <a:gd name="connsiteY304" fmla="*/ 249283 h 287527"/>
                                <a:gd name="connsiteX305" fmla="*/ 20488 w 1018409"/>
                                <a:gd name="connsiteY305" fmla="*/ 249283 h 287527"/>
                                <a:gd name="connsiteX306" fmla="*/ 20488 w 1018409"/>
                                <a:gd name="connsiteY306" fmla="*/ 286217 h 287527"/>
                                <a:gd name="connsiteX307" fmla="*/ 1597 w 1018409"/>
                                <a:gd name="connsiteY307" fmla="*/ 286217 h 287527"/>
                                <a:gd name="connsiteX308" fmla="*/ 72047 w 1018409"/>
                                <a:gd name="connsiteY308" fmla="*/ 286217 h 287527"/>
                                <a:gd name="connsiteX309" fmla="*/ 72047 w 1018409"/>
                                <a:gd name="connsiteY309" fmla="*/ 219158 h 287527"/>
                                <a:gd name="connsiteX310" fmla="*/ 90099 w 1018409"/>
                                <a:gd name="connsiteY310" fmla="*/ 219158 h 287527"/>
                                <a:gd name="connsiteX311" fmla="*/ 90099 w 1018409"/>
                                <a:gd name="connsiteY311" fmla="*/ 230860 h 287527"/>
                                <a:gd name="connsiteX312" fmla="*/ 90778 w 1018409"/>
                                <a:gd name="connsiteY312" fmla="*/ 230860 h 287527"/>
                                <a:gd name="connsiteX313" fmla="*/ 96968 w 1018409"/>
                                <a:gd name="connsiteY313" fmla="*/ 221430 h 287527"/>
                                <a:gd name="connsiteX314" fmla="*/ 106913 w 1018409"/>
                                <a:gd name="connsiteY314" fmla="*/ 218199 h 287527"/>
                                <a:gd name="connsiteX315" fmla="*/ 109908 w 1018409"/>
                                <a:gd name="connsiteY315" fmla="*/ 218375 h 287527"/>
                                <a:gd name="connsiteX316" fmla="*/ 112744 w 1018409"/>
                                <a:gd name="connsiteY316" fmla="*/ 218854 h 287527"/>
                                <a:gd name="connsiteX317" fmla="*/ 112744 w 1018409"/>
                                <a:gd name="connsiteY317" fmla="*/ 235357 h 287527"/>
                                <a:gd name="connsiteX318" fmla="*/ 109149 w 1018409"/>
                                <a:gd name="connsiteY318" fmla="*/ 234658 h 287527"/>
                                <a:gd name="connsiteX319" fmla="*/ 104876 w 1018409"/>
                                <a:gd name="connsiteY319" fmla="*/ 234354 h 287527"/>
                                <a:gd name="connsiteX320" fmla="*/ 97567 w 1018409"/>
                                <a:gd name="connsiteY320" fmla="*/ 236143 h 287527"/>
                                <a:gd name="connsiteX321" fmla="*/ 92495 w 1018409"/>
                                <a:gd name="connsiteY321" fmla="*/ 241032 h 287527"/>
                                <a:gd name="connsiteX322" fmla="*/ 90658 w 1018409"/>
                                <a:gd name="connsiteY322" fmla="*/ 248280 h 287527"/>
                                <a:gd name="connsiteX323" fmla="*/ 90658 w 1018409"/>
                                <a:gd name="connsiteY323" fmla="*/ 286217 h 287527"/>
                                <a:gd name="connsiteX324" fmla="*/ 72047 w 1018409"/>
                                <a:gd name="connsiteY324" fmla="*/ 286217 h 287527"/>
                                <a:gd name="connsiteX325" fmla="*/ 149526 w 1018409"/>
                                <a:gd name="connsiteY325" fmla="*/ 287527 h 287527"/>
                                <a:gd name="connsiteX326" fmla="*/ 131954 w 1018409"/>
                                <a:gd name="connsiteY326" fmla="*/ 283206 h 287527"/>
                                <a:gd name="connsiteX327" fmla="*/ 120572 w 1018409"/>
                                <a:gd name="connsiteY327" fmla="*/ 271069 h 287527"/>
                                <a:gd name="connsiteX328" fmla="*/ 116538 w 1018409"/>
                                <a:gd name="connsiteY328" fmla="*/ 252949 h 287527"/>
                                <a:gd name="connsiteX329" fmla="*/ 120572 w 1018409"/>
                                <a:gd name="connsiteY329" fmla="*/ 234789 h 287527"/>
                                <a:gd name="connsiteX330" fmla="*/ 131954 w 1018409"/>
                                <a:gd name="connsiteY330" fmla="*/ 222652 h 287527"/>
                                <a:gd name="connsiteX331" fmla="*/ 149526 w 1018409"/>
                                <a:gd name="connsiteY331" fmla="*/ 218287 h 287527"/>
                                <a:gd name="connsiteX332" fmla="*/ 167099 w 1018409"/>
                                <a:gd name="connsiteY332" fmla="*/ 222652 h 287527"/>
                                <a:gd name="connsiteX333" fmla="*/ 178521 w 1018409"/>
                                <a:gd name="connsiteY333" fmla="*/ 234789 h 287527"/>
                                <a:gd name="connsiteX334" fmla="*/ 182555 w 1018409"/>
                                <a:gd name="connsiteY334" fmla="*/ 252949 h 287527"/>
                                <a:gd name="connsiteX335" fmla="*/ 178521 w 1018409"/>
                                <a:gd name="connsiteY335" fmla="*/ 271069 h 287527"/>
                                <a:gd name="connsiteX336" fmla="*/ 167099 w 1018409"/>
                                <a:gd name="connsiteY336" fmla="*/ 283206 h 287527"/>
                                <a:gd name="connsiteX337" fmla="*/ 149526 w 1018409"/>
                                <a:gd name="connsiteY337" fmla="*/ 287527 h 287527"/>
                                <a:gd name="connsiteX338" fmla="*/ 149646 w 1018409"/>
                                <a:gd name="connsiteY338" fmla="*/ 273122 h 287527"/>
                                <a:gd name="connsiteX339" fmla="*/ 157354 w 1018409"/>
                                <a:gd name="connsiteY339" fmla="*/ 270502 h 287527"/>
                                <a:gd name="connsiteX340" fmla="*/ 162027 w 1018409"/>
                                <a:gd name="connsiteY340" fmla="*/ 263253 h 287527"/>
                                <a:gd name="connsiteX341" fmla="*/ 163664 w 1018409"/>
                                <a:gd name="connsiteY341" fmla="*/ 252821 h 287527"/>
                                <a:gd name="connsiteX342" fmla="*/ 162027 w 1018409"/>
                                <a:gd name="connsiteY342" fmla="*/ 242386 h 287527"/>
                                <a:gd name="connsiteX343" fmla="*/ 157354 w 1018409"/>
                                <a:gd name="connsiteY343" fmla="*/ 235137 h 287527"/>
                                <a:gd name="connsiteX344" fmla="*/ 149646 w 1018409"/>
                                <a:gd name="connsiteY344" fmla="*/ 232477 h 287527"/>
                                <a:gd name="connsiteX345" fmla="*/ 141779 w 1018409"/>
                                <a:gd name="connsiteY345" fmla="*/ 235137 h 287527"/>
                                <a:gd name="connsiteX346" fmla="*/ 137026 w 1018409"/>
                                <a:gd name="connsiteY346" fmla="*/ 242386 h 287527"/>
                                <a:gd name="connsiteX347" fmla="*/ 135428 w 1018409"/>
                                <a:gd name="connsiteY347" fmla="*/ 252821 h 287527"/>
                                <a:gd name="connsiteX348" fmla="*/ 137026 w 1018409"/>
                                <a:gd name="connsiteY348" fmla="*/ 263253 h 287527"/>
                                <a:gd name="connsiteX349" fmla="*/ 141779 w 1018409"/>
                                <a:gd name="connsiteY349" fmla="*/ 270502 h 287527"/>
                                <a:gd name="connsiteX350" fmla="*/ 149646 w 1018409"/>
                                <a:gd name="connsiteY350" fmla="*/ 273122 h 287527"/>
                                <a:gd name="connsiteX351" fmla="*/ 213227 w 1018409"/>
                                <a:gd name="connsiteY351" fmla="*/ 247450 h 287527"/>
                                <a:gd name="connsiteX352" fmla="*/ 213227 w 1018409"/>
                                <a:gd name="connsiteY352" fmla="*/ 286217 h 287527"/>
                                <a:gd name="connsiteX353" fmla="*/ 194656 w 1018409"/>
                                <a:gd name="connsiteY353" fmla="*/ 286217 h 287527"/>
                                <a:gd name="connsiteX354" fmla="*/ 194656 w 1018409"/>
                                <a:gd name="connsiteY354" fmla="*/ 219158 h 287527"/>
                                <a:gd name="connsiteX355" fmla="*/ 212348 w 1018409"/>
                                <a:gd name="connsiteY355" fmla="*/ 219158 h 287527"/>
                                <a:gd name="connsiteX356" fmla="*/ 212348 w 1018409"/>
                                <a:gd name="connsiteY356" fmla="*/ 230991 h 287527"/>
                                <a:gd name="connsiteX357" fmla="*/ 213147 w 1018409"/>
                                <a:gd name="connsiteY357" fmla="*/ 230991 h 287527"/>
                                <a:gd name="connsiteX358" fmla="*/ 220615 w 1018409"/>
                                <a:gd name="connsiteY358" fmla="*/ 221734 h 287527"/>
                                <a:gd name="connsiteX359" fmla="*/ 233315 w 1018409"/>
                                <a:gd name="connsiteY359" fmla="*/ 218287 h 287527"/>
                                <a:gd name="connsiteX360" fmla="*/ 245497 w 1018409"/>
                                <a:gd name="connsiteY360" fmla="*/ 221342 h 287527"/>
                                <a:gd name="connsiteX361" fmla="*/ 253564 w 1018409"/>
                                <a:gd name="connsiteY361" fmla="*/ 230073 h 287527"/>
                                <a:gd name="connsiteX362" fmla="*/ 256479 w 1018409"/>
                                <a:gd name="connsiteY362" fmla="*/ 243520 h 287527"/>
                                <a:gd name="connsiteX363" fmla="*/ 256479 w 1018409"/>
                                <a:gd name="connsiteY363" fmla="*/ 286217 h 287527"/>
                                <a:gd name="connsiteX364" fmla="*/ 237868 w 1018409"/>
                                <a:gd name="connsiteY364" fmla="*/ 286217 h 287527"/>
                                <a:gd name="connsiteX365" fmla="*/ 237868 w 1018409"/>
                                <a:gd name="connsiteY365" fmla="*/ 246839 h 287527"/>
                                <a:gd name="connsiteX366" fmla="*/ 234713 w 1018409"/>
                                <a:gd name="connsiteY366" fmla="*/ 237234 h 287527"/>
                                <a:gd name="connsiteX367" fmla="*/ 225927 w 1018409"/>
                                <a:gd name="connsiteY367" fmla="*/ 233743 h 287527"/>
                                <a:gd name="connsiteX368" fmla="*/ 219297 w 1018409"/>
                                <a:gd name="connsiteY368" fmla="*/ 235357 h 287527"/>
                                <a:gd name="connsiteX369" fmla="*/ 214864 w 1018409"/>
                                <a:gd name="connsiteY369" fmla="*/ 240073 h 287527"/>
                                <a:gd name="connsiteX370" fmla="*/ 213227 w 1018409"/>
                                <a:gd name="connsiteY370" fmla="*/ 247450 h 287527"/>
                                <a:gd name="connsiteX371" fmla="*/ 306801 w 1018409"/>
                                <a:gd name="connsiteY371" fmla="*/ 219158 h 287527"/>
                                <a:gd name="connsiteX372" fmla="*/ 306801 w 1018409"/>
                                <a:gd name="connsiteY372" fmla="*/ 233132 h 287527"/>
                                <a:gd name="connsiteX373" fmla="*/ 266424 w 1018409"/>
                                <a:gd name="connsiteY373" fmla="*/ 233132 h 287527"/>
                                <a:gd name="connsiteX374" fmla="*/ 266424 w 1018409"/>
                                <a:gd name="connsiteY374" fmla="*/ 219158 h 287527"/>
                                <a:gd name="connsiteX375" fmla="*/ 306801 w 1018409"/>
                                <a:gd name="connsiteY375" fmla="*/ 219158 h 287527"/>
                                <a:gd name="connsiteX376" fmla="*/ 275570 w 1018409"/>
                                <a:gd name="connsiteY376" fmla="*/ 203095 h 287527"/>
                                <a:gd name="connsiteX377" fmla="*/ 294180 w 1018409"/>
                                <a:gd name="connsiteY377" fmla="*/ 203095 h 287527"/>
                                <a:gd name="connsiteX378" fmla="*/ 294180 w 1018409"/>
                                <a:gd name="connsiteY378" fmla="*/ 265609 h 287527"/>
                                <a:gd name="connsiteX379" fmla="*/ 294939 w 1018409"/>
                                <a:gd name="connsiteY379" fmla="*/ 269627 h 287527"/>
                                <a:gd name="connsiteX380" fmla="*/ 297136 w 1018409"/>
                                <a:gd name="connsiteY380" fmla="*/ 271592 h 287527"/>
                                <a:gd name="connsiteX381" fmla="*/ 300451 w 1018409"/>
                                <a:gd name="connsiteY381" fmla="*/ 272159 h 287527"/>
                                <a:gd name="connsiteX382" fmla="*/ 303086 w 1018409"/>
                                <a:gd name="connsiteY382" fmla="*/ 271939 h 287527"/>
                                <a:gd name="connsiteX383" fmla="*/ 305083 w 1018409"/>
                                <a:gd name="connsiteY383" fmla="*/ 271548 h 287527"/>
                                <a:gd name="connsiteX384" fmla="*/ 307999 w 1018409"/>
                                <a:gd name="connsiteY384" fmla="*/ 285386 h 287527"/>
                                <a:gd name="connsiteX385" fmla="*/ 304085 w 1018409"/>
                                <a:gd name="connsiteY385" fmla="*/ 286393 h 287527"/>
                                <a:gd name="connsiteX386" fmla="*/ 297935 w 1018409"/>
                                <a:gd name="connsiteY386" fmla="*/ 287136 h 287527"/>
                                <a:gd name="connsiteX387" fmla="*/ 286153 w 1018409"/>
                                <a:gd name="connsiteY387" fmla="*/ 285343 h 287527"/>
                                <a:gd name="connsiteX388" fmla="*/ 278325 w 1018409"/>
                                <a:gd name="connsiteY388" fmla="*/ 278968 h 287527"/>
                                <a:gd name="connsiteX389" fmla="*/ 275570 w 1018409"/>
                                <a:gd name="connsiteY389" fmla="*/ 268057 h 287527"/>
                                <a:gd name="connsiteX390" fmla="*/ 275570 w 1018409"/>
                                <a:gd name="connsiteY390" fmla="*/ 203095 h 287527"/>
                                <a:gd name="connsiteX391" fmla="*/ 348735 w 1018409"/>
                                <a:gd name="connsiteY391" fmla="*/ 287527 h 287527"/>
                                <a:gd name="connsiteX392" fmla="*/ 330923 w 1018409"/>
                                <a:gd name="connsiteY392" fmla="*/ 283338 h 287527"/>
                                <a:gd name="connsiteX393" fmla="*/ 319501 w 1018409"/>
                                <a:gd name="connsiteY393" fmla="*/ 271372 h 287527"/>
                                <a:gd name="connsiteX394" fmla="*/ 315467 w 1018409"/>
                                <a:gd name="connsiteY394" fmla="*/ 252993 h 287527"/>
                                <a:gd name="connsiteX395" fmla="*/ 319501 w 1018409"/>
                                <a:gd name="connsiteY395" fmla="*/ 234833 h 287527"/>
                                <a:gd name="connsiteX396" fmla="*/ 330803 w 1018409"/>
                                <a:gd name="connsiteY396" fmla="*/ 222652 h 287527"/>
                                <a:gd name="connsiteX397" fmla="*/ 348016 w 1018409"/>
                                <a:gd name="connsiteY397" fmla="*/ 218287 h 287527"/>
                                <a:gd name="connsiteX398" fmla="*/ 360357 w 1018409"/>
                                <a:gd name="connsiteY398" fmla="*/ 220424 h 287527"/>
                                <a:gd name="connsiteX399" fmla="*/ 370382 w 1018409"/>
                                <a:gd name="connsiteY399" fmla="*/ 226758 h 287527"/>
                                <a:gd name="connsiteX400" fmla="*/ 377131 w 1018409"/>
                                <a:gd name="connsiteY400" fmla="*/ 237409 h 287527"/>
                                <a:gd name="connsiteX401" fmla="*/ 379527 w 1018409"/>
                                <a:gd name="connsiteY401" fmla="*/ 252338 h 287527"/>
                                <a:gd name="connsiteX402" fmla="*/ 379527 w 1018409"/>
                                <a:gd name="connsiteY402" fmla="*/ 257446 h 287527"/>
                                <a:gd name="connsiteX403" fmla="*/ 322896 w 1018409"/>
                                <a:gd name="connsiteY403" fmla="*/ 257446 h 287527"/>
                                <a:gd name="connsiteX404" fmla="*/ 322896 w 1018409"/>
                                <a:gd name="connsiteY404" fmla="*/ 245920 h 287527"/>
                                <a:gd name="connsiteX405" fmla="*/ 361994 w 1018409"/>
                                <a:gd name="connsiteY405" fmla="*/ 245920 h 287527"/>
                                <a:gd name="connsiteX406" fmla="*/ 360277 w 1018409"/>
                                <a:gd name="connsiteY406" fmla="*/ 238807 h 287527"/>
                                <a:gd name="connsiteX407" fmla="*/ 355405 w 1018409"/>
                                <a:gd name="connsiteY407" fmla="*/ 233959 h 287527"/>
                                <a:gd name="connsiteX408" fmla="*/ 348296 w 1018409"/>
                                <a:gd name="connsiteY408" fmla="*/ 232169 h 287527"/>
                                <a:gd name="connsiteX409" fmla="*/ 340788 w 1018409"/>
                                <a:gd name="connsiteY409" fmla="*/ 234134 h 287527"/>
                                <a:gd name="connsiteX410" fmla="*/ 335716 w 1018409"/>
                                <a:gd name="connsiteY410" fmla="*/ 239330 h 287527"/>
                                <a:gd name="connsiteX411" fmla="*/ 333839 w 1018409"/>
                                <a:gd name="connsiteY411" fmla="*/ 246531 h 287527"/>
                                <a:gd name="connsiteX412" fmla="*/ 333839 w 1018409"/>
                                <a:gd name="connsiteY412" fmla="*/ 257490 h 287527"/>
                                <a:gd name="connsiteX413" fmla="*/ 335676 w 1018409"/>
                                <a:gd name="connsiteY413" fmla="*/ 266093 h 287527"/>
                                <a:gd name="connsiteX414" fmla="*/ 340988 w 1018409"/>
                                <a:gd name="connsiteY414" fmla="*/ 271680 h 287527"/>
                                <a:gd name="connsiteX415" fmla="*/ 349055 w 1018409"/>
                                <a:gd name="connsiteY415" fmla="*/ 273645 h 287527"/>
                                <a:gd name="connsiteX416" fmla="*/ 354726 w 1018409"/>
                                <a:gd name="connsiteY416" fmla="*/ 272770 h 287527"/>
                                <a:gd name="connsiteX417" fmla="*/ 359119 w 1018409"/>
                                <a:gd name="connsiteY417" fmla="*/ 270150 h 287527"/>
                                <a:gd name="connsiteX418" fmla="*/ 361915 w 1018409"/>
                                <a:gd name="connsiteY418" fmla="*/ 265873 h 287527"/>
                                <a:gd name="connsiteX419" fmla="*/ 379128 w 1018409"/>
                                <a:gd name="connsiteY419" fmla="*/ 267007 h 287527"/>
                                <a:gd name="connsiteX420" fmla="*/ 373776 w 1018409"/>
                                <a:gd name="connsiteY420" fmla="*/ 277834 h 287527"/>
                                <a:gd name="connsiteX421" fmla="*/ 363353 w 1018409"/>
                                <a:gd name="connsiteY421" fmla="*/ 284995 h 287527"/>
                                <a:gd name="connsiteX422" fmla="*/ 348735 w 1018409"/>
                                <a:gd name="connsiteY422" fmla="*/ 287527 h 287527"/>
                                <a:gd name="connsiteX423" fmla="*/ 410239 w 1018409"/>
                                <a:gd name="connsiteY423" fmla="*/ 247450 h 287527"/>
                                <a:gd name="connsiteX424" fmla="*/ 410239 w 1018409"/>
                                <a:gd name="connsiteY424" fmla="*/ 286217 h 287527"/>
                                <a:gd name="connsiteX425" fmla="*/ 391668 w 1018409"/>
                                <a:gd name="connsiteY425" fmla="*/ 286217 h 287527"/>
                                <a:gd name="connsiteX426" fmla="*/ 391668 w 1018409"/>
                                <a:gd name="connsiteY426" fmla="*/ 219158 h 287527"/>
                                <a:gd name="connsiteX427" fmla="*/ 409401 w 1018409"/>
                                <a:gd name="connsiteY427" fmla="*/ 219158 h 287527"/>
                                <a:gd name="connsiteX428" fmla="*/ 409401 w 1018409"/>
                                <a:gd name="connsiteY428" fmla="*/ 230991 h 287527"/>
                                <a:gd name="connsiteX429" fmla="*/ 410159 w 1018409"/>
                                <a:gd name="connsiteY429" fmla="*/ 230991 h 287527"/>
                                <a:gd name="connsiteX430" fmla="*/ 417628 w 1018409"/>
                                <a:gd name="connsiteY430" fmla="*/ 221734 h 287527"/>
                                <a:gd name="connsiteX431" fmla="*/ 430328 w 1018409"/>
                                <a:gd name="connsiteY431" fmla="*/ 218287 h 287527"/>
                                <a:gd name="connsiteX432" fmla="*/ 442509 w 1018409"/>
                                <a:gd name="connsiteY432" fmla="*/ 221342 h 287527"/>
                                <a:gd name="connsiteX433" fmla="*/ 450576 w 1018409"/>
                                <a:gd name="connsiteY433" fmla="*/ 230073 h 287527"/>
                                <a:gd name="connsiteX434" fmla="*/ 453492 w 1018409"/>
                                <a:gd name="connsiteY434" fmla="*/ 243520 h 287527"/>
                                <a:gd name="connsiteX435" fmla="*/ 453492 w 1018409"/>
                                <a:gd name="connsiteY435" fmla="*/ 286217 h 287527"/>
                                <a:gd name="connsiteX436" fmla="*/ 434881 w 1018409"/>
                                <a:gd name="connsiteY436" fmla="*/ 286217 h 287527"/>
                                <a:gd name="connsiteX437" fmla="*/ 434881 w 1018409"/>
                                <a:gd name="connsiteY437" fmla="*/ 246839 h 287527"/>
                                <a:gd name="connsiteX438" fmla="*/ 431726 w 1018409"/>
                                <a:gd name="connsiteY438" fmla="*/ 237234 h 287527"/>
                                <a:gd name="connsiteX439" fmla="*/ 422939 w 1018409"/>
                                <a:gd name="connsiteY439" fmla="*/ 233743 h 287527"/>
                                <a:gd name="connsiteX440" fmla="*/ 416310 w 1018409"/>
                                <a:gd name="connsiteY440" fmla="*/ 235357 h 287527"/>
                                <a:gd name="connsiteX441" fmla="*/ 411877 w 1018409"/>
                                <a:gd name="connsiteY441" fmla="*/ 240073 h 287527"/>
                                <a:gd name="connsiteX442" fmla="*/ 410239 w 1018409"/>
                                <a:gd name="connsiteY442" fmla="*/ 247450 h 287527"/>
                                <a:gd name="connsiteX443" fmla="*/ 492830 w 1018409"/>
                                <a:gd name="connsiteY443" fmla="*/ 287307 h 287527"/>
                                <a:gd name="connsiteX444" fmla="*/ 479012 w 1018409"/>
                                <a:gd name="connsiteY444" fmla="*/ 283378 h 287527"/>
                                <a:gd name="connsiteX445" fmla="*/ 469227 w 1018409"/>
                                <a:gd name="connsiteY445" fmla="*/ 271724 h 287527"/>
                                <a:gd name="connsiteX446" fmla="*/ 465633 w 1018409"/>
                                <a:gd name="connsiteY446" fmla="*/ 252777 h 287527"/>
                                <a:gd name="connsiteX447" fmla="*/ 469347 w 1018409"/>
                                <a:gd name="connsiteY447" fmla="*/ 233611 h 287527"/>
                                <a:gd name="connsiteX448" fmla="*/ 479212 w 1018409"/>
                                <a:gd name="connsiteY448" fmla="*/ 222129 h 287527"/>
                                <a:gd name="connsiteX449" fmla="*/ 492790 w 1018409"/>
                                <a:gd name="connsiteY449" fmla="*/ 218287 h 287527"/>
                                <a:gd name="connsiteX450" fmla="*/ 502176 w 1018409"/>
                                <a:gd name="connsiteY450" fmla="*/ 220208 h 287527"/>
                                <a:gd name="connsiteX451" fmla="*/ 508286 w 1018409"/>
                                <a:gd name="connsiteY451" fmla="*/ 224921 h 287527"/>
                                <a:gd name="connsiteX452" fmla="*/ 511880 w 1018409"/>
                                <a:gd name="connsiteY452" fmla="*/ 230424 h 287527"/>
                                <a:gd name="connsiteX453" fmla="*/ 512440 w 1018409"/>
                                <a:gd name="connsiteY453" fmla="*/ 230424 h 287527"/>
                                <a:gd name="connsiteX454" fmla="*/ 512440 w 1018409"/>
                                <a:gd name="connsiteY454" fmla="*/ 196809 h 287527"/>
                                <a:gd name="connsiteX455" fmla="*/ 531011 w 1018409"/>
                                <a:gd name="connsiteY455" fmla="*/ 196809 h 287527"/>
                                <a:gd name="connsiteX456" fmla="*/ 531011 w 1018409"/>
                                <a:gd name="connsiteY456" fmla="*/ 286217 h 287527"/>
                                <a:gd name="connsiteX457" fmla="*/ 512679 w 1018409"/>
                                <a:gd name="connsiteY457" fmla="*/ 286217 h 287527"/>
                                <a:gd name="connsiteX458" fmla="*/ 512679 w 1018409"/>
                                <a:gd name="connsiteY458" fmla="*/ 275478 h 287527"/>
                                <a:gd name="connsiteX459" fmla="*/ 511880 w 1018409"/>
                                <a:gd name="connsiteY459" fmla="*/ 275478 h 287527"/>
                                <a:gd name="connsiteX460" fmla="*/ 508167 w 1018409"/>
                                <a:gd name="connsiteY460" fmla="*/ 281021 h 287527"/>
                                <a:gd name="connsiteX461" fmla="*/ 502016 w 1018409"/>
                                <a:gd name="connsiteY461" fmla="*/ 285518 h 287527"/>
                                <a:gd name="connsiteX462" fmla="*/ 492830 w 1018409"/>
                                <a:gd name="connsiteY462" fmla="*/ 287307 h 287527"/>
                                <a:gd name="connsiteX463" fmla="*/ 498741 w 1018409"/>
                                <a:gd name="connsiteY463" fmla="*/ 272510 h 287527"/>
                                <a:gd name="connsiteX464" fmla="*/ 506329 w 1018409"/>
                                <a:gd name="connsiteY464" fmla="*/ 270062 h 287527"/>
                                <a:gd name="connsiteX465" fmla="*/ 511122 w 1018409"/>
                                <a:gd name="connsiteY465" fmla="*/ 263121 h 287527"/>
                                <a:gd name="connsiteX466" fmla="*/ 512839 w 1018409"/>
                                <a:gd name="connsiteY466" fmla="*/ 252689 h 287527"/>
                                <a:gd name="connsiteX467" fmla="*/ 511162 w 1018409"/>
                                <a:gd name="connsiteY467" fmla="*/ 242298 h 287527"/>
                                <a:gd name="connsiteX468" fmla="*/ 506369 w 1018409"/>
                                <a:gd name="connsiteY468" fmla="*/ 235488 h 287527"/>
                                <a:gd name="connsiteX469" fmla="*/ 498741 w 1018409"/>
                                <a:gd name="connsiteY469" fmla="*/ 233088 h 287527"/>
                                <a:gd name="connsiteX470" fmla="*/ 490993 w 1018409"/>
                                <a:gd name="connsiteY470" fmla="*/ 235576 h 287527"/>
                                <a:gd name="connsiteX471" fmla="*/ 486241 w 1018409"/>
                                <a:gd name="connsiteY471" fmla="*/ 242473 h 287527"/>
                                <a:gd name="connsiteX472" fmla="*/ 484643 w 1018409"/>
                                <a:gd name="connsiteY472" fmla="*/ 252689 h 287527"/>
                                <a:gd name="connsiteX473" fmla="*/ 486241 w 1018409"/>
                                <a:gd name="connsiteY473" fmla="*/ 263033 h 287527"/>
                                <a:gd name="connsiteX474" fmla="*/ 490993 w 1018409"/>
                                <a:gd name="connsiteY474" fmla="*/ 270018 h 287527"/>
                                <a:gd name="connsiteX475" fmla="*/ 498741 w 1018409"/>
                                <a:gd name="connsiteY475" fmla="*/ 272510 h 287527"/>
                                <a:gd name="connsiteX476" fmla="*/ 602100 w 1018409"/>
                                <a:gd name="connsiteY476" fmla="*/ 238280 h 287527"/>
                                <a:gd name="connsiteX477" fmla="*/ 585046 w 1018409"/>
                                <a:gd name="connsiteY477" fmla="*/ 239330 h 287527"/>
                                <a:gd name="connsiteX478" fmla="*/ 583169 w 1018409"/>
                                <a:gd name="connsiteY478" fmla="*/ 235400 h 287527"/>
                                <a:gd name="connsiteX479" fmla="*/ 579375 w 1018409"/>
                                <a:gd name="connsiteY479" fmla="*/ 232561 h 287527"/>
                                <a:gd name="connsiteX480" fmla="*/ 573824 w 1018409"/>
                                <a:gd name="connsiteY480" fmla="*/ 231471 h 287527"/>
                                <a:gd name="connsiteX481" fmla="*/ 566555 w 1018409"/>
                                <a:gd name="connsiteY481" fmla="*/ 233304 h 287527"/>
                                <a:gd name="connsiteX482" fmla="*/ 563560 w 1018409"/>
                                <a:gd name="connsiteY482" fmla="*/ 238108 h 287527"/>
                                <a:gd name="connsiteX483" fmla="*/ 565517 w 1018409"/>
                                <a:gd name="connsiteY483" fmla="*/ 242166 h 287527"/>
                                <a:gd name="connsiteX484" fmla="*/ 572107 w 1018409"/>
                                <a:gd name="connsiteY484" fmla="*/ 244830 h 287527"/>
                                <a:gd name="connsiteX485" fmla="*/ 584247 w 1018409"/>
                                <a:gd name="connsiteY485" fmla="*/ 247274 h 287527"/>
                                <a:gd name="connsiteX486" fmla="*/ 598825 w 1018409"/>
                                <a:gd name="connsiteY486" fmla="*/ 253736 h 287527"/>
                                <a:gd name="connsiteX487" fmla="*/ 603617 w 1018409"/>
                                <a:gd name="connsiteY487" fmla="*/ 265438 h 287527"/>
                                <a:gd name="connsiteX488" fmla="*/ 599743 w 1018409"/>
                                <a:gd name="connsiteY488" fmla="*/ 277003 h 287527"/>
                                <a:gd name="connsiteX489" fmla="*/ 589160 w 1018409"/>
                                <a:gd name="connsiteY489" fmla="*/ 284775 h 287527"/>
                                <a:gd name="connsiteX490" fmla="*/ 573744 w 1018409"/>
                                <a:gd name="connsiteY490" fmla="*/ 287527 h 287527"/>
                                <a:gd name="connsiteX491" fmla="*/ 552537 w 1018409"/>
                                <a:gd name="connsiteY491" fmla="*/ 281984 h 287527"/>
                                <a:gd name="connsiteX492" fmla="*/ 543311 w 1018409"/>
                                <a:gd name="connsiteY492" fmla="*/ 266791 h 287527"/>
                                <a:gd name="connsiteX493" fmla="*/ 561603 w 1018409"/>
                                <a:gd name="connsiteY493" fmla="*/ 265829 h 287527"/>
                                <a:gd name="connsiteX494" fmla="*/ 565637 w 1018409"/>
                                <a:gd name="connsiteY494" fmla="*/ 272027 h 287527"/>
                                <a:gd name="connsiteX495" fmla="*/ 573784 w 1018409"/>
                                <a:gd name="connsiteY495" fmla="*/ 274124 h 287527"/>
                                <a:gd name="connsiteX496" fmla="*/ 581651 w 1018409"/>
                                <a:gd name="connsiteY496" fmla="*/ 272247 h 287527"/>
                                <a:gd name="connsiteX497" fmla="*/ 584727 w 1018409"/>
                                <a:gd name="connsiteY497" fmla="*/ 267315 h 287527"/>
                                <a:gd name="connsiteX498" fmla="*/ 582570 w 1018409"/>
                                <a:gd name="connsiteY498" fmla="*/ 263165 h 287527"/>
                                <a:gd name="connsiteX499" fmla="*/ 576100 w 1018409"/>
                                <a:gd name="connsiteY499" fmla="*/ 260633 h 287527"/>
                                <a:gd name="connsiteX500" fmla="*/ 564478 w 1018409"/>
                                <a:gd name="connsiteY500" fmla="*/ 258321 h 287527"/>
                                <a:gd name="connsiteX501" fmla="*/ 549861 w 1018409"/>
                                <a:gd name="connsiteY501" fmla="*/ 251511 h 287527"/>
                                <a:gd name="connsiteX502" fmla="*/ 545109 w 1018409"/>
                                <a:gd name="connsiteY502" fmla="*/ 239155 h 287527"/>
                                <a:gd name="connsiteX503" fmla="*/ 548623 w 1018409"/>
                                <a:gd name="connsiteY503" fmla="*/ 228024 h 287527"/>
                                <a:gd name="connsiteX504" fmla="*/ 558528 w 1018409"/>
                                <a:gd name="connsiteY504" fmla="*/ 220819 h 287527"/>
                                <a:gd name="connsiteX505" fmla="*/ 573544 w 1018409"/>
                                <a:gd name="connsiteY505" fmla="*/ 218287 h 287527"/>
                                <a:gd name="connsiteX506" fmla="*/ 593513 w 1018409"/>
                                <a:gd name="connsiteY506" fmla="*/ 223655 h 287527"/>
                                <a:gd name="connsiteX507" fmla="*/ 602100 w 1018409"/>
                                <a:gd name="connsiteY507" fmla="*/ 238280 h 287527"/>
                                <a:gd name="connsiteX508" fmla="*/ 671192 w 1018409"/>
                                <a:gd name="connsiteY508" fmla="*/ 287527 h 287527"/>
                                <a:gd name="connsiteX509" fmla="*/ 655217 w 1018409"/>
                                <a:gd name="connsiteY509" fmla="*/ 284208 h 287527"/>
                                <a:gd name="connsiteX510" fmla="*/ 644873 w 1018409"/>
                                <a:gd name="connsiteY510" fmla="*/ 275214 h 287527"/>
                                <a:gd name="connsiteX511" fmla="*/ 641279 w 1018409"/>
                                <a:gd name="connsiteY511" fmla="*/ 262466 h 287527"/>
                                <a:gd name="connsiteX512" fmla="*/ 643395 w 1018409"/>
                                <a:gd name="connsiteY512" fmla="*/ 253169 h 287527"/>
                                <a:gd name="connsiteX513" fmla="*/ 649226 w 1018409"/>
                                <a:gd name="connsiteY513" fmla="*/ 245704 h 287527"/>
                                <a:gd name="connsiteX514" fmla="*/ 657973 w 1018409"/>
                                <a:gd name="connsiteY514" fmla="*/ 238851 h 287527"/>
                                <a:gd name="connsiteX515" fmla="*/ 675305 w 1018409"/>
                                <a:gd name="connsiteY515" fmla="*/ 227453 h 287527"/>
                                <a:gd name="connsiteX516" fmla="*/ 680218 w 1018409"/>
                                <a:gd name="connsiteY516" fmla="*/ 222960 h 287527"/>
                                <a:gd name="connsiteX517" fmla="*/ 681815 w 1018409"/>
                                <a:gd name="connsiteY517" fmla="*/ 217764 h 287527"/>
                                <a:gd name="connsiteX518" fmla="*/ 679659 w 1018409"/>
                                <a:gd name="connsiteY518" fmla="*/ 212828 h 287527"/>
                                <a:gd name="connsiteX519" fmla="*/ 673588 w 1018409"/>
                                <a:gd name="connsiteY519" fmla="*/ 210603 h 287527"/>
                                <a:gd name="connsiteX520" fmla="*/ 669035 w 1018409"/>
                                <a:gd name="connsiteY520" fmla="*/ 211781 h 287527"/>
                                <a:gd name="connsiteX521" fmla="*/ 666040 w 1018409"/>
                                <a:gd name="connsiteY521" fmla="*/ 214793 h 287527"/>
                                <a:gd name="connsiteX522" fmla="*/ 665002 w 1018409"/>
                                <a:gd name="connsiteY522" fmla="*/ 218898 h 287527"/>
                                <a:gd name="connsiteX523" fmla="*/ 666559 w 1018409"/>
                                <a:gd name="connsiteY523" fmla="*/ 224573 h 287527"/>
                                <a:gd name="connsiteX524" fmla="*/ 670753 w 1018409"/>
                                <a:gd name="connsiteY524" fmla="*/ 230684 h 287527"/>
                                <a:gd name="connsiteX525" fmla="*/ 676464 w 1018409"/>
                                <a:gd name="connsiteY525" fmla="*/ 237585 h 287527"/>
                                <a:gd name="connsiteX526" fmla="*/ 718878 w 1018409"/>
                                <a:gd name="connsiteY526" fmla="*/ 286217 h 287527"/>
                                <a:gd name="connsiteX527" fmla="*/ 699467 w 1018409"/>
                                <a:gd name="connsiteY527" fmla="*/ 286217 h 287527"/>
                                <a:gd name="connsiteX528" fmla="*/ 664123 w 1018409"/>
                                <a:gd name="connsiteY528" fmla="*/ 246839 h 287527"/>
                                <a:gd name="connsiteX529" fmla="*/ 657134 w 1018409"/>
                                <a:gd name="connsiteY529" fmla="*/ 238544 h 287527"/>
                                <a:gd name="connsiteX530" fmla="*/ 651383 w 1018409"/>
                                <a:gd name="connsiteY530" fmla="*/ 229290 h 287527"/>
                                <a:gd name="connsiteX531" fmla="*/ 649066 w 1018409"/>
                                <a:gd name="connsiteY531" fmla="*/ 218591 h 287527"/>
                                <a:gd name="connsiteX532" fmla="*/ 652061 w 1018409"/>
                                <a:gd name="connsiteY532" fmla="*/ 206893 h 287527"/>
                                <a:gd name="connsiteX533" fmla="*/ 660648 w 1018409"/>
                                <a:gd name="connsiteY533" fmla="*/ 198686 h 287527"/>
                                <a:gd name="connsiteX534" fmla="*/ 673468 w 1018409"/>
                                <a:gd name="connsiteY534" fmla="*/ 195631 h 287527"/>
                                <a:gd name="connsiteX535" fmla="*/ 685809 w 1018409"/>
                                <a:gd name="connsiteY535" fmla="*/ 198554 h 287527"/>
                                <a:gd name="connsiteX536" fmla="*/ 693837 w 1018409"/>
                                <a:gd name="connsiteY536" fmla="*/ 206238 h 287527"/>
                                <a:gd name="connsiteX537" fmla="*/ 696672 w 1018409"/>
                                <a:gd name="connsiteY537" fmla="*/ 216714 h 287527"/>
                                <a:gd name="connsiteX538" fmla="*/ 693557 w 1018409"/>
                                <a:gd name="connsiteY538" fmla="*/ 228196 h 287527"/>
                                <a:gd name="connsiteX539" fmla="*/ 684811 w 1018409"/>
                                <a:gd name="connsiteY539" fmla="*/ 237365 h 287527"/>
                                <a:gd name="connsiteX540" fmla="*/ 666559 w 1018409"/>
                                <a:gd name="connsiteY540" fmla="*/ 250505 h 287527"/>
                                <a:gd name="connsiteX541" fmla="*/ 661047 w 1018409"/>
                                <a:gd name="connsiteY541" fmla="*/ 256048 h 287527"/>
                                <a:gd name="connsiteX542" fmla="*/ 659330 w 1018409"/>
                                <a:gd name="connsiteY542" fmla="*/ 261420 h 287527"/>
                                <a:gd name="connsiteX543" fmla="*/ 660888 w 1018409"/>
                                <a:gd name="connsiteY543" fmla="*/ 267139 h 287527"/>
                                <a:gd name="connsiteX544" fmla="*/ 665361 w 1018409"/>
                                <a:gd name="connsiteY544" fmla="*/ 271157 h 287527"/>
                                <a:gd name="connsiteX545" fmla="*/ 672110 w 1018409"/>
                                <a:gd name="connsiteY545" fmla="*/ 272594 h 287527"/>
                                <a:gd name="connsiteX546" fmla="*/ 681416 w 1018409"/>
                                <a:gd name="connsiteY546" fmla="*/ 270458 h 287527"/>
                                <a:gd name="connsiteX547" fmla="*/ 689803 w 1018409"/>
                                <a:gd name="connsiteY547" fmla="*/ 264299 h 287527"/>
                                <a:gd name="connsiteX548" fmla="*/ 695873 w 1018409"/>
                                <a:gd name="connsiteY548" fmla="*/ 254782 h 287527"/>
                                <a:gd name="connsiteX549" fmla="*/ 698150 w 1018409"/>
                                <a:gd name="connsiteY549" fmla="*/ 242605 h 287527"/>
                                <a:gd name="connsiteX550" fmla="*/ 713526 w 1018409"/>
                                <a:gd name="connsiteY550" fmla="*/ 242605 h 287527"/>
                                <a:gd name="connsiteX551" fmla="*/ 711769 w 1018409"/>
                                <a:gd name="connsiteY551" fmla="*/ 257402 h 287527"/>
                                <a:gd name="connsiteX552" fmla="*/ 706776 w 1018409"/>
                                <a:gd name="connsiteY552" fmla="*/ 268840 h 287527"/>
                                <a:gd name="connsiteX553" fmla="*/ 699467 w 1018409"/>
                                <a:gd name="connsiteY553" fmla="*/ 276788 h 287527"/>
                                <a:gd name="connsiteX554" fmla="*/ 696952 w 1018409"/>
                                <a:gd name="connsiteY554" fmla="*/ 278357 h 287527"/>
                                <a:gd name="connsiteX555" fmla="*/ 694436 w 1018409"/>
                                <a:gd name="connsiteY555" fmla="*/ 279931 h 287527"/>
                                <a:gd name="connsiteX556" fmla="*/ 683293 w 1018409"/>
                                <a:gd name="connsiteY556" fmla="*/ 285738 h 287527"/>
                                <a:gd name="connsiteX557" fmla="*/ 671192 w 1018409"/>
                                <a:gd name="connsiteY557" fmla="*/ 287527 h 287527"/>
                                <a:gd name="connsiteX558" fmla="*/ 770836 w 1018409"/>
                                <a:gd name="connsiteY558" fmla="*/ 286217 h 287527"/>
                                <a:gd name="connsiteX559" fmla="*/ 750588 w 1018409"/>
                                <a:gd name="connsiteY559" fmla="*/ 286217 h 287527"/>
                                <a:gd name="connsiteX560" fmla="*/ 781420 w 1018409"/>
                                <a:gd name="connsiteY560" fmla="*/ 196809 h 287527"/>
                                <a:gd name="connsiteX561" fmla="*/ 805782 w 1018409"/>
                                <a:gd name="connsiteY561" fmla="*/ 196809 h 287527"/>
                                <a:gd name="connsiteX562" fmla="*/ 836614 w 1018409"/>
                                <a:gd name="connsiteY562" fmla="*/ 286217 h 287527"/>
                                <a:gd name="connsiteX563" fmla="*/ 816365 w 1018409"/>
                                <a:gd name="connsiteY563" fmla="*/ 286217 h 287527"/>
                                <a:gd name="connsiteX564" fmla="*/ 793960 w 1018409"/>
                                <a:gd name="connsiteY564" fmla="*/ 217241 h 287527"/>
                                <a:gd name="connsiteX565" fmla="*/ 793281 w 1018409"/>
                                <a:gd name="connsiteY565" fmla="*/ 217241 h 287527"/>
                                <a:gd name="connsiteX566" fmla="*/ 770836 w 1018409"/>
                                <a:gd name="connsiteY566" fmla="*/ 286217 h 287527"/>
                                <a:gd name="connsiteX567" fmla="*/ 769558 w 1018409"/>
                                <a:gd name="connsiteY567" fmla="*/ 251072 h 287527"/>
                                <a:gd name="connsiteX568" fmla="*/ 817403 w 1018409"/>
                                <a:gd name="connsiteY568" fmla="*/ 251072 h 287527"/>
                                <a:gd name="connsiteX569" fmla="*/ 817403 w 1018409"/>
                                <a:gd name="connsiteY569" fmla="*/ 265829 h 287527"/>
                                <a:gd name="connsiteX570" fmla="*/ 769558 w 1018409"/>
                                <a:gd name="connsiteY570" fmla="*/ 265829 h 287527"/>
                                <a:gd name="connsiteX571" fmla="*/ 769558 w 1018409"/>
                                <a:gd name="connsiteY571" fmla="*/ 251072 h 287527"/>
                                <a:gd name="connsiteX572" fmla="*/ 847397 w 1018409"/>
                                <a:gd name="connsiteY572" fmla="*/ 286217 h 287527"/>
                                <a:gd name="connsiteX573" fmla="*/ 847397 w 1018409"/>
                                <a:gd name="connsiteY573" fmla="*/ 196809 h 287527"/>
                                <a:gd name="connsiteX574" fmla="*/ 882662 w 1018409"/>
                                <a:gd name="connsiteY574" fmla="*/ 196809 h 287527"/>
                                <a:gd name="connsiteX575" fmla="*/ 899995 w 1018409"/>
                                <a:gd name="connsiteY575" fmla="*/ 200695 h 287527"/>
                                <a:gd name="connsiteX576" fmla="*/ 910898 w 1018409"/>
                                <a:gd name="connsiteY576" fmla="*/ 211390 h 287527"/>
                                <a:gd name="connsiteX577" fmla="*/ 914691 w 1018409"/>
                                <a:gd name="connsiteY577" fmla="*/ 227105 h 287527"/>
                                <a:gd name="connsiteX578" fmla="*/ 910858 w 1018409"/>
                                <a:gd name="connsiteY578" fmla="*/ 242821 h 287527"/>
                                <a:gd name="connsiteX579" fmla="*/ 899715 w 1018409"/>
                                <a:gd name="connsiteY579" fmla="*/ 253432 h 287527"/>
                                <a:gd name="connsiteX580" fmla="*/ 882182 w 1018409"/>
                                <a:gd name="connsiteY580" fmla="*/ 257230 h 287527"/>
                                <a:gd name="connsiteX581" fmla="*/ 859698 w 1018409"/>
                                <a:gd name="connsiteY581" fmla="*/ 257230 h 287527"/>
                                <a:gd name="connsiteX582" fmla="*/ 859698 w 1018409"/>
                                <a:gd name="connsiteY582" fmla="*/ 242078 h 287527"/>
                                <a:gd name="connsiteX583" fmla="*/ 879107 w 1018409"/>
                                <a:gd name="connsiteY583" fmla="*/ 242078 h 287527"/>
                                <a:gd name="connsiteX584" fmla="*/ 888133 w 1018409"/>
                                <a:gd name="connsiteY584" fmla="*/ 240201 h 287527"/>
                                <a:gd name="connsiteX585" fmla="*/ 893445 w 1018409"/>
                                <a:gd name="connsiteY585" fmla="*/ 234921 h 287527"/>
                                <a:gd name="connsiteX586" fmla="*/ 895242 w 1018409"/>
                                <a:gd name="connsiteY586" fmla="*/ 227105 h 287527"/>
                                <a:gd name="connsiteX587" fmla="*/ 893445 w 1018409"/>
                                <a:gd name="connsiteY587" fmla="*/ 219334 h 287527"/>
                                <a:gd name="connsiteX588" fmla="*/ 888133 w 1018409"/>
                                <a:gd name="connsiteY588" fmla="*/ 214138 h 287527"/>
                                <a:gd name="connsiteX589" fmla="*/ 879027 w 1018409"/>
                                <a:gd name="connsiteY589" fmla="*/ 212261 h 287527"/>
                                <a:gd name="connsiteX590" fmla="*/ 866287 w 1018409"/>
                                <a:gd name="connsiteY590" fmla="*/ 212261 h 287527"/>
                                <a:gd name="connsiteX591" fmla="*/ 866287 w 1018409"/>
                                <a:gd name="connsiteY591" fmla="*/ 286217 h 287527"/>
                                <a:gd name="connsiteX592" fmla="*/ 847397 w 1018409"/>
                                <a:gd name="connsiteY592" fmla="*/ 286217 h 287527"/>
                                <a:gd name="connsiteX593" fmla="*/ 945883 w 1018409"/>
                                <a:gd name="connsiteY593" fmla="*/ 196809 h 287527"/>
                                <a:gd name="connsiteX594" fmla="*/ 945883 w 1018409"/>
                                <a:gd name="connsiteY594" fmla="*/ 286217 h 287527"/>
                                <a:gd name="connsiteX595" fmla="*/ 926993 w 1018409"/>
                                <a:gd name="connsiteY595" fmla="*/ 286217 h 287527"/>
                                <a:gd name="connsiteX596" fmla="*/ 926993 w 1018409"/>
                                <a:gd name="connsiteY596" fmla="*/ 196809 h 287527"/>
                                <a:gd name="connsiteX597" fmla="*/ 945883 w 1018409"/>
                                <a:gd name="connsiteY597" fmla="*/ 196809 h 287527"/>
                                <a:gd name="connsiteX598" fmla="*/ 1016892 w 1018409"/>
                                <a:gd name="connsiteY598" fmla="*/ 238280 h 287527"/>
                                <a:gd name="connsiteX599" fmla="*/ 999839 w 1018409"/>
                                <a:gd name="connsiteY599" fmla="*/ 239330 h 287527"/>
                                <a:gd name="connsiteX600" fmla="*/ 997962 w 1018409"/>
                                <a:gd name="connsiteY600" fmla="*/ 235400 h 287527"/>
                                <a:gd name="connsiteX601" fmla="*/ 994167 w 1018409"/>
                                <a:gd name="connsiteY601" fmla="*/ 232561 h 287527"/>
                                <a:gd name="connsiteX602" fmla="*/ 988616 w 1018409"/>
                                <a:gd name="connsiteY602" fmla="*/ 231471 h 287527"/>
                                <a:gd name="connsiteX603" fmla="*/ 981348 w 1018409"/>
                                <a:gd name="connsiteY603" fmla="*/ 233304 h 287527"/>
                                <a:gd name="connsiteX604" fmla="*/ 978392 w 1018409"/>
                                <a:gd name="connsiteY604" fmla="*/ 238108 h 287527"/>
                                <a:gd name="connsiteX605" fmla="*/ 980309 w 1018409"/>
                                <a:gd name="connsiteY605" fmla="*/ 242166 h 287527"/>
                                <a:gd name="connsiteX606" fmla="*/ 986899 w 1018409"/>
                                <a:gd name="connsiteY606" fmla="*/ 244830 h 287527"/>
                                <a:gd name="connsiteX607" fmla="*/ 999040 w 1018409"/>
                                <a:gd name="connsiteY607" fmla="*/ 247274 h 287527"/>
                                <a:gd name="connsiteX608" fmla="*/ 1013617 w 1018409"/>
                                <a:gd name="connsiteY608" fmla="*/ 253736 h 287527"/>
                                <a:gd name="connsiteX609" fmla="*/ 1018410 w 1018409"/>
                                <a:gd name="connsiteY609" fmla="*/ 265438 h 287527"/>
                                <a:gd name="connsiteX610" fmla="*/ 1014536 w 1018409"/>
                                <a:gd name="connsiteY610" fmla="*/ 277003 h 287527"/>
                                <a:gd name="connsiteX611" fmla="*/ 1003952 w 1018409"/>
                                <a:gd name="connsiteY611" fmla="*/ 284775 h 287527"/>
                                <a:gd name="connsiteX612" fmla="*/ 988536 w 1018409"/>
                                <a:gd name="connsiteY612" fmla="*/ 287527 h 287527"/>
                                <a:gd name="connsiteX613" fmla="*/ 967329 w 1018409"/>
                                <a:gd name="connsiteY613" fmla="*/ 281984 h 287527"/>
                                <a:gd name="connsiteX614" fmla="*/ 958104 w 1018409"/>
                                <a:gd name="connsiteY614" fmla="*/ 266791 h 287527"/>
                                <a:gd name="connsiteX615" fmla="*/ 976395 w 1018409"/>
                                <a:gd name="connsiteY615" fmla="*/ 265829 h 287527"/>
                                <a:gd name="connsiteX616" fmla="*/ 980429 w 1018409"/>
                                <a:gd name="connsiteY616" fmla="*/ 272027 h 287527"/>
                                <a:gd name="connsiteX617" fmla="*/ 988576 w 1018409"/>
                                <a:gd name="connsiteY617" fmla="*/ 274124 h 287527"/>
                                <a:gd name="connsiteX618" fmla="*/ 996444 w 1018409"/>
                                <a:gd name="connsiteY618" fmla="*/ 272247 h 287527"/>
                                <a:gd name="connsiteX619" fmla="*/ 999519 w 1018409"/>
                                <a:gd name="connsiteY619" fmla="*/ 267315 h 287527"/>
                                <a:gd name="connsiteX620" fmla="*/ 997363 w 1018409"/>
                                <a:gd name="connsiteY620" fmla="*/ 263165 h 287527"/>
                                <a:gd name="connsiteX621" fmla="*/ 990893 w 1018409"/>
                                <a:gd name="connsiteY621" fmla="*/ 260633 h 287527"/>
                                <a:gd name="connsiteX622" fmla="*/ 979311 w 1018409"/>
                                <a:gd name="connsiteY622" fmla="*/ 258321 h 287527"/>
                                <a:gd name="connsiteX623" fmla="*/ 964653 w 1018409"/>
                                <a:gd name="connsiteY623" fmla="*/ 251511 h 287527"/>
                                <a:gd name="connsiteX624" fmla="*/ 959901 w 1018409"/>
                                <a:gd name="connsiteY624" fmla="*/ 239155 h 287527"/>
                                <a:gd name="connsiteX625" fmla="*/ 963416 w 1018409"/>
                                <a:gd name="connsiteY625" fmla="*/ 228024 h 287527"/>
                                <a:gd name="connsiteX626" fmla="*/ 973320 w 1018409"/>
                                <a:gd name="connsiteY626" fmla="*/ 220819 h 287527"/>
                                <a:gd name="connsiteX627" fmla="*/ 988337 w 1018409"/>
                                <a:gd name="connsiteY627" fmla="*/ 218287 h 287527"/>
                                <a:gd name="connsiteX628" fmla="*/ 1008306 w 1018409"/>
                                <a:gd name="connsiteY628" fmla="*/ 223655 h 287527"/>
                                <a:gd name="connsiteX629" fmla="*/ 1016892 w 1018409"/>
                                <a:gd name="connsiteY629" fmla="*/ 238280 h 28752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 ang="0">
                                  <a:pos x="connsiteX156" y="connsiteY156"/>
                                </a:cxn>
                                <a:cxn ang="0">
                                  <a:pos x="connsiteX157" y="connsiteY157"/>
                                </a:cxn>
                                <a:cxn ang="0">
                                  <a:pos x="connsiteX158" y="connsiteY158"/>
                                </a:cxn>
                                <a:cxn ang="0">
                                  <a:pos x="connsiteX159" y="connsiteY159"/>
                                </a:cxn>
                                <a:cxn ang="0">
                                  <a:pos x="connsiteX160" y="connsiteY160"/>
                                </a:cxn>
                                <a:cxn ang="0">
                                  <a:pos x="connsiteX161" y="connsiteY161"/>
                                </a:cxn>
                                <a:cxn ang="0">
                                  <a:pos x="connsiteX162" y="connsiteY162"/>
                                </a:cxn>
                                <a:cxn ang="0">
                                  <a:pos x="connsiteX163" y="connsiteY163"/>
                                </a:cxn>
                                <a:cxn ang="0">
                                  <a:pos x="connsiteX164" y="connsiteY164"/>
                                </a:cxn>
                                <a:cxn ang="0">
                                  <a:pos x="connsiteX165" y="connsiteY165"/>
                                </a:cxn>
                                <a:cxn ang="0">
                                  <a:pos x="connsiteX166" y="connsiteY166"/>
                                </a:cxn>
                                <a:cxn ang="0">
                                  <a:pos x="connsiteX167" y="connsiteY167"/>
                                </a:cxn>
                                <a:cxn ang="0">
                                  <a:pos x="connsiteX168" y="connsiteY168"/>
                                </a:cxn>
                                <a:cxn ang="0">
                                  <a:pos x="connsiteX169" y="connsiteY169"/>
                                </a:cxn>
                                <a:cxn ang="0">
                                  <a:pos x="connsiteX170" y="connsiteY170"/>
                                </a:cxn>
                                <a:cxn ang="0">
                                  <a:pos x="connsiteX171" y="connsiteY171"/>
                                </a:cxn>
                                <a:cxn ang="0">
                                  <a:pos x="connsiteX172" y="connsiteY172"/>
                                </a:cxn>
                                <a:cxn ang="0">
                                  <a:pos x="connsiteX173" y="connsiteY173"/>
                                </a:cxn>
                                <a:cxn ang="0">
                                  <a:pos x="connsiteX174" y="connsiteY174"/>
                                </a:cxn>
                                <a:cxn ang="0">
                                  <a:pos x="connsiteX175" y="connsiteY175"/>
                                </a:cxn>
                                <a:cxn ang="0">
                                  <a:pos x="connsiteX176" y="connsiteY176"/>
                                </a:cxn>
                                <a:cxn ang="0">
                                  <a:pos x="connsiteX177" y="connsiteY177"/>
                                </a:cxn>
                                <a:cxn ang="0">
                                  <a:pos x="connsiteX178" y="connsiteY178"/>
                                </a:cxn>
                                <a:cxn ang="0">
                                  <a:pos x="connsiteX179" y="connsiteY179"/>
                                </a:cxn>
                                <a:cxn ang="0">
                                  <a:pos x="connsiteX180" y="connsiteY180"/>
                                </a:cxn>
                                <a:cxn ang="0">
                                  <a:pos x="connsiteX181" y="connsiteY181"/>
                                </a:cxn>
                                <a:cxn ang="0">
                                  <a:pos x="connsiteX182" y="connsiteY182"/>
                                </a:cxn>
                                <a:cxn ang="0">
                                  <a:pos x="connsiteX183" y="connsiteY183"/>
                                </a:cxn>
                                <a:cxn ang="0">
                                  <a:pos x="connsiteX184" y="connsiteY184"/>
                                </a:cxn>
                                <a:cxn ang="0">
                                  <a:pos x="connsiteX185" y="connsiteY185"/>
                                </a:cxn>
                                <a:cxn ang="0">
                                  <a:pos x="connsiteX186" y="connsiteY186"/>
                                </a:cxn>
                                <a:cxn ang="0">
                                  <a:pos x="connsiteX187" y="connsiteY187"/>
                                </a:cxn>
                                <a:cxn ang="0">
                                  <a:pos x="connsiteX188" y="connsiteY188"/>
                                </a:cxn>
                                <a:cxn ang="0">
                                  <a:pos x="connsiteX189" y="connsiteY189"/>
                                </a:cxn>
                                <a:cxn ang="0">
                                  <a:pos x="connsiteX190" y="connsiteY190"/>
                                </a:cxn>
                                <a:cxn ang="0">
                                  <a:pos x="connsiteX191" y="connsiteY191"/>
                                </a:cxn>
                                <a:cxn ang="0">
                                  <a:pos x="connsiteX192" y="connsiteY192"/>
                                </a:cxn>
                                <a:cxn ang="0">
                                  <a:pos x="connsiteX193" y="connsiteY193"/>
                                </a:cxn>
                                <a:cxn ang="0">
                                  <a:pos x="connsiteX194" y="connsiteY194"/>
                                </a:cxn>
                                <a:cxn ang="0">
                                  <a:pos x="connsiteX195" y="connsiteY195"/>
                                </a:cxn>
                                <a:cxn ang="0">
                                  <a:pos x="connsiteX196" y="connsiteY196"/>
                                </a:cxn>
                                <a:cxn ang="0">
                                  <a:pos x="connsiteX197" y="connsiteY197"/>
                                </a:cxn>
                                <a:cxn ang="0">
                                  <a:pos x="connsiteX198" y="connsiteY198"/>
                                </a:cxn>
                                <a:cxn ang="0">
                                  <a:pos x="connsiteX199" y="connsiteY199"/>
                                </a:cxn>
                                <a:cxn ang="0">
                                  <a:pos x="connsiteX200" y="connsiteY200"/>
                                </a:cxn>
                                <a:cxn ang="0">
                                  <a:pos x="connsiteX201" y="connsiteY201"/>
                                </a:cxn>
                                <a:cxn ang="0">
                                  <a:pos x="connsiteX202" y="connsiteY202"/>
                                </a:cxn>
                                <a:cxn ang="0">
                                  <a:pos x="connsiteX203" y="connsiteY203"/>
                                </a:cxn>
                                <a:cxn ang="0">
                                  <a:pos x="connsiteX204" y="connsiteY204"/>
                                </a:cxn>
                                <a:cxn ang="0">
                                  <a:pos x="connsiteX205" y="connsiteY205"/>
                                </a:cxn>
                                <a:cxn ang="0">
                                  <a:pos x="connsiteX206" y="connsiteY206"/>
                                </a:cxn>
                                <a:cxn ang="0">
                                  <a:pos x="connsiteX207" y="connsiteY207"/>
                                </a:cxn>
                                <a:cxn ang="0">
                                  <a:pos x="connsiteX208" y="connsiteY208"/>
                                </a:cxn>
                                <a:cxn ang="0">
                                  <a:pos x="connsiteX209" y="connsiteY209"/>
                                </a:cxn>
                                <a:cxn ang="0">
                                  <a:pos x="connsiteX210" y="connsiteY210"/>
                                </a:cxn>
                                <a:cxn ang="0">
                                  <a:pos x="connsiteX211" y="connsiteY211"/>
                                </a:cxn>
                                <a:cxn ang="0">
                                  <a:pos x="connsiteX212" y="connsiteY212"/>
                                </a:cxn>
                                <a:cxn ang="0">
                                  <a:pos x="connsiteX213" y="connsiteY213"/>
                                </a:cxn>
                                <a:cxn ang="0">
                                  <a:pos x="connsiteX214" y="connsiteY214"/>
                                </a:cxn>
                                <a:cxn ang="0">
                                  <a:pos x="connsiteX215" y="connsiteY215"/>
                                </a:cxn>
                                <a:cxn ang="0">
                                  <a:pos x="connsiteX216" y="connsiteY216"/>
                                </a:cxn>
                                <a:cxn ang="0">
                                  <a:pos x="connsiteX217" y="connsiteY217"/>
                                </a:cxn>
                                <a:cxn ang="0">
                                  <a:pos x="connsiteX218" y="connsiteY218"/>
                                </a:cxn>
                                <a:cxn ang="0">
                                  <a:pos x="connsiteX219" y="connsiteY219"/>
                                </a:cxn>
                                <a:cxn ang="0">
                                  <a:pos x="connsiteX220" y="connsiteY220"/>
                                </a:cxn>
                                <a:cxn ang="0">
                                  <a:pos x="connsiteX221" y="connsiteY221"/>
                                </a:cxn>
                                <a:cxn ang="0">
                                  <a:pos x="connsiteX222" y="connsiteY222"/>
                                </a:cxn>
                                <a:cxn ang="0">
                                  <a:pos x="connsiteX223" y="connsiteY223"/>
                                </a:cxn>
                                <a:cxn ang="0">
                                  <a:pos x="connsiteX224" y="connsiteY224"/>
                                </a:cxn>
                                <a:cxn ang="0">
                                  <a:pos x="connsiteX225" y="connsiteY225"/>
                                </a:cxn>
                                <a:cxn ang="0">
                                  <a:pos x="connsiteX226" y="connsiteY226"/>
                                </a:cxn>
                                <a:cxn ang="0">
                                  <a:pos x="connsiteX227" y="connsiteY227"/>
                                </a:cxn>
                                <a:cxn ang="0">
                                  <a:pos x="connsiteX228" y="connsiteY228"/>
                                </a:cxn>
                                <a:cxn ang="0">
                                  <a:pos x="connsiteX229" y="connsiteY229"/>
                                </a:cxn>
                                <a:cxn ang="0">
                                  <a:pos x="connsiteX230" y="connsiteY230"/>
                                </a:cxn>
                                <a:cxn ang="0">
                                  <a:pos x="connsiteX231" y="connsiteY231"/>
                                </a:cxn>
                                <a:cxn ang="0">
                                  <a:pos x="connsiteX232" y="connsiteY232"/>
                                </a:cxn>
                                <a:cxn ang="0">
                                  <a:pos x="connsiteX233" y="connsiteY233"/>
                                </a:cxn>
                                <a:cxn ang="0">
                                  <a:pos x="connsiteX234" y="connsiteY234"/>
                                </a:cxn>
                                <a:cxn ang="0">
                                  <a:pos x="connsiteX235" y="connsiteY235"/>
                                </a:cxn>
                                <a:cxn ang="0">
                                  <a:pos x="connsiteX236" y="connsiteY236"/>
                                </a:cxn>
                                <a:cxn ang="0">
                                  <a:pos x="connsiteX237" y="connsiteY237"/>
                                </a:cxn>
                                <a:cxn ang="0">
                                  <a:pos x="connsiteX238" y="connsiteY238"/>
                                </a:cxn>
                                <a:cxn ang="0">
                                  <a:pos x="connsiteX239" y="connsiteY239"/>
                                </a:cxn>
                                <a:cxn ang="0">
                                  <a:pos x="connsiteX240" y="connsiteY240"/>
                                </a:cxn>
                                <a:cxn ang="0">
                                  <a:pos x="connsiteX241" y="connsiteY241"/>
                                </a:cxn>
                                <a:cxn ang="0">
                                  <a:pos x="connsiteX242" y="connsiteY242"/>
                                </a:cxn>
                                <a:cxn ang="0">
                                  <a:pos x="connsiteX243" y="connsiteY243"/>
                                </a:cxn>
                                <a:cxn ang="0">
                                  <a:pos x="connsiteX244" y="connsiteY244"/>
                                </a:cxn>
                                <a:cxn ang="0">
                                  <a:pos x="connsiteX245" y="connsiteY245"/>
                                </a:cxn>
                                <a:cxn ang="0">
                                  <a:pos x="connsiteX246" y="connsiteY246"/>
                                </a:cxn>
                                <a:cxn ang="0">
                                  <a:pos x="connsiteX247" y="connsiteY247"/>
                                </a:cxn>
                                <a:cxn ang="0">
                                  <a:pos x="connsiteX248" y="connsiteY248"/>
                                </a:cxn>
                                <a:cxn ang="0">
                                  <a:pos x="connsiteX249" y="connsiteY249"/>
                                </a:cxn>
                                <a:cxn ang="0">
                                  <a:pos x="connsiteX250" y="connsiteY250"/>
                                </a:cxn>
                                <a:cxn ang="0">
                                  <a:pos x="connsiteX251" y="connsiteY251"/>
                                </a:cxn>
                                <a:cxn ang="0">
                                  <a:pos x="connsiteX252" y="connsiteY252"/>
                                </a:cxn>
                                <a:cxn ang="0">
                                  <a:pos x="connsiteX253" y="connsiteY253"/>
                                </a:cxn>
                                <a:cxn ang="0">
                                  <a:pos x="connsiteX254" y="connsiteY254"/>
                                </a:cxn>
                                <a:cxn ang="0">
                                  <a:pos x="connsiteX255" y="connsiteY255"/>
                                </a:cxn>
                                <a:cxn ang="0">
                                  <a:pos x="connsiteX256" y="connsiteY256"/>
                                </a:cxn>
                                <a:cxn ang="0">
                                  <a:pos x="connsiteX257" y="connsiteY257"/>
                                </a:cxn>
                                <a:cxn ang="0">
                                  <a:pos x="connsiteX258" y="connsiteY258"/>
                                </a:cxn>
                                <a:cxn ang="0">
                                  <a:pos x="connsiteX259" y="connsiteY259"/>
                                </a:cxn>
                                <a:cxn ang="0">
                                  <a:pos x="connsiteX260" y="connsiteY260"/>
                                </a:cxn>
                                <a:cxn ang="0">
                                  <a:pos x="connsiteX261" y="connsiteY261"/>
                                </a:cxn>
                                <a:cxn ang="0">
                                  <a:pos x="connsiteX262" y="connsiteY262"/>
                                </a:cxn>
                                <a:cxn ang="0">
                                  <a:pos x="connsiteX263" y="connsiteY263"/>
                                </a:cxn>
                                <a:cxn ang="0">
                                  <a:pos x="connsiteX264" y="connsiteY264"/>
                                </a:cxn>
                                <a:cxn ang="0">
                                  <a:pos x="connsiteX265" y="connsiteY265"/>
                                </a:cxn>
                                <a:cxn ang="0">
                                  <a:pos x="connsiteX266" y="connsiteY266"/>
                                </a:cxn>
                                <a:cxn ang="0">
                                  <a:pos x="connsiteX267" y="connsiteY267"/>
                                </a:cxn>
                                <a:cxn ang="0">
                                  <a:pos x="connsiteX268" y="connsiteY268"/>
                                </a:cxn>
                                <a:cxn ang="0">
                                  <a:pos x="connsiteX269" y="connsiteY269"/>
                                </a:cxn>
                                <a:cxn ang="0">
                                  <a:pos x="connsiteX270" y="connsiteY270"/>
                                </a:cxn>
                                <a:cxn ang="0">
                                  <a:pos x="connsiteX271" y="connsiteY271"/>
                                </a:cxn>
                                <a:cxn ang="0">
                                  <a:pos x="connsiteX272" y="connsiteY272"/>
                                </a:cxn>
                                <a:cxn ang="0">
                                  <a:pos x="connsiteX273" y="connsiteY273"/>
                                </a:cxn>
                                <a:cxn ang="0">
                                  <a:pos x="connsiteX274" y="connsiteY274"/>
                                </a:cxn>
                                <a:cxn ang="0">
                                  <a:pos x="connsiteX275" y="connsiteY275"/>
                                </a:cxn>
                                <a:cxn ang="0">
                                  <a:pos x="connsiteX276" y="connsiteY276"/>
                                </a:cxn>
                                <a:cxn ang="0">
                                  <a:pos x="connsiteX277" y="connsiteY277"/>
                                </a:cxn>
                                <a:cxn ang="0">
                                  <a:pos x="connsiteX278" y="connsiteY278"/>
                                </a:cxn>
                                <a:cxn ang="0">
                                  <a:pos x="connsiteX279" y="connsiteY279"/>
                                </a:cxn>
                                <a:cxn ang="0">
                                  <a:pos x="connsiteX280" y="connsiteY280"/>
                                </a:cxn>
                                <a:cxn ang="0">
                                  <a:pos x="connsiteX281" y="connsiteY281"/>
                                </a:cxn>
                                <a:cxn ang="0">
                                  <a:pos x="connsiteX282" y="connsiteY282"/>
                                </a:cxn>
                                <a:cxn ang="0">
                                  <a:pos x="connsiteX283" y="connsiteY283"/>
                                </a:cxn>
                                <a:cxn ang="0">
                                  <a:pos x="connsiteX284" y="connsiteY284"/>
                                </a:cxn>
                                <a:cxn ang="0">
                                  <a:pos x="connsiteX285" y="connsiteY285"/>
                                </a:cxn>
                                <a:cxn ang="0">
                                  <a:pos x="connsiteX286" y="connsiteY286"/>
                                </a:cxn>
                                <a:cxn ang="0">
                                  <a:pos x="connsiteX287" y="connsiteY287"/>
                                </a:cxn>
                                <a:cxn ang="0">
                                  <a:pos x="connsiteX288" y="connsiteY288"/>
                                </a:cxn>
                                <a:cxn ang="0">
                                  <a:pos x="connsiteX289" y="connsiteY289"/>
                                </a:cxn>
                                <a:cxn ang="0">
                                  <a:pos x="connsiteX290" y="connsiteY290"/>
                                </a:cxn>
                                <a:cxn ang="0">
                                  <a:pos x="connsiteX291" y="connsiteY291"/>
                                </a:cxn>
                                <a:cxn ang="0">
                                  <a:pos x="connsiteX292" y="connsiteY292"/>
                                </a:cxn>
                                <a:cxn ang="0">
                                  <a:pos x="connsiteX293" y="connsiteY293"/>
                                </a:cxn>
                                <a:cxn ang="0">
                                  <a:pos x="connsiteX294" y="connsiteY294"/>
                                </a:cxn>
                                <a:cxn ang="0">
                                  <a:pos x="connsiteX295" y="connsiteY295"/>
                                </a:cxn>
                                <a:cxn ang="0">
                                  <a:pos x="connsiteX296" y="connsiteY296"/>
                                </a:cxn>
                                <a:cxn ang="0">
                                  <a:pos x="connsiteX297" y="connsiteY297"/>
                                </a:cxn>
                                <a:cxn ang="0">
                                  <a:pos x="connsiteX298" y="connsiteY298"/>
                                </a:cxn>
                                <a:cxn ang="0">
                                  <a:pos x="connsiteX299" y="connsiteY299"/>
                                </a:cxn>
                                <a:cxn ang="0">
                                  <a:pos x="connsiteX300" y="connsiteY300"/>
                                </a:cxn>
                                <a:cxn ang="0">
                                  <a:pos x="connsiteX301" y="connsiteY301"/>
                                </a:cxn>
                                <a:cxn ang="0">
                                  <a:pos x="connsiteX302" y="connsiteY302"/>
                                </a:cxn>
                                <a:cxn ang="0">
                                  <a:pos x="connsiteX303" y="connsiteY303"/>
                                </a:cxn>
                                <a:cxn ang="0">
                                  <a:pos x="connsiteX304" y="connsiteY304"/>
                                </a:cxn>
                                <a:cxn ang="0">
                                  <a:pos x="connsiteX305" y="connsiteY305"/>
                                </a:cxn>
                                <a:cxn ang="0">
                                  <a:pos x="connsiteX306" y="connsiteY306"/>
                                </a:cxn>
                                <a:cxn ang="0">
                                  <a:pos x="connsiteX307" y="connsiteY307"/>
                                </a:cxn>
                                <a:cxn ang="0">
                                  <a:pos x="connsiteX308" y="connsiteY308"/>
                                </a:cxn>
                                <a:cxn ang="0">
                                  <a:pos x="connsiteX309" y="connsiteY309"/>
                                </a:cxn>
                                <a:cxn ang="0">
                                  <a:pos x="connsiteX310" y="connsiteY310"/>
                                </a:cxn>
                                <a:cxn ang="0">
                                  <a:pos x="connsiteX311" y="connsiteY311"/>
                                </a:cxn>
                                <a:cxn ang="0">
                                  <a:pos x="connsiteX312" y="connsiteY312"/>
                                </a:cxn>
                                <a:cxn ang="0">
                                  <a:pos x="connsiteX313" y="connsiteY313"/>
                                </a:cxn>
                                <a:cxn ang="0">
                                  <a:pos x="connsiteX314" y="connsiteY314"/>
                                </a:cxn>
                                <a:cxn ang="0">
                                  <a:pos x="connsiteX315" y="connsiteY315"/>
                                </a:cxn>
                                <a:cxn ang="0">
                                  <a:pos x="connsiteX316" y="connsiteY316"/>
                                </a:cxn>
                                <a:cxn ang="0">
                                  <a:pos x="connsiteX317" y="connsiteY317"/>
                                </a:cxn>
                                <a:cxn ang="0">
                                  <a:pos x="connsiteX318" y="connsiteY318"/>
                                </a:cxn>
                                <a:cxn ang="0">
                                  <a:pos x="connsiteX319" y="connsiteY319"/>
                                </a:cxn>
                                <a:cxn ang="0">
                                  <a:pos x="connsiteX320" y="connsiteY320"/>
                                </a:cxn>
                                <a:cxn ang="0">
                                  <a:pos x="connsiteX321" y="connsiteY321"/>
                                </a:cxn>
                                <a:cxn ang="0">
                                  <a:pos x="connsiteX322" y="connsiteY322"/>
                                </a:cxn>
                                <a:cxn ang="0">
                                  <a:pos x="connsiteX323" y="connsiteY323"/>
                                </a:cxn>
                                <a:cxn ang="0">
                                  <a:pos x="connsiteX324" y="connsiteY324"/>
                                </a:cxn>
                                <a:cxn ang="0">
                                  <a:pos x="connsiteX325" y="connsiteY325"/>
                                </a:cxn>
                                <a:cxn ang="0">
                                  <a:pos x="connsiteX326" y="connsiteY326"/>
                                </a:cxn>
                                <a:cxn ang="0">
                                  <a:pos x="connsiteX327" y="connsiteY327"/>
                                </a:cxn>
                                <a:cxn ang="0">
                                  <a:pos x="connsiteX328" y="connsiteY328"/>
                                </a:cxn>
                                <a:cxn ang="0">
                                  <a:pos x="connsiteX329" y="connsiteY329"/>
                                </a:cxn>
                                <a:cxn ang="0">
                                  <a:pos x="connsiteX330" y="connsiteY330"/>
                                </a:cxn>
                                <a:cxn ang="0">
                                  <a:pos x="connsiteX331" y="connsiteY331"/>
                                </a:cxn>
                                <a:cxn ang="0">
                                  <a:pos x="connsiteX332" y="connsiteY332"/>
                                </a:cxn>
                                <a:cxn ang="0">
                                  <a:pos x="connsiteX333" y="connsiteY333"/>
                                </a:cxn>
                                <a:cxn ang="0">
                                  <a:pos x="connsiteX334" y="connsiteY334"/>
                                </a:cxn>
                                <a:cxn ang="0">
                                  <a:pos x="connsiteX335" y="connsiteY335"/>
                                </a:cxn>
                                <a:cxn ang="0">
                                  <a:pos x="connsiteX336" y="connsiteY336"/>
                                </a:cxn>
                                <a:cxn ang="0">
                                  <a:pos x="connsiteX337" y="connsiteY337"/>
                                </a:cxn>
                                <a:cxn ang="0">
                                  <a:pos x="connsiteX338" y="connsiteY338"/>
                                </a:cxn>
                                <a:cxn ang="0">
                                  <a:pos x="connsiteX339" y="connsiteY339"/>
                                </a:cxn>
                                <a:cxn ang="0">
                                  <a:pos x="connsiteX340" y="connsiteY340"/>
                                </a:cxn>
                                <a:cxn ang="0">
                                  <a:pos x="connsiteX341" y="connsiteY341"/>
                                </a:cxn>
                                <a:cxn ang="0">
                                  <a:pos x="connsiteX342" y="connsiteY342"/>
                                </a:cxn>
                                <a:cxn ang="0">
                                  <a:pos x="connsiteX343" y="connsiteY343"/>
                                </a:cxn>
                                <a:cxn ang="0">
                                  <a:pos x="connsiteX344" y="connsiteY344"/>
                                </a:cxn>
                                <a:cxn ang="0">
                                  <a:pos x="connsiteX345" y="connsiteY345"/>
                                </a:cxn>
                                <a:cxn ang="0">
                                  <a:pos x="connsiteX346" y="connsiteY346"/>
                                </a:cxn>
                                <a:cxn ang="0">
                                  <a:pos x="connsiteX347" y="connsiteY347"/>
                                </a:cxn>
                                <a:cxn ang="0">
                                  <a:pos x="connsiteX348" y="connsiteY348"/>
                                </a:cxn>
                                <a:cxn ang="0">
                                  <a:pos x="connsiteX349" y="connsiteY349"/>
                                </a:cxn>
                                <a:cxn ang="0">
                                  <a:pos x="connsiteX350" y="connsiteY350"/>
                                </a:cxn>
                                <a:cxn ang="0">
                                  <a:pos x="connsiteX351" y="connsiteY351"/>
                                </a:cxn>
                                <a:cxn ang="0">
                                  <a:pos x="connsiteX352" y="connsiteY352"/>
                                </a:cxn>
                                <a:cxn ang="0">
                                  <a:pos x="connsiteX353" y="connsiteY353"/>
                                </a:cxn>
                                <a:cxn ang="0">
                                  <a:pos x="connsiteX354" y="connsiteY354"/>
                                </a:cxn>
                                <a:cxn ang="0">
                                  <a:pos x="connsiteX355" y="connsiteY355"/>
                                </a:cxn>
                                <a:cxn ang="0">
                                  <a:pos x="connsiteX356" y="connsiteY356"/>
                                </a:cxn>
                                <a:cxn ang="0">
                                  <a:pos x="connsiteX357" y="connsiteY357"/>
                                </a:cxn>
                                <a:cxn ang="0">
                                  <a:pos x="connsiteX358" y="connsiteY358"/>
                                </a:cxn>
                                <a:cxn ang="0">
                                  <a:pos x="connsiteX359" y="connsiteY359"/>
                                </a:cxn>
                                <a:cxn ang="0">
                                  <a:pos x="connsiteX360" y="connsiteY360"/>
                                </a:cxn>
                                <a:cxn ang="0">
                                  <a:pos x="connsiteX361" y="connsiteY361"/>
                                </a:cxn>
                                <a:cxn ang="0">
                                  <a:pos x="connsiteX362" y="connsiteY362"/>
                                </a:cxn>
                                <a:cxn ang="0">
                                  <a:pos x="connsiteX363" y="connsiteY363"/>
                                </a:cxn>
                                <a:cxn ang="0">
                                  <a:pos x="connsiteX364" y="connsiteY364"/>
                                </a:cxn>
                                <a:cxn ang="0">
                                  <a:pos x="connsiteX365" y="connsiteY365"/>
                                </a:cxn>
                                <a:cxn ang="0">
                                  <a:pos x="connsiteX366" y="connsiteY366"/>
                                </a:cxn>
                                <a:cxn ang="0">
                                  <a:pos x="connsiteX367" y="connsiteY367"/>
                                </a:cxn>
                                <a:cxn ang="0">
                                  <a:pos x="connsiteX368" y="connsiteY368"/>
                                </a:cxn>
                                <a:cxn ang="0">
                                  <a:pos x="connsiteX369" y="connsiteY369"/>
                                </a:cxn>
                                <a:cxn ang="0">
                                  <a:pos x="connsiteX370" y="connsiteY370"/>
                                </a:cxn>
                                <a:cxn ang="0">
                                  <a:pos x="connsiteX371" y="connsiteY371"/>
                                </a:cxn>
                                <a:cxn ang="0">
                                  <a:pos x="connsiteX372" y="connsiteY372"/>
                                </a:cxn>
                                <a:cxn ang="0">
                                  <a:pos x="connsiteX373" y="connsiteY373"/>
                                </a:cxn>
                                <a:cxn ang="0">
                                  <a:pos x="connsiteX374" y="connsiteY374"/>
                                </a:cxn>
                                <a:cxn ang="0">
                                  <a:pos x="connsiteX375" y="connsiteY375"/>
                                </a:cxn>
                                <a:cxn ang="0">
                                  <a:pos x="connsiteX376" y="connsiteY376"/>
                                </a:cxn>
                                <a:cxn ang="0">
                                  <a:pos x="connsiteX377" y="connsiteY377"/>
                                </a:cxn>
                                <a:cxn ang="0">
                                  <a:pos x="connsiteX378" y="connsiteY378"/>
                                </a:cxn>
                                <a:cxn ang="0">
                                  <a:pos x="connsiteX379" y="connsiteY379"/>
                                </a:cxn>
                                <a:cxn ang="0">
                                  <a:pos x="connsiteX380" y="connsiteY380"/>
                                </a:cxn>
                                <a:cxn ang="0">
                                  <a:pos x="connsiteX381" y="connsiteY381"/>
                                </a:cxn>
                                <a:cxn ang="0">
                                  <a:pos x="connsiteX382" y="connsiteY382"/>
                                </a:cxn>
                                <a:cxn ang="0">
                                  <a:pos x="connsiteX383" y="connsiteY383"/>
                                </a:cxn>
                                <a:cxn ang="0">
                                  <a:pos x="connsiteX384" y="connsiteY384"/>
                                </a:cxn>
                                <a:cxn ang="0">
                                  <a:pos x="connsiteX385" y="connsiteY385"/>
                                </a:cxn>
                                <a:cxn ang="0">
                                  <a:pos x="connsiteX386" y="connsiteY386"/>
                                </a:cxn>
                                <a:cxn ang="0">
                                  <a:pos x="connsiteX387" y="connsiteY387"/>
                                </a:cxn>
                                <a:cxn ang="0">
                                  <a:pos x="connsiteX388" y="connsiteY388"/>
                                </a:cxn>
                                <a:cxn ang="0">
                                  <a:pos x="connsiteX389" y="connsiteY389"/>
                                </a:cxn>
                                <a:cxn ang="0">
                                  <a:pos x="connsiteX390" y="connsiteY390"/>
                                </a:cxn>
                                <a:cxn ang="0">
                                  <a:pos x="connsiteX391" y="connsiteY391"/>
                                </a:cxn>
                                <a:cxn ang="0">
                                  <a:pos x="connsiteX392" y="connsiteY392"/>
                                </a:cxn>
                                <a:cxn ang="0">
                                  <a:pos x="connsiteX393" y="connsiteY393"/>
                                </a:cxn>
                                <a:cxn ang="0">
                                  <a:pos x="connsiteX394" y="connsiteY394"/>
                                </a:cxn>
                                <a:cxn ang="0">
                                  <a:pos x="connsiteX395" y="connsiteY395"/>
                                </a:cxn>
                                <a:cxn ang="0">
                                  <a:pos x="connsiteX396" y="connsiteY396"/>
                                </a:cxn>
                                <a:cxn ang="0">
                                  <a:pos x="connsiteX397" y="connsiteY397"/>
                                </a:cxn>
                                <a:cxn ang="0">
                                  <a:pos x="connsiteX398" y="connsiteY398"/>
                                </a:cxn>
                                <a:cxn ang="0">
                                  <a:pos x="connsiteX399" y="connsiteY399"/>
                                </a:cxn>
                                <a:cxn ang="0">
                                  <a:pos x="connsiteX400" y="connsiteY400"/>
                                </a:cxn>
                                <a:cxn ang="0">
                                  <a:pos x="connsiteX401" y="connsiteY401"/>
                                </a:cxn>
                                <a:cxn ang="0">
                                  <a:pos x="connsiteX402" y="connsiteY402"/>
                                </a:cxn>
                                <a:cxn ang="0">
                                  <a:pos x="connsiteX403" y="connsiteY403"/>
                                </a:cxn>
                                <a:cxn ang="0">
                                  <a:pos x="connsiteX404" y="connsiteY404"/>
                                </a:cxn>
                                <a:cxn ang="0">
                                  <a:pos x="connsiteX405" y="connsiteY405"/>
                                </a:cxn>
                                <a:cxn ang="0">
                                  <a:pos x="connsiteX406" y="connsiteY406"/>
                                </a:cxn>
                                <a:cxn ang="0">
                                  <a:pos x="connsiteX407" y="connsiteY407"/>
                                </a:cxn>
                                <a:cxn ang="0">
                                  <a:pos x="connsiteX408" y="connsiteY408"/>
                                </a:cxn>
                                <a:cxn ang="0">
                                  <a:pos x="connsiteX409" y="connsiteY409"/>
                                </a:cxn>
                                <a:cxn ang="0">
                                  <a:pos x="connsiteX410" y="connsiteY410"/>
                                </a:cxn>
                                <a:cxn ang="0">
                                  <a:pos x="connsiteX411" y="connsiteY411"/>
                                </a:cxn>
                                <a:cxn ang="0">
                                  <a:pos x="connsiteX412" y="connsiteY412"/>
                                </a:cxn>
                                <a:cxn ang="0">
                                  <a:pos x="connsiteX413" y="connsiteY413"/>
                                </a:cxn>
                                <a:cxn ang="0">
                                  <a:pos x="connsiteX414" y="connsiteY414"/>
                                </a:cxn>
                                <a:cxn ang="0">
                                  <a:pos x="connsiteX415" y="connsiteY415"/>
                                </a:cxn>
                                <a:cxn ang="0">
                                  <a:pos x="connsiteX416" y="connsiteY416"/>
                                </a:cxn>
                                <a:cxn ang="0">
                                  <a:pos x="connsiteX417" y="connsiteY417"/>
                                </a:cxn>
                                <a:cxn ang="0">
                                  <a:pos x="connsiteX418" y="connsiteY418"/>
                                </a:cxn>
                                <a:cxn ang="0">
                                  <a:pos x="connsiteX419" y="connsiteY419"/>
                                </a:cxn>
                                <a:cxn ang="0">
                                  <a:pos x="connsiteX420" y="connsiteY420"/>
                                </a:cxn>
                                <a:cxn ang="0">
                                  <a:pos x="connsiteX421" y="connsiteY421"/>
                                </a:cxn>
                                <a:cxn ang="0">
                                  <a:pos x="connsiteX422" y="connsiteY422"/>
                                </a:cxn>
                                <a:cxn ang="0">
                                  <a:pos x="connsiteX423" y="connsiteY423"/>
                                </a:cxn>
                                <a:cxn ang="0">
                                  <a:pos x="connsiteX424" y="connsiteY424"/>
                                </a:cxn>
                                <a:cxn ang="0">
                                  <a:pos x="connsiteX425" y="connsiteY425"/>
                                </a:cxn>
                                <a:cxn ang="0">
                                  <a:pos x="connsiteX426" y="connsiteY426"/>
                                </a:cxn>
                                <a:cxn ang="0">
                                  <a:pos x="connsiteX427" y="connsiteY427"/>
                                </a:cxn>
                                <a:cxn ang="0">
                                  <a:pos x="connsiteX428" y="connsiteY428"/>
                                </a:cxn>
                                <a:cxn ang="0">
                                  <a:pos x="connsiteX429" y="connsiteY429"/>
                                </a:cxn>
                                <a:cxn ang="0">
                                  <a:pos x="connsiteX430" y="connsiteY430"/>
                                </a:cxn>
                                <a:cxn ang="0">
                                  <a:pos x="connsiteX431" y="connsiteY431"/>
                                </a:cxn>
                                <a:cxn ang="0">
                                  <a:pos x="connsiteX432" y="connsiteY432"/>
                                </a:cxn>
                                <a:cxn ang="0">
                                  <a:pos x="connsiteX433" y="connsiteY433"/>
                                </a:cxn>
                                <a:cxn ang="0">
                                  <a:pos x="connsiteX434" y="connsiteY434"/>
                                </a:cxn>
                                <a:cxn ang="0">
                                  <a:pos x="connsiteX435" y="connsiteY435"/>
                                </a:cxn>
                                <a:cxn ang="0">
                                  <a:pos x="connsiteX436" y="connsiteY436"/>
                                </a:cxn>
                                <a:cxn ang="0">
                                  <a:pos x="connsiteX437" y="connsiteY437"/>
                                </a:cxn>
                                <a:cxn ang="0">
                                  <a:pos x="connsiteX438" y="connsiteY438"/>
                                </a:cxn>
                                <a:cxn ang="0">
                                  <a:pos x="connsiteX439" y="connsiteY439"/>
                                </a:cxn>
                                <a:cxn ang="0">
                                  <a:pos x="connsiteX440" y="connsiteY440"/>
                                </a:cxn>
                                <a:cxn ang="0">
                                  <a:pos x="connsiteX441" y="connsiteY441"/>
                                </a:cxn>
                                <a:cxn ang="0">
                                  <a:pos x="connsiteX442" y="connsiteY442"/>
                                </a:cxn>
                                <a:cxn ang="0">
                                  <a:pos x="connsiteX443" y="connsiteY443"/>
                                </a:cxn>
                                <a:cxn ang="0">
                                  <a:pos x="connsiteX444" y="connsiteY444"/>
                                </a:cxn>
                                <a:cxn ang="0">
                                  <a:pos x="connsiteX445" y="connsiteY445"/>
                                </a:cxn>
                                <a:cxn ang="0">
                                  <a:pos x="connsiteX446" y="connsiteY446"/>
                                </a:cxn>
                                <a:cxn ang="0">
                                  <a:pos x="connsiteX447" y="connsiteY447"/>
                                </a:cxn>
                                <a:cxn ang="0">
                                  <a:pos x="connsiteX448" y="connsiteY448"/>
                                </a:cxn>
                                <a:cxn ang="0">
                                  <a:pos x="connsiteX449" y="connsiteY449"/>
                                </a:cxn>
                                <a:cxn ang="0">
                                  <a:pos x="connsiteX450" y="connsiteY450"/>
                                </a:cxn>
                                <a:cxn ang="0">
                                  <a:pos x="connsiteX451" y="connsiteY451"/>
                                </a:cxn>
                                <a:cxn ang="0">
                                  <a:pos x="connsiteX452" y="connsiteY452"/>
                                </a:cxn>
                                <a:cxn ang="0">
                                  <a:pos x="connsiteX453" y="connsiteY453"/>
                                </a:cxn>
                                <a:cxn ang="0">
                                  <a:pos x="connsiteX454" y="connsiteY454"/>
                                </a:cxn>
                                <a:cxn ang="0">
                                  <a:pos x="connsiteX455" y="connsiteY455"/>
                                </a:cxn>
                                <a:cxn ang="0">
                                  <a:pos x="connsiteX456" y="connsiteY456"/>
                                </a:cxn>
                                <a:cxn ang="0">
                                  <a:pos x="connsiteX457" y="connsiteY457"/>
                                </a:cxn>
                                <a:cxn ang="0">
                                  <a:pos x="connsiteX458" y="connsiteY458"/>
                                </a:cxn>
                                <a:cxn ang="0">
                                  <a:pos x="connsiteX459" y="connsiteY459"/>
                                </a:cxn>
                                <a:cxn ang="0">
                                  <a:pos x="connsiteX460" y="connsiteY460"/>
                                </a:cxn>
                                <a:cxn ang="0">
                                  <a:pos x="connsiteX461" y="connsiteY461"/>
                                </a:cxn>
                                <a:cxn ang="0">
                                  <a:pos x="connsiteX462" y="connsiteY462"/>
                                </a:cxn>
                                <a:cxn ang="0">
                                  <a:pos x="connsiteX463" y="connsiteY463"/>
                                </a:cxn>
                                <a:cxn ang="0">
                                  <a:pos x="connsiteX464" y="connsiteY464"/>
                                </a:cxn>
                                <a:cxn ang="0">
                                  <a:pos x="connsiteX465" y="connsiteY465"/>
                                </a:cxn>
                                <a:cxn ang="0">
                                  <a:pos x="connsiteX466" y="connsiteY466"/>
                                </a:cxn>
                                <a:cxn ang="0">
                                  <a:pos x="connsiteX467" y="connsiteY467"/>
                                </a:cxn>
                                <a:cxn ang="0">
                                  <a:pos x="connsiteX468" y="connsiteY468"/>
                                </a:cxn>
                                <a:cxn ang="0">
                                  <a:pos x="connsiteX469" y="connsiteY469"/>
                                </a:cxn>
                                <a:cxn ang="0">
                                  <a:pos x="connsiteX470" y="connsiteY470"/>
                                </a:cxn>
                                <a:cxn ang="0">
                                  <a:pos x="connsiteX471" y="connsiteY471"/>
                                </a:cxn>
                                <a:cxn ang="0">
                                  <a:pos x="connsiteX472" y="connsiteY472"/>
                                </a:cxn>
                                <a:cxn ang="0">
                                  <a:pos x="connsiteX473" y="connsiteY473"/>
                                </a:cxn>
                                <a:cxn ang="0">
                                  <a:pos x="connsiteX474" y="connsiteY474"/>
                                </a:cxn>
                                <a:cxn ang="0">
                                  <a:pos x="connsiteX475" y="connsiteY475"/>
                                </a:cxn>
                                <a:cxn ang="0">
                                  <a:pos x="connsiteX476" y="connsiteY476"/>
                                </a:cxn>
                                <a:cxn ang="0">
                                  <a:pos x="connsiteX477" y="connsiteY477"/>
                                </a:cxn>
                                <a:cxn ang="0">
                                  <a:pos x="connsiteX478" y="connsiteY478"/>
                                </a:cxn>
                                <a:cxn ang="0">
                                  <a:pos x="connsiteX479" y="connsiteY479"/>
                                </a:cxn>
                                <a:cxn ang="0">
                                  <a:pos x="connsiteX480" y="connsiteY480"/>
                                </a:cxn>
                                <a:cxn ang="0">
                                  <a:pos x="connsiteX481" y="connsiteY481"/>
                                </a:cxn>
                                <a:cxn ang="0">
                                  <a:pos x="connsiteX482" y="connsiteY482"/>
                                </a:cxn>
                                <a:cxn ang="0">
                                  <a:pos x="connsiteX483" y="connsiteY483"/>
                                </a:cxn>
                                <a:cxn ang="0">
                                  <a:pos x="connsiteX484" y="connsiteY484"/>
                                </a:cxn>
                                <a:cxn ang="0">
                                  <a:pos x="connsiteX485" y="connsiteY485"/>
                                </a:cxn>
                                <a:cxn ang="0">
                                  <a:pos x="connsiteX486" y="connsiteY486"/>
                                </a:cxn>
                                <a:cxn ang="0">
                                  <a:pos x="connsiteX487" y="connsiteY487"/>
                                </a:cxn>
                                <a:cxn ang="0">
                                  <a:pos x="connsiteX488" y="connsiteY488"/>
                                </a:cxn>
                                <a:cxn ang="0">
                                  <a:pos x="connsiteX489" y="connsiteY489"/>
                                </a:cxn>
                                <a:cxn ang="0">
                                  <a:pos x="connsiteX490" y="connsiteY490"/>
                                </a:cxn>
                                <a:cxn ang="0">
                                  <a:pos x="connsiteX491" y="connsiteY491"/>
                                </a:cxn>
                                <a:cxn ang="0">
                                  <a:pos x="connsiteX492" y="connsiteY492"/>
                                </a:cxn>
                                <a:cxn ang="0">
                                  <a:pos x="connsiteX493" y="connsiteY493"/>
                                </a:cxn>
                                <a:cxn ang="0">
                                  <a:pos x="connsiteX494" y="connsiteY494"/>
                                </a:cxn>
                                <a:cxn ang="0">
                                  <a:pos x="connsiteX495" y="connsiteY495"/>
                                </a:cxn>
                                <a:cxn ang="0">
                                  <a:pos x="connsiteX496" y="connsiteY496"/>
                                </a:cxn>
                                <a:cxn ang="0">
                                  <a:pos x="connsiteX497" y="connsiteY497"/>
                                </a:cxn>
                                <a:cxn ang="0">
                                  <a:pos x="connsiteX498" y="connsiteY498"/>
                                </a:cxn>
                                <a:cxn ang="0">
                                  <a:pos x="connsiteX499" y="connsiteY499"/>
                                </a:cxn>
                                <a:cxn ang="0">
                                  <a:pos x="connsiteX500" y="connsiteY500"/>
                                </a:cxn>
                                <a:cxn ang="0">
                                  <a:pos x="connsiteX501" y="connsiteY501"/>
                                </a:cxn>
                                <a:cxn ang="0">
                                  <a:pos x="connsiteX502" y="connsiteY502"/>
                                </a:cxn>
                                <a:cxn ang="0">
                                  <a:pos x="connsiteX503" y="connsiteY503"/>
                                </a:cxn>
                                <a:cxn ang="0">
                                  <a:pos x="connsiteX504" y="connsiteY504"/>
                                </a:cxn>
                                <a:cxn ang="0">
                                  <a:pos x="connsiteX505" y="connsiteY505"/>
                                </a:cxn>
                                <a:cxn ang="0">
                                  <a:pos x="connsiteX506" y="connsiteY506"/>
                                </a:cxn>
                                <a:cxn ang="0">
                                  <a:pos x="connsiteX507" y="connsiteY507"/>
                                </a:cxn>
                                <a:cxn ang="0">
                                  <a:pos x="connsiteX508" y="connsiteY508"/>
                                </a:cxn>
                                <a:cxn ang="0">
                                  <a:pos x="connsiteX509" y="connsiteY509"/>
                                </a:cxn>
                                <a:cxn ang="0">
                                  <a:pos x="connsiteX510" y="connsiteY510"/>
                                </a:cxn>
                                <a:cxn ang="0">
                                  <a:pos x="connsiteX511" y="connsiteY511"/>
                                </a:cxn>
                                <a:cxn ang="0">
                                  <a:pos x="connsiteX512" y="connsiteY512"/>
                                </a:cxn>
                                <a:cxn ang="0">
                                  <a:pos x="connsiteX513" y="connsiteY513"/>
                                </a:cxn>
                                <a:cxn ang="0">
                                  <a:pos x="connsiteX514" y="connsiteY514"/>
                                </a:cxn>
                                <a:cxn ang="0">
                                  <a:pos x="connsiteX515" y="connsiteY515"/>
                                </a:cxn>
                                <a:cxn ang="0">
                                  <a:pos x="connsiteX516" y="connsiteY516"/>
                                </a:cxn>
                                <a:cxn ang="0">
                                  <a:pos x="connsiteX517" y="connsiteY517"/>
                                </a:cxn>
                                <a:cxn ang="0">
                                  <a:pos x="connsiteX518" y="connsiteY518"/>
                                </a:cxn>
                                <a:cxn ang="0">
                                  <a:pos x="connsiteX519" y="connsiteY519"/>
                                </a:cxn>
                                <a:cxn ang="0">
                                  <a:pos x="connsiteX520" y="connsiteY520"/>
                                </a:cxn>
                                <a:cxn ang="0">
                                  <a:pos x="connsiteX521" y="connsiteY521"/>
                                </a:cxn>
                                <a:cxn ang="0">
                                  <a:pos x="connsiteX522" y="connsiteY522"/>
                                </a:cxn>
                                <a:cxn ang="0">
                                  <a:pos x="connsiteX523" y="connsiteY523"/>
                                </a:cxn>
                                <a:cxn ang="0">
                                  <a:pos x="connsiteX524" y="connsiteY524"/>
                                </a:cxn>
                                <a:cxn ang="0">
                                  <a:pos x="connsiteX525" y="connsiteY525"/>
                                </a:cxn>
                                <a:cxn ang="0">
                                  <a:pos x="connsiteX526" y="connsiteY526"/>
                                </a:cxn>
                                <a:cxn ang="0">
                                  <a:pos x="connsiteX527" y="connsiteY527"/>
                                </a:cxn>
                                <a:cxn ang="0">
                                  <a:pos x="connsiteX528" y="connsiteY528"/>
                                </a:cxn>
                                <a:cxn ang="0">
                                  <a:pos x="connsiteX529" y="connsiteY529"/>
                                </a:cxn>
                                <a:cxn ang="0">
                                  <a:pos x="connsiteX530" y="connsiteY530"/>
                                </a:cxn>
                                <a:cxn ang="0">
                                  <a:pos x="connsiteX531" y="connsiteY531"/>
                                </a:cxn>
                                <a:cxn ang="0">
                                  <a:pos x="connsiteX532" y="connsiteY532"/>
                                </a:cxn>
                                <a:cxn ang="0">
                                  <a:pos x="connsiteX533" y="connsiteY533"/>
                                </a:cxn>
                                <a:cxn ang="0">
                                  <a:pos x="connsiteX534" y="connsiteY534"/>
                                </a:cxn>
                                <a:cxn ang="0">
                                  <a:pos x="connsiteX535" y="connsiteY535"/>
                                </a:cxn>
                                <a:cxn ang="0">
                                  <a:pos x="connsiteX536" y="connsiteY536"/>
                                </a:cxn>
                                <a:cxn ang="0">
                                  <a:pos x="connsiteX537" y="connsiteY537"/>
                                </a:cxn>
                                <a:cxn ang="0">
                                  <a:pos x="connsiteX538" y="connsiteY538"/>
                                </a:cxn>
                                <a:cxn ang="0">
                                  <a:pos x="connsiteX539" y="connsiteY539"/>
                                </a:cxn>
                                <a:cxn ang="0">
                                  <a:pos x="connsiteX540" y="connsiteY540"/>
                                </a:cxn>
                                <a:cxn ang="0">
                                  <a:pos x="connsiteX541" y="connsiteY541"/>
                                </a:cxn>
                                <a:cxn ang="0">
                                  <a:pos x="connsiteX542" y="connsiteY542"/>
                                </a:cxn>
                                <a:cxn ang="0">
                                  <a:pos x="connsiteX543" y="connsiteY543"/>
                                </a:cxn>
                                <a:cxn ang="0">
                                  <a:pos x="connsiteX544" y="connsiteY544"/>
                                </a:cxn>
                                <a:cxn ang="0">
                                  <a:pos x="connsiteX545" y="connsiteY545"/>
                                </a:cxn>
                                <a:cxn ang="0">
                                  <a:pos x="connsiteX546" y="connsiteY546"/>
                                </a:cxn>
                                <a:cxn ang="0">
                                  <a:pos x="connsiteX547" y="connsiteY547"/>
                                </a:cxn>
                                <a:cxn ang="0">
                                  <a:pos x="connsiteX548" y="connsiteY548"/>
                                </a:cxn>
                                <a:cxn ang="0">
                                  <a:pos x="connsiteX549" y="connsiteY549"/>
                                </a:cxn>
                                <a:cxn ang="0">
                                  <a:pos x="connsiteX550" y="connsiteY550"/>
                                </a:cxn>
                                <a:cxn ang="0">
                                  <a:pos x="connsiteX551" y="connsiteY551"/>
                                </a:cxn>
                                <a:cxn ang="0">
                                  <a:pos x="connsiteX552" y="connsiteY552"/>
                                </a:cxn>
                                <a:cxn ang="0">
                                  <a:pos x="connsiteX553" y="connsiteY553"/>
                                </a:cxn>
                                <a:cxn ang="0">
                                  <a:pos x="connsiteX554" y="connsiteY554"/>
                                </a:cxn>
                                <a:cxn ang="0">
                                  <a:pos x="connsiteX555" y="connsiteY555"/>
                                </a:cxn>
                                <a:cxn ang="0">
                                  <a:pos x="connsiteX556" y="connsiteY556"/>
                                </a:cxn>
                                <a:cxn ang="0">
                                  <a:pos x="connsiteX557" y="connsiteY557"/>
                                </a:cxn>
                                <a:cxn ang="0">
                                  <a:pos x="connsiteX558" y="connsiteY558"/>
                                </a:cxn>
                                <a:cxn ang="0">
                                  <a:pos x="connsiteX559" y="connsiteY559"/>
                                </a:cxn>
                                <a:cxn ang="0">
                                  <a:pos x="connsiteX560" y="connsiteY560"/>
                                </a:cxn>
                                <a:cxn ang="0">
                                  <a:pos x="connsiteX561" y="connsiteY561"/>
                                </a:cxn>
                                <a:cxn ang="0">
                                  <a:pos x="connsiteX562" y="connsiteY562"/>
                                </a:cxn>
                                <a:cxn ang="0">
                                  <a:pos x="connsiteX563" y="connsiteY563"/>
                                </a:cxn>
                                <a:cxn ang="0">
                                  <a:pos x="connsiteX564" y="connsiteY564"/>
                                </a:cxn>
                                <a:cxn ang="0">
                                  <a:pos x="connsiteX565" y="connsiteY565"/>
                                </a:cxn>
                                <a:cxn ang="0">
                                  <a:pos x="connsiteX566" y="connsiteY566"/>
                                </a:cxn>
                                <a:cxn ang="0">
                                  <a:pos x="connsiteX567" y="connsiteY567"/>
                                </a:cxn>
                                <a:cxn ang="0">
                                  <a:pos x="connsiteX568" y="connsiteY568"/>
                                </a:cxn>
                                <a:cxn ang="0">
                                  <a:pos x="connsiteX569" y="connsiteY569"/>
                                </a:cxn>
                                <a:cxn ang="0">
                                  <a:pos x="connsiteX570" y="connsiteY570"/>
                                </a:cxn>
                                <a:cxn ang="0">
                                  <a:pos x="connsiteX571" y="connsiteY571"/>
                                </a:cxn>
                                <a:cxn ang="0">
                                  <a:pos x="connsiteX572" y="connsiteY572"/>
                                </a:cxn>
                                <a:cxn ang="0">
                                  <a:pos x="connsiteX573" y="connsiteY573"/>
                                </a:cxn>
                                <a:cxn ang="0">
                                  <a:pos x="connsiteX574" y="connsiteY574"/>
                                </a:cxn>
                                <a:cxn ang="0">
                                  <a:pos x="connsiteX575" y="connsiteY575"/>
                                </a:cxn>
                                <a:cxn ang="0">
                                  <a:pos x="connsiteX576" y="connsiteY576"/>
                                </a:cxn>
                                <a:cxn ang="0">
                                  <a:pos x="connsiteX577" y="connsiteY577"/>
                                </a:cxn>
                                <a:cxn ang="0">
                                  <a:pos x="connsiteX578" y="connsiteY578"/>
                                </a:cxn>
                                <a:cxn ang="0">
                                  <a:pos x="connsiteX579" y="connsiteY579"/>
                                </a:cxn>
                                <a:cxn ang="0">
                                  <a:pos x="connsiteX580" y="connsiteY580"/>
                                </a:cxn>
                                <a:cxn ang="0">
                                  <a:pos x="connsiteX581" y="connsiteY581"/>
                                </a:cxn>
                                <a:cxn ang="0">
                                  <a:pos x="connsiteX582" y="connsiteY582"/>
                                </a:cxn>
                                <a:cxn ang="0">
                                  <a:pos x="connsiteX583" y="connsiteY583"/>
                                </a:cxn>
                                <a:cxn ang="0">
                                  <a:pos x="connsiteX584" y="connsiteY584"/>
                                </a:cxn>
                                <a:cxn ang="0">
                                  <a:pos x="connsiteX585" y="connsiteY585"/>
                                </a:cxn>
                                <a:cxn ang="0">
                                  <a:pos x="connsiteX586" y="connsiteY586"/>
                                </a:cxn>
                                <a:cxn ang="0">
                                  <a:pos x="connsiteX587" y="connsiteY587"/>
                                </a:cxn>
                                <a:cxn ang="0">
                                  <a:pos x="connsiteX588" y="connsiteY588"/>
                                </a:cxn>
                                <a:cxn ang="0">
                                  <a:pos x="connsiteX589" y="connsiteY589"/>
                                </a:cxn>
                                <a:cxn ang="0">
                                  <a:pos x="connsiteX590" y="connsiteY590"/>
                                </a:cxn>
                                <a:cxn ang="0">
                                  <a:pos x="connsiteX591" y="connsiteY591"/>
                                </a:cxn>
                                <a:cxn ang="0">
                                  <a:pos x="connsiteX592" y="connsiteY592"/>
                                </a:cxn>
                                <a:cxn ang="0">
                                  <a:pos x="connsiteX593" y="connsiteY593"/>
                                </a:cxn>
                                <a:cxn ang="0">
                                  <a:pos x="connsiteX594" y="connsiteY594"/>
                                </a:cxn>
                                <a:cxn ang="0">
                                  <a:pos x="connsiteX595" y="connsiteY595"/>
                                </a:cxn>
                                <a:cxn ang="0">
                                  <a:pos x="connsiteX596" y="connsiteY596"/>
                                </a:cxn>
                                <a:cxn ang="0">
                                  <a:pos x="connsiteX597" y="connsiteY597"/>
                                </a:cxn>
                                <a:cxn ang="0">
                                  <a:pos x="connsiteX598" y="connsiteY598"/>
                                </a:cxn>
                                <a:cxn ang="0">
                                  <a:pos x="connsiteX599" y="connsiteY599"/>
                                </a:cxn>
                                <a:cxn ang="0">
                                  <a:pos x="connsiteX600" y="connsiteY600"/>
                                </a:cxn>
                                <a:cxn ang="0">
                                  <a:pos x="connsiteX601" y="connsiteY601"/>
                                </a:cxn>
                                <a:cxn ang="0">
                                  <a:pos x="connsiteX602" y="connsiteY602"/>
                                </a:cxn>
                                <a:cxn ang="0">
                                  <a:pos x="connsiteX603" y="connsiteY603"/>
                                </a:cxn>
                                <a:cxn ang="0">
                                  <a:pos x="connsiteX604" y="connsiteY604"/>
                                </a:cxn>
                                <a:cxn ang="0">
                                  <a:pos x="connsiteX605" y="connsiteY605"/>
                                </a:cxn>
                                <a:cxn ang="0">
                                  <a:pos x="connsiteX606" y="connsiteY606"/>
                                </a:cxn>
                                <a:cxn ang="0">
                                  <a:pos x="connsiteX607" y="connsiteY607"/>
                                </a:cxn>
                                <a:cxn ang="0">
                                  <a:pos x="connsiteX608" y="connsiteY608"/>
                                </a:cxn>
                                <a:cxn ang="0">
                                  <a:pos x="connsiteX609" y="connsiteY609"/>
                                </a:cxn>
                                <a:cxn ang="0">
                                  <a:pos x="connsiteX610" y="connsiteY610"/>
                                </a:cxn>
                                <a:cxn ang="0">
                                  <a:pos x="connsiteX611" y="connsiteY611"/>
                                </a:cxn>
                                <a:cxn ang="0">
                                  <a:pos x="connsiteX612" y="connsiteY612"/>
                                </a:cxn>
                                <a:cxn ang="0">
                                  <a:pos x="connsiteX613" y="connsiteY613"/>
                                </a:cxn>
                                <a:cxn ang="0">
                                  <a:pos x="connsiteX614" y="connsiteY614"/>
                                </a:cxn>
                                <a:cxn ang="0">
                                  <a:pos x="connsiteX615" y="connsiteY615"/>
                                </a:cxn>
                                <a:cxn ang="0">
                                  <a:pos x="connsiteX616" y="connsiteY616"/>
                                </a:cxn>
                                <a:cxn ang="0">
                                  <a:pos x="connsiteX617" y="connsiteY617"/>
                                </a:cxn>
                                <a:cxn ang="0">
                                  <a:pos x="connsiteX618" y="connsiteY618"/>
                                </a:cxn>
                                <a:cxn ang="0">
                                  <a:pos x="connsiteX619" y="connsiteY619"/>
                                </a:cxn>
                                <a:cxn ang="0">
                                  <a:pos x="connsiteX620" y="connsiteY620"/>
                                </a:cxn>
                                <a:cxn ang="0">
                                  <a:pos x="connsiteX621" y="connsiteY621"/>
                                </a:cxn>
                                <a:cxn ang="0">
                                  <a:pos x="connsiteX622" y="connsiteY622"/>
                                </a:cxn>
                                <a:cxn ang="0">
                                  <a:pos x="connsiteX623" y="connsiteY623"/>
                                </a:cxn>
                                <a:cxn ang="0">
                                  <a:pos x="connsiteX624" y="connsiteY624"/>
                                </a:cxn>
                                <a:cxn ang="0">
                                  <a:pos x="connsiteX625" y="connsiteY625"/>
                                </a:cxn>
                                <a:cxn ang="0">
                                  <a:pos x="connsiteX626" y="connsiteY626"/>
                                </a:cxn>
                                <a:cxn ang="0">
                                  <a:pos x="connsiteX627" y="connsiteY627"/>
                                </a:cxn>
                                <a:cxn ang="0">
                                  <a:pos x="connsiteX628" y="connsiteY628"/>
                                </a:cxn>
                                <a:cxn ang="0">
                                  <a:pos x="connsiteX629" y="connsiteY629"/>
                                </a:cxn>
                              </a:cxnLst>
                              <a:rect l="l" t="t" r="r" b="b"/>
                              <a:pathLst>
                                <a:path w="1018409" h="287527">
                                  <a:moveTo>
                                    <a:pt x="83749" y="49810"/>
                                  </a:moveTo>
                                  <a:cubicBezTo>
                                    <a:pt x="83749" y="59563"/>
                                    <a:pt x="81912" y="67858"/>
                                    <a:pt x="78198" y="74695"/>
                                  </a:cubicBezTo>
                                  <a:cubicBezTo>
                                    <a:pt x="74523" y="81537"/>
                                    <a:pt x="69531" y="86761"/>
                                    <a:pt x="63181" y="90371"/>
                                  </a:cubicBezTo>
                                  <a:cubicBezTo>
                                    <a:pt x="56871" y="93949"/>
                                    <a:pt x="49762" y="95739"/>
                                    <a:pt x="41895" y="95739"/>
                                  </a:cubicBezTo>
                                  <a:cubicBezTo>
                                    <a:pt x="33947" y="95739"/>
                                    <a:pt x="26798" y="93933"/>
                                    <a:pt x="20488" y="90327"/>
                                  </a:cubicBezTo>
                                  <a:cubicBezTo>
                                    <a:pt x="14178" y="86717"/>
                                    <a:pt x="9185" y="81493"/>
                                    <a:pt x="5511" y="74651"/>
                                  </a:cubicBezTo>
                                  <a:cubicBezTo>
                                    <a:pt x="1837" y="67814"/>
                                    <a:pt x="0" y="59531"/>
                                    <a:pt x="0" y="49810"/>
                                  </a:cubicBezTo>
                                  <a:cubicBezTo>
                                    <a:pt x="0" y="40061"/>
                                    <a:pt x="1837" y="31766"/>
                                    <a:pt x="5511" y="24925"/>
                                  </a:cubicBezTo>
                                  <a:cubicBezTo>
                                    <a:pt x="9185" y="18088"/>
                                    <a:pt x="14178" y="12876"/>
                                    <a:pt x="20488" y="9297"/>
                                  </a:cubicBezTo>
                                  <a:cubicBezTo>
                                    <a:pt x="26798" y="5687"/>
                                    <a:pt x="33947" y="3886"/>
                                    <a:pt x="41895" y="3886"/>
                                  </a:cubicBezTo>
                                  <a:cubicBezTo>
                                    <a:pt x="49762" y="3886"/>
                                    <a:pt x="56871" y="5687"/>
                                    <a:pt x="63181" y="9297"/>
                                  </a:cubicBezTo>
                                  <a:cubicBezTo>
                                    <a:pt x="69531" y="12876"/>
                                    <a:pt x="74523" y="18088"/>
                                    <a:pt x="78198" y="24925"/>
                                  </a:cubicBezTo>
                                  <a:cubicBezTo>
                                    <a:pt x="81912" y="31766"/>
                                    <a:pt x="83749" y="40061"/>
                                    <a:pt x="83749" y="49810"/>
                                  </a:cubicBezTo>
                                  <a:close/>
                                  <a:moveTo>
                                    <a:pt x="64579" y="49810"/>
                                  </a:moveTo>
                                  <a:cubicBezTo>
                                    <a:pt x="64579" y="43496"/>
                                    <a:pt x="63620" y="38168"/>
                                    <a:pt x="61743" y="33831"/>
                                  </a:cubicBezTo>
                                  <a:cubicBezTo>
                                    <a:pt x="59866" y="29498"/>
                                    <a:pt x="57230" y="26207"/>
                                    <a:pt x="53836" y="23967"/>
                                  </a:cubicBezTo>
                                  <a:cubicBezTo>
                                    <a:pt x="50441" y="21726"/>
                                    <a:pt x="46447" y="20604"/>
                                    <a:pt x="41895" y="20604"/>
                                  </a:cubicBezTo>
                                  <a:cubicBezTo>
                                    <a:pt x="37302" y="20604"/>
                                    <a:pt x="33308" y="21726"/>
                                    <a:pt x="29913" y="23967"/>
                                  </a:cubicBezTo>
                                  <a:cubicBezTo>
                                    <a:pt x="26518" y="26207"/>
                                    <a:pt x="23843" y="29498"/>
                                    <a:pt x="21966" y="33831"/>
                                  </a:cubicBezTo>
                                  <a:cubicBezTo>
                                    <a:pt x="20088" y="38168"/>
                                    <a:pt x="19170" y="43496"/>
                                    <a:pt x="19170" y="49810"/>
                                  </a:cubicBezTo>
                                  <a:cubicBezTo>
                                    <a:pt x="19170" y="56128"/>
                                    <a:pt x="20088" y="61452"/>
                                    <a:pt x="21966" y="65789"/>
                                  </a:cubicBezTo>
                                  <a:cubicBezTo>
                                    <a:pt x="23843" y="70127"/>
                                    <a:pt x="26518" y="73417"/>
                                    <a:pt x="29913" y="75658"/>
                                  </a:cubicBezTo>
                                  <a:cubicBezTo>
                                    <a:pt x="33308" y="77898"/>
                                    <a:pt x="37302" y="79017"/>
                                    <a:pt x="41895" y="79017"/>
                                  </a:cubicBezTo>
                                  <a:cubicBezTo>
                                    <a:pt x="46447" y="79017"/>
                                    <a:pt x="50441" y="77898"/>
                                    <a:pt x="53836" y="75658"/>
                                  </a:cubicBezTo>
                                  <a:cubicBezTo>
                                    <a:pt x="57230" y="73417"/>
                                    <a:pt x="59866" y="70127"/>
                                    <a:pt x="61743" y="65789"/>
                                  </a:cubicBezTo>
                                  <a:cubicBezTo>
                                    <a:pt x="63620" y="61452"/>
                                    <a:pt x="64579" y="56128"/>
                                    <a:pt x="64579" y="49810"/>
                                  </a:cubicBezTo>
                                  <a:close/>
                                  <a:moveTo>
                                    <a:pt x="97727" y="94516"/>
                                  </a:moveTo>
                                  <a:lnTo>
                                    <a:pt x="97727" y="5108"/>
                                  </a:lnTo>
                                  <a:lnTo>
                                    <a:pt x="116338" y="5108"/>
                                  </a:lnTo>
                                  <a:lnTo>
                                    <a:pt x="116338" y="38724"/>
                                  </a:lnTo>
                                  <a:lnTo>
                                    <a:pt x="116897" y="38724"/>
                                  </a:lnTo>
                                  <a:cubicBezTo>
                                    <a:pt x="117736" y="36918"/>
                                    <a:pt x="118894" y="35085"/>
                                    <a:pt x="120452" y="33220"/>
                                  </a:cubicBezTo>
                                  <a:cubicBezTo>
                                    <a:pt x="122009" y="31331"/>
                                    <a:pt x="124046" y="29758"/>
                                    <a:pt x="126562" y="28507"/>
                                  </a:cubicBezTo>
                                  <a:cubicBezTo>
                                    <a:pt x="129078" y="27225"/>
                                    <a:pt x="132233" y="26586"/>
                                    <a:pt x="135987" y="26586"/>
                                  </a:cubicBezTo>
                                  <a:cubicBezTo>
                                    <a:pt x="140860" y="26586"/>
                                    <a:pt x="145373" y="27868"/>
                                    <a:pt x="149526" y="30429"/>
                                  </a:cubicBezTo>
                                  <a:cubicBezTo>
                                    <a:pt x="153640" y="32961"/>
                                    <a:pt x="156955" y="36787"/>
                                    <a:pt x="159431" y="41911"/>
                                  </a:cubicBezTo>
                                  <a:cubicBezTo>
                                    <a:pt x="161907" y="47003"/>
                                    <a:pt x="163145" y="53393"/>
                                    <a:pt x="163145" y="61077"/>
                                  </a:cubicBezTo>
                                  <a:cubicBezTo>
                                    <a:pt x="163145" y="68557"/>
                                    <a:pt x="161947" y="74871"/>
                                    <a:pt x="159511" y="80023"/>
                                  </a:cubicBezTo>
                                  <a:cubicBezTo>
                                    <a:pt x="157115" y="85143"/>
                                    <a:pt x="153879" y="89029"/>
                                    <a:pt x="149726" y="91677"/>
                                  </a:cubicBezTo>
                                  <a:cubicBezTo>
                                    <a:pt x="145652" y="94297"/>
                                    <a:pt x="141020" y="95607"/>
                                    <a:pt x="135947" y="95607"/>
                                  </a:cubicBezTo>
                                  <a:cubicBezTo>
                                    <a:pt x="132353" y="95607"/>
                                    <a:pt x="129278" y="95012"/>
                                    <a:pt x="126722" y="93818"/>
                                  </a:cubicBezTo>
                                  <a:cubicBezTo>
                                    <a:pt x="124246" y="92623"/>
                                    <a:pt x="122169" y="91126"/>
                                    <a:pt x="120572" y="89321"/>
                                  </a:cubicBezTo>
                                  <a:cubicBezTo>
                                    <a:pt x="118974" y="87487"/>
                                    <a:pt x="117736" y="85638"/>
                                    <a:pt x="116897" y="83777"/>
                                  </a:cubicBezTo>
                                  <a:lnTo>
                                    <a:pt x="116099" y="83777"/>
                                  </a:lnTo>
                                  <a:lnTo>
                                    <a:pt x="116099" y="94516"/>
                                  </a:lnTo>
                                  <a:lnTo>
                                    <a:pt x="97727" y="94516"/>
                                  </a:lnTo>
                                  <a:close/>
                                  <a:moveTo>
                                    <a:pt x="115939" y="60989"/>
                                  </a:moveTo>
                                  <a:cubicBezTo>
                                    <a:pt x="115939" y="64975"/>
                                    <a:pt x="116498" y="68453"/>
                                    <a:pt x="117616" y="71420"/>
                                  </a:cubicBezTo>
                                  <a:cubicBezTo>
                                    <a:pt x="118735" y="74392"/>
                                    <a:pt x="120332" y="76704"/>
                                    <a:pt x="122408" y="78362"/>
                                  </a:cubicBezTo>
                                  <a:cubicBezTo>
                                    <a:pt x="124525" y="79995"/>
                                    <a:pt x="127041" y="80810"/>
                                    <a:pt x="130037" y="80810"/>
                                  </a:cubicBezTo>
                                  <a:cubicBezTo>
                                    <a:pt x="133072" y="80810"/>
                                    <a:pt x="135628" y="79979"/>
                                    <a:pt x="137745" y="78318"/>
                                  </a:cubicBezTo>
                                  <a:cubicBezTo>
                                    <a:pt x="139822" y="76632"/>
                                    <a:pt x="141419" y="74304"/>
                                    <a:pt x="142497" y="71333"/>
                                  </a:cubicBezTo>
                                  <a:cubicBezTo>
                                    <a:pt x="143616" y="68337"/>
                                    <a:pt x="144135" y="64887"/>
                                    <a:pt x="144135" y="60989"/>
                                  </a:cubicBezTo>
                                  <a:cubicBezTo>
                                    <a:pt x="144135" y="57115"/>
                                    <a:pt x="143616" y="53712"/>
                                    <a:pt x="142537" y="50773"/>
                                  </a:cubicBezTo>
                                  <a:cubicBezTo>
                                    <a:pt x="141459" y="47833"/>
                                    <a:pt x="139861" y="45533"/>
                                    <a:pt x="137785" y="43876"/>
                                  </a:cubicBezTo>
                                  <a:cubicBezTo>
                                    <a:pt x="135668" y="42214"/>
                                    <a:pt x="133112" y="41387"/>
                                    <a:pt x="130037" y="41387"/>
                                  </a:cubicBezTo>
                                  <a:cubicBezTo>
                                    <a:pt x="127041" y="41387"/>
                                    <a:pt x="124445" y="42186"/>
                                    <a:pt x="122369" y="43788"/>
                                  </a:cubicBezTo>
                                  <a:cubicBezTo>
                                    <a:pt x="120292" y="45389"/>
                                    <a:pt x="118735" y="47658"/>
                                    <a:pt x="117616" y="50597"/>
                                  </a:cubicBezTo>
                                  <a:cubicBezTo>
                                    <a:pt x="116498" y="53536"/>
                                    <a:pt x="115939" y="56999"/>
                                    <a:pt x="115939" y="60989"/>
                                  </a:cubicBezTo>
                                  <a:close/>
                                  <a:moveTo>
                                    <a:pt x="231358" y="46579"/>
                                  </a:moveTo>
                                  <a:lnTo>
                                    <a:pt x="214305" y="47630"/>
                                  </a:lnTo>
                                  <a:cubicBezTo>
                                    <a:pt x="214026" y="46172"/>
                                    <a:pt x="213387" y="44862"/>
                                    <a:pt x="212428" y="43700"/>
                                  </a:cubicBezTo>
                                  <a:cubicBezTo>
                                    <a:pt x="211470" y="42506"/>
                                    <a:pt x="210231" y="41559"/>
                                    <a:pt x="208634" y="40860"/>
                                  </a:cubicBezTo>
                                  <a:cubicBezTo>
                                    <a:pt x="207117" y="40133"/>
                                    <a:pt x="205239" y="39770"/>
                                    <a:pt x="203083" y="39770"/>
                                  </a:cubicBezTo>
                                  <a:cubicBezTo>
                                    <a:pt x="200207" y="39770"/>
                                    <a:pt x="197771" y="40381"/>
                                    <a:pt x="195814" y="41603"/>
                                  </a:cubicBezTo>
                                  <a:cubicBezTo>
                                    <a:pt x="193817" y="42797"/>
                                    <a:pt x="192859" y="44399"/>
                                    <a:pt x="192859" y="46408"/>
                                  </a:cubicBezTo>
                                  <a:cubicBezTo>
                                    <a:pt x="192859" y="48005"/>
                                    <a:pt x="193498" y="49359"/>
                                    <a:pt x="194775" y="50465"/>
                                  </a:cubicBezTo>
                                  <a:cubicBezTo>
                                    <a:pt x="196054" y="51571"/>
                                    <a:pt x="198250" y="52458"/>
                                    <a:pt x="201365" y="53129"/>
                                  </a:cubicBezTo>
                                  <a:lnTo>
                                    <a:pt x="213506" y="55573"/>
                                  </a:lnTo>
                                  <a:cubicBezTo>
                                    <a:pt x="220016" y="56911"/>
                                    <a:pt x="224889" y="59068"/>
                                    <a:pt x="228084" y="62035"/>
                                  </a:cubicBezTo>
                                  <a:cubicBezTo>
                                    <a:pt x="231279" y="65003"/>
                                    <a:pt x="232876" y="68904"/>
                                    <a:pt x="232876" y="73737"/>
                                  </a:cubicBezTo>
                                  <a:cubicBezTo>
                                    <a:pt x="232876" y="78130"/>
                                    <a:pt x="231598" y="81988"/>
                                    <a:pt x="229002" y="85303"/>
                                  </a:cubicBezTo>
                                  <a:cubicBezTo>
                                    <a:pt x="226446" y="88622"/>
                                    <a:pt x="222892" y="91214"/>
                                    <a:pt x="218419" y="93075"/>
                                  </a:cubicBezTo>
                                  <a:cubicBezTo>
                                    <a:pt x="213986" y="94908"/>
                                    <a:pt x="208834" y="95826"/>
                                    <a:pt x="203003" y="95826"/>
                                  </a:cubicBezTo>
                                  <a:cubicBezTo>
                                    <a:pt x="194137" y="95826"/>
                                    <a:pt x="187068" y="93977"/>
                                    <a:pt x="181796" y="90283"/>
                                  </a:cubicBezTo>
                                  <a:cubicBezTo>
                                    <a:pt x="176564" y="86557"/>
                                    <a:pt x="173489" y="81493"/>
                                    <a:pt x="172570" y="75091"/>
                                  </a:cubicBezTo>
                                  <a:lnTo>
                                    <a:pt x="190862" y="74128"/>
                                  </a:lnTo>
                                  <a:cubicBezTo>
                                    <a:pt x="191421" y="76836"/>
                                    <a:pt x="192779" y="78901"/>
                                    <a:pt x="194895" y="80327"/>
                                  </a:cubicBezTo>
                                  <a:cubicBezTo>
                                    <a:pt x="197012" y="81724"/>
                                    <a:pt x="199728" y="82423"/>
                                    <a:pt x="203043" y="82423"/>
                                  </a:cubicBezTo>
                                  <a:cubicBezTo>
                                    <a:pt x="206318" y="82423"/>
                                    <a:pt x="208954" y="81796"/>
                                    <a:pt x="210910" y="80546"/>
                                  </a:cubicBezTo>
                                  <a:cubicBezTo>
                                    <a:pt x="212907" y="79264"/>
                                    <a:pt x="213946" y="77623"/>
                                    <a:pt x="213986" y="75614"/>
                                  </a:cubicBezTo>
                                  <a:cubicBezTo>
                                    <a:pt x="213946" y="73925"/>
                                    <a:pt x="213227" y="72543"/>
                                    <a:pt x="211829" y="71464"/>
                                  </a:cubicBezTo>
                                  <a:cubicBezTo>
                                    <a:pt x="210431" y="70358"/>
                                    <a:pt x="208274" y="69515"/>
                                    <a:pt x="205359" y="68932"/>
                                  </a:cubicBezTo>
                                  <a:lnTo>
                                    <a:pt x="193777" y="66620"/>
                                  </a:lnTo>
                                  <a:cubicBezTo>
                                    <a:pt x="187228" y="65310"/>
                                    <a:pt x="182355" y="63042"/>
                                    <a:pt x="179120" y="59811"/>
                                  </a:cubicBezTo>
                                  <a:cubicBezTo>
                                    <a:pt x="175965" y="56580"/>
                                    <a:pt x="174367" y="52458"/>
                                    <a:pt x="174367" y="47454"/>
                                  </a:cubicBezTo>
                                  <a:cubicBezTo>
                                    <a:pt x="174367" y="43145"/>
                                    <a:pt x="175526" y="39434"/>
                                    <a:pt x="177882" y="36323"/>
                                  </a:cubicBezTo>
                                  <a:cubicBezTo>
                                    <a:pt x="180239" y="33208"/>
                                    <a:pt x="183513" y="30808"/>
                                    <a:pt x="187786" y="29119"/>
                                  </a:cubicBezTo>
                                  <a:cubicBezTo>
                                    <a:pt x="192060" y="27429"/>
                                    <a:pt x="197052" y="26586"/>
                                    <a:pt x="202803" y="26586"/>
                                  </a:cubicBezTo>
                                  <a:cubicBezTo>
                                    <a:pt x="211270" y="26586"/>
                                    <a:pt x="217939" y="28376"/>
                                    <a:pt x="222772" y="31954"/>
                                  </a:cubicBezTo>
                                  <a:cubicBezTo>
                                    <a:pt x="227685" y="35536"/>
                                    <a:pt x="230520" y="40409"/>
                                    <a:pt x="231358" y="46579"/>
                                  </a:cubicBezTo>
                                  <a:close/>
                                  <a:moveTo>
                                    <a:pt x="275130" y="95826"/>
                                  </a:moveTo>
                                  <a:cubicBezTo>
                                    <a:pt x="268261" y="95826"/>
                                    <a:pt x="262310" y="94429"/>
                                    <a:pt x="257318" y="91637"/>
                                  </a:cubicBezTo>
                                  <a:cubicBezTo>
                                    <a:pt x="252406" y="88813"/>
                                    <a:pt x="248572" y="84824"/>
                                    <a:pt x="245896" y="79672"/>
                                  </a:cubicBezTo>
                                  <a:cubicBezTo>
                                    <a:pt x="243220" y="74492"/>
                                    <a:pt x="241862" y="68365"/>
                                    <a:pt x="241862" y="61292"/>
                                  </a:cubicBezTo>
                                  <a:cubicBezTo>
                                    <a:pt x="241862" y="54395"/>
                                    <a:pt x="243220" y="48341"/>
                                    <a:pt x="245896" y="43133"/>
                                  </a:cubicBezTo>
                                  <a:cubicBezTo>
                                    <a:pt x="248572" y="37921"/>
                                    <a:pt x="252326" y="33863"/>
                                    <a:pt x="257198" y="30952"/>
                                  </a:cubicBezTo>
                                  <a:cubicBezTo>
                                    <a:pt x="262111" y="28040"/>
                                    <a:pt x="267822" y="26586"/>
                                    <a:pt x="274411" y="26586"/>
                                  </a:cubicBezTo>
                                  <a:cubicBezTo>
                                    <a:pt x="278844" y="26586"/>
                                    <a:pt x="282958" y="27297"/>
                                    <a:pt x="286752" y="28723"/>
                                  </a:cubicBezTo>
                                  <a:cubicBezTo>
                                    <a:pt x="290586" y="30121"/>
                                    <a:pt x="293941" y="32234"/>
                                    <a:pt x="296816" y="35057"/>
                                  </a:cubicBezTo>
                                  <a:cubicBezTo>
                                    <a:pt x="299692" y="37877"/>
                                    <a:pt x="301928" y="41431"/>
                                    <a:pt x="303526" y="45709"/>
                                  </a:cubicBezTo>
                                  <a:cubicBezTo>
                                    <a:pt x="305123" y="49958"/>
                                    <a:pt x="305922" y="54934"/>
                                    <a:pt x="305922" y="60637"/>
                                  </a:cubicBezTo>
                                  <a:lnTo>
                                    <a:pt x="305922" y="65745"/>
                                  </a:lnTo>
                                  <a:lnTo>
                                    <a:pt x="249290" y="65745"/>
                                  </a:lnTo>
                                  <a:lnTo>
                                    <a:pt x="249290" y="54219"/>
                                  </a:lnTo>
                                  <a:lnTo>
                                    <a:pt x="288430" y="54219"/>
                                  </a:lnTo>
                                  <a:cubicBezTo>
                                    <a:pt x="288430" y="51544"/>
                                    <a:pt x="287830" y="49171"/>
                                    <a:pt x="286672" y="47106"/>
                                  </a:cubicBezTo>
                                  <a:cubicBezTo>
                                    <a:pt x="285514" y="45038"/>
                                    <a:pt x="283877" y="43424"/>
                                    <a:pt x="281840" y="42258"/>
                                  </a:cubicBezTo>
                                  <a:cubicBezTo>
                                    <a:pt x="279803" y="41064"/>
                                    <a:pt x="277407" y="40469"/>
                                    <a:pt x="274691" y="40469"/>
                                  </a:cubicBezTo>
                                  <a:cubicBezTo>
                                    <a:pt x="271895" y="40469"/>
                                    <a:pt x="269379" y="41124"/>
                                    <a:pt x="267182" y="42434"/>
                                  </a:cubicBezTo>
                                  <a:cubicBezTo>
                                    <a:pt x="265066" y="43716"/>
                                    <a:pt x="263349" y="45445"/>
                                    <a:pt x="262150" y="47630"/>
                                  </a:cubicBezTo>
                                  <a:cubicBezTo>
                                    <a:pt x="260912" y="49782"/>
                                    <a:pt x="260273" y="52183"/>
                                    <a:pt x="260273" y="54830"/>
                                  </a:cubicBezTo>
                                  <a:lnTo>
                                    <a:pt x="260273" y="65789"/>
                                  </a:lnTo>
                                  <a:cubicBezTo>
                                    <a:pt x="260273" y="69108"/>
                                    <a:pt x="260872" y="71976"/>
                                    <a:pt x="262111" y="74392"/>
                                  </a:cubicBezTo>
                                  <a:cubicBezTo>
                                    <a:pt x="263349" y="76808"/>
                                    <a:pt x="265106" y="78669"/>
                                    <a:pt x="267382" y="79979"/>
                                  </a:cubicBezTo>
                                  <a:cubicBezTo>
                                    <a:pt x="269659" y="81289"/>
                                    <a:pt x="272335" y="81944"/>
                                    <a:pt x="275450" y="81944"/>
                                  </a:cubicBezTo>
                                  <a:cubicBezTo>
                                    <a:pt x="277527" y="81944"/>
                                    <a:pt x="279404" y="81653"/>
                                    <a:pt x="281121" y="81069"/>
                                  </a:cubicBezTo>
                                  <a:cubicBezTo>
                                    <a:pt x="282838" y="80486"/>
                                    <a:pt x="284316" y="79616"/>
                                    <a:pt x="285554" y="78450"/>
                                  </a:cubicBezTo>
                                  <a:cubicBezTo>
                                    <a:pt x="286752" y="77287"/>
                                    <a:pt x="287710" y="75862"/>
                                    <a:pt x="288350" y="74172"/>
                                  </a:cubicBezTo>
                                  <a:lnTo>
                                    <a:pt x="305523" y="75306"/>
                                  </a:lnTo>
                                  <a:cubicBezTo>
                                    <a:pt x="304644" y="79440"/>
                                    <a:pt x="302887" y="83050"/>
                                    <a:pt x="300171" y="86134"/>
                                  </a:cubicBezTo>
                                  <a:cubicBezTo>
                                    <a:pt x="297495" y="89189"/>
                                    <a:pt x="294021" y="91577"/>
                                    <a:pt x="289787" y="93294"/>
                                  </a:cubicBezTo>
                                  <a:cubicBezTo>
                                    <a:pt x="285554" y="94984"/>
                                    <a:pt x="280681" y="95826"/>
                                    <a:pt x="275130" y="95826"/>
                                  </a:cubicBezTo>
                                  <a:close/>
                                  <a:moveTo>
                                    <a:pt x="318063" y="94516"/>
                                  </a:moveTo>
                                  <a:lnTo>
                                    <a:pt x="318063" y="27457"/>
                                  </a:lnTo>
                                  <a:lnTo>
                                    <a:pt x="336075" y="27457"/>
                                  </a:lnTo>
                                  <a:lnTo>
                                    <a:pt x="336075" y="39159"/>
                                  </a:lnTo>
                                  <a:lnTo>
                                    <a:pt x="336794" y="39159"/>
                                  </a:lnTo>
                                  <a:cubicBezTo>
                                    <a:pt x="338032" y="34997"/>
                                    <a:pt x="340069" y="31854"/>
                                    <a:pt x="342945" y="29730"/>
                                  </a:cubicBezTo>
                                  <a:cubicBezTo>
                                    <a:pt x="345820" y="27577"/>
                                    <a:pt x="349135" y="26499"/>
                                    <a:pt x="352889" y="26499"/>
                                  </a:cubicBezTo>
                                  <a:cubicBezTo>
                                    <a:pt x="353847" y="26499"/>
                                    <a:pt x="354846" y="26559"/>
                                    <a:pt x="355924" y="26674"/>
                                  </a:cubicBezTo>
                                  <a:cubicBezTo>
                                    <a:pt x="357002" y="26790"/>
                                    <a:pt x="357921" y="26950"/>
                                    <a:pt x="358760" y="27154"/>
                                  </a:cubicBezTo>
                                  <a:lnTo>
                                    <a:pt x="358760" y="43656"/>
                                  </a:lnTo>
                                  <a:cubicBezTo>
                                    <a:pt x="357881" y="43392"/>
                                    <a:pt x="356683" y="43161"/>
                                    <a:pt x="355125" y="42957"/>
                                  </a:cubicBezTo>
                                  <a:cubicBezTo>
                                    <a:pt x="353568" y="42753"/>
                                    <a:pt x="352170" y="42653"/>
                                    <a:pt x="350892" y="42653"/>
                                  </a:cubicBezTo>
                                  <a:cubicBezTo>
                                    <a:pt x="348136" y="42653"/>
                                    <a:pt x="345700" y="43248"/>
                                    <a:pt x="343543" y="44443"/>
                                  </a:cubicBezTo>
                                  <a:cubicBezTo>
                                    <a:pt x="341427" y="45605"/>
                                    <a:pt x="339749" y="47234"/>
                                    <a:pt x="338511" y="49331"/>
                                  </a:cubicBezTo>
                                  <a:cubicBezTo>
                                    <a:pt x="337273" y="51428"/>
                                    <a:pt x="336674" y="53844"/>
                                    <a:pt x="336674" y="56580"/>
                                  </a:cubicBezTo>
                                  <a:lnTo>
                                    <a:pt x="336674" y="94516"/>
                                  </a:lnTo>
                                  <a:lnTo>
                                    <a:pt x="318063" y="94516"/>
                                  </a:lnTo>
                                  <a:close/>
                                  <a:moveTo>
                                    <a:pt x="432924" y="27457"/>
                                  </a:moveTo>
                                  <a:lnTo>
                                    <a:pt x="409480" y="94516"/>
                                  </a:lnTo>
                                  <a:lnTo>
                                    <a:pt x="388513" y="94516"/>
                                  </a:lnTo>
                                  <a:lnTo>
                                    <a:pt x="365070" y="27457"/>
                                  </a:lnTo>
                                  <a:lnTo>
                                    <a:pt x="384719" y="27457"/>
                                  </a:lnTo>
                                  <a:lnTo>
                                    <a:pt x="398657" y="75438"/>
                                  </a:lnTo>
                                  <a:lnTo>
                                    <a:pt x="399336" y="75438"/>
                                  </a:lnTo>
                                  <a:lnTo>
                                    <a:pt x="413235" y="27457"/>
                                  </a:lnTo>
                                  <a:lnTo>
                                    <a:pt x="432924" y="27457"/>
                                  </a:lnTo>
                                  <a:close/>
                                  <a:moveTo>
                                    <a:pt x="459642" y="95782"/>
                                  </a:moveTo>
                                  <a:cubicBezTo>
                                    <a:pt x="455369" y="95782"/>
                                    <a:pt x="451535" y="95040"/>
                                    <a:pt x="448220" y="93558"/>
                                  </a:cubicBezTo>
                                  <a:cubicBezTo>
                                    <a:pt x="444865" y="92044"/>
                                    <a:pt x="442189" y="89816"/>
                                    <a:pt x="440273" y="86876"/>
                                  </a:cubicBezTo>
                                  <a:cubicBezTo>
                                    <a:pt x="438356" y="83909"/>
                                    <a:pt x="437357" y="80211"/>
                                    <a:pt x="437357" y="75786"/>
                                  </a:cubicBezTo>
                                  <a:cubicBezTo>
                                    <a:pt x="437357" y="72064"/>
                                    <a:pt x="438076" y="68932"/>
                                    <a:pt x="439433" y="66400"/>
                                  </a:cubicBezTo>
                                  <a:cubicBezTo>
                                    <a:pt x="440792" y="63868"/>
                                    <a:pt x="442669" y="61831"/>
                                    <a:pt x="445025" y="60290"/>
                                  </a:cubicBezTo>
                                  <a:cubicBezTo>
                                    <a:pt x="447381" y="58748"/>
                                    <a:pt x="450057" y="57582"/>
                                    <a:pt x="453052" y="56795"/>
                                  </a:cubicBezTo>
                                  <a:cubicBezTo>
                                    <a:pt x="456088" y="56013"/>
                                    <a:pt x="459243" y="55457"/>
                                    <a:pt x="462558" y="55138"/>
                                  </a:cubicBezTo>
                                  <a:cubicBezTo>
                                    <a:pt x="466471" y="54731"/>
                                    <a:pt x="469627" y="54351"/>
                                    <a:pt x="471983" y="54004"/>
                                  </a:cubicBezTo>
                                  <a:cubicBezTo>
                                    <a:pt x="474379" y="53624"/>
                                    <a:pt x="476096" y="53073"/>
                                    <a:pt x="477175" y="52342"/>
                                  </a:cubicBezTo>
                                  <a:cubicBezTo>
                                    <a:pt x="478253" y="51615"/>
                                    <a:pt x="478812" y="50541"/>
                                    <a:pt x="478812" y="49111"/>
                                  </a:cubicBezTo>
                                  <a:lnTo>
                                    <a:pt x="478812" y="48852"/>
                                  </a:lnTo>
                                  <a:cubicBezTo>
                                    <a:pt x="478812" y="46088"/>
                                    <a:pt x="477933" y="43947"/>
                                    <a:pt x="476176" y="42434"/>
                                  </a:cubicBezTo>
                                  <a:cubicBezTo>
                                    <a:pt x="474459" y="40920"/>
                                    <a:pt x="472023" y="40165"/>
                                    <a:pt x="468868" y="40165"/>
                                  </a:cubicBezTo>
                                  <a:cubicBezTo>
                                    <a:pt x="465513" y="40165"/>
                                    <a:pt x="462837" y="40904"/>
                                    <a:pt x="460880" y="42390"/>
                                  </a:cubicBezTo>
                                  <a:cubicBezTo>
                                    <a:pt x="458883" y="43844"/>
                                    <a:pt x="457565" y="45677"/>
                                    <a:pt x="456926" y="47889"/>
                                  </a:cubicBezTo>
                                  <a:lnTo>
                                    <a:pt x="439753" y="46495"/>
                                  </a:lnTo>
                                  <a:cubicBezTo>
                                    <a:pt x="440592" y="42418"/>
                                    <a:pt x="442309" y="38895"/>
                                    <a:pt x="444905" y="35928"/>
                                  </a:cubicBezTo>
                                  <a:cubicBezTo>
                                    <a:pt x="447461" y="32933"/>
                                    <a:pt x="450736" y="30632"/>
                                    <a:pt x="454810" y="29031"/>
                                  </a:cubicBezTo>
                                  <a:cubicBezTo>
                                    <a:pt x="458883" y="27401"/>
                                    <a:pt x="463596" y="26586"/>
                                    <a:pt x="468947" y="26586"/>
                                  </a:cubicBezTo>
                                  <a:cubicBezTo>
                                    <a:pt x="472662" y="26586"/>
                                    <a:pt x="476216" y="27022"/>
                                    <a:pt x="479651" y="27896"/>
                                  </a:cubicBezTo>
                                  <a:cubicBezTo>
                                    <a:pt x="483086" y="28767"/>
                                    <a:pt x="486121" y="30121"/>
                                    <a:pt x="488757" y="31954"/>
                                  </a:cubicBezTo>
                                  <a:cubicBezTo>
                                    <a:pt x="491432" y="33791"/>
                                    <a:pt x="493549" y="36148"/>
                                    <a:pt x="495107" y="39027"/>
                                  </a:cubicBezTo>
                                  <a:cubicBezTo>
                                    <a:pt x="496624" y="41879"/>
                                    <a:pt x="497423" y="45301"/>
                                    <a:pt x="497423" y="49287"/>
                                  </a:cubicBezTo>
                                  <a:lnTo>
                                    <a:pt x="497423" y="94516"/>
                                  </a:lnTo>
                                  <a:lnTo>
                                    <a:pt x="479771" y="94516"/>
                                  </a:lnTo>
                                  <a:lnTo>
                                    <a:pt x="479771" y="85219"/>
                                  </a:lnTo>
                                  <a:lnTo>
                                    <a:pt x="479252" y="85219"/>
                                  </a:lnTo>
                                  <a:cubicBezTo>
                                    <a:pt x="478173" y="87312"/>
                                    <a:pt x="476736" y="89161"/>
                                    <a:pt x="474938" y="90762"/>
                                  </a:cubicBezTo>
                                  <a:cubicBezTo>
                                    <a:pt x="473101" y="92332"/>
                                    <a:pt x="470944" y="93570"/>
                                    <a:pt x="468428" y="94472"/>
                                  </a:cubicBezTo>
                                  <a:cubicBezTo>
                                    <a:pt x="465872" y="95347"/>
                                    <a:pt x="462957" y="95782"/>
                                    <a:pt x="459642" y="95782"/>
                                  </a:cubicBezTo>
                                  <a:close/>
                                  <a:moveTo>
                                    <a:pt x="464954" y="82946"/>
                                  </a:moveTo>
                                  <a:cubicBezTo>
                                    <a:pt x="467710" y="82946"/>
                                    <a:pt x="470106" y="82407"/>
                                    <a:pt x="472223" y="81333"/>
                                  </a:cubicBezTo>
                                  <a:cubicBezTo>
                                    <a:pt x="474299" y="80227"/>
                                    <a:pt x="475937" y="78741"/>
                                    <a:pt x="477135" y="76880"/>
                                  </a:cubicBezTo>
                                  <a:cubicBezTo>
                                    <a:pt x="478333" y="75015"/>
                                    <a:pt x="478932" y="72906"/>
                                    <a:pt x="478932" y="70550"/>
                                  </a:cubicBezTo>
                                  <a:lnTo>
                                    <a:pt x="478932" y="63433"/>
                                  </a:lnTo>
                                  <a:cubicBezTo>
                                    <a:pt x="478373" y="63812"/>
                                    <a:pt x="477574" y="64160"/>
                                    <a:pt x="476536" y="64479"/>
                                  </a:cubicBezTo>
                                  <a:cubicBezTo>
                                    <a:pt x="475537" y="64771"/>
                                    <a:pt x="474419" y="65046"/>
                                    <a:pt x="473181" y="65310"/>
                                  </a:cubicBezTo>
                                  <a:cubicBezTo>
                                    <a:pt x="471943" y="65542"/>
                                    <a:pt x="470665" y="65761"/>
                                    <a:pt x="469427" y="65965"/>
                                  </a:cubicBezTo>
                                  <a:cubicBezTo>
                                    <a:pt x="468189" y="66141"/>
                                    <a:pt x="467031" y="66300"/>
                                    <a:pt x="466032" y="66444"/>
                                  </a:cubicBezTo>
                                  <a:cubicBezTo>
                                    <a:pt x="463835" y="66764"/>
                                    <a:pt x="461918" y="67275"/>
                                    <a:pt x="460281" y="67974"/>
                                  </a:cubicBezTo>
                                  <a:cubicBezTo>
                                    <a:pt x="458684" y="68673"/>
                                    <a:pt x="457405" y="69619"/>
                                    <a:pt x="456487" y="70809"/>
                                  </a:cubicBezTo>
                                  <a:cubicBezTo>
                                    <a:pt x="455608" y="71976"/>
                                    <a:pt x="455129" y="73429"/>
                                    <a:pt x="455129" y="75175"/>
                                  </a:cubicBezTo>
                                  <a:cubicBezTo>
                                    <a:pt x="455129" y="77707"/>
                                    <a:pt x="456048" y="79644"/>
                                    <a:pt x="457885" y="80982"/>
                                  </a:cubicBezTo>
                                  <a:cubicBezTo>
                                    <a:pt x="459762" y="82291"/>
                                    <a:pt x="462118" y="82946"/>
                                    <a:pt x="464954" y="82946"/>
                                  </a:cubicBezTo>
                                  <a:close/>
                                  <a:moveTo>
                                    <a:pt x="512200" y="94516"/>
                                  </a:moveTo>
                                  <a:lnTo>
                                    <a:pt x="512200" y="5108"/>
                                  </a:lnTo>
                                  <a:lnTo>
                                    <a:pt x="530771" y="5108"/>
                                  </a:lnTo>
                                  <a:lnTo>
                                    <a:pt x="530771" y="38724"/>
                                  </a:lnTo>
                                  <a:lnTo>
                                    <a:pt x="531330" y="38724"/>
                                  </a:lnTo>
                                  <a:cubicBezTo>
                                    <a:pt x="532169" y="36918"/>
                                    <a:pt x="533327" y="35085"/>
                                    <a:pt x="534885" y="33220"/>
                                  </a:cubicBezTo>
                                  <a:cubicBezTo>
                                    <a:pt x="536442" y="31331"/>
                                    <a:pt x="538479" y="29758"/>
                                    <a:pt x="540995" y="28507"/>
                                  </a:cubicBezTo>
                                  <a:cubicBezTo>
                                    <a:pt x="543511" y="27225"/>
                                    <a:pt x="546666" y="26586"/>
                                    <a:pt x="550420" y="26586"/>
                                  </a:cubicBezTo>
                                  <a:cubicBezTo>
                                    <a:pt x="555333" y="26586"/>
                                    <a:pt x="559846" y="27868"/>
                                    <a:pt x="563959" y="30429"/>
                                  </a:cubicBezTo>
                                  <a:cubicBezTo>
                                    <a:pt x="568113" y="32961"/>
                                    <a:pt x="571388" y="36787"/>
                                    <a:pt x="573864" y="41911"/>
                                  </a:cubicBezTo>
                                  <a:cubicBezTo>
                                    <a:pt x="576340" y="47003"/>
                                    <a:pt x="577578" y="53393"/>
                                    <a:pt x="577578" y="61077"/>
                                  </a:cubicBezTo>
                                  <a:cubicBezTo>
                                    <a:pt x="577578" y="68557"/>
                                    <a:pt x="576380" y="74871"/>
                                    <a:pt x="573944" y="80023"/>
                                  </a:cubicBezTo>
                                  <a:cubicBezTo>
                                    <a:pt x="571588" y="85143"/>
                                    <a:pt x="568312" y="89029"/>
                                    <a:pt x="564199" y="91677"/>
                                  </a:cubicBezTo>
                                  <a:cubicBezTo>
                                    <a:pt x="560085" y="94297"/>
                                    <a:pt x="555493" y="95607"/>
                                    <a:pt x="550380" y="95607"/>
                                  </a:cubicBezTo>
                                  <a:cubicBezTo>
                                    <a:pt x="546786" y="95607"/>
                                    <a:pt x="543711" y="95012"/>
                                    <a:pt x="541155" y="93818"/>
                                  </a:cubicBezTo>
                                  <a:cubicBezTo>
                                    <a:pt x="538679" y="92623"/>
                                    <a:pt x="536602" y="91126"/>
                                    <a:pt x="535005" y="89321"/>
                                  </a:cubicBezTo>
                                  <a:cubicBezTo>
                                    <a:pt x="533407" y="87487"/>
                                    <a:pt x="532209" y="85638"/>
                                    <a:pt x="531330" y="83777"/>
                                  </a:cubicBezTo>
                                  <a:lnTo>
                                    <a:pt x="530532" y="83777"/>
                                  </a:lnTo>
                                  <a:lnTo>
                                    <a:pt x="530532" y="94516"/>
                                  </a:lnTo>
                                  <a:lnTo>
                                    <a:pt x="512200" y="94516"/>
                                  </a:lnTo>
                                  <a:close/>
                                  <a:moveTo>
                                    <a:pt x="530372" y="60989"/>
                                  </a:moveTo>
                                  <a:cubicBezTo>
                                    <a:pt x="530372" y="64975"/>
                                    <a:pt x="530931" y="68453"/>
                                    <a:pt x="532049" y="71420"/>
                                  </a:cubicBezTo>
                                  <a:cubicBezTo>
                                    <a:pt x="533168" y="74392"/>
                                    <a:pt x="534765" y="76704"/>
                                    <a:pt x="536841" y="78362"/>
                                  </a:cubicBezTo>
                                  <a:cubicBezTo>
                                    <a:pt x="538958" y="79995"/>
                                    <a:pt x="541474" y="80810"/>
                                    <a:pt x="544470" y="80810"/>
                                  </a:cubicBezTo>
                                  <a:cubicBezTo>
                                    <a:pt x="547505" y="80810"/>
                                    <a:pt x="550061" y="79979"/>
                                    <a:pt x="552178" y="78318"/>
                                  </a:cubicBezTo>
                                  <a:cubicBezTo>
                                    <a:pt x="554254" y="76632"/>
                                    <a:pt x="555852" y="74304"/>
                                    <a:pt x="556930" y="71333"/>
                                  </a:cubicBezTo>
                                  <a:cubicBezTo>
                                    <a:pt x="558049" y="68337"/>
                                    <a:pt x="558608" y="64887"/>
                                    <a:pt x="558608" y="60989"/>
                                  </a:cubicBezTo>
                                  <a:cubicBezTo>
                                    <a:pt x="558608" y="57115"/>
                                    <a:pt x="558049" y="53712"/>
                                    <a:pt x="556970" y="50773"/>
                                  </a:cubicBezTo>
                                  <a:cubicBezTo>
                                    <a:pt x="555892" y="47833"/>
                                    <a:pt x="554294" y="45533"/>
                                    <a:pt x="552217" y="43876"/>
                                  </a:cubicBezTo>
                                  <a:cubicBezTo>
                                    <a:pt x="550141" y="42214"/>
                                    <a:pt x="547545" y="41387"/>
                                    <a:pt x="544470" y="41387"/>
                                  </a:cubicBezTo>
                                  <a:cubicBezTo>
                                    <a:pt x="541474" y="41387"/>
                                    <a:pt x="538918" y="42186"/>
                                    <a:pt x="536801" y="43788"/>
                                  </a:cubicBezTo>
                                  <a:cubicBezTo>
                                    <a:pt x="534725" y="45389"/>
                                    <a:pt x="533168" y="47658"/>
                                    <a:pt x="532049" y="50597"/>
                                  </a:cubicBezTo>
                                  <a:cubicBezTo>
                                    <a:pt x="530931" y="53536"/>
                                    <a:pt x="530372" y="56999"/>
                                    <a:pt x="530372" y="60989"/>
                                  </a:cubicBezTo>
                                  <a:close/>
                                  <a:moveTo>
                                    <a:pt x="589999" y="94516"/>
                                  </a:moveTo>
                                  <a:lnTo>
                                    <a:pt x="589999" y="27457"/>
                                  </a:lnTo>
                                  <a:lnTo>
                                    <a:pt x="608570" y="27457"/>
                                  </a:lnTo>
                                  <a:lnTo>
                                    <a:pt x="608570" y="94516"/>
                                  </a:lnTo>
                                  <a:lnTo>
                                    <a:pt x="589999" y="94516"/>
                                  </a:lnTo>
                                  <a:close/>
                                  <a:moveTo>
                                    <a:pt x="599384" y="18815"/>
                                  </a:moveTo>
                                  <a:cubicBezTo>
                                    <a:pt x="596628" y="18815"/>
                                    <a:pt x="594232" y="17900"/>
                                    <a:pt x="592275" y="16063"/>
                                  </a:cubicBezTo>
                                  <a:cubicBezTo>
                                    <a:pt x="590278" y="14202"/>
                                    <a:pt x="589280" y="11977"/>
                                    <a:pt x="589280" y="9385"/>
                                  </a:cubicBezTo>
                                  <a:cubicBezTo>
                                    <a:pt x="589280" y="6825"/>
                                    <a:pt x="590278" y="4625"/>
                                    <a:pt x="592275" y="2792"/>
                                  </a:cubicBezTo>
                                  <a:cubicBezTo>
                                    <a:pt x="594232" y="931"/>
                                    <a:pt x="596589" y="0"/>
                                    <a:pt x="599344" y="0"/>
                                  </a:cubicBezTo>
                                  <a:cubicBezTo>
                                    <a:pt x="602139" y="0"/>
                                    <a:pt x="604496" y="931"/>
                                    <a:pt x="606453" y="2792"/>
                                  </a:cubicBezTo>
                                  <a:cubicBezTo>
                                    <a:pt x="608410" y="4625"/>
                                    <a:pt x="609408" y="6825"/>
                                    <a:pt x="609408" y="9385"/>
                                  </a:cubicBezTo>
                                  <a:cubicBezTo>
                                    <a:pt x="609408" y="11977"/>
                                    <a:pt x="608410" y="14202"/>
                                    <a:pt x="606453" y="16063"/>
                                  </a:cubicBezTo>
                                  <a:cubicBezTo>
                                    <a:pt x="604496" y="17900"/>
                                    <a:pt x="602139" y="18815"/>
                                    <a:pt x="599384" y="18815"/>
                                  </a:cubicBezTo>
                                  <a:close/>
                                  <a:moveTo>
                                    <a:pt x="642077" y="5108"/>
                                  </a:moveTo>
                                  <a:lnTo>
                                    <a:pt x="642077" y="94516"/>
                                  </a:lnTo>
                                  <a:lnTo>
                                    <a:pt x="623506" y="94516"/>
                                  </a:lnTo>
                                  <a:lnTo>
                                    <a:pt x="623506" y="5108"/>
                                  </a:lnTo>
                                  <a:lnTo>
                                    <a:pt x="642077" y="5108"/>
                                  </a:lnTo>
                                  <a:close/>
                                  <a:moveTo>
                                    <a:pt x="656974" y="94516"/>
                                  </a:moveTo>
                                  <a:lnTo>
                                    <a:pt x="656974" y="27457"/>
                                  </a:lnTo>
                                  <a:lnTo>
                                    <a:pt x="675585" y="27457"/>
                                  </a:lnTo>
                                  <a:lnTo>
                                    <a:pt x="675585" y="94516"/>
                                  </a:lnTo>
                                  <a:lnTo>
                                    <a:pt x="656974" y="94516"/>
                                  </a:lnTo>
                                  <a:close/>
                                  <a:moveTo>
                                    <a:pt x="666359" y="18815"/>
                                  </a:moveTo>
                                  <a:cubicBezTo>
                                    <a:pt x="663604" y="18815"/>
                                    <a:pt x="661247" y="17900"/>
                                    <a:pt x="659250" y="16063"/>
                                  </a:cubicBezTo>
                                  <a:cubicBezTo>
                                    <a:pt x="657294" y="14202"/>
                                    <a:pt x="656295" y="11977"/>
                                    <a:pt x="656295" y="9385"/>
                                  </a:cubicBezTo>
                                  <a:cubicBezTo>
                                    <a:pt x="656295" y="6825"/>
                                    <a:pt x="657294" y="4625"/>
                                    <a:pt x="659250" y="2792"/>
                                  </a:cubicBezTo>
                                  <a:cubicBezTo>
                                    <a:pt x="661247" y="931"/>
                                    <a:pt x="663604" y="0"/>
                                    <a:pt x="666319" y="0"/>
                                  </a:cubicBezTo>
                                  <a:cubicBezTo>
                                    <a:pt x="669115" y="0"/>
                                    <a:pt x="671511" y="931"/>
                                    <a:pt x="673428" y="2792"/>
                                  </a:cubicBezTo>
                                  <a:cubicBezTo>
                                    <a:pt x="675425" y="4625"/>
                                    <a:pt x="676424" y="6825"/>
                                    <a:pt x="676424" y="9385"/>
                                  </a:cubicBezTo>
                                  <a:cubicBezTo>
                                    <a:pt x="676424" y="11977"/>
                                    <a:pt x="675425" y="14202"/>
                                    <a:pt x="673428" y="16063"/>
                                  </a:cubicBezTo>
                                  <a:cubicBezTo>
                                    <a:pt x="671511" y="17900"/>
                                    <a:pt x="669115" y="18815"/>
                                    <a:pt x="666359" y="18815"/>
                                  </a:cubicBezTo>
                                  <a:close/>
                                  <a:moveTo>
                                    <a:pt x="726146" y="27457"/>
                                  </a:moveTo>
                                  <a:lnTo>
                                    <a:pt x="726146" y="41431"/>
                                  </a:lnTo>
                                  <a:lnTo>
                                    <a:pt x="685769" y="41431"/>
                                  </a:lnTo>
                                  <a:lnTo>
                                    <a:pt x="685769" y="27457"/>
                                  </a:lnTo>
                                  <a:lnTo>
                                    <a:pt x="726146" y="27457"/>
                                  </a:lnTo>
                                  <a:close/>
                                  <a:moveTo>
                                    <a:pt x="694915" y="11394"/>
                                  </a:moveTo>
                                  <a:lnTo>
                                    <a:pt x="713526" y="11394"/>
                                  </a:lnTo>
                                  <a:lnTo>
                                    <a:pt x="713526" y="73909"/>
                                  </a:lnTo>
                                  <a:cubicBezTo>
                                    <a:pt x="713526" y="75626"/>
                                    <a:pt x="713805" y="76968"/>
                                    <a:pt x="714325" y="77926"/>
                                  </a:cubicBezTo>
                                  <a:cubicBezTo>
                                    <a:pt x="714844" y="78857"/>
                                    <a:pt x="715562" y="79512"/>
                                    <a:pt x="716481" y="79891"/>
                                  </a:cubicBezTo>
                                  <a:cubicBezTo>
                                    <a:pt x="717439" y="80271"/>
                                    <a:pt x="718558" y="80458"/>
                                    <a:pt x="719836" y="80458"/>
                                  </a:cubicBezTo>
                                  <a:cubicBezTo>
                                    <a:pt x="720675" y="80458"/>
                                    <a:pt x="721553" y="80387"/>
                                    <a:pt x="722432" y="80239"/>
                                  </a:cubicBezTo>
                                  <a:cubicBezTo>
                                    <a:pt x="723311" y="80067"/>
                                    <a:pt x="723989" y="79935"/>
                                    <a:pt x="724428" y="79847"/>
                                  </a:cubicBezTo>
                                  <a:lnTo>
                                    <a:pt x="727384" y="93686"/>
                                  </a:lnTo>
                                  <a:cubicBezTo>
                                    <a:pt x="726425" y="93977"/>
                                    <a:pt x="725148" y="94313"/>
                                    <a:pt x="723430" y="94692"/>
                                  </a:cubicBezTo>
                                  <a:cubicBezTo>
                                    <a:pt x="721753" y="95099"/>
                                    <a:pt x="719716" y="95347"/>
                                    <a:pt x="717280" y="95435"/>
                                  </a:cubicBezTo>
                                  <a:cubicBezTo>
                                    <a:pt x="712807" y="95607"/>
                                    <a:pt x="708893" y="95012"/>
                                    <a:pt x="705498" y="93642"/>
                                  </a:cubicBezTo>
                                  <a:cubicBezTo>
                                    <a:pt x="702143" y="92276"/>
                                    <a:pt x="699547" y="90151"/>
                                    <a:pt x="697670" y="87268"/>
                                  </a:cubicBezTo>
                                  <a:cubicBezTo>
                                    <a:pt x="695833" y="84388"/>
                                    <a:pt x="694915" y="80750"/>
                                    <a:pt x="694915" y="76357"/>
                                  </a:cubicBezTo>
                                  <a:lnTo>
                                    <a:pt x="694915" y="11394"/>
                                  </a:lnTo>
                                  <a:close/>
                                  <a:moveTo>
                                    <a:pt x="749749" y="119533"/>
                                  </a:moveTo>
                                  <a:cubicBezTo>
                                    <a:pt x="747393" y="119533"/>
                                    <a:pt x="745156" y="119342"/>
                                    <a:pt x="743119" y="118966"/>
                                  </a:cubicBezTo>
                                  <a:cubicBezTo>
                                    <a:pt x="741083" y="118615"/>
                                    <a:pt x="739366" y="118179"/>
                                    <a:pt x="738047" y="117656"/>
                                  </a:cubicBezTo>
                                  <a:lnTo>
                                    <a:pt x="742241" y="103730"/>
                                  </a:lnTo>
                                  <a:cubicBezTo>
                                    <a:pt x="745516" y="104748"/>
                                    <a:pt x="748272" y="105008"/>
                                    <a:pt x="750548" y="104513"/>
                                  </a:cubicBezTo>
                                  <a:cubicBezTo>
                                    <a:pt x="752785" y="104050"/>
                                    <a:pt x="754582" y="102300"/>
                                    <a:pt x="755899" y="99277"/>
                                  </a:cubicBezTo>
                                  <a:lnTo>
                                    <a:pt x="756978" y="96437"/>
                                  </a:lnTo>
                                  <a:lnTo>
                                    <a:pt x="732935" y="27457"/>
                                  </a:lnTo>
                                  <a:lnTo>
                                    <a:pt x="752505" y="27457"/>
                                  </a:lnTo>
                                  <a:lnTo>
                                    <a:pt x="766363" y="76704"/>
                                  </a:lnTo>
                                  <a:lnTo>
                                    <a:pt x="767082" y="76704"/>
                                  </a:lnTo>
                                  <a:lnTo>
                                    <a:pt x="781100" y="27457"/>
                                  </a:lnTo>
                                  <a:lnTo>
                                    <a:pt x="800790" y="27545"/>
                                  </a:lnTo>
                                  <a:lnTo>
                                    <a:pt x="774710" y="101765"/>
                                  </a:lnTo>
                                  <a:cubicBezTo>
                                    <a:pt x="773472" y="105344"/>
                                    <a:pt x="771755" y="108459"/>
                                    <a:pt x="769598" y="111107"/>
                                  </a:cubicBezTo>
                                  <a:cubicBezTo>
                                    <a:pt x="767481" y="113782"/>
                                    <a:pt x="764806" y="115851"/>
                                    <a:pt x="761531" y="117305"/>
                                  </a:cubicBezTo>
                                  <a:cubicBezTo>
                                    <a:pt x="758256" y="118791"/>
                                    <a:pt x="754342" y="119533"/>
                                    <a:pt x="749749" y="119533"/>
                                  </a:cubicBezTo>
                                  <a:close/>
                                  <a:moveTo>
                                    <a:pt x="1597" y="286217"/>
                                  </a:moveTo>
                                  <a:lnTo>
                                    <a:pt x="1597" y="196809"/>
                                  </a:lnTo>
                                  <a:lnTo>
                                    <a:pt x="60785" y="196809"/>
                                  </a:lnTo>
                                  <a:lnTo>
                                    <a:pt x="60785" y="212392"/>
                                  </a:lnTo>
                                  <a:lnTo>
                                    <a:pt x="20488" y="212392"/>
                                  </a:lnTo>
                                  <a:lnTo>
                                    <a:pt x="20488" y="233699"/>
                                  </a:lnTo>
                                  <a:lnTo>
                                    <a:pt x="56831" y="233699"/>
                                  </a:lnTo>
                                  <a:lnTo>
                                    <a:pt x="56831" y="249283"/>
                                  </a:lnTo>
                                  <a:lnTo>
                                    <a:pt x="20488" y="249283"/>
                                  </a:lnTo>
                                  <a:lnTo>
                                    <a:pt x="20488" y="286217"/>
                                  </a:lnTo>
                                  <a:lnTo>
                                    <a:pt x="1597" y="286217"/>
                                  </a:lnTo>
                                  <a:close/>
                                  <a:moveTo>
                                    <a:pt x="72047" y="286217"/>
                                  </a:moveTo>
                                  <a:lnTo>
                                    <a:pt x="72047" y="219158"/>
                                  </a:lnTo>
                                  <a:lnTo>
                                    <a:pt x="90099" y="219158"/>
                                  </a:lnTo>
                                  <a:lnTo>
                                    <a:pt x="90099" y="230860"/>
                                  </a:lnTo>
                                  <a:lnTo>
                                    <a:pt x="90778" y="230860"/>
                                  </a:lnTo>
                                  <a:cubicBezTo>
                                    <a:pt x="92016" y="226698"/>
                                    <a:pt x="94053" y="223555"/>
                                    <a:pt x="96968" y="221430"/>
                                  </a:cubicBezTo>
                                  <a:cubicBezTo>
                                    <a:pt x="99844" y="219278"/>
                                    <a:pt x="103159" y="218199"/>
                                    <a:pt x="106913" y="218199"/>
                                  </a:cubicBezTo>
                                  <a:cubicBezTo>
                                    <a:pt x="107832" y="218199"/>
                                    <a:pt x="108830" y="218259"/>
                                    <a:pt x="109908" y="218375"/>
                                  </a:cubicBezTo>
                                  <a:cubicBezTo>
                                    <a:pt x="110986" y="218491"/>
                                    <a:pt x="111945" y="218651"/>
                                    <a:pt x="112744" y="218854"/>
                                  </a:cubicBezTo>
                                  <a:lnTo>
                                    <a:pt x="112744" y="235357"/>
                                  </a:lnTo>
                                  <a:cubicBezTo>
                                    <a:pt x="111865" y="235093"/>
                                    <a:pt x="110667" y="234861"/>
                                    <a:pt x="109149" y="234658"/>
                                  </a:cubicBezTo>
                                  <a:cubicBezTo>
                                    <a:pt x="107592" y="234454"/>
                                    <a:pt x="106194" y="234354"/>
                                    <a:pt x="104876" y="234354"/>
                                  </a:cubicBezTo>
                                  <a:cubicBezTo>
                                    <a:pt x="102160" y="234354"/>
                                    <a:pt x="99724" y="234949"/>
                                    <a:pt x="97567" y="236143"/>
                                  </a:cubicBezTo>
                                  <a:cubicBezTo>
                                    <a:pt x="95451" y="237305"/>
                                    <a:pt x="93734" y="238935"/>
                                    <a:pt x="92495" y="241032"/>
                                  </a:cubicBezTo>
                                  <a:cubicBezTo>
                                    <a:pt x="91257" y="243128"/>
                                    <a:pt x="90658" y="245545"/>
                                    <a:pt x="90658" y="248280"/>
                                  </a:cubicBezTo>
                                  <a:lnTo>
                                    <a:pt x="90658" y="286217"/>
                                  </a:lnTo>
                                  <a:lnTo>
                                    <a:pt x="72047" y="286217"/>
                                  </a:lnTo>
                                  <a:close/>
                                  <a:moveTo>
                                    <a:pt x="149526" y="287527"/>
                                  </a:moveTo>
                                  <a:cubicBezTo>
                                    <a:pt x="142777" y="287527"/>
                                    <a:pt x="136906" y="286085"/>
                                    <a:pt x="131954" y="283206"/>
                                  </a:cubicBezTo>
                                  <a:cubicBezTo>
                                    <a:pt x="127041" y="280294"/>
                                    <a:pt x="123248" y="276249"/>
                                    <a:pt x="120572" y="271069"/>
                                  </a:cubicBezTo>
                                  <a:cubicBezTo>
                                    <a:pt x="117896" y="265857"/>
                                    <a:pt x="116538" y="259818"/>
                                    <a:pt x="116538" y="252949"/>
                                  </a:cubicBezTo>
                                  <a:cubicBezTo>
                                    <a:pt x="116538" y="246024"/>
                                    <a:pt x="117896" y="239969"/>
                                    <a:pt x="120572" y="234789"/>
                                  </a:cubicBezTo>
                                  <a:cubicBezTo>
                                    <a:pt x="123248" y="229578"/>
                                    <a:pt x="127041" y="225532"/>
                                    <a:pt x="131954" y="222652"/>
                                  </a:cubicBezTo>
                                  <a:cubicBezTo>
                                    <a:pt x="136906" y="219741"/>
                                    <a:pt x="142777" y="218287"/>
                                    <a:pt x="149526" y="218287"/>
                                  </a:cubicBezTo>
                                  <a:cubicBezTo>
                                    <a:pt x="156316" y="218287"/>
                                    <a:pt x="162187" y="219741"/>
                                    <a:pt x="167099" y="222652"/>
                                  </a:cubicBezTo>
                                  <a:cubicBezTo>
                                    <a:pt x="172051" y="225532"/>
                                    <a:pt x="175845" y="229578"/>
                                    <a:pt x="178521" y="234789"/>
                                  </a:cubicBezTo>
                                  <a:cubicBezTo>
                                    <a:pt x="181197" y="239969"/>
                                    <a:pt x="182555" y="246024"/>
                                    <a:pt x="182555" y="252949"/>
                                  </a:cubicBezTo>
                                  <a:cubicBezTo>
                                    <a:pt x="182555" y="259818"/>
                                    <a:pt x="181197" y="265857"/>
                                    <a:pt x="178521" y="271069"/>
                                  </a:cubicBezTo>
                                  <a:cubicBezTo>
                                    <a:pt x="175845" y="276249"/>
                                    <a:pt x="172051" y="280294"/>
                                    <a:pt x="167099" y="283206"/>
                                  </a:cubicBezTo>
                                  <a:cubicBezTo>
                                    <a:pt x="162187" y="286085"/>
                                    <a:pt x="156316" y="287527"/>
                                    <a:pt x="149526" y="287527"/>
                                  </a:cubicBezTo>
                                  <a:close/>
                                  <a:moveTo>
                                    <a:pt x="149646" y="273122"/>
                                  </a:moveTo>
                                  <a:cubicBezTo>
                                    <a:pt x="152722" y="273122"/>
                                    <a:pt x="155278" y="272247"/>
                                    <a:pt x="157354" y="270502"/>
                                  </a:cubicBezTo>
                                  <a:cubicBezTo>
                                    <a:pt x="159431" y="268724"/>
                                    <a:pt x="160988" y="266308"/>
                                    <a:pt x="162027" y="263253"/>
                                  </a:cubicBezTo>
                                  <a:cubicBezTo>
                                    <a:pt x="163105" y="260198"/>
                                    <a:pt x="163664" y="256719"/>
                                    <a:pt x="163664" y="252821"/>
                                  </a:cubicBezTo>
                                  <a:cubicBezTo>
                                    <a:pt x="163664" y="248919"/>
                                    <a:pt x="163105" y="245441"/>
                                    <a:pt x="162027" y="242386"/>
                                  </a:cubicBezTo>
                                  <a:cubicBezTo>
                                    <a:pt x="160988" y="239330"/>
                                    <a:pt x="159431" y="236914"/>
                                    <a:pt x="157354" y="235137"/>
                                  </a:cubicBezTo>
                                  <a:cubicBezTo>
                                    <a:pt x="155278" y="233364"/>
                                    <a:pt x="152722" y="232477"/>
                                    <a:pt x="149646" y="232477"/>
                                  </a:cubicBezTo>
                                  <a:cubicBezTo>
                                    <a:pt x="146531" y="232477"/>
                                    <a:pt x="143895" y="233364"/>
                                    <a:pt x="141779" y="235137"/>
                                  </a:cubicBezTo>
                                  <a:cubicBezTo>
                                    <a:pt x="139662" y="236914"/>
                                    <a:pt x="138104" y="239330"/>
                                    <a:pt x="137026" y="242386"/>
                                  </a:cubicBezTo>
                                  <a:cubicBezTo>
                                    <a:pt x="135987" y="245441"/>
                                    <a:pt x="135428" y="248919"/>
                                    <a:pt x="135428" y="252821"/>
                                  </a:cubicBezTo>
                                  <a:cubicBezTo>
                                    <a:pt x="135428" y="256719"/>
                                    <a:pt x="135987" y="260198"/>
                                    <a:pt x="137026" y="263253"/>
                                  </a:cubicBezTo>
                                  <a:cubicBezTo>
                                    <a:pt x="138104" y="266308"/>
                                    <a:pt x="139662" y="268724"/>
                                    <a:pt x="141779" y="270502"/>
                                  </a:cubicBezTo>
                                  <a:cubicBezTo>
                                    <a:pt x="143895" y="272247"/>
                                    <a:pt x="146531" y="273122"/>
                                    <a:pt x="149646" y="273122"/>
                                  </a:cubicBezTo>
                                  <a:close/>
                                  <a:moveTo>
                                    <a:pt x="213227" y="247450"/>
                                  </a:moveTo>
                                  <a:lnTo>
                                    <a:pt x="213227" y="286217"/>
                                  </a:lnTo>
                                  <a:lnTo>
                                    <a:pt x="194656" y="286217"/>
                                  </a:lnTo>
                                  <a:lnTo>
                                    <a:pt x="194656" y="219158"/>
                                  </a:lnTo>
                                  <a:lnTo>
                                    <a:pt x="212348" y="219158"/>
                                  </a:lnTo>
                                  <a:lnTo>
                                    <a:pt x="212348" y="230991"/>
                                  </a:lnTo>
                                  <a:lnTo>
                                    <a:pt x="213147" y="230991"/>
                                  </a:lnTo>
                                  <a:cubicBezTo>
                                    <a:pt x="214625" y="227089"/>
                                    <a:pt x="217141" y="224006"/>
                                    <a:pt x="220615" y="221734"/>
                                  </a:cubicBezTo>
                                  <a:cubicBezTo>
                                    <a:pt x="224130" y="219437"/>
                                    <a:pt x="228363" y="218287"/>
                                    <a:pt x="233315" y="218287"/>
                                  </a:cubicBezTo>
                                  <a:cubicBezTo>
                                    <a:pt x="237988" y="218287"/>
                                    <a:pt x="242022" y="219306"/>
                                    <a:pt x="245497" y="221342"/>
                                  </a:cubicBezTo>
                                  <a:cubicBezTo>
                                    <a:pt x="248971" y="223379"/>
                                    <a:pt x="251647" y="226291"/>
                                    <a:pt x="253564" y="230073"/>
                                  </a:cubicBezTo>
                                  <a:cubicBezTo>
                                    <a:pt x="255521" y="233827"/>
                                    <a:pt x="256479" y="238312"/>
                                    <a:pt x="256479" y="243520"/>
                                  </a:cubicBezTo>
                                  <a:lnTo>
                                    <a:pt x="256479" y="286217"/>
                                  </a:lnTo>
                                  <a:lnTo>
                                    <a:pt x="237868" y="286217"/>
                                  </a:lnTo>
                                  <a:lnTo>
                                    <a:pt x="237868" y="246839"/>
                                  </a:lnTo>
                                  <a:cubicBezTo>
                                    <a:pt x="237908" y="242733"/>
                                    <a:pt x="236830" y="239534"/>
                                    <a:pt x="234713" y="237234"/>
                                  </a:cubicBezTo>
                                  <a:cubicBezTo>
                                    <a:pt x="232597" y="234905"/>
                                    <a:pt x="229681" y="233743"/>
                                    <a:pt x="225927" y="233743"/>
                                  </a:cubicBezTo>
                                  <a:cubicBezTo>
                                    <a:pt x="223451" y="233743"/>
                                    <a:pt x="221214" y="234278"/>
                                    <a:pt x="219297" y="235357"/>
                                  </a:cubicBezTo>
                                  <a:cubicBezTo>
                                    <a:pt x="217420" y="236435"/>
                                    <a:pt x="215943" y="238004"/>
                                    <a:pt x="214864" y="240073"/>
                                  </a:cubicBezTo>
                                  <a:cubicBezTo>
                                    <a:pt x="213826" y="242110"/>
                                    <a:pt x="213267" y="244570"/>
                                    <a:pt x="213227" y="247450"/>
                                  </a:cubicBezTo>
                                  <a:close/>
                                  <a:moveTo>
                                    <a:pt x="306801" y="219158"/>
                                  </a:moveTo>
                                  <a:lnTo>
                                    <a:pt x="306801" y="233132"/>
                                  </a:lnTo>
                                  <a:lnTo>
                                    <a:pt x="266424" y="233132"/>
                                  </a:lnTo>
                                  <a:lnTo>
                                    <a:pt x="266424" y="219158"/>
                                  </a:lnTo>
                                  <a:lnTo>
                                    <a:pt x="306801" y="219158"/>
                                  </a:lnTo>
                                  <a:close/>
                                  <a:moveTo>
                                    <a:pt x="275570" y="203095"/>
                                  </a:moveTo>
                                  <a:lnTo>
                                    <a:pt x="294180" y="203095"/>
                                  </a:lnTo>
                                  <a:lnTo>
                                    <a:pt x="294180" y="265609"/>
                                  </a:lnTo>
                                  <a:cubicBezTo>
                                    <a:pt x="294180" y="267327"/>
                                    <a:pt x="294420" y="268669"/>
                                    <a:pt x="294939" y="269627"/>
                                  </a:cubicBezTo>
                                  <a:cubicBezTo>
                                    <a:pt x="295499" y="270558"/>
                                    <a:pt x="296217" y="271213"/>
                                    <a:pt x="297136" y="271592"/>
                                  </a:cubicBezTo>
                                  <a:cubicBezTo>
                                    <a:pt x="298094" y="271971"/>
                                    <a:pt x="299213" y="272159"/>
                                    <a:pt x="300451" y="272159"/>
                                  </a:cubicBezTo>
                                  <a:cubicBezTo>
                                    <a:pt x="301329" y="272159"/>
                                    <a:pt x="302208" y="272087"/>
                                    <a:pt x="303086" y="271939"/>
                                  </a:cubicBezTo>
                                  <a:cubicBezTo>
                                    <a:pt x="303965" y="271768"/>
                                    <a:pt x="304604" y="271636"/>
                                    <a:pt x="305083" y="271548"/>
                                  </a:cubicBezTo>
                                  <a:lnTo>
                                    <a:pt x="307999" y="285386"/>
                                  </a:lnTo>
                                  <a:cubicBezTo>
                                    <a:pt x="307080" y="285678"/>
                                    <a:pt x="305762" y="286013"/>
                                    <a:pt x="304085" y="286393"/>
                                  </a:cubicBezTo>
                                  <a:cubicBezTo>
                                    <a:pt x="302408" y="286800"/>
                                    <a:pt x="300331" y="287048"/>
                                    <a:pt x="297935" y="287136"/>
                                  </a:cubicBezTo>
                                  <a:cubicBezTo>
                                    <a:pt x="293462" y="287307"/>
                                    <a:pt x="289508" y="286712"/>
                                    <a:pt x="286153" y="285343"/>
                                  </a:cubicBezTo>
                                  <a:cubicBezTo>
                                    <a:pt x="282798" y="283977"/>
                                    <a:pt x="280202" y="281852"/>
                                    <a:pt x="278325" y="278968"/>
                                  </a:cubicBezTo>
                                  <a:cubicBezTo>
                                    <a:pt x="276448" y="276089"/>
                                    <a:pt x="275530" y="272451"/>
                                    <a:pt x="275570" y="268057"/>
                                  </a:cubicBezTo>
                                  <a:lnTo>
                                    <a:pt x="275570" y="203095"/>
                                  </a:lnTo>
                                  <a:close/>
                                  <a:moveTo>
                                    <a:pt x="348735" y="287527"/>
                                  </a:moveTo>
                                  <a:cubicBezTo>
                                    <a:pt x="341826" y="287527"/>
                                    <a:pt x="335915" y="286129"/>
                                    <a:pt x="330923" y="283338"/>
                                  </a:cubicBezTo>
                                  <a:cubicBezTo>
                                    <a:pt x="325971" y="280514"/>
                                    <a:pt x="322177" y="276524"/>
                                    <a:pt x="319501" y="271372"/>
                                  </a:cubicBezTo>
                                  <a:cubicBezTo>
                                    <a:pt x="316825" y="266192"/>
                                    <a:pt x="315467" y="260066"/>
                                    <a:pt x="315467" y="252993"/>
                                  </a:cubicBezTo>
                                  <a:cubicBezTo>
                                    <a:pt x="315467" y="246096"/>
                                    <a:pt x="316825" y="240041"/>
                                    <a:pt x="319501" y="234833"/>
                                  </a:cubicBezTo>
                                  <a:cubicBezTo>
                                    <a:pt x="322177" y="229621"/>
                                    <a:pt x="325931" y="225564"/>
                                    <a:pt x="330803" y="222652"/>
                                  </a:cubicBezTo>
                                  <a:cubicBezTo>
                                    <a:pt x="335676" y="219741"/>
                                    <a:pt x="341427" y="218287"/>
                                    <a:pt x="348016" y="218287"/>
                                  </a:cubicBezTo>
                                  <a:cubicBezTo>
                                    <a:pt x="352410" y="218287"/>
                                    <a:pt x="356523" y="218998"/>
                                    <a:pt x="360357" y="220424"/>
                                  </a:cubicBezTo>
                                  <a:cubicBezTo>
                                    <a:pt x="364191" y="221822"/>
                                    <a:pt x="367546" y="223934"/>
                                    <a:pt x="370382" y="226758"/>
                                  </a:cubicBezTo>
                                  <a:cubicBezTo>
                                    <a:pt x="373297" y="229578"/>
                                    <a:pt x="375533" y="233132"/>
                                    <a:pt x="377131" y="237409"/>
                                  </a:cubicBezTo>
                                  <a:cubicBezTo>
                                    <a:pt x="378728" y="241659"/>
                                    <a:pt x="379527" y="246635"/>
                                    <a:pt x="379527" y="252338"/>
                                  </a:cubicBezTo>
                                  <a:lnTo>
                                    <a:pt x="379527" y="257446"/>
                                  </a:lnTo>
                                  <a:lnTo>
                                    <a:pt x="322896" y="257446"/>
                                  </a:lnTo>
                                  <a:lnTo>
                                    <a:pt x="322896" y="245920"/>
                                  </a:lnTo>
                                  <a:lnTo>
                                    <a:pt x="361994" y="245920"/>
                                  </a:lnTo>
                                  <a:cubicBezTo>
                                    <a:pt x="361994" y="243244"/>
                                    <a:pt x="361436" y="240872"/>
                                    <a:pt x="360277" y="238807"/>
                                  </a:cubicBezTo>
                                  <a:cubicBezTo>
                                    <a:pt x="359119" y="236738"/>
                                    <a:pt x="357482" y="235125"/>
                                    <a:pt x="355405" y="233959"/>
                                  </a:cubicBezTo>
                                  <a:cubicBezTo>
                                    <a:pt x="353368" y="232765"/>
                                    <a:pt x="351012" y="232169"/>
                                    <a:pt x="348296" y="232169"/>
                                  </a:cubicBezTo>
                                  <a:cubicBezTo>
                                    <a:pt x="345501" y="232169"/>
                                    <a:pt x="342984" y="232824"/>
                                    <a:pt x="340788" y="234134"/>
                                  </a:cubicBezTo>
                                  <a:cubicBezTo>
                                    <a:pt x="338631" y="235416"/>
                                    <a:pt x="336954" y="237146"/>
                                    <a:pt x="335716" y="239330"/>
                                  </a:cubicBezTo>
                                  <a:cubicBezTo>
                                    <a:pt x="334518" y="241483"/>
                                    <a:pt x="333879" y="243883"/>
                                    <a:pt x="333839" y="246531"/>
                                  </a:cubicBezTo>
                                  <a:lnTo>
                                    <a:pt x="333839" y="257490"/>
                                  </a:lnTo>
                                  <a:cubicBezTo>
                                    <a:pt x="333839" y="260809"/>
                                    <a:pt x="334478" y="263676"/>
                                    <a:pt x="335676" y="266093"/>
                                  </a:cubicBezTo>
                                  <a:cubicBezTo>
                                    <a:pt x="336954" y="268509"/>
                                    <a:pt x="338711" y="270370"/>
                                    <a:pt x="340988" y="271680"/>
                                  </a:cubicBezTo>
                                  <a:cubicBezTo>
                                    <a:pt x="343224" y="272990"/>
                                    <a:pt x="345940" y="273645"/>
                                    <a:pt x="349055" y="273645"/>
                                  </a:cubicBezTo>
                                  <a:cubicBezTo>
                                    <a:pt x="351131" y="273645"/>
                                    <a:pt x="353008" y="273353"/>
                                    <a:pt x="354726" y="272770"/>
                                  </a:cubicBezTo>
                                  <a:cubicBezTo>
                                    <a:pt x="356443" y="272187"/>
                                    <a:pt x="357921" y="271316"/>
                                    <a:pt x="359119" y="270150"/>
                                  </a:cubicBezTo>
                                  <a:cubicBezTo>
                                    <a:pt x="360357" y="268988"/>
                                    <a:pt x="361276" y="267562"/>
                                    <a:pt x="361915" y="265873"/>
                                  </a:cubicBezTo>
                                  <a:lnTo>
                                    <a:pt x="379128" y="267007"/>
                                  </a:lnTo>
                                  <a:cubicBezTo>
                                    <a:pt x="378249" y="271141"/>
                                    <a:pt x="376452" y="274751"/>
                                    <a:pt x="373776" y="277834"/>
                                  </a:cubicBezTo>
                                  <a:cubicBezTo>
                                    <a:pt x="371060" y="280889"/>
                                    <a:pt x="367626" y="283278"/>
                                    <a:pt x="363353" y="284995"/>
                                  </a:cubicBezTo>
                                  <a:cubicBezTo>
                                    <a:pt x="359159" y="286684"/>
                                    <a:pt x="354287" y="287527"/>
                                    <a:pt x="348735" y="287527"/>
                                  </a:cubicBezTo>
                                  <a:close/>
                                  <a:moveTo>
                                    <a:pt x="410239" y="247450"/>
                                  </a:moveTo>
                                  <a:lnTo>
                                    <a:pt x="410239" y="286217"/>
                                  </a:lnTo>
                                  <a:lnTo>
                                    <a:pt x="391668" y="286217"/>
                                  </a:lnTo>
                                  <a:lnTo>
                                    <a:pt x="391668" y="219158"/>
                                  </a:lnTo>
                                  <a:lnTo>
                                    <a:pt x="409401" y="219158"/>
                                  </a:lnTo>
                                  <a:lnTo>
                                    <a:pt x="409401" y="230991"/>
                                  </a:lnTo>
                                  <a:lnTo>
                                    <a:pt x="410159" y="230991"/>
                                  </a:lnTo>
                                  <a:cubicBezTo>
                                    <a:pt x="411637" y="227089"/>
                                    <a:pt x="414153" y="224006"/>
                                    <a:pt x="417628" y="221734"/>
                                  </a:cubicBezTo>
                                  <a:cubicBezTo>
                                    <a:pt x="421142" y="219437"/>
                                    <a:pt x="425376" y="218287"/>
                                    <a:pt x="430328" y="218287"/>
                                  </a:cubicBezTo>
                                  <a:cubicBezTo>
                                    <a:pt x="435000" y="218287"/>
                                    <a:pt x="439034" y="219306"/>
                                    <a:pt x="442509" y="221342"/>
                                  </a:cubicBezTo>
                                  <a:cubicBezTo>
                                    <a:pt x="445983" y="223379"/>
                                    <a:pt x="448659" y="226291"/>
                                    <a:pt x="450576" y="230073"/>
                                  </a:cubicBezTo>
                                  <a:cubicBezTo>
                                    <a:pt x="452533" y="233827"/>
                                    <a:pt x="453492" y="238312"/>
                                    <a:pt x="453492" y="243520"/>
                                  </a:cubicBezTo>
                                  <a:lnTo>
                                    <a:pt x="453492" y="286217"/>
                                  </a:lnTo>
                                  <a:lnTo>
                                    <a:pt x="434881" y="286217"/>
                                  </a:lnTo>
                                  <a:lnTo>
                                    <a:pt x="434881" y="246839"/>
                                  </a:lnTo>
                                  <a:cubicBezTo>
                                    <a:pt x="434921" y="242733"/>
                                    <a:pt x="433843" y="239534"/>
                                    <a:pt x="431726" y="237234"/>
                                  </a:cubicBezTo>
                                  <a:cubicBezTo>
                                    <a:pt x="429609" y="234905"/>
                                    <a:pt x="426694" y="233743"/>
                                    <a:pt x="422939" y="233743"/>
                                  </a:cubicBezTo>
                                  <a:cubicBezTo>
                                    <a:pt x="420463" y="233743"/>
                                    <a:pt x="418227" y="234278"/>
                                    <a:pt x="416310" y="235357"/>
                                  </a:cubicBezTo>
                                  <a:cubicBezTo>
                                    <a:pt x="414432" y="236435"/>
                                    <a:pt x="412955" y="238004"/>
                                    <a:pt x="411877" y="240073"/>
                                  </a:cubicBezTo>
                                  <a:cubicBezTo>
                                    <a:pt x="410838" y="242110"/>
                                    <a:pt x="410279" y="244570"/>
                                    <a:pt x="410239" y="247450"/>
                                  </a:cubicBezTo>
                                  <a:close/>
                                  <a:moveTo>
                                    <a:pt x="492830" y="287307"/>
                                  </a:moveTo>
                                  <a:cubicBezTo>
                                    <a:pt x="487758" y="287307"/>
                                    <a:pt x="483126" y="285997"/>
                                    <a:pt x="479012" y="283378"/>
                                  </a:cubicBezTo>
                                  <a:cubicBezTo>
                                    <a:pt x="474898" y="280730"/>
                                    <a:pt x="471623" y="276844"/>
                                    <a:pt x="469227" y="271724"/>
                                  </a:cubicBezTo>
                                  <a:cubicBezTo>
                                    <a:pt x="466831" y="266572"/>
                                    <a:pt x="465633" y="260258"/>
                                    <a:pt x="465633" y="252777"/>
                                  </a:cubicBezTo>
                                  <a:cubicBezTo>
                                    <a:pt x="465633" y="245093"/>
                                    <a:pt x="466871" y="238703"/>
                                    <a:pt x="469347" y="233611"/>
                                  </a:cubicBezTo>
                                  <a:cubicBezTo>
                                    <a:pt x="471823" y="228487"/>
                                    <a:pt x="475138" y="224661"/>
                                    <a:pt x="479212" y="222129"/>
                                  </a:cubicBezTo>
                                  <a:cubicBezTo>
                                    <a:pt x="483365" y="219569"/>
                                    <a:pt x="487878" y="218287"/>
                                    <a:pt x="492790" y="218287"/>
                                  </a:cubicBezTo>
                                  <a:cubicBezTo>
                                    <a:pt x="496545" y="218287"/>
                                    <a:pt x="499700" y="218926"/>
                                    <a:pt x="502176" y="220208"/>
                                  </a:cubicBezTo>
                                  <a:cubicBezTo>
                                    <a:pt x="504732" y="221458"/>
                                    <a:pt x="506768" y="223032"/>
                                    <a:pt x="508286" y="224921"/>
                                  </a:cubicBezTo>
                                  <a:cubicBezTo>
                                    <a:pt x="509884" y="226786"/>
                                    <a:pt x="511082" y="228619"/>
                                    <a:pt x="511880" y="230424"/>
                                  </a:cubicBezTo>
                                  <a:lnTo>
                                    <a:pt x="512440" y="230424"/>
                                  </a:lnTo>
                                  <a:lnTo>
                                    <a:pt x="512440" y="196809"/>
                                  </a:lnTo>
                                  <a:lnTo>
                                    <a:pt x="531011" y="196809"/>
                                  </a:lnTo>
                                  <a:lnTo>
                                    <a:pt x="531011" y="286217"/>
                                  </a:lnTo>
                                  <a:lnTo>
                                    <a:pt x="512679" y="286217"/>
                                  </a:lnTo>
                                  <a:lnTo>
                                    <a:pt x="512679" y="275478"/>
                                  </a:lnTo>
                                  <a:lnTo>
                                    <a:pt x="511880" y="275478"/>
                                  </a:lnTo>
                                  <a:cubicBezTo>
                                    <a:pt x="511002" y="277339"/>
                                    <a:pt x="509764" y="279188"/>
                                    <a:pt x="508167" y="281021"/>
                                  </a:cubicBezTo>
                                  <a:cubicBezTo>
                                    <a:pt x="506609" y="282826"/>
                                    <a:pt x="504532" y="284324"/>
                                    <a:pt x="502016" y="285518"/>
                                  </a:cubicBezTo>
                                  <a:cubicBezTo>
                                    <a:pt x="499500" y="286712"/>
                                    <a:pt x="496465" y="287307"/>
                                    <a:pt x="492830" y="287307"/>
                                  </a:cubicBezTo>
                                  <a:close/>
                                  <a:moveTo>
                                    <a:pt x="498741" y="272510"/>
                                  </a:moveTo>
                                  <a:cubicBezTo>
                                    <a:pt x="501737" y="272510"/>
                                    <a:pt x="504253" y="271696"/>
                                    <a:pt x="506329" y="270062"/>
                                  </a:cubicBezTo>
                                  <a:cubicBezTo>
                                    <a:pt x="508446" y="268405"/>
                                    <a:pt x="510043" y="266093"/>
                                    <a:pt x="511122" y="263121"/>
                                  </a:cubicBezTo>
                                  <a:cubicBezTo>
                                    <a:pt x="512280" y="260154"/>
                                    <a:pt x="512839" y="256675"/>
                                    <a:pt x="512839" y="252689"/>
                                  </a:cubicBezTo>
                                  <a:cubicBezTo>
                                    <a:pt x="512839" y="248700"/>
                                    <a:pt x="512280" y="245237"/>
                                    <a:pt x="511162" y="242298"/>
                                  </a:cubicBezTo>
                                  <a:cubicBezTo>
                                    <a:pt x="510083" y="239358"/>
                                    <a:pt x="508486" y="237090"/>
                                    <a:pt x="506369" y="235488"/>
                                  </a:cubicBezTo>
                                  <a:cubicBezTo>
                                    <a:pt x="504292" y="233887"/>
                                    <a:pt x="501737" y="233088"/>
                                    <a:pt x="498741" y="233088"/>
                                  </a:cubicBezTo>
                                  <a:cubicBezTo>
                                    <a:pt x="495666" y="233088"/>
                                    <a:pt x="493110" y="233915"/>
                                    <a:pt x="490993" y="235576"/>
                                  </a:cubicBezTo>
                                  <a:cubicBezTo>
                                    <a:pt x="488916" y="237234"/>
                                    <a:pt x="487319" y="239534"/>
                                    <a:pt x="486241" y="242473"/>
                                  </a:cubicBezTo>
                                  <a:cubicBezTo>
                                    <a:pt x="485162" y="245413"/>
                                    <a:pt x="484643" y="248815"/>
                                    <a:pt x="484643" y="252689"/>
                                  </a:cubicBezTo>
                                  <a:cubicBezTo>
                                    <a:pt x="484643" y="256587"/>
                                    <a:pt x="485162" y="260038"/>
                                    <a:pt x="486241" y="263033"/>
                                  </a:cubicBezTo>
                                  <a:cubicBezTo>
                                    <a:pt x="487359" y="266005"/>
                                    <a:pt x="488956" y="268333"/>
                                    <a:pt x="490993" y="270018"/>
                                  </a:cubicBezTo>
                                  <a:cubicBezTo>
                                    <a:pt x="493110" y="271680"/>
                                    <a:pt x="495666" y="272510"/>
                                    <a:pt x="498741" y="272510"/>
                                  </a:cubicBezTo>
                                  <a:close/>
                                  <a:moveTo>
                                    <a:pt x="602100" y="238280"/>
                                  </a:moveTo>
                                  <a:lnTo>
                                    <a:pt x="585046" y="239330"/>
                                  </a:lnTo>
                                  <a:cubicBezTo>
                                    <a:pt x="584767" y="237873"/>
                                    <a:pt x="584128" y="236563"/>
                                    <a:pt x="583169" y="235400"/>
                                  </a:cubicBezTo>
                                  <a:cubicBezTo>
                                    <a:pt x="582211" y="234206"/>
                                    <a:pt x="580973" y="233260"/>
                                    <a:pt x="579375" y="232561"/>
                                  </a:cubicBezTo>
                                  <a:cubicBezTo>
                                    <a:pt x="577858" y="231834"/>
                                    <a:pt x="575981" y="231471"/>
                                    <a:pt x="573824" y="231471"/>
                                  </a:cubicBezTo>
                                  <a:cubicBezTo>
                                    <a:pt x="570948" y="231471"/>
                                    <a:pt x="568512" y="232082"/>
                                    <a:pt x="566555" y="233304"/>
                                  </a:cubicBezTo>
                                  <a:cubicBezTo>
                                    <a:pt x="564558" y="234498"/>
                                    <a:pt x="563560" y="236099"/>
                                    <a:pt x="563560" y="238108"/>
                                  </a:cubicBezTo>
                                  <a:cubicBezTo>
                                    <a:pt x="563560" y="239706"/>
                                    <a:pt x="564239" y="241060"/>
                                    <a:pt x="565517" y="242166"/>
                                  </a:cubicBezTo>
                                  <a:cubicBezTo>
                                    <a:pt x="566795" y="243272"/>
                                    <a:pt x="568991" y="244159"/>
                                    <a:pt x="572107" y="244830"/>
                                  </a:cubicBezTo>
                                  <a:lnTo>
                                    <a:pt x="584247" y="247274"/>
                                  </a:lnTo>
                                  <a:cubicBezTo>
                                    <a:pt x="590757" y="248612"/>
                                    <a:pt x="595590" y="250768"/>
                                    <a:pt x="598825" y="253736"/>
                                  </a:cubicBezTo>
                                  <a:cubicBezTo>
                                    <a:pt x="602020" y="256703"/>
                                    <a:pt x="603617" y="260605"/>
                                    <a:pt x="603617" y="265438"/>
                                  </a:cubicBezTo>
                                  <a:cubicBezTo>
                                    <a:pt x="603617" y="269831"/>
                                    <a:pt x="602299" y="273689"/>
                                    <a:pt x="599743" y="277003"/>
                                  </a:cubicBezTo>
                                  <a:cubicBezTo>
                                    <a:pt x="597147" y="280322"/>
                                    <a:pt x="593633" y="282914"/>
                                    <a:pt x="589160" y="284775"/>
                                  </a:cubicBezTo>
                                  <a:cubicBezTo>
                                    <a:pt x="584727" y="286609"/>
                                    <a:pt x="579575" y="287527"/>
                                    <a:pt x="573744" y="287527"/>
                                  </a:cubicBezTo>
                                  <a:cubicBezTo>
                                    <a:pt x="564878" y="287527"/>
                                    <a:pt x="557809" y="285678"/>
                                    <a:pt x="552537" y="281984"/>
                                  </a:cubicBezTo>
                                  <a:cubicBezTo>
                                    <a:pt x="547305" y="278258"/>
                                    <a:pt x="544230" y="273193"/>
                                    <a:pt x="543311" y="266791"/>
                                  </a:cubicBezTo>
                                  <a:lnTo>
                                    <a:pt x="561603" y="265829"/>
                                  </a:lnTo>
                                  <a:cubicBezTo>
                                    <a:pt x="562162" y="268537"/>
                                    <a:pt x="563520" y="270601"/>
                                    <a:pt x="565637" y="272027"/>
                                  </a:cubicBezTo>
                                  <a:cubicBezTo>
                                    <a:pt x="567753" y="273425"/>
                                    <a:pt x="570469" y="274124"/>
                                    <a:pt x="573784" y="274124"/>
                                  </a:cubicBezTo>
                                  <a:cubicBezTo>
                                    <a:pt x="577059" y="274124"/>
                                    <a:pt x="579655" y="273497"/>
                                    <a:pt x="581651" y="272247"/>
                                  </a:cubicBezTo>
                                  <a:cubicBezTo>
                                    <a:pt x="583648" y="270965"/>
                                    <a:pt x="584687" y="269324"/>
                                    <a:pt x="584727" y="267315"/>
                                  </a:cubicBezTo>
                                  <a:cubicBezTo>
                                    <a:pt x="584687" y="265625"/>
                                    <a:pt x="583968" y="264243"/>
                                    <a:pt x="582570" y="263165"/>
                                  </a:cubicBezTo>
                                  <a:cubicBezTo>
                                    <a:pt x="581172" y="262059"/>
                                    <a:pt x="579016" y="261216"/>
                                    <a:pt x="576100" y="260633"/>
                                  </a:cubicBezTo>
                                  <a:lnTo>
                                    <a:pt x="564478" y="258321"/>
                                  </a:lnTo>
                                  <a:cubicBezTo>
                                    <a:pt x="557929" y="257011"/>
                                    <a:pt x="553056" y="254742"/>
                                    <a:pt x="549861" y="251511"/>
                                  </a:cubicBezTo>
                                  <a:cubicBezTo>
                                    <a:pt x="546706" y="248280"/>
                                    <a:pt x="545109" y="244159"/>
                                    <a:pt x="545109" y="239155"/>
                                  </a:cubicBezTo>
                                  <a:cubicBezTo>
                                    <a:pt x="545109" y="234845"/>
                                    <a:pt x="546267" y="231135"/>
                                    <a:pt x="548623" y="228024"/>
                                  </a:cubicBezTo>
                                  <a:cubicBezTo>
                                    <a:pt x="550980" y="224909"/>
                                    <a:pt x="554254" y="222509"/>
                                    <a:pt x="558528" y="220819"/>
                                  </a:cubicBezTo>
                                  <a:cubicBezTo>
                                    <a:pt x="562801" y="219130"/>
                                    <a:pt x="567793" y="218287"/>
                                    <a:pt x="573544" y="218287"/>
                                  </a:cubicBezTo>
                                  <a:cubicBezTo>
                                    <a:pt x="582011" y="218287"/>
                                    <a:pt x="588680" y="220076"/>
                                    <a:pt x="593513" y="223655"/>
                                  </a:cubicBezTo>
                                  <a:cubicBezTo>
                                    <a:pt x="598425" y="227237"/>
                                    <a:pt x="601261" y="232110"/>
                                    <a:pt x="602100" y="238280"/>
                                  </a:cubicBezTo>
                                  <a:close/>
                                  <a:moveTo>
                                    <a:pt x="671192" y="287527"/>
                                  </a:moveTo>
                                  <a:cubicBezTo>
                                    <a:pt x="665041" y="287527"/>
                                    <a:pt x="659690" y="286421"/>
                                    <a:pt x="655217" y="284208"/>
                                  </a:cubicBezTo>
                                  <a:cubicBezTo>
                                    <a:pt x="650744" y="281996"/>
                                    <a:pt x="647269" y="279000"/>
                                    <a:pt x="644873" y="275214"/>
                                  </a:cubicBezTo>
                                  <a:cubicBezTo>
                                    <a:pt x="642477" y="271404"/>
                                    <a:pt x="641279" y="267155"/>
                                    <a:pt x="641279" y="262466"/>
                                  </a:cubicBezTo>
                                  <a:cubicBezTo>
                                    <a:pt x="641279" y="258976"/>
                                    <a:pt x="641998" y="255876"/>
                                    <a:pt x="643395" y="253169"/>
                                  </a:cubicBezTo>
                                  <a:cubicBezTo>
                                    <a:pt x="644793" y="250461"/>
                                    <a:pt x="646750" y="247973"/>
                                    <a:pt x="649226" y="245704"/>
                                  </a:cubicBezTo>
                                  <a:cubicBezTo>
                                    <a:pt x="651742" y="243404"/>
                                    <a:pt x="654658" y="241119"/>
                                    <a:pt x="657973" y="238851"/>
                                  </a:cubicBezTo>
                                  <a:lnTo>
                                    <a:pt x="675305" y="227453"/>
                                  </a:lnTo>
                                  <a:cubicBezTo>
                                    <a:pt x="677542" y="226027"/>
                                    <a:pt x="679179" y="224529"/>
                                    <a:pt x="680218" y="222960"/>
                                  </a:cubicBezTo>
                                  <a:cubicBezTo>
                                    <a:pt x="681296" y="221358"/>
                                    <a:pt x="681815" y="219625"/>
                                    <a:pt x="681815" y="217764"/>
                                  </a:cubicBezTo>
                                  <a:cubicBezTo>
                                    <a:pt x="681815" y="215987"/>
                                    <a:pt x="681096" y="214341"/>
                                    <a:pt x="679659" y="212828"/>
                                  </a:cubicBezTo>
                                  <a:cubicBezTo>
                                    <a:pt x="678221" y="211314"/>
                                    <a:pt x="676224" y="210575"/>
                                    <a:pt x="673588" y="210603"/>
                                  </a:cubicBezTo>
                                  <a:cubicBezTo>
                                    <a:pt x="671831" y="210603"/>
                                    <a:pt x="670353" y="210995"/>
                                    <a:pt x="669035" y="211781"/>
                                  </a:cubicBezTo>
                                  <a:cubicBezTo>
                                    <a:pt x="667757" y="212540"/>
                                    <a:pt x="666759" y="213543"/>
                                    <a:pt x="666040" y="214793"/>
                                  </a:cubicBezTo>
                                  <a:cubicBezTo>
                                    <a:pt x="665361" y="216015"/>
                                    <a:pt x="665002" y="217385"/>
                                    <a:pt x="665002" y="218898"/>
                                  </a:cubicBezTo>
                                  <a:cubicBezTo>
                                    <a:pt x="665002" y="220759"/>
                                    <a:pt x="665520" y="222652"/>
                                    <a:pt x="666559" y="224573"/>
                                  </a:cubicBezTo>
                                  <a:cubicBezTo>
                                    <a:pt x="667597" y="226494"/>
                                    <a:pt x="668995" y="228531"/>
                                    <a:pt x="670753" y="230684"/>
                                  </a:cubicBezTo>
                                  <a:cubicBezTo>
                                    <a:pt x="672510" y="232808"/>
                                    <a:pt x="674427" y="235109"/>
                                    <a:pt x="676464" y="237585"/>
                                  </a:cubicBezTo>
                                  <a:lnTo>
                                    <a:pt x="718878" y="286217"/>
                                  </a:lnTo>
                                  <a:lnTo>
                                    <a:pt x="699467" y="286217"/>
                                  </a:lnTo>
                                  <a:lnTo>
                                    <a:pt x="664123" y="246839"/>
                                  </a:lnTo>
                                  <a:cubicBezTo>
                                    <a:pt x="661807" y="244191"/>
                                    <a:pt x="659450" y="241423"/>
                                    <a:pt x="657134" y="238544"/>
                                  </a:cubicBezTo>
                                  <a:cubicBezTo>
                                    <a:pt x="654817" y="235632"/>
                                    <a:pt x="652900" y="232549"/>
                                    <a:pt x="651383" y="229290"/>
                                  </a:cubicBezTo>
                                  <a:cubicBezTo>
                                    <a:pt x="649825" y="225999"/>
                                    <a:pt x="649066" y="222433"/>
                                    <a:pt x="649066" y="218591"/>
                                  </a:cubicBezTo>
                                  <a:cubicBezTo>
                                    <a:pt x="649066" y="214257"/>
                                    <a:pt x="650065" y="210356"/>
                                    <a:pt x="652061" y="206893"/>
                                  </a:cubicBezTo>
                                  <a:cubicBezTo>
                                    <a:pt x="654098" y="203430"/>
                                    <a:pt x="656974" y="200695"/>
                                    <a:pt x="660648" y="198686"/>
                                  </a:cubicBezTo>
                                  <a:cubicBezTo>
                                    <a:pt x="664283" y="196649"/>
                                    <a:pt x="668556" y="195631"/>
                                    <a:pt x="673468" y="195631"/>
                                  </a:cubicBezTo>
                                  <a:cubicBezTo>
                                    <a:pt x="678221" y="195631"/>
                                    <a:pt x="682374" y="196605"/>
                                    <a:pt x="685809" y="198554"/>
                                  </a:cubicBezTo>
                                  <a:cubicBezTo>
                                    <a:pt x="689324" y="200475"/>
                                    <a:pt x="691999" y="203035"/>
                                    <a:pt x="693837" y="206238"/>
                                  </a:cubicBezTo>
                                  <a:cubicBezTo>
                                    <a:pt x="695754" y="209409"/>
                                    <a:pt x="696672" y="212904"/>
                                    <a:pt x="696672" y="216714"/>
                                  </a:cubicBezTo>
                                  <a:cubicBezTo>
                                    <a:pt x="696672" y="220935"/>
                                    <a:pt x="695634" y="224761"/>
                                    <a:pt x="693557" y="228196"/>
                                  </a:cubicBezTo>
                                  <a:cubicBezTo>
                                    <a:pt x="691480" y="231602"/>
                                    <a:pt x="688565" y="234658"/>
                                    <a:pt x="684811" y="237365"/>
                                  </a:cubicBezTo>
                                  <a:lnTo>
                                    <a:pt x="666559" y="250505"/>
                                  </a:lnTo>
                                  <a:cubicBezTo>
                                    <a:pt x="664083" y="252310"/>
                                    <a:pt x="662246" y="254159"/>
                                    <a:pt x="661047" y="256048"/>
                                  </a:cubicBezTo>
                                  <a:cubicBezTo>
                                    <a:pt x="659890" y="257913"/>
                                    <a:pt x="659330" y="259702"/>
                                    <a:pt x="659330" y="261420"/>
                                  </a:cubicBezTo>
                                  <a:cubicBezTo>
                                    <a:pt x="659330" y="263545"/>
                                    <a:pt x="659850" y="265450"/>
                                    <a:pt x="660888" y="267139"/>
                                  </a:cubicBezTo>
                                  <a:cubicBezTo>
                                    <a:pt x="661926" y="268828"/>
                                    <a:pt x="663404" y="270166"/>
                                    <a:pt x="665361" y="271157"/>
                                  </a:cubicBezTo>
                                  <a:cubicBezTo>
                                    <a:pt x="667278" y="272115"/>
                                    <a:pt x="669514" y="272594"/>
                                    <a:pt x="672110" y="272594"/>
                                  </a:cubicBezTo>
                                  <a:cubicBezTo>
                                    <a:pt x="675265" y="272594"/>
                                    <a:pt x="678341" y="271883"/>
                                    <a:pt x="681416" y="270458"/>
                                  </a:cubicBezTo>
                                  <a:cubicBezTo>
                                    <a:pt x="684491" y="269000"/>
                                    <a:pt x="687287" y="266951"/>
                                    <a:pt x="689803" y="264299"/>
                                  </a:cubicBezTo>
                                  <a:cubicBezTo>
                                    <a:pt x="692319" y="261623"/>
                                    <a:pt x="694356" y="258452"/>
                                    <a:pt x="695873" y="254782"/>
                                  </a:cubicBezTo>
                                  <a:cubicBezTo>
                                    <a:pt x="697391" y="251116"/>
                                    <a:pt x="698150" y="247058"/>
                                    <a:pt x="698150" y="242605"/>
                                  </a:cubicBezTo>
                                  <a:lnTo>
                                    <a:pt x="713526" y="242605"/>
                                  </a:lnTo>
                                  <a:cubicBezTo>
                                    <a:pt x="713526" y="248077"/>
                                    <a:pt x="712927" y="253009"/>
                                    <a:pt x="711769" y="257402"/>
                                  </a:cubicBezTo>
                                  <a:cubicBezTo>
                                    <a:pt x="710570" y="261767"/>
                                    <a:pt x="708893" y="265581"/>
                                    <a:pt x="706776" y="268840"/>
                                  </a:cubicBezTo>
                                  <a:cubicBezTo>
                                    <a:pt x="704660" y="272071"/>
                                    <a:pt x="702223" y="274719"/>
                                    <a:pt x="699467" y="276788"/>
                                  </a:cubicBezTo>
                                  <a:cubicBezTo>
                                    <a:pt x="698629" y="277339"/>
                                    <a:pt x="697750" y="277862"/>
                                    <a:pt x="696952" y="278357"/>
                                  </a:cubicBezTo>
                                  <a:cubicBezTo>
                                    <a:pt x="696153" y="278853"/>
                                    <a:pt x="695274" y="279376"/>
                                    <a:pt x="694436" y="279931"/>
                                  </a:cubicBezTo>
                                  <a:cubicBezTo>
                                    <a:pt x="691121" y="282607"/>
                                    <a:pt x="687407" y="284544"/>
                                    <a:pt x="683293" y="285738"/>
                                  </a:cubicBezTo>
                                  <a:cubicBezTo>
                                    <a:pt x="679219" y="286932"/>
                                    <a:pt x="675186" y="287527"/>
                                    <a:pt x="671192" y="287527"/>
                                  </a:cubicBezTo>
                                  <a:close/>
                                  <a:moveTo>
                                    <a:pt x="770836" y="286217"/>
                                  </a:moveTo>
                                  <a:lnTo>
                                    <a:pt x="750588" y="286217"/>
                                  </a:lnTo>
                                  <a:lnTo>
                                    <a:pt x="781420" y="196809"/>
                                  </a:lnTo>
                                  <a:lnTo>
                                    <a:pt x="805782" y="196809"/>
                                  </a:lnTo>
                                  <a:lnTo>
                                    <a:pt x="836614" y="286217"/>
                                  </a:lnTo>
                                  <a:lnTo>
                                    <a:pt x="816365" y="286217"/>
                                  </a:lnTo>
                                  <a:lnTo>
                                    <a:pt x="793960" y="217241"/>
                                  </a:lnTo>
                                  <a:lnTo>
                                    <a:pt x="793281" y="217241"/>
                                  </a:lnTo>
                                  <a:lnTo>
                                    <a:pt x="770836" y="286217"/>
                                  </a:lnTo>
                                  <a:close/>
                                  <a:moveTo>
                                    <a:pt x="769558" y="251072"/>
                                  </a:moveTo>
                                  <a:lnTo>
                                    <a:pt x="817403" y="251072"/>
                                  </a:lnTo>
                                  <a:lnTo>
                                    <a:pt x="817403" y="265829"/>
                                  </a:lnTo>
                                  <a:lnTo>
                                    <a:pt x="769558" y="265829"/>
                                  </a:lnTo>
                                  <a:lnTo>
                                    <a:pt x="769558" y="251072"/>
                                  </a:lnTo>
                                  <a:close/>
                                  <a:moveTo>
                                    <a:pt x="847397" y="286217"/>
                                  </a:moveTo>
                                  <a:lnTo>
                                    <a:pt x="847397" y="196809"/>
                                  </a:lnTo>
                                  <a:lnTo>
                                    <a:pt x="882662" y="196809"/>
                                  </a:lnTo>
                                  <a:cubicBezTo>
                                    <a:pt x="889451" y="196809"/>
                                    <a:pt x="895202" y="198103"/>
                                    <a:pt x="899995" y="200695"/>
                                  </a:cubicBezTo>
                                  <a:cubicBezTo>
                                    <a:pt x="904747" y="203255"/>
                                    <a:pt x="908381" y="206821"/>
                                    <a:pt x="910898" y="211390"/>
                                  </a:cubicBezTo>
                                  <a:cubicBezTo>
                                    <a:pt x="913454" y="215931"/>
                                    <a:pt x="914691" y="221167"/>
                                    <a:pt x="914691" y="227105"/>
                                  </a:cubicBezTo>
                                  <a:cubicBezTo>
                                    <a:pt x="914691" y="233044"/>
                                    <a:pt x="913414" y="238280"/>
                                    <a:pt x="910858" y="242821"/>
                                  </a:cubicBezTo>
                                  <a:cubicBezTo>
                                    <a:pt x="908302" y="247362"/>
                                    <a:pt x="904588" y="250900"/>
                                    <a:pt x="899715" y="253432"/>
                                  </a:cubicBezTo>
                                  <a:cubicBezTo>
                                    <a:pt x="894883" y="255964"/>
                                    <a:pt x="889052" y="257230"/>
                                    <a:pt x="882182" y="257230"/>
                                  </a:cubicBezTo>
                                  <a:lnTo>
                                    <a:pt x="859698" y="257230"/>
                                  </a:lnTo>
                                  <a:lnTo>
                                    <a:pt x="859698" y="242078"/>
                                  </a:lnTo>
                                  <a:lnTo>
                                    <a:pt x="879107" y="242078"/>
                                  </a:lnTo>
                                  <a:cubicBezTo>
                                    <a:pt x="882741" y="242078"/>
                                    <a:pt x="885777" y="241455"/>
                                    <a:pt x="888133" y="240201"/>
                                  </a:cubicBezTo>
                                  <a:cubicBezTo>
                                    <a:pt x="890489" y="238923"/>
                                    <a:pt x="892286" y="237162"/>
                                    <a:pt x="893445" y="234921"/>
                                  </a:cubicBezTo>
                                  <a:cubicBezTo>
                                    <a:pt x="894643" y="232649"/>
                                    <a:pt x="895242" y="230045"/>
                                    <a:pt x="895242" y="227105"/>
                                  </a:cubicBezTo>
                                  <a:cubicBezTo>
                                    <a:pt x="895242" y="224138"/>
                                    <a:pt x="894643" y="221546"/>
                                    <a:pt x="893445" y="219334"/>
                                  </a:cubicBezTo>
                                  <a:cubicBezTo>
                                    <a:pt x="892286" y="217093"/>
                                    <a:pt x="890489" y="215360"/>
                                    <a:pt x="888133" y="214138"/>
                                  </a:cubicBezTo>
                                  <a:cubicBezTo>
                                    <a:pt x="885737" y="212888"/>
                                    <a:pt x="882701" y="212261"/>
                                    <a:pt x="879027" y="212261"/>
                                  </a:cubicBezTo>
                                  <a:lnTo>
                                    <a:pt x="866287" y="212261"/>
                                  </a:lnTo>
                                  <a:lnTo>
                                    <a:pt x="866287" y="286217"/>
                                  </a:lnTo>
                                  <a:lnTo>
                                    <a:pt x="847397" y="286217"/>
                                  </a:lnTo>
                                  <a:close/>
                                  <a:moveTo>
                                    <a:pt x="945883" y="196809"/>
                                  </a:moveTo>
                                  <a:lnTo>
                                    <a:pt x="945883" y="286217"/>
                                  </a:lnTo>
                                  <a:lnTo>
                                    <a:pt x="926993" y="286217"/>
                                  </a:lnTo>
                                  <a:lnTo>
                                    <a:pt x="926993" y="196809"/>
                                  </a:lnTo>
                                  <a:lnTo>
                                    <a:pt x="945883" y="196809"/>
                                  </a:lnTo>
                                  <a:close/>
                                  <a:moveTo>
                                    <a:pt x="1016892" y="238280"/>
                                  </a:moveTo>
                                  <a:lnTo>
                                    <a:pt x="999839" y="239330"/>
                                  </a:lnTo>
                                  <a:cubicBezTo>
                                    <a:pt x="999559" y="237873"/>
                                    <a:pt x="998920" y="236563"/>
                                    <a:pt x="997962" y="235400"/>
                                  </a:cubicBezTo>
                                  <a:cubicBezTo>
                                    <a:pt x="997003" y="234206"/>
                                    <a:pt x="995765" y="233260"/>
                                    <a:pt x="994167" y="232561"/>
                                  </a:cubicBezTo>
                                  <a:cubicBezTo>
                                    <a:pt x="992650" y="231834"/>
                                    <a:pt x="990773" y="231471"/>
                                    <a:pt x="988616" y="231471"/>
                                  </a:cubicBezTo>
                                  <a:cubicBezTo>
                                    <a:pt x="985741" y="231471"/>
                                    <a:pt x="983305" y="232082"/>
                                    <a:pt x="981348" y="233304"/>
                                  </a:cubicBezTo>
                                  <a:cubicBezTo>
                                    <a:pt x="979351" y="234498"/>
                                    <a:pt x="978392" y="236099"/>
                                    <a:pt x="978392" y="238108"/>
                                  </a:cubicBezTo>
                                  <a:cubicBezTo>
                                    <a:pt x="978392" y="239706"/>
                                    <a:pt x="979031" y="241060"/>
                                    <a:pt x="980309" y="242166"/>
                                  </a:cubicBezTo>
                                  <a:cubicBezTo>
                                    <a:pt x="981587" y="243272"/>
                                    <a:pt x="983784" y="244159"/>
                                    <a:pt x="986899" y="244830"/>
                                  </a:cubicBezTo>
                                  <a:lnTo>
                                    <a:pt x="999040" y="247274"/>
                                  </a:lnTo>
                                  <a:cubicBezTo>
                                    <a:pt x="1005550" y="248612"/>
                                    <a:pt x="1010422" y="250768"/>
                                    <a:pt x="1013617" y="253736"/>
                                  </a:cubicBezTo>
                                  <a:cubicBezTo>
                                    <a:pt x="1016812" y="256703"/>
                                    <a:pt x="1018410" y="260605"/>
                                    <a:pt x="1018410" y="265438"/>
                                  </a:cubicBezTo>
                                  <a:cubicBezTo>
                                    <a:pt x="1018410" y="269831"/>
                                    <a:pt x="1017132" y="273689"/>
                                    <a:pt x="1014536" y="277003"/>
                                  </a:cubicBezTo>
                                  <a:cubicBezTo>
                                    <a:pt x="1011979" y="280322"/>
                                    <a:pt x="1008425" y="282914"/>
                                    <a:pt x="1003952" y="284775"/>
                                  </a:cubicBezTo>
                                  <a:cubicBezTo>
                                    <a:pt x="999519" y="286609"/>
                                    <a:pt x="994367" y="287527"/>
                                    <a:pt x="988536" y="287527"/>
                                  </a:cubicBezTo>
                                  <a:cubicBezTo>
                                    <a:pt x="979670" y="287527"/>
                                    <a:pt x="972601" y="285678"/>
                                    <a:pt x="967329" y="281984"/>
                                  </a:cubicBezTo>
                                  <a:cubicBezTo>
                                    <a:pt x="962097" y="278258"/>
                                    <a:pt x="959023" y="273193"/>
                                    <a:pt x="958104" y="266791"/>
                                  </a:cubicBezTo>
                                  <a:lnTo>
                                    <a:pt x="976395" y="265829"/>
                                  </a:lnTo>
                                  <a:cubicBezTo>
                                    <a:pt x="976955" y="268537"/>
                                    <a:pt x="978312" y="270601"/>
                                    <a:pt x="980429" y="272027"/>
                                  </a:cubicBezTo>
                                  <a:cubicBezTo>
                                    <a:pt x="982545" y="273425"/>
                                    <a:pt x="985261" y="274124"/>
                                    <a:pt x="988576" y="274124"/>
                                  </a:cubicBezTo>
                                  <a:cubicBezTo>
                                    <a:pt x="991851" y="274124"/>
                                    <a:pt x="994487" y="273497"/>
                                    <a:pt x="996444" y="272247"/>
                                  </a:cubicBezTo>
                                  <a:cubicBezTo>
                                    <a:pt x="998441" y="270965"/>
                                    <a:pt x="999479" y="269324"/>
                                    <a:pt x="999519" y="267315"/>
                                  </a:cubicBezTo>
                                  <a:cubicBezTo>
                                    <a:pt x="999479" y="265625"/>
                                    <a:pt x="998760" y="264243"/>
                                    <a:pt x="997363" y="263165"/>
                                  </a:cubicBezTo>
                                  <a:cubicBezTo>
                                    <a:pt x="995965" y="262059"/>
                                    <a:pt x="993808" y="261216"/>
                                    <a:pt x="990893" y="260633"/>
                                  </a:cubicBezTo>
                                  <a:lnTo>
                                    <a:pt x="979311" y="258321"/>
                                  </a:lnTo>
                                  <a:cubicBezTo>
                                    <a:pt x="972761" y="257011"/>
                                    <a:pt x="967889" y="254742"/>
                                    <a:pt x="964653" y="251511"/>
                                  </a:cubicBezTo>
                                  <a:cubicBezTo>
                                    <a:pt x="961499" y="248280"/>
                                    <a:pt x="959901" y="244159"/>
                                    <a:pt x="959901" y="239155"/>
                                  </a:cubicBezTo>
                                  <a:cubicBezTo>
                                    <a:pt x="959901" y="234845"/>
                                    <a:pt x="961059" y="231135"/>
                                    <a:pt x="963416" y="228024"/>
                                  </a:cubicBezTo>
                                  <a:cubicBezTo>
                                    <a:pt x="965772" y="224909"/>
                                    <a:pt x="969046" y="222509"/>
                                    <a:pt x="973320" y="220819"/>
                                  </a:cubicBezTo>
                                  <a:cubicBezTo>
                                    <a:pt x="977593" y="219130"/>
                                    <a:pt x="982585" y="218287"/>
                                    <a:pt x="988337" y="218287"/>
                                  </a:cubicBezTo>
                                  <a:cubicBezTo>
                                    <a:pt x="996803" y="218287"/>
                                    <a:pt x="1003473" y="220076"/>
                                    <a:pt x="1008306" y="223655"/>
                                  </a:cubicBezTo>
                                  <a:cubicBezTo>
                                    <a:pt x="1013218" y="227237"/>
                                    <a:pt x="1016053" y="232110"/>
                                    <a:pt x="1016892" y="238280"/>
                                  </a:cubicBezTo>
                                  <a:close/>
                                </a:path>
                              </a:pathLst>
                            </a:custGeom>
                            <a:solidFill>
                              <a:srgbClr val="A9C265"/>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148186161" name="Forme libre : forme 1148186161">
                            <a:extLst>
                              <a:ext uri="{FF2B5EF4-FFF2-40B4-BE49-F238E27FC236}">
                                <a16:creationId xmlns:a16="http://schemas.microsoft.com/office/drawing/2014/main" id="{73A1DF1E-1AF1-9DD4-9A36-8FD388EE7860}"/>
                              </a:ext>
                            </a:extLst>
                          </wps:cNvPr>
                          <wps:cNvSpPr/>
                          <wps:spPr>
                            <a:xfrm>
                              <a:off x="531117" y="482985"/>
                              <a:ext cx="822254" cy="93394"/>
                            </a:xfrm>
                            <a:custGeom>
                              <a:avLst/>
                              <a:gdLst>
                                <a:gd name="connsiteX0" fmla="*/ 0 w 822254"/>
                                <a:gd name="connsiteY0" fmla="*/ 4980 h 93394"/>
                                <a:gd name="connsiteX1" fmla="*/ 22720 w 822254"/>
                                <a:gd name="connsiteY1" fmla="*/ 4980 h 93394"/>
                                <a:gd name="connsiteX2" fmla="*/ 46717 w 822254"/>
                                <a:gd name="connsiteY2" fmla="*/ 63525 h 93394"/>
                                <a:gd name="connsiteX3" fmla="*/ 47738 w 822254"/>
                                <a:gd name="connsiteY3" fmla="*/ 63525 h 93394"/>
                                <a:gd name="connsiteX4" fmla="*/ 71735 w 822254"/>
                                <a:gd name="connsiteY4" fmla="*/ 4980 h 93394"/>
                                <a:gd name="connsiteX5" fmla="*/ 94455 w 822254"/>
                                <a:gd name="connsiteY5" fmla="*/ 4980 h 93394"/>
                                <a:gd name="connsiteX6" fmla="*/ 94455 w 822254"/>
                                <a:gd name="connsiteY6" fmla="*/ 92116 h 93394"/>
                                <a:gd name="connsiteX7" fmla="*/ 76585 w 822254"/>
                                <a:gd name="connsiteY7" fmla="*/ 92116 h 93394"/>
                                <a:gd name="connsiteX8" fmla="*/ 76585 w 822254"/>
                                <a:gd name="connsiteY8" fmla="*/ 35401 h 93394"/>
                                <a:gd name="connsiteX9" fmla="*/ 75862 w 822254"/>
                                <a:gd name="connsiteY9" fmla="*/ 35401 h 93394"/>
                                <a:gd name="connsiteX10" fmla="*/ 53312 w 822254"/>
                                <a:gd name="connsiteY10" fmla="*/ 91689 h 93394"/>
                                <a:gd name="connsiteX11" fmla="*/ 41143 w 822254"/>
                                <a:gd name="connsiteY11" fmla="*/ 91689 h 93394"/>
                                <a:gd name="connsiteX12" fmla="*/ 18593 w 822254"/>
                                <a:gd name="connsiteY12" fmla="*/ 35189 h 93394"/>
                                <a:gd name="connsiteX13" fmla="*/ 17870 w 822254"/>
                                <a:gd name="connsiteY13" fmla="*/ 35189 h 93394"/>
                                <a:gd name="connsiteX14" fmla="*/ 17870 w 822254"/>
                                <a:gd name="connsiteY14" fmla="*/ 92116 h 93394"/>
                                <a:gd name="connsiteX15" fmla="*/ 0 w 822254"/>
                                <a:gd name="connsiteY15" fmla="*/ 92116 h 93394"/>
                                <a:gd name="connsiteX16" fmla="*/ 0 w 822254"/>
                                <a:gd name="connsiteY16" fmla="*/ 4980 h 93394"/>
                                <a:gd name="connsiteX17" fmla="*/ 109292 w 822254"/>
                                <a:gd name="connsiteY17" fmla="*/ 92116 h 93394"/>
                                <a:gd name="connsiteX18" fmla="*/ 109292 w 822254"/>
                                <a:gd name="connsiteY18" fmla="*/ 26762 h 93394"/>
                                <a:gd name="connsiteX19" fmla="*/ 127420 w 822254"/>
                                <a:gd name="connsiteY19" fmla="*/ 26762 h 93394"/>
                                <a:gd name="connsiteX20" fmla="*/ 127420 w 822254"/>
                                <a:gd name="connsiteY20" fmla="*/ 92116 h 93394"/>
                                <a:gd name="connsiteX21" fmla="*/ 109292 w 822254"/>
                                <a:gd name="connsiteY21" fmla="*/ 92116 h 93394"/>
                                <a:gd name="connsiteX22" fmla="*/ 118442 w 822254"/>
                                <a:gd name="connsiteY22" fmla="*/ 18339 h 93394"/>
                                <a:gd name="connsiteX23" fmla="*/ 111505 w 822254"/>
                                <a:gd name="connsiteY23" fmla="*/ 15660 h 93394"/>
                                <a:gd name="connsiteX24" fmla="*/ 108613 w 822254"/>
                                <a:gd name="connsiteY24" fmla="*/ 9150 h 93394"/>
                                <a:gd name="connsiteX25" fmla="*/ 111505 w 822254"/>
                                <a:gd name="connsiteY25" fmla="*/ 2724 h 93394"/>
                                <a:gd name="connsiteX26" fmla="*/ 118398 w 822254"/>
                                <a:gd name="connsiteY26" fmla="*/ 0 h 93394"/>
                                <a:gd name="connsiteX27" fmla="*/ 125335 w 822254"/>
                                <a:gd name="connsiteY27" fmla="*/ 2724 h 93394"/>
                                <a:gd name="connsiteX28" fmla="*/ 128227 w 822254"/>
                                <a:gd name="connsiteY28" fmla="*/ 9150 h 93394"/>
                                <a:gd name="connsiteX29" fmla="*/ 125335 w 822254"/>
                                <a:gd name="connsiteY29" fmla="*/ 15660 h 93394"/>
                                <a:gd name="connsiteX30" fmla="*/ 118442 w 822254"/>
                                <a:gd name="connsiteY30" fmla="*/ 18339 h 93394"/>
                                <a:gd name="connsiteX31" fmla="*/ 171467 w 822254"/>
                                <a:gd name="connsiteY31" fmla="*/ 93394 h 93394"/>
                                <a:gd name="connsiteX32" fmla="*/ 154190 w 822254"/>
                                <a:gd name="connsiteY32" fmla="*/ 89137 h 93394"/>
                                <a:gd name="connsiteX33" fmla="*/ 143127 w 822254"/>
                                <a:gd name="connsiteY33" fmla="*/ 77223 h 93394"/>
                                <a:gd name="connsiteX34" fmla="*/ 139301 w 822254"/>
                                <a:gd name="connsiteY34" fmla="*/ 59695 h 93394"/>
                                <a:gd name="connsiteX35" fmla="*/ 143171 w 822254"/>
                                <a:gd name="connsiteY35" fmla="*/ 42082 h 93394"/>
                                <a:gd name="connsiteX36" fmla="*/ 154278 w 822254"/>
                                <a:gd name="connsiteY36" fmla="*/ 30209 h 93394"/>
                                <a:gd name="connsiteX37" fmla="*/ 171379 w 822254"/>
                                <a:gd name="connsiteY37" fmla="*/ 25912 h 93394"/>
                                <a:gd name="connsiteX38" fmla="*/ 186356 w 822254"/>
                                <a:gd name="connsiteY38" fmla="*/ 29019 h 93394"/>
                                <a:gd name="connsiteX39" fmla="*/ 196524 w 822254"/>
                                <a:gd name="connsiteY39" fmla="*/ 37741 h 93394"/>
                                <a:gd name="connsiteX40" fmla="*/ 200653 w 822254"/>
                                <a:gd name="connsiteY40" fmla="*/ 50932 h 93394"/>
                                <a:gd name="connsiteX41" fmla="*/ 183548 w 822254"/>
                                <a:gd name="connsiteY41" fmla="*/ 50932 h 93394"/>
                                <a:gd name="connsiteX42" fmla="*/ 179718 w 822254"/>
                                <a:gd name="connsiteY42" fmla="*/ 43061 h 93394"/>
                                <a:gd name="connsiteX43" fmla="*/ 171679 w 822254"/>
                                <a:gd name="connsiteY43" fmla="*/ 40038 h 93394"/>
                                <a:gd name="connsiteX44" fmla="*/ 164318 w 822254"/>
                                <a:gd name="connsiteY44" fmla="*/ 42338 h 93394"/>
                                <a:gd name="connsiteX45" fmla="*/ 159466 w 822254"/>
                                <a:gd name="connsiteY45" fmla="*/ 48932 h 93394"/>
                                <a:gd name="connsiteX46" fmla="*/ 157721 w 822254"/>
                                <a:gd name="connsiteY46" fmla="*/ 59439 h 93394"/>
                                <a:gd name="connsiteX47" fmla="*/ 159426 w 822254"/>
                                <a:gd name="connsiteY47" fmla="*/ 70079 h 93394"/>
                                <a:gd name="connsiteX48" fmla="*/ 164318 w 822254"/>
                                <a:gd name="connsiteY48" fmla="*/ 76756 h 93394"/>
                                <a:gd name="connsiteX49" fmla="*/ 171679 w 822254"/>
                                <a:gd name="connsiteY49" fmla="*/ 79053 h 93394"/>
                                <a:gd name="connsiteX50" fmla="*/ 177250 w 822254"/>
                                <a:gd name="connsiteY50" fmla="*/ 77779 h 93394"/>
                                <a:gd name="connsiteX51" fmla="*/ 181380 w 822254"/>
                                <a:gd name="connsiteY51" fmla="*/ 74076 h 93394"/>
                                <a:gd name="connsiteX52" fmla="*/ 183548 w 822254"/>
                                <a:gd name="connsiteY52" fmla="*/ 68162 h 93394"/>
                                <a:gd name="connsiteX53" fmla="*/ 200653 w 822254"/>
                                <a:gd name="connsiteY53" fmla="*/ 68162 h 93394"/>
                                <a:gd name="connsiteX54" fmla="*/ 196568 w 822254"/>
                                <a:gd name="connsiteY54" fmla="*/ 81353 h 93394"/>
                                <a:gd name="connsiteX55" fmla="*/ 186571 w 822254"/>
                                <a:gd name="connsiteY55" fmla="*/ 90203 h 93394"/>
                                <a:gd name="connsiteX56" fmla="*/ 171467 w 822254"/>
                                <a:gd name="connsiteY56" fmla="*/ 93394 h 93394"/>
                                <a:gd name="connsiteX57" fmla="*/ 212259 w 822254"/>
                                <a:gd name="connsiteY57" fmla="*/ 92116 h 93394"/>
                                <a:gd name="connsiteX58" fmla="*/ 212259 w 822254"/>
                                <a:gd name="connsiteY58" fmla="*/ 26762 h 93394"/>
                                <a:gd name="connsiteX59" fmla="*/ 229828 w 822254"/>
                                <a:gd name="connsiteY59" fmla="*/ 26762 h 93394"/>
                                <a:gd name="connsiteX60" fmla="*/ 229828 w 822254"/>
                                <a:gd name="connsiteY60" fmla="*/ 38164 h 93394"/>
                                <a:gd name="connsiteX61" fmla="*/ 230511 w 822254"/>
                                <a:gd name="connsiteY61" fmla="*/ 38164 h 93394"/>
                                <a:gd name="connsiteX62" fmla="*/ 236509 w 822254"/>
                                <a:gd name="connsiteY62" fmla="*/ 28975 h 93394"/>
                                <a:gd name="connsiteX63" fmla="*/ 246210 w 822254"/>
                                <a:gd name="connsiteY63" fmla="*/ 25828 h 93394"/>
                                <a:gd name="connsiteX64" fmla="*/ 249146 w 822254"/>
                                <a:gd name="connsiteY64" fmla="*/ 25999 h 93394"/>
                                <a:gd name="connsiteX65" fmla="*/ 251909 w 822254"/>
                                <a:gd name="connsiteY65" fmla="*/ 26467 h 93394"/>
                                <a:gd name="connsiteX66" fmla="*/ 251909 w 822254"/>
                                <a:gd name="connsiteY66" fmla="*/ 42550 h 93394"/>
                                <a:gd name="connsiteX67" fmla="*/ 248379 w 822254"/>
                                <a:gd name="connsiteY67" fmla="*/ 41867 h 93394"/>
                                <a:gd name="connsiteX68" fmla="*/ 244253 w 822254"/>
                                <a:gd name="connsiteY68" fmla="*/ 41571 h 93394"/>
                                <a:gd name="connsiteX69" fmla="*/ 237105 w 822254"/>
                                <a:gd name="connsiteY69" fmla="*/ 43316 h 93394"/>
                                <a:gd name="connsiteX70" fmla="*/ 232168 w 822254"/>
                                <a:gd name="connsiteY70" fmla="*/ 48081 h 93394"/>
                                <a:gd name="connsiteX71" fmla="*/ 230383 w 822254"/>
                                <a:gd name="connsiteY71" fmla="*/ 55142 h 93394"/>
                                <a:gd name="connsiteX72" fmla="*/ 230383 w 822254"/>
                                <a:gd name="connsiteY72" fmla="*/ 92116 h 93394"/>
                                <a:gd name="connsiteX73" fmla="*/ 212259 w 822254"/>
                                <a:gd name="connsiteY73" fmla="*/ 92116 h 93394"/>
                                <a:gd name="connsiteX74" fmla="*/ 287769 w 822254"/>
                                <a:gd name="connsiteY74" fmla="*/ 93394 h 93394"/>
                                <a:gd name="connsiteX75" fmla="*/ 270620 w 822254"/>
                                <a:gd name="connsiteY75" fmla="*/ 89181 h 93394"/>
                                <a:gd name="connsiteX76" fmla="*/ 259518 w 822254"/>
                                <a:gd name="connsiteY76" fmla="*/ 77351 h 93394"/>
                                <a:gd name="connsiteX77" fmla="*/ 255604 w 822254"/>
                                <a:gd name="connsiteY77" fmla="*/ 59695 h 93394"/>
                                <a:gd name="connsiteX78" fmla="*/ 259518 w 822254"/>
                                <a:gd name="connsiteY78" fmla="*/ 41994 h 93394"/>
                                <a:gd name="connsiteX79" fmla="*/ 270620 w 822254"/>
                                <a:gd name="connsiteY79" fmla="*/ 30169 h 93394"/>
                                <a:gd name="connsiteX80" fmla="*/ 287769 w 822254"/>
                                <a:gd name="connsiteY80" fmla="*/ 25912 h 93394"/>
                                <a:gd name="connsiteX81" fmla="*/ 304871 w 822254"/>
                                <a:gd name="connsiteY81" fmla="*/ 30169 h 93394"/>
                                <a:gd name="connsiteX82" fmla="*/ 316021 w 822254"/>
                                <a:gd name="connsiteY82" fmla="*/ 41994 h 93394"/>
                                <a:gd name="connsiteX83" fmla="*/ 319935 w 822254"/>
                                <a:gd name="connsiteY83" fmla="*/ 59695 h 93394"/>
                                <a:gd name="connsiteX84" fmla="*/ 316021 w 822254"/>
                                <a:gd name="connsiteY84" fmla="*/ 77351 h 93394"/>
                                <a:gd name="connsiteX85" fmla="*/ 304871 w 822254"/>
                                <a:gd name="connsiteY85" fmla="*/ 89181 h 93394"/>
                                <a:gd name="connsiteX86" fmla="*/ 287769 w 822254"/>
                                <a:gd name="connsiteY86" fmla="*/ 93394 h 93394"/>
                                <a:gd name="connsiteX87" fmla="*/ 287853 w 822254"/>
                                <a:gd name="connsiteY87" fmla="*/ 79352 h 93394"/>
                                <a:gd name="connsiteX88" fmla="*/ 295386 w 822254"/>
                                <a:gd name="connsiteY88" fmla="*/ 76800 h 93394"/>
                                <a:gd name="connsiteX89" fmla="*/ 299938 w 822254"/>
                                <a:gd name="connsiteY89" fmla="*/ 69735 h 93394"/>
                                <a:gd name="connsiteX90" fmla="*/ 301512 w 822254"/>
                                <a:gd name="connsiteY90" fmla="*/ 59567 h 93394"/>
                                <a:gd name="connsiteX91" fmla="*/ 299938 w 822254"/>
                                <a:gd name="connsiteY91" fmla="*/ 49399 h 93394"/>
                                <a:gd name="connsiteX92" fmla="*/ 295386 w 822254"/>
                                <a:gd name="connsiteY92" fmla="*/ 42338 h 93394"/>
                                <a:gd name="connsiteX93" fmla="*/ 287853 w 822254"/>
                                <a:gd name="connsiteY93" fmla="*/ 39742 h 93394"/>
                                <a:gd name="connsiteX94" fmla="*/ 280193 w 822254"/>
                                <a:gd name="connsiteY94" fmla="*/ 42338 h 93394"/>
                                <a:gd name="connsiteX95" fmla="*/ 275557 w 822254"/>
                                <a:gd name="connsiteY95" fmla="*/ 49399 h 93394"/>
                                <a:gd name="connsiteX96" fmla="*/ 274027 w 822254"/>
                                <a:gd name="connsiteY96" fmla="*/ 59567 h 93394"/>
                                <a:gd name="connsiteX97" fmla="*/ 275557 w 822254"/>
                                <a:gd name="connsiteY97" fmla="*/ 69735 h 93394"/>
                                <a:gd name="connsiteX98" fmla="*/ 280193 w 822254"/>
                                <a:gd name="connsiteY98" fmla="*/ 76800 h 93394"/>
                                <a:gd name="connsiteX99" fmla="*/ 287853 w 822254"/>
                                <a:gd name="connsiteY99" fmla="*/ 79352 h 93394"/>
                                <a:gd name="connsiteX100" fmla="*/ 386096 w 822254"/>
                                <a:gd name="connsiteY100" fmla="*/ 45401 h 93394"/>
                                <a:gd name="connsiteX101" fmla="*/ 369502 w 822254"/>
                                <a:gd name="connsiteY101" fmla="*/ 46420 h 93394"/>
                                <a:gd name="connsiteX102" fmla="*/ 367673 w 822254"/>
                                <a:gd name="connsiteY102" fmla="*/ 42590 h 93394"/>
                                <a:gd name="connsiteX103" fmla="*/ 363971 w 822254"/>
                                <a:gd name="connsiteY103" fmla="*/ 39826 h 93394"/>
                                <a:gd name="connsiteX104" fmla="*/ 358567 w 822254"/>
                                <a:gd name="connsiteY104" fmla="*/ 38764 h 93394"/>
                                <a:gd name="connsiteX105" fmla="*/ 351462 w 822254"/>
                                <a:gd name="connsiteY105" fmla="*/ 40549 h 93394"/>
                                <a:gd name="connsiteX106" fmla="*/ 348567 w 822254"/>
                                <a:gd name="connsiteY106" fmla="*/ 45229 h 93394"/>
                                <a:gd name="connsiteX107" fmla="*/ 350440 w 822254"/>
                                <a:gd name="connsiteY107" fmla="*/ 49187 h 93394"/>
                                <a:gd name="connsiteX108" fmla="*/ 356866 w 822254"/>
                                <a:gd name="connsiteY108" fmla="*/ 51783 h 93394"/>
                                <a:gd name="connsiteX109" fmla="*/ 368691 w 822254"/>
                                <a:gd name="connsiteY109" fmla="*/ 54163 h 93394"/>
                                <a:gd name="connsiteX110" fmla="*/ 382905 w 822254"/>
                                <a:gd name="connsiteY110" fmla="*/ 60462 h 93394"/>
                                <a:gd name="connsiteX111" fmla="*/ 387586 w 822254"/>
                                <a:gd name="connsiteY111" fmla="*/ 71864 h 93394"/>
                                <a:gd name="connsiteX112" fmla="*/ 383796 w 822254"/>
                                <a:gd name="connsiteY112" fmla="*/ 83138 h 93394"/>
                                <a:gd name="connsiteX113" fmla="*/ 373500 w 822254"/>
                                <a:gd name="connsiteY113" fmla="*/ 90710 h 93394"/>
                                <a:gd name="connsiteX114" fmla="*/ 358483 w 822254"/>
                                <a:gd name="connsiteY114" fmla="*/ 93394 h 93394"/>
                                <a:gd name="connsiteX115" fmla="*/ 337803 w 822254"/>
                                <a:gd name="connsiteY115" fmla="*/ 87991 h 93394"/>
                                <a:gd name="connsiteX116" fmla="*/ 328825 w 822254"/>
                                <a:gd name="connsiteY116" fmla="*/ 73182 h 93394"/>
                                <a:gd name="connsiteX117" fmla="*/ 346654 w 822254"/>
                                <a:gd name="connsiteY117" fmla="*/ 72247 h 93394"/>
                                <a:gd name="connsiteX118" fmla="*/ 350567 w 822254"/>
                                <a:gd name="connsiteY118" fmla="*/ 78290 h 93394"/>
                                <a:gd name="connsiteX119" fmla="*/ 358523 w 822254"/>
                                <a:gd name="connsiteY119" fmla="*/ 80331 h 93394"/>
                                <a:gd name="connsiteX120" fmla="*/ 366183 w 822254"/>
                                <a:gd name="connsiteY120" fmla="*/ 78501 h 93394"/>
                                <a:gd name="connsiteX121" fmla="*/ 369162 w 822254"/>
                                <a:gd name="connsiteY121" fmla="*/ 73693 h 93394"/>
                                <a:gd name="connsiteX122" fmla="*/ 367078 w 822254"/>
                                <a:gd name="connsiteY122" fmla="*/ 69651 h 93394"/>
                                <a:gd name="connsiteX123" fmla="*/ 360779 w 822254"/>
                                <a:gd name="connsiteY123" fmla="*/ 67183 h 93394"/>
                                <a:gd name="connsiteX124" fmla="*/ 349461 w 822254"/>
                                <a:gd name="connsiteY124" fmla="*/ 64927 h 93394"/>
                                <a:gd name="connsiteX125" fmla="*/ 335207 w 822254"/>
                                <a:gd name="connsiteY125" fmla="*/ 58293 h 93394"/>
                                <a:gd name="connsiteX126" fmla="*/ 330571 w 822254"/>
                                <a:gd name="connsiteY126" fmla="*/ 46252 h 93394"/>
                                <a:gd name="connsiteX127" fmla="*/ 333973 w 822254"/>
                                <a:gd name="connsiteY127" fmla="*/ 35401 h 93394"/>
                                <a:gd name="connsiteX128" fmla="*/ 343634 w 822254"/>
                                <a:gd name="connsiteY128" fmla="*/ 28380 h 93394"/>
                                <a:gd name="connsiteX129" fmla="*/ 358267 w 822254"/>
                                <a:gd name="connsiteY129" fmla="*/ 25912 h 93394"/>
                                <a:gd name="connsiteX130" fmla="*/ 377757 w 822254"/>
                                <a:gd name="connsiteY130" fmla="*/ 31147 h 93394"/>
                                <a:gd name="connsiteX131" fmla="*/ 386096 w 822254"/>
                                <a:gd name="connsiteY131" fmla="*/ 45401 h 93394"/>
                                <a:gd name="connsiteX132" fmla="*/ 428781 w 822254"/>
                                <a:gd name="connsiteY132" fmla="*/ 93394 h 93394"/>
                                <a:gd name="connsiteX133" fmla="*/ 411420 w 822254"/>
                                <a:gd name="connsiteY133" fmla="*/ 89309 h 93394"/>
                                <a:gd name="connsiteX134" fmla="*/ 400274 w 822254"/>
                                <a:gd name="connsiteY134" fmla="*/ 77651 h 93394"/>
                                <a:gd name="connsiteX135" fmla="*/ 396360 w 822254"/>
                                <a:gd name="connsiteY135" fmla="*/ 59739 h 93394"/>
                                <a:gd name="connsiteX136" fmla="*/ 400274 w 822254"/>
                                <a:gd name="connsiteY136" fmla="*/ 42038 h 93394"/>
                                <a:gd name="connsiteX137" fmla="*/ 411293 w 822254"/>
                                <a:gd name="connsiteY137" fmla="*/ 30169 h 93394"/>
                                <a:gd name="connsiteX138" fmla="*/ 428058 w 822254"/>
                                <a:gd name="connsiteY138" fmla="*/ 25912 h 93394"/>
                                <a:gd name="connsiteX139" fmla="*/ 440100 w 822254"/>
                                <a:gd name="connsiteY139" fmla="*/ 27996 h 93394"/>
                                <a:gd name="connsiteX140" fmla="*/ 449884 w 822254"/>
                                <a:gd name="connsiteY140" fmla="*/ 34167 h 93394"/>
                                <a:gd name="connsiteX141" fmla="*/ 456434 w 822254"/>
                                <a:gd name="connsiteY141" fmla="*/ 44546 h 93394"/>
                                <a:gd name="connsiteX142" fmla="*/ 458774 w 822254"/>
                                <a:gd name="connsiteY142" fmla="*/ 59100 h 93394"/>
                                <a:gd name="connsiteX143" fmla="*/ 458774 w 822254"/>
                                <a:gd name="connsiteY143" fmla="*/ 64076 h 93394"/>
                                <a:gd name="connsiteX144" fmla="*/ 403593 w 822254"/>
                                <a:gd name="connsiteY144" fmla="*/ 64076 h 93394"/>
                                <a:gd name="connsiteX145" fmla="*/ 403593 w 822254"/>
                                <a:gd name="connsiteY145" fmla="*/ 52846 h 93394"/>
                                <a:gd name="connsiteX146" fmla="*/ 441713 w 822254"/>
                                <a:gd name="connsiteY146" fmla="*/ 52846 h 93394"/>
                                <a:gd name="connsiteX147" fmla="*/ 440012 w 822254"/>
                                <a:gd name="connsiteY147" fmla="*/ 45908 h 93394"/>
                                <a:gd name="connsiteX148" fmla="*/ 435291 w 822254"/>
                                <a:gd name="connsiteY148" fmla="*/ 41188 h 93394"/>
                                <a:gd name="connsiteX149" fmla="*/ 428354 w 822254"/>
                                <a:gd name="connsiteY149" fmla="*/ 39442 h 93394"/>
                                <a:gd name="connsiteX150" fmla="*/ 421037 w 822254"/>
                                <a:gd name="connsiteY150" fmla="*/ 41355 h 93394"/>
                                <a:gd name="connsiteX151" fmla="*/ 416101 w 822254"/>
                                <a:gd name="connsiteY151" fmla="*/ 46420 h 93394"/>
                                <a:gd name="connsiteX152" fmla="*/ 414272 w 822254"/>
                                <a:gd name="connsiteY152" fmla="*/ 53441 h 93394"/>
                                <a:gd name="connsiteX153" fmla="*/ 414272 w 822254"/>
                                <a:gd name="connsiteY153" fmla="*/ 64120 h 93394"/>
                                <a:gd name="connsiteX154" fmla="*/ 416057 w 822254"/>
                                <a:gd name="connsiteY154" fmla="*/ 72503 h 93394"/>
                                <a:gd name="connsiteX155" fmla="*/ 421205 w 822254"/>
                                <a:gd name="connsiteY155" fmla="*/ 77946 h 93394"/>
                                <a:gd name="connsiteX156" fmla="*/ 429077 w 822254"/>
                                <a:gd name="connsiteY156" fmla="*/ 79863 h 93394"/>
                                <a:gd name="connsiteX157" fmla="*/ 434608 w 822254"/>
                                <a:gd name="connsiteY157" fmla="*/ 79013 h 93394"/>
                                <a:gd name="connsiteX158" fmla="*/ 438906 w 822254"/>
                                <a:gd name="connsiteY158" fmla="*/ 76461 h 93394"/>
                                <a:gd name="connsiteX159" fmla="*/ 441629 w 822254"/>
                                <a:gd name="connsiteY159" fmla="*/ 72291 h 93394"/>
                                <a:gd name="connsiteX160" fmla="*/ 458391 w 822254"/>
                                <a:gd name="connsiteY160" fmla="*/ 73393 h 93394"/>
                                <a:gd name="connsiteX161" fmla="*/ 453159 w 822254"/>
                                <a:gd name="connsiteY161" fmla="*/ 83949 h 93394"/>
                                <a:gd name="connsiteX162" fmla="*/ 443035 w 822254"/>
                                <a:gd name="connsiteY162" fmla="*/ 90926 h 93394"/>
                                <a:gd name="connsiteX163" fmla="*/ 428781 w 822254"/>
                                <a:gd name="connsiteY163" fmla="*/ 93394 h 93394"/>
                                <a:gd name="connsiteX164" fmla="*/ 470604 w 822254"/>
                                <a:gd name="connsiteY164" fmla="*/ 92116 h 93394"/>
                                <a:gd name="connsiteX165" fmla="*/ 470604 w 822254"/>
                                <a:gd name="connsiteY165" fmla="*/ 26762 h 93394"/>
                                <a:gd name="connsiteX166" fmla="*/ 488177 w 822254"/>
                                <a:gd name="connsiteY166" fmla="*/ 26762 h 93394"/>
                                <a:gd name="connsiteX167" fmla="*/ 488177 w 822254"/>
                                <a:gd name="connsiteY167" fmla="*/ 38164 h 93394"/>
                                <a:gd name="connsiteX168" fmla="*/ 488855 w 822254"/>
                                <a:gd name="connsiteY168" fmla="*/ 38164 h 93394"/>
                                <a:gd name="connsiteX169" fmla="*/ 494854 w 822254"/>
                                <a:gd name="connsiteY169" fmla="*/ 28975 h 93394"/>
                                <a:gd name="connsiteX170" fmla="*/ 504555 w 822254"/>
                                <a:gd name="connsiteY170" fmla="*/ 25828 h 93394"/>
                                <a:gd name="connsiteX171" fmla="*/ 507494 w 822254"/>
                                <a:gd name="connsiteY171" fmla="*/ 25999 h 93394"/>
                                <a:gd name="connsiteX172" fmla="*/ 510258 w 822254"/>
                                <a:gd name="connsiteY172" fmla="*/ 26467 h 93394"/>
                                <a:gd name="connsiteX173" fmla="*/ 510258 w 822254"/>
                                <a:gd name="connsiteY173" fmla="*/ 42550 h 93394"/>
                                <a:gd name="connsiteX174" fmla="*/ 506728 w 822254"/>
                                <a:gd name="connsiteY174" fmla="*/ 41867 h 93394"/>
                                <a:gd name="connsiteX175" fmla="*/ 502598 w 822254"/>
                                <a:gd name="connsiteY175" fmla="*/ 41571 h 93394"/>
                                <a:gd name="connsiteX176" fmla="*/ 495453 w 822254"/>
                                <a:gd name="connsiteY176" fmla="*/ 43316 h 93394"/>
                                <a:gd name="connsiteX177" fmla="*/ 490517 w 822254"/>
                                <a:gd name="connsiteY177" fmla="*/ 48081 h 93394"/>
                                <a:gd name="connsiteX178" fmla="*/ 488728 w 822254"/>
                                <a:gd name="connsiteY178" fmla="*/ 55142 h 93394"/>
                                <a:gd name="connsiteX179" fmla="*/ 488728 w 822254"/>
                                <a:gd name="connsiteY179" fmla="*/ 92116 h 93394"/>
                                <a:gd name="connsiteX180" fmla="*/ 470604 w 822254"/>
                                <a:gd name="connsiteY180" fmla="*/ 92116 h 93394"/>
                                <a:gd name="connsiteX181" fmla="*/ 582545 w 822254"/>
                                <a:gd name="connsiteY181" fmla="*/ 26762 h 93394"/>
                                <a:gd name="connsiteX182" fmla="*/ 559697 w 822254"/>
                                <a:gd name="connsiteY182" fmla="*/ 92116 h 93394"/>
                                <a:gd name="connsiteX183" fmla="*/ 539277 w 822254"/>
                                <a:gd name="connsiteY183" fmla="*/ 92116 h 93394"/>
                                <a:gd name="connsiteX184" fmla="*/ 516428 w 822254"/>
                                <a:gd name="connsiteY184" fmla="*/ 26762 h 93394"/>
                                <a:gd name="connsiteX185" fmla="*/ 535575 w 822254"/>
                                <a:gd name="connsiteY185" fmla="*/ 26762 h 93394"/>
                                <a:gd name="connsiteX186" fmla="*/ 549145 w 822254"/>
                                <a:gd name="connsiteY186" fmla="*/ 73521 h 93394"/>
                                <a:gd name="connsiteX187" fmla="*/ 549828 w 822254"/>
                                <a:gd name="connsiteY187" fmla="*/ 73521 h 93394"/>
                                <a:gd name="connsiteX188" fmla="*/ 563355 w 822254"/>
                                <a:gd name="connsiteY188" fmla="*/ 26762 h 93394"/>
                                <a:gd name="connsiteX189" fmla="*/ 582545 w 822254"/>
                                <a:gd name="connsiteY189" fmla="*/ 26762 h 93394"/>
                                <a:gd name="connsiteX190" fmla="*/ 591823 w 822254"/>
                                <a:gd name="connsiteY190" fmla="*/ 92116 h 93394"/>
                                <a:gd name="connsiteX191" fmla="*/ 591823 w 822254"/>
                                <a:gd name="connsiteY191" fmla="*/ 26762 h 93394"/>
                                <a:gd name="connsiteX192" fmla="*/ 609946 w 822254"/>
                                <a:gd name="connsiteY192" fmla="*/ 26762 h 93394"/>
                                <a:gd name="connsiteX193" fmla="*/ 609946 w 822254"/>
                                <a:gd name="connsiteY193" fmla="*/ 92116 h 93394"/>
                                <a:gd name="connsiteX194" fmla="*/ 591823 w 822254"/>
                                <a:gd name="connsiteY194" fmla="*/ 92116 h 93394"/>
                                <a:gd name="connsiteX195" fmla="*/ 600968 w 822254"/>
                                <a:gd name="connsiteY195" fmla="*/ 18339 h 93394"/>
                                <a:gd name="connsiteX196" fmla="*/ 594035 w 822254"/>
                                <a:gd name="connsiteY196" fmla="*/ 15660 h 93394"/>
                                <a:gd name="connsiteX197" fmla="*/ 591140 w 822254"/>
                                <a:gd name="connsiteY197" fmla="*/ 9150 h 93394"/>
                                <a:gd name="connsiteX198" fmla="*/ 594035 w 822254"/>
                                <a:gd name="connsiteY198" fmla="*/ 2724 h 93394"/>
                                <a:gd name="connsiteX199" fmla="*/ 600925 w 822254"/>
                                <a:gd name="connsiteY199" fmla="*/ 0 h 93394"/>
                                <a:gd name="connsiteX200" fmla="*/ 607862 w 822254"/>
                                <a:gd name="connsiteY200" fmla="*/ 2724 h 93394"/>
                                <a:gd name="connsiteX201" fmla="*/ 610753 w 822254"/>
                                <a:gd name="connsiteY201" fmla="*/ 9150 h 93394"/>
                                <a:gd name="connsiteX202" fmla="*/ 607862 w 822254"/>
                                <a:gd name="connsiteY202" fmla="*/ 15660 h 93394"/>
                                <a:gd name="connsiteX203" fmla="*/ 600968 w 822254"/>
                                <a:gd name="connsiteY203" fmla="*/ 18339 h 93394"/>
                                <a:gd name="connsiteX204" fmla="*/ 653994 w 822254"/>
                                <a:gd name="connsiteY204" fmla="*/ 93394 h 93394"/>
                                <a:gd name="connsiteX205" fmla="*/ 636721 w 822254"/>
                                <a:gd name="connsiteY205" fmla="*/ 89137 h 93394"/>
                                <a:gd name="connsiteX206" fmla="*/ 625658 w 822254"/>
                                <a:gd name="connsiteY206" fmla="*/ 77223 h 93394"/>
                                <a:gd name="connsiteX207" fmla="*/ 621828 w 822254"/>
                                <a:gd name="connsiteY207" fmla="*/ 59695 h 93394"/>
                                <a:gd name="connsiteX208" fmla="*/ 625698 w 822254"/>
                                <a:gd name="connsiteY208" fmla="*/ 42082 h 93394"/>
                                <a:gd name="connsiteX209" fmla="*/ 636804 w 822254"/>
                                <a:gd name="connsiteY209" fmla="*/ 30209 h 93394"/>
                                <a:gd name="connsiteX210" fmla="*/ 653910 w 822254"/>
                                <a:gd name="connsiteY210" fmla="*/ 25912 h 93394"/>
                                <a:gd name="connsiteX211" fmla="*/ 668886 w 822254"/>
                                <a:gd name="connsiteY211" fmla="*/ 29019 h 93394"/>
                                <a:gd name="connsiteX212" fmla="*/ 679055 w 822254"/>
                                <a:gd name="connsiteY212" fmla="*/ 37741 h 93394"/>
                                <a:gd name="connsiteX213" fmla="*/ 683180 w 822254"/>
                                <a:gd name="connsiteY213" fmla="*/ 50932 h 93394"/>
                                <a:gd name="connsiteX214" fmla="*/ 666075 w 822254"/>
                                <a:gd name="connsiteY214" fmla="*/ 50932 h 93394"/>
                                <a:gd name="connsiteX215" fmla="*/ 662249 w 822254"/>
                                <a:gd name="connsiteY215" fmla="*/ 43061 h 93394"/>
                                <a:gd name="connsiteX216" fmla="*/ 654205 w 822254"/>
                                <a:gd name="connsiteY216" fmla="*/ 40038 h 93394"/>
                                <a:gd name="connsiteX217" fmla="*/ 646845 w 822254"/>
                                <a:gd name="connsiteY217" fmla="*/ 42338 h 93394"/>
                                <a:gd name="connsiteX218" fmla="*/ 641996 w 822254"/>
                                <a:gd name="connsiteY218" fmla="*/ 48932 h 93394"/>
                                <a:gd name="connsiteX219" fmla="*/ 640251 w 822254"/>
                                <a:gd name="connsiteY219" fmla="*/ 59439 h 93394"/>
                                <a:gd name="connsiteX220" fmla="*/ 641952 w 822254"/>
                                <a:gd name="connsiteY220" fmla="*/ 70079 h 93394"/>
                                <a:gd name="connsiteX221" fmla="*/ 646845 w 822254"/>
                                <a:gd name="connsiteY221" fmla="*/ 76756 h 93394"/>
                                <a:gd name="connsiteX222" fmla="*/ 654205 w 822254"/>
                                <a:gd name="connsiteY222" fmla="*/ 79053 h 93394"/>
                                <a:gd name="connsiteX223" fmla="*/ 659781 w 822254"/>
                                <a:gd name="connsiteY223" fmla="*/ 77779 h 93394"/>
                                <a:gd name="connsiteX224" fmla="*/ 663906 w 822254"/>
                                <a:gd name="connsiteY224" fmla="*/ 74076 h 93394"/>
                                <a:gd name="connsiteX225" fmla="*/ 666075 w 822254"/>
                                <a:gd name="connsiteY225" fmla="*/ 68162 h 93394"/>
                                <a:gd name="connsiteX226" fmla="*/ 683180 w 822254"/>
                                <a:gd name="connsiteY226" fmla="*/ 68162 h 93394"/>
                                <a:gd name="connsiteX227" fmla="*/ 679094 w 822254"/>
                                <a:gd name="connsiteY227" fmla="*/ 81353 h 93394"/>
                                <a:gd name="connsiteX228" fmla="*/ 669098 w 822254"/>
                                <a:gd name="connsiteY228" fmla="*/ 90203 h 93394"/>
                                <a:gd name="connsiteX229" fmla="*/ 653994 w 822254"/>
                                <a:gd name="connsiteY229" fmla="*/ 93394 h 93394"/>
                                <a:gd name="connsiteX230" fmla="*/ 724568 w 822254"/>
                                <a:gd name="connsiteY230" fmla="*/ 93394 h 93394"/>
                                <a:gd name="connsiteX231" fmla="*/ 707211 w 822254"/>
                                <a:gd name="connsiteY231" fmla="*/ 89309 h 93394"/>
                                <a:gd name="connsiteX232" fmla="*/ 696060 w 822254"/>
                                <a:gd name="connsiteY232" fmla="*/ 77651 h 93394"/>
                                <a:gd name="connsiteX233" fmla="*/ 692146 w 822254"/>
                                <a:gd name="connsiteY233" fmla="*/ 59739 h 93394"/>
                                <a:gd name="connsiteX234" fmla="*/ 696060 w 822254"/>
                                <a:gd name="connsiteY234" fmla="*/ 42038 h 93394"/>
                                <a:gd name="connsiteX235" fmla="*/ 707083 w 822254"/>
                                <a:gd name="connsiteY235" fmla="*/ 30169 h 93394"/>
                                <a:gd name="connsiteX236" fmla="*/ 723845 w 822254"/>
                                <a:gd name="connsiteY236" fmla="*/ 25912 h 93394"/>
                                <a:gd name="connsiteX237" fmla="*/ 735886 w 822254"/>
                                <a:gd name="connsiteY237" fmla="*/ 27996 h 93394"/>
                                <a:gd name="connsiteX238" fmla="*/ 745671 w 822254"/>
                                <a:gd name="connsiteY238" fmla="*/ 34167 h 93394"/>
                                <a:gd name="connsiteX239" fmla="*/ 752224 w 822254"/>
                                <a:gd name="connsiteY239" fmla="*/ 44546 h 93394"/>
                                <a:gd name="connsiteX240" fmla="*/ 754565 w 822254"/>
                                <a:gd name="connsiteY240" fmla="*/ 59100 h 93394"/>
                                <a:gd name="connsiteX241" fmla="*/ 754565 w 822254"/>
                                <a:gd name="connsiteY241" fmla="*/ 64076 h 93394"/>
                                <a:gd name="connsiteX242" fmla="*/ 699379 w 822254"/>
                                <a:gd name="connsiteY242" fmla="*/ 64076 h 93394"/>
                                <a:gd name="connsiteX243" fmla="*/ 699379 w 822254"/>
                                <a:gd name="connsiteY243" fmla="*/ 52846 h 93394"/>
                                <a:gd name="connsiteX244" fmla="*/ 737503 w 822254"/>
                                <a:gd name="connsiteY244" fmla="*/ 52846 h 93394"/>
                                <a:gd name="connsiteX245" fmla="*/ 735802 w 822254"/>
                                <a:gd name="connsiteY245" fmla="*/ 45908 h 93394"/>
                                <a:gd name="connsiteX246" fmla="*/ 731077 w 822254"/>
                                <a:gd name="connsiteY246" fmla="*/ 41188 h 93394"/>
                                <a:gd name="connsiteX247" fmla="*/ 724144 w 822254"/>
                                <a:gd name="connsiteY247" fmla="*/ 39442 h 93394"/>
                                <a:gd name="connsiteX248" fmla="*/ 716824 w 822254"/>
                                <a:gd name="connsiteY248" fmla="*/ 41355 h 93394"/>
                                <a:gd name="connsiteX249" fmla="*/ 711887 w 822254"/>
                                <a:gd name="connsiteY249" fmla="*/ 46420 h 93394"/>
                                <a:gd name="connsiteX250" fmla="*/ 710058 w 822254"/>
                                <a:gd name="connsiteY250" fmla="*/ 53441 h 93394"/>
                                <a:gd name="connsiteX251" fmla="*/ 710058 w 822254"/>
                                <a:gd name="connsiteY251" fmla="*/ 64120 h 93394"/>
                                <a:gd name="connsiteX252" fmla="*/ 711847 w 822254"/>
                                <a:gd name="connsiteY252" fmla="*/ 72503 h 93394"/>
                                <a:gd name="connsiteX253" fmla="*/ 716995 w 822254"/>
                                <a:gd name="connsiteY253" fmla="*/ 77946 h 93394"/>
                                <a:gd name="connsiteX254" fmla="*/ 724867 w 822254"/>
                                <a:gd name="connsiteY254" fmla="*/ 79863 h 93394"/>
                                <a:gd name="connsiteX255" fmla="*/ 730398 w 822254"/>
                                <a:gd name="connsiteY255" fmla="*/ 79013 h 93394"/>
                                <a:gd name="connsiteX256" fmla="*/ 734696 w 822254"/>
                                <a:gd name="connsiteY256" fmla="*/ 76461 h 93394"/>
                                <a:gd name="connsiteX257" fmla="*/ 737419 w 822254"/>
                                <a:gd name="connsiteY257" fmla="*/ 72291 h 93394"/>
                                <a:gd name="connsiteX258" fmla="*/ 754181 w 822254"/>
                                <a:gd name="connsiteY258" fmla="*/ 73393 h 93394"/>
                                <a:gd name="connsiteX259" fmla="*/ 748949 w 822254"/>
                                <a:gd name="connsiteY259" fmla="*/ 83949 h 93394"/>
                                <a:gd name="connsiteX260" fmla="*/ 738821 w 822254"/>
                                <a:gd name="connsiteY260" fmla="*/ 90926 h 93394"/>
                                <a:gd name="connsiteX261" fmla="*/ 724568 w 822254"/>
                                <a:gd name="connsiteY261" fmla="*/ 93394 h 93394"/>
                                <a:gd name="connsiteX262" fmla="*/ 820769 w 822254"/>
                                <a:gd name="connsiteY262" fmla="*/ 45401 h 93394"/>
                                <a:gd name="connsiteX263" fmla="*/ 804175 w 822254"/>
                                <a:gd name="connsiteY263" fmla="*/ 46420 h 93394"/>
                                <a:gd name="connsiteX264" fmla="*/ 802346 w 822254"/>
                                <a:gd name="connsiteY264" fmla="*/ 42590 h 93394"/>
                                <a:gd name="connsiteX265" fmla="*/ 798644 w 822254"/>
                                <a:gd name="connsiteY265" fmla="*/ 39826 h 93394"/>
                                <a:gd name="connsiteX266" fmla="*/ 793240 w 822254"/>
                                <a:gd name="connsiteY266" fmla="*/ 38764 h 93394"/>
                                <a:gd name="connsiteX267" fmla="*/ 786135 w 822254"/>
                                <a:gd name="connsiteY267" fmla="*/ 40549 h 93394"/>
                                <a:gd name="connsiteX268" fmla="*/ 783240 w 822254"/>
                                <a:gd name="connsiteY268" fmla="*/ 45229 h 93394"/>
                                <a:gd name="connsiteX269" fmla="*/ 785113 w 822254"/>
                                <a:gd name="connsiteY269" fmla="*/ 49187 h 93394"/>
                                <a:gd name="connsiteX270" fmla="*/ 791539 w 822254"/>
                                <a:gd name="connsiteY270" fmla="*/ 51783 h 93394"/>
                                <a:gd name="connsiteX271" fmla="*/ 803364 w 822254"/>
                                <a:gd name="connsiteY271" fmla="*/ 54163 h 93394"/>
                                <a:gd name="connsiteX272" fmla="*/ 817578 w 822254"/>
                                <a:gd name="connsiteY272" fmla="*/ 60462 h 93394"/>
                                <a:gd name="connsiteX273" fmla="*/ 822255 w 822254"/>
                                <a:gd name="connsiteY273" fmla="*/ 71864 h 93394"/>
                                <a:gd name="connsiteX274" fmla="*/ 818469 w 822254"/>
                                <a:gd name="connsiteY274" fmla="*/ 83138 h 93394"/>
                                <a:gd name="connsiteX275" fmla="*/ 808173 w 822254"/>
                                <a:gd name="connsiteY275" fmla="*/ 90710 h 93394"/>
                                <a:gd name="connsiteX276" fmla="*/ 793152 w 822254"/>
                                <a:gd name="connsiteY276" fmla="*/ 93394 h 93394"/>
                                <a:gd name="connsiteX277" fmla="*/ 772477 w 822254"/>
                                <a:gd name="connsiteY277" fmla="*/ 87991 h 93394"/>
                                <a:gd name="connsiteX278" fmla="*/ 763499 w 822254"/>
                                <a:gd name="connsiteY278" fmla="*/ 73182 h 93394"/>
                                <a:gd name="connsiteX279" fmla="*/ 781327 w 822254"/>
                                <a:gd name="connsiteY279" fmla="*/ 72247 h 93394"/>
                                <a:gd name="connsiteX280" fmla="*/ 785241 w 822254"/>
                                <a:gd name="connsiteY280" fmla="*/ 78290 h 93394"/>
                                <a:gd name="connsiteX281" fmla="*/ 793196 w 822254"/>
                                <a:gd name="connsiteY281" fmla="*/ 80331 h 93394"/>
                                <a:gd name="connsiteX282" fmla="*/ 800856 w 822254"/>
                                <a:gd name="connsiteY282" fmla="*/ 78501 h 93394"/>
                                <a:gd name="connsiteX283" fmla="*/ 803836 w 822254"/>
                                <a:gd name="connsiteY283" fmla="*/ 73693 h 93394"/>
                                <a:gd name="connsiteX284" fmla="*/ 801747 w 822254"/>
                                <a:gd name="connsiteY284" fmla="*/ 69651 h 93394"/>
                                <a:gd name="connsiteX285" fmla="*/ 795453 w 822254"/>
                                <a:gd name="connsiteY285" fmla="*/ 67183 h 93394"/>
                                <a:gd name="connsiteX286" fmla="*/ 784134 w 822254"/>
                                <a:gd name="connsiteY286" fmla="*/ 64927 h 93394"/>
                                <a:gd name="connsiteX287" fmla="*/ 769881 w 822254"/>
                                <a:gd name="connsiteY287" fmla="*/ 58293 h 93394"/>
                                <a:gd name="connsiteX288" fmla="*/ 765244 w 822254"/>
                                <a:gd name="connsiteY288" fmla="*/ 46252 h 93394"/>
                                <a:gd name="connsiteX289" fmla="*/ 768647 w 822254"/>
                                <a:gd name="connsiteY289" fmla="*/ 35401 h 93394"/>
                                <a:gd name="connsiteX290" fmla="*/ 778304 w 822254"/>
                                <a:gd name="connsiteY290" fmla="*/ 28380 h 93394"/>
                                <a:gd name="connsiteX291" fmla="*/ 792941 w 822254"/>
                                <a:gd name="connsiteY291" fmla="*/ 25912 h 93394"/>
                                <a:gd name="connsiteX292" fmla="*/ 812426 w 822254"/>
                                <a:gd name="connsiteY292" fmla="*/ 31147 h 93394"/>
                                <a:gd name="connsiteX293" fmla="*/ 820769 w 822254"/>
                                <a:gd name="connsiteY293" fmla="*/ 45401 h 9339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 ang="0">
                                  <a:pos x="connsiteX156" y="connsiteY156"/>
                                </a:cxn>
                                <a:cxn ang="0">
                                  <a:pos x="connsiteX157" y="connsiteY157"/>
                                </a:cxn>
                                <a:cxn ang="0">
                                  <a:pos x="connsiteX158" y="connsiteY158"/>
                                </a:cxn>
                                <a:cxn ang="0">
                                  <a:pos x="connsiteX159" y="connsiteY159"/>
                                </a:cxn>
                                <a:cxn ang="0">
                                  <a:pos x="connsiteX160" y="connsiteY160"/>
                                </a:cxn>
                                <a:cxn ang="0">
                                  <a:pos x="connsiteX161" y="connsiteY161"/>
                                </a:cxn>
                                <a:cxn ang="0">
                                  <a:pos x="connsiteX162" y="connsiteY162"/>
                                </a:cxn>
                                <a:cxn ang="0">
                                  <a:pos x="connsiteX163" y="connsiteY163"/>
                                </a:cxn>
                                <a:cxn ang="0">
                                  <a:pos x="connsiteX164" y="connsiteY164"/>
                                </a:cxn>
                                <a:cxn ang="0">
                                  <a:pos x="connsiteX165" y="connsiteY165"/>
                                </a:cxn>
                                <a:cxn ang="0">
                                  <a:pos x="connsiteX166" y="connsiteY166"/>
                                </a:cxn>
                                <a:cxn ang="0">
                                  <a:pos x="connsiteX167" y="connsiteY167"/>
                                </a:cxn>
                                <a:cxn ang="0">
                                  <a:pos x="connsiteX168" y="connsiteY168"/>
                                </a:cxn>
                                <a:cxn ang="0">
                                  <a:pos x="connsiteX169" y="connsiteY169"/>
                                </a:cxn>
                                <a:cxn ang="0">
                                  <a:pos x="connsiteX170" y="connsiteY170"/>
                                </a:cxn>
                                <a:cxn ang="0">
                                  <a:pos x="connsiteX171" y="connsiteY171"/>
                                </a:cxn>
                                <a:cxn ang="0">
                                  <a:pos x="connsiteX172" y="connsiteY172"/>
                                </a:cxn>
                                <a:cxn ang="0">
                                  <a:pos x="connsiteX173" y="connsiteY173"/>
                                </a:cxn>
                                <a:cxn ang="0">
                                  <a:pos x="connsiteX174" y="connsiteY174"/>
                                </a:cxn>
                                <a:cxn ang="0">
                                  <a:pos x="connsiteX175" y="connsiteY175"/>
                                </a:cxn>
                                <a:cxn ang="0">
                                  <a:pos x="connsiteX176" y="connsiteY176"/>
                                </a:cxn>
                                <a:cxn ang="0">
                                  <a:pos x="connsiteX177" y="connsiteY177"/>
                                </a:cxn>
                                <a:cxn ang="0">
                                  <a:pos x="connsiteX178" y="connsiteY178"/>
                                </a:cxn>
                                <a:cxn ang="0">
                                  <a:pos x="connsiteX179" y="connsiteY179"/>
                                </a:cxn>
                                <a:cxn ang="0">
                                  <a:pos x="connsiteX180" y="connsiteY180"/>
                                </a:cxn>
                                <a:cxn ang="0">
                                  <a:pos x="connsiteX181" y="connsiteY181"/>
                                </a:cxn>
                                <a:cxn ang="0">
                                  <a:pos x="connsiteX182" y="connsiteY182"/>
                                </a:cxn>
                                <a:cxn ang="0">
                                  <a:pos x="connsiteX183" y="connsiteY183"/>
                                </a:cxn>
                                <a:cxn ang="0">
                                  <a:pos x="connsiteX184" y="connsiteY184"/>
                                </a:cxn>
                                <a:cxn ang="0">
                                  <a:pos x="connsiteX185" y="connsiteY185"/>
                                </a:cxn>
                                <a:cxn ang="0">
                                  <a:pos x="connsiteX186" y="connsiteY186"/>
                                </a:cxn>
                                <a:cxn ang="0">
                                  <a:pos x="connsiteX187" y="connsiteY187"/>
                                </a:cxn>
                                <a:cxn ang="0">
                                  <a:pos x="connsiteX188" y="connsiteY188"/>
                                </a:cxn>
                                <a:cxn ang="0">
                                  <a:pos x="connsiteX189" y="connsiteY189"/>
                                </a:cxn>
                                <a:cxn ang="0">
                                  <a:pos x="connsiteX190" y="connsiteY190"/>
                                </a:cxn>
                                <a:cxn ang="0">
                                  <a:pos x="connsiteX191" y="connsiteY191"/>
                                </a:cxn>
                                <a:cxn ang="0">
                                  <a:pos x="connsiteX192" y="connsiteY192"/>
                                </a:cxn>
                                <a:cxn ang="0">
                                  <a:pos x="connsiteX193" y="connsiteY193"/>
                                </a:cxn>
                                <a:cxn ang="0">
                                  <a:pos x="connsiteX194" y="connsiteY194"/>
                                </a:cxn>
                                <a:cxn ang="0">
                                  <a:pos x="connsiteX195" y="connsiteY195"/>
                                </a:cxn>
                                <a:cxn ang="0">
                                  <a:pos x="connsiteX196" y="connsiteY196"/>
                                </a:cxn>
                                <a:cxn ang="0">
                                  <a:pos x="connsiteX197" y="connsiteY197"/>
                                </a:cxn>
                                <a:cxn ang="0">
                                  <a:pos x="connsiteX198" y="connsiteY198"/>
                                </a:cxn>
                                <a:cxn ang="0">
                                  <a:pos x="connsiteX199" y="connsiteY199"/>
                                </a:cxn>
                                <a:cxn ang="0">
                                  <a:pos x="connsiteX200" y="connsiteY200"/>
                                </a:cxn>
                                <a:cxn ang="0">
                                  <a:pos x="connsiteX201" y="connsiteY201"/>
                                </a:cxn>
                                <a:cxn ang="0">
                                  <a:pos x="connsiteX202" y="connsiteY202"/>
                                </a:cxn>
                                <a:cxn ang="0">
                                  <a:pos x="connsiteX203" y="connsiteY203"/>
                                </a:cxn>
                                <a:cxn ang="0">
                                  <a:pos x="connsiteX204" y="connsiteY204"/>
                                </a:cxn>
                                <a:cxn ang="0">
                                  <a:pos x="connsiteX205" y="connsiteY205"/>
                                </a:cxn>
                                <a:cxn ang="0">
                                  <a:pos x="connsiteX206" y="connsiteY206"/>
                                </a:cxn>
                                <a:cxn ang="0">
                                  <a:pos x="connsiteX207" y="connsiteY207"/>
                                </a:cxn>
                                <a:cxn ang="0">
                                  <a:pos x="connsiteX208" y="connsiteY208"/>
                                </a:cxn>
                                <a:cxn ang="0">
                                  <a:pos x="connsiteX209" y="connsiteY209"/>
                                </a:cxn>
                                <a:cxn ang="0">
                                  <a:pos x="connsiteX210" y="connsiteY210"/>
                                </a:cxn>
                                <a:cxn ang="0">
                                  <a:pos x="connsiteX211" y="connsiteY211"/>
                                </a:cxn>
                                <a:cxn ang="0">
                                  <a:pos x="connsiteX212" y="connsiteY212"/>
                                </a:cxn>
                                <a:cxn ang="0">
                                  <a:pos x="connsiteX213" y="connsiteY213"/>
                                </a:cxn>
                                <a:cxn ang="0">
                                  <a:pos x="connsiteX214" y="connsiteY214"/>
                                </a:cxn>
                                <a:cxn ang="0">
                                  <a:pos x="connsiteX215" y="connsiteY215"/>
                                </a:cxn>
                                <a:cxn ang="0">
                                  <a:pos x="connsiteX216" y="connsiteY216"/>
                                </a:cxn>
                                <a:cxn ang="0">
                                  <a:pos x="connsiteX217" y="connsiteY217"/>
                                </a:cxn>
                                <a:cxn ang="0">
                                  <a:pos x="connsiteX218" y="connsiteY218"/>
                                </a:cxn>
                                <a:cxn ang="0">
                                  <a:pos x="connsiteX219" y="connsiteY219"/>
                                </a:cxn>
                                <a:cxn ang="0">
                                  <a:pos x="connsiteX220" y="connsiteY220"/>
                                </a:cxn>
                                <a:cxn ang="0">
                                  <a:pos x="connsiteX221" y="connsiteY221"/>
                                </a:cxn>
                                <a:cxn ang="0">
                                  <a:pos x="connsiteX222" y="connsiteY222"/>
                                </a:cxn>
                                <a:cxn ang="0">
                                  <a:pos x="connsiteX223" y="connsiteY223"/>
                                </a:cxn>
                                <a:cxn ang="0">
                                  <a:pos x="connsiteX224" y="connsiteY224"/>
                                </a:cxn>
                                <a:cxn ang="0">
                                  <a:pos x="connsiteX225" y="connsiteY225"/>
                                </a:cxn>
                                <a:cxn ang="0">
                                  <a:pos x="connsiteX226" y="connsiteY226"/>
                                </a:cxn>
                                <a:cxn ang="0">
                                  <a:pos x="connsiteX227" y="connsiteY227"/>
                                </a:cxn>
                                <a:cxn ang="0">
                                  <a:pos x="connsiteX228" y="connsiteY228"/>
                                </a:cxn>
                                <a:cxn ang="0">
                                  <a:pos x="connsiteX229" y="connsiteY229"/>
                                </a:cxn>
                                <a:cxn ang="0">
                                  <a:pos x="connsiteX230" y="connsiteY230"/>
                                </a:cxn>
                                <a:cxn ang="0">
                                  <a:pos x="connsiteX231" y="connsiteY231"/>
                                </a:cxn>
                                <a:cxn ang="0">
                                  <a:pos x="connsiteX232" y="connsiteY232"/>
                                </a:cxn>
                                <a:cxn ang="0">
                                  <a:pos x="connsiteX233" y="connsiteY233"/>
                                </a:cxn>
                                <a:cxn ang="0">
                                  <a:pos x="connsiteX234" y="connsiteY234"/>
                                </a:cxn>
                                <a:cxn ang="0">
                                  <a:pos x="connsiteX235" y="connsiteY235"/>
                                </a:cxn>
                                <a:cxn ang="0">
                                  <a:pos x="connsiteX236" y="connsiteY236"/>
                                </a:cxn>
                                <a:cxn ang="0">
                                  <a:pos x="connsiteX237" y="connsiteY237"/>
                                </a:cxn>
                                <a:cxn ang="0">
                                  <a:pos x="connsiteX238" y="connsiteY238"/>
                                </a:cxn>
                                <a:cxn ang="0">
                                  <a:pos x="connsiteX239" y="connsiteY239"/>
                                </a:cxn>
                                <a:cxn ang="0">
                                  <a:pos x="connsiteX240" y="connsiteY240"/>
                                </a:cxn>
                                <a:cxn ang="0">
                                  <a:pos x="connsiteX241" y="connsiteY241"/>
                                </a:cxn>
                                <a:cxn ang="0">
                                  <a:pos x="connsiteX242" y="connsiteY242"/>
                                </a:cxn>
                                <a:cxn ang="0">
                                  <a:pos x="connsiteX243" y="connsiteY243"/>
                                </a:cxn>
                                <a:cxn ang="0">
                                  <a:pos x="connsiteX244" y="connsiteY244"/>
                                </a:cxn>
                                <a:cxn ang="0">
                                  <a:pos x="connsiteX245" y="connsiteY245"/>
                                </a:cxn>
                                <a:cxn ang="0">
                                  <a:pos x="connsiteX246" y="connsiteY246"/>
                                </a:cxn>
                                <a:cxn ang="0">
                                  <a:pos x="connsiteX247" y="connsiteY247"/>
                                </a:cxn>
                                <a:cxn ang="0">
                                  <a:pos x="connsiteX248" y="connsiteY248"/>
                                </a:cxn>
                                <a:cxn ang="0">
                                  <a:pos x="connsiteX249" y="connsiteY249"/>
                                </a:cxn>
                                <a:cxn ang="0">
                                  <a:pos x="connsiteX250" y="connsiteY250"/>
                                </a:cxn>
                                <a:cxn ang="0">
                                  <a:pos x="connsiteX251" y="connsiteY251"/>
                                </a:cxn>
                                <a:cxn ang="0">
                                  <a:pos x="connsiteX252" y="connsiteY252"/>
                                </a:cxn>
                                <a:cxn ang="0">
                                  <a:pos x="connsiteX253" y="connsiteY253"/>
                                </a:cxn>
                                <a:cxn ang="0">
                                  <a:pos x="connsiteX254" y="connsiteY254"/>
                                </a:cxn>
                                <a:cxn ang="0">
                                  <a:pos x="connsiteX255" y="connsiteY255"/>
                                </a:cxn>
                                <a:cxn ang="0">
                                  <a:pos x="connsiteX256" y="connsiteY256"/>
                                </a:cxn>
                                <a:cxn ang="0">
                                  <a:pos x="connsiteX257" y="connsiteY257"/>
                                </a:cxn>
                                <a:cxn ang="0">
                                  <a:pos x="connsiteX258" y="connsiteY258"/>
                                </a:cxn>
                                <a:cxn ang="0">
                                  <a:pos x="connsiteX259" y="connsiteY259"/>
                                </a:cxn>
                                <a:cxn ang="0">
                                  <a:pos x="connsiteX260" y="connsiteY260"/>
                                </a:cxn>
                                <a:cxn ang="0">
                                  <a:pos x="connsiteX261" y="connsiteY261"/>
                                </a:cxn>
                                <a:cxn ang="0">
                                  <a:pos x="connsiteX262" y="connsiteY262"/>
                                </a:cxn>
                                <a:cxn ang="0">
                                  <a:pos x="connsiteX263" y="connsiteY263"/>
                                </a:cxn>
                                <a:cxn ang="0">
                                  <a:pos x="connsiteX264" y="connsiteY264"/>
                                </a:cxn>
                                <a:cxn ang="0">
                                  <a:pos x="connsiteX265" y="connsiteY265"/>
                                </a:cxn>
                                <a:cxn ang="0">
                                  <a:pos x="connsiteX266" y="connsiteY266"/>
                                </a:cxn>
                                <a:cxn ang="0">
                                  <a:pos x="connsiteX267" y="connsiteY267"/>
                                </a:cxn>
                                <a:cxn ang="0">
                                  <a:pos x="connsiteX268" y="connsiteY268"/>
                                </a:cxn>
                                <a:cxn ang="0">
                                  <a:pos x="connsiteX269" y="connsiteY269"/>
                                </a:cxn>
                                <a:cxn ang="0">
                                  <a:pos x="connsiteX270" y="connsiteY270"/>
                                </a:cxn>
                                <a:cxn ang="0">
                                  <a:pos x="connsiteX271" y="connsiteY271"/>
                                </a:cxn>
                                <a:cxn ang="0">
                                  <a:pos x="connsiteX272" y="connsiteY272"/>
                                </a:cxn>
                                <a:cxn ang="0">
                                  <a:pos x="connsiteX273" y="connsiteY273"/>
                                </a:cxn>
                                <a:cxn ang="0">
                                  <a:pos x="connsiteX274" y="connsiteY274"/>
                                </a:cxn>
                                <a:cxn ang="0">
                                  <a:pos x="connsiteX275" y="connsiteY275"/>
                                </a:cxn>
                                <a:cxn ang="0">
                                  <a:pos x="connsiteX276" y="connsiteY276"/>
                                </a:cxn>
                                <a:cxn ang="0">
                                  <a:pos x="connsiteX277" y="connsiteY277"/>
                                </a:cxn>
                                <a:cxn ang="0">
                                  <a:pos x="connsiteX278" y="connsiteY278"/>
                                </a:cxn>
                                <a:cxn ang="0">
                                  <a:pos x="connsiteX279" y="connsiteY279"/>
                                </a:cxn>
                                <a:cxn ang="0">
                                  <a:pos x="connsiteX280" y="connsiteY280"/>
                                </a:cxn>
                                <a:cxn ang="0">
                                  <a:pos x="connsiteX281" y="connsiteY281"/>
                                </a:cxn>
                                <a:cxn ang="0">
                                  <a:pos x="connsiteX282" y="connsiteY282"/>
                                </a:cxn>
                                <a:cxn ang="0">
                                  <a:pos x="connsiteX283" y="connsiteY283"/>
                                </a:cxn>
                                <a:cxn ang="0">
                                  <a:pos x="connsiteX284" y="connsiteY284"/>
                                </a:cxn>
                                <a:cxn ang="0">
                                  <a:pos x="connsiteX285" y="connsiteY285"/>
                                </a:cxn>
                                <a:cxn ang="0">
                                  <a:pos x="connsiteX286" y="connsiteY286"/>
                                </a:cxn>
                                <a:cxn ang="0">
                                  <a:pos x="connsiteX287" y="connsiteY287"/>
                                </a:cxn>
                                <a:cxn ang="0">
                                  <a:pos x="connsiteX288" y="connsiteY288"/>
                                </a:cxn>
                                <a:cxn ang="0">
                                  <a:pos x="connsiteX289" y="connsiteY289"/>
                                </a:cxn>
                                <a:cxn ang="0">
                                  <a:pos x="connsiteX290" y="connsiteY290"/>
                                </a:cxn>
                                <a:cxn ang="0">
                                  <a:pos x="connsiteX291" y="connsiteY291"/>
                                </a:cxn>
                                <a:cxn ang="0">
                                  <a:pos x="connsiteX292" y="connsiteY292"/>
                                </a:cxn>
                                <a:cxn ang="0">
                                  <a:pos x="connsiteX293" y="connsiteY293"/>
                                </a:cxn>
                              </a:cxnLst>
                              <a:rect l="l" t="t" r="r" b="b"/>
                              <a:pathLst>
                                <a:path w="822254" h="93394">
                                  <a:moveTo>
                                    <a:pt x="0" y="4980"/>
                                  </a:moveTo>
                                  <a:lnTo>
                                    <a:pt x="22720" y="4980"/>
                                  </a:lnTo>
                                  <a:lnTo>
                                    <a:pt x="46717" y="63525"/>
                                  </a:lnTo>
                                  <a:lnTo>
                                    <a:pt x="47738" y="63525"/>
                                  </a:lnTo>
                                  <a:lnTo>
                                    <a:pt x="71735" y="4980"/>
                                  </a:lnTo>
                                  <a:lnTo>
                                    <a:pt x="94455" y="4980"/>
                                  </a:lnTo>
                                  <a:lnTo>
                                    <a:pt x="94455" y="92116"/>
                                  </a:lnTo>
                                  <a:lnTo>
                                    <a:pt x="76585" y="92116"/>
                                  </a:lnTo>
                                  <a:lnTo>
                                    <a:pt x="76585" y="35401"/>
                                  </a:lnTo>
                                  <a:lnTo>
                                    <a:pt x="75862" y="35401"/>
                                  </a:lnTo>
                                  <a:lnTo>
                                    <a:pt x="53312" y="91689"/>
                                  </a:lnTo>
                                  <a:lnTo>
                                    <a:pt x="41143" y="91689"/>
                                  </a:lnTo>
                                  <a:lnTo>
                                    <a:pt x="18593" y="35189"/>
                                  </a:lnTo>
                                  <a:lnTo>
                                    <a:pt x="17870" y="35189"/>
                                  </a:lnTo>
                                  <a:lnTo>
                                    <a:pt x="17870" y="92116"/>
                                  </a:lnTo>
                                  <a:lnTo>
                                    <a:pt x="0" y="92116"/>
                                  </a:lnTo>
                                  <a:lnTo>
                                    <a:pt x="0" y="4980"/>
                                  </a:lnTo>
                                  <a:close/>
                                  <a:moveTo>
                                    <a:pt x="109292" y="92116"/>
                                  </a:moveTo>
                                  <a:lnTo>
                                    <a:pt x="109292" y="26762"/>
                                  </a:lnTo>
                                  <a:lnTo>
                                    <a:pt x="127420" y="26762"/>
                                  </a:lnTo>
                                  <a:lnTo>
                                    <a:pt x="127420" y="92116"/>
                                  </a:lnTo>
                                  <a:lnTo>
                                    <a:pt x="109292" y="92116"/>
                                  </a:lnTo>
                                  <a:close/>
                                  <a:moveTo>
                                    <a:pt x="118442" y="18339"/>
                                  </a:moveTo>
                                  <a:cubicBezTo>
                                    <a:pt x="115746" y="18339"/>
                                    <a:pt x="113434" y="17445"/>
                                    <a:pt x="111505" y="15660"/>
                                  </a:cubicBezTo>
                                  <a:cubicBezTo>
                                    <a:pt x="109576" y="13842"/>
                                    <a:pt x="108613" y="11674"/>
                                    <a:pt x="108613" y="9150"/>
                                  </a:cubicBezTo>
                                  <a:cubicBezTo>
                                    <a:pt x="108613" y="6654"/>
                                    <a:pt x="109576" y="4513"/>
                                    <a:pt x="111505" y="2724"/>
                                  </a:cubicBezTo>
                                  <a:cubicBezTo>
                                    <a:pt x="113434" y="911"/>
                                    <a:pt x="115730" y="0"/>
                                    <a:pt x="118398" y="0"/>
                                  </a:cubicBezTo>
                                  <a:cubicBezTo>
                                    <a:pt x="121122" y="0"/>
                                    <a:pt x="123434" y="911"/>
                                    <a:pt x="125335" y="2724"/>
                                  </a:cubicBezTo>
                                  <a:cubicBezTo>
                                    <a:pt x="127264" y="4513"/>
                                    <a:pt x="128227" y="6654"/>
                                    <a:pt x="128227" y="9150"/>
                                  </a:cubicBezTo>
                                  <a:cubicBezTo>
                                    <a:pt x="128227" y="11674"/>
                                    <a:pt x="127264" y="13842"/>
                                    <a:pt x="125335" y="15660"/>
                                  </a:cubicBezTo>
                                  <a:cubicBezTo>
                                    <a:pt x="123434" y="17445"/>
                                    <a:pt x="121134" y="18339"/>
                                    <a:pt x="118442" y="18339"/>
                                  </a:cubicBezTo>
                                  <a:close/>
                                  <a:moveTo>
                                    <a:pt x="171467" y="93394"/>
                                  </a:moveTo>
                                  <a:cubicBezTo>
                                    <a:pt x="164770" y="93394"/>
                                    <a:pt x="159015" y="91972"/>
                                    <a:pt x="154190" y="89137"/>
                                  </a:cubicBezTo>
                                  <a:cubicBezTo>
                                    <a:pt x="149398" y="86273"/>
                                    <a:pt x="145711" y="82304"/>
                                    <a:pt x="143127" y="77223"/>
                                  </a:cubicBezTo>
                                  <a:cubicBezTo>
                                    <a:pt x="140575" y="72147"/>
                                    <a:pt x="139301" y="66304"/>
                                    <a:pt x="139301" y="59695"/>
                                  </a:cubicBezTo>
                                  <a:cubicBezTo>
                                    <a:pt x="139301" y="53001"/>
                                    <a:pt x="140591" y="47130"/>
                                    <a:pt x="143171" y="42082"/>
                                  </a:cubicBezTo>
                                  <a:cubicBezTo>
                                    <a:pt x="145779" y="37002"/>
                                    <a:pt x="149481" y="33048"/>
                                    <a:pt x="154278" y="30209"/>
                                  </a:cubicBezTo>
                                  <a:cubicBezTo>
                                    <a:pt x="159070" y="27345"/>
                                    <a:pt x="164770" y="25912"/>
                                    <a:pt x="171379" y="25912"/>
                                  </a:cubicBezTo>
                                  <a:cubicBezTo>
                                    <a:pt x="177082" y="25912"/>
                                    <a:pt x="182075" y="26950"/>
                                    <a:pt x="186356" y="29019"/>
                                  </a:cubicBezTo>
                                  <a:cubicBezTo>
                                    <a:pt x="190641" y="31087"/>
                                    <a:pt x="194028" y="33995"/>
                                    <a:pt x="196524" y="37741"/>
                                  </a:cubicBezTo>
                                  <a:cubicBezTo>
                                    <a:pt x="199020" y="41483"/>
                                    <a:pt x="200398" y="45880"/>
                                    <a:pt x="200653" y="50932"/>
                                  </a:cubicBezTo>
                                  <a:lnTo>
                                    <a:pt x="183548" y="50932"/>
                                  </a:lnTo>
                                  <a:cubicBezTo>
                                    <a:pt x="183065" y="47670"/>
                                    <a:pt x="181791" y="45046"/>
                                    <a:pt x="179718" y="43061"/>
                                  </a:cubicBezTo>
                                  <a:cubicBezTo>
                                    <a:pt x="177677" y="41044"/>
                                    <a:pt x="174998" y="40038"/>
                                    <a:pt x="171679" y="40038"/>
                                  </a:cubicBezTo>
                                  <a:cubicBezTo>
                                    <a:pt x="168871" y="40038"/>
                                    <a:pt x="166415" y="40804"/>
                                    <a:pt x="164318" y="42338"/>
                                  </a:cubicBezTo>
                                  <a:cubicBezTo>
                                    <a:pt x="162245" y="43840"/>
                                    <a:pt x="160628" y="46036"/>
                                    <a:pt x="159466" y="48932"/>
                                  </a:cubicBezTo>
                                  <a:cubicBezTo>
                                    <a:pt x="158304" y="51823"/>
                                    <a:pt x="157721" y="55326"/>
                                    <a:pt x="157721" y="59439"/>
                                  </a:cubicBezTo>
                                  <a:cubicBezTo>
                                    <a:pt x="157721" y="63609"/>
                                    <a:pt x="158292" y="67155"/>
                                    <a:pt x="159426" y="70079"/>
                                  </a:cubicBezTo>
                                  <a:cubicBezTo>
                                    <a:pt x="160588" y="72998"/>
                                    <a:pt x="162218" y="75227"/>
                                    <a:pt x="164318" y="76756"/>
                                  </a:cubicBezTo>
                                  <a:cubicBezTo>
                                    <a:pt x="166415" y="78290"/>
                                    <a:pt x="168871" y="79053"/>
                                    <a:pt x="171679" y="79053"/>
                                  </a:cubicBezTo>
                                  <a:cubicBezTo>
                                    <a:pt x="173748" y="79053"/>
                                    <a:pt x="175605" y="78629"/>
                                    <a:pt x="177250" y="77779"/>
                                  </a:cubicBezTo>
                                  <a:cubicBezTo>
                                    <a:pt x="178923" y="76928"/>
                                    <a:pt x="180301" y="75694"/>
                                    <a:pt x="181380" y="74076"/>
                                  </a:cubicBezTo>
                                  <a:cubicBezTo>
                                    <a:pt x="182486" y="72431"/>
                                    <a:pt x="183209" y="70458"/>
                                    <a:pt x="183548" y="68162"/>
                                  </a:cubicBezTo>
                                  <a:lnTo>
                                    <a:pt x="200653" y="68162"/>
                                  </a:lnTo>
                                  <a:cubicBezTo>
                                    <a:pt x="200370" y="73154"/>
                                    <a:pt x="199008" y="77551"/>
                                    <a:pt x="196568" y="81353"/>
                                  </a:cubicBezTo>
                                  <a:cubicBezTo>
                                    <a:pt x="194156" y="85123"/>
                                    <a:pt x="190825" y="88075"/>
                                    <a:pt x="186571" y="90203"/>
                                  </a:cubicBezTo>
                                  <a:cubicBezTo>
                                    <a:pt x="182314" y="92328"/>
                                    <a:pt x="177282" y="93394"/>
                                    <a:pt x="171467" y="93394"/>
                                  </a:cubicBezTo>
                                  <a:close/>
                                  <a:moveTo>
                                    <a:pt x="212259" y="92116"/>
                                  </a:moveTo>
                                  <a:lnTo>
                                    <a:pt x="212259" y="26762"/>
                                  </a:lnTo>
                                  <a:lnTo>
                                    <a:pt x="229828" y="26762"/>
                                  </a:lnTo>
                                  <a:lnTo>
                                    <a:pt x="229828" y="38164"/>
                                  </a:lnTo>
                                  <a:lnTo>
                                    <a:pt x="230511" y="38164"/>
                                  </a:lnTo>
                                  <a:cubicBezTo>
                                    <a:pt x="231701" y="34111"/>
                                    <a:pt x="233702" y="31048"/>
                                    <a:pt x="236509" y="28975"/>
                                  </a:cubicBezTo>
                                  <a:cubicBezTo>
                                    <a:pt x="239317" y="26878"/>
                                    <a:pt x="242552" y="25828"/>
                                    <a:pt x="246210" y="25828"/>
                                  </a:cubicBezTo>
                                  <a:cubicBezTo>
                                    <a:pt x="247117" y="25828"/>
                                    <a:pt x="248095" y="25884"/>
                                    <a:pt x="249146" y="25999"/>
                                  </a:cubicBezTo>
                                  <a:cubicBezTo>
                                    <a:pt x="250196" y="26111"/>
                                    <a:pt x="251119" y="26267"/>
                                    <a:pt x="251909" y="26467"/>
                                  </a:cubicBezTo>
                                  <a:lnTo>
                                    <a:pt x="251909" y="42550"/>
                                  </a:lnTo>
                                  <a:cubicBezTo>
                                    <a:pt x="251059" y="42294"/>
                                    <a:pt x="249885" y="42066"/>
                                    <a:pt x="248379" y="41867"/>
                                  </a:cubicBezTo>
                                  <a:cubicBezTo>
                                    <a:pt x="246877" y="41671"/>
                                    <a:pt x="245499" y="41571"/>
                                    <a:pt x="244253" y="41571"/>
                                  </a:cubicBezTo>
                                  <a:cubicBezTo>
                                    <a:pt x="241586" y="41571"/>
                                    <a:pt x="239205" y="42150"/>
                                    <a:pt x="237105" y="43316"/>
                                  </a:cubicBezTo>
                                  <a:cubicBezTo>
                                    <a:pt x="235036" y="44451"/>
                                    <a:pt x="233390" y="46036"/>
                                    <a:pt x="232168" y="48081"/>
                                  </a:cubicBezTo>
                                  <a:cubicBezTo>
                                    <a:pt x="230978" y="50122"/>
                                    <a:pt x="230383" y="52478"/>
                                    <a:pt x="230383" y="55142"/>
                                  </a:cubicBezTo>
                                  <a:lnTo>
                                    <a:pt x="230383" y="92116"/>
                                  </a:lnTo>
                                  <a:lnTo>
                                    <a:pt x="212259" y="92116"/>
                                  </a:lnTo>
                                  <a:close/>
                                  <a:moveTo>
                                    <a:pt x="287769" y="93394"/>
                                  </a:moveTo>
                                  <a:cubicBezTo>
                                    <a:pt x="281160" y="93394"/>
                                    <a:pt x="275445" y="91988"/>
                                    <a:pt x="270620" y="89181"/>
                                  </a:cubicBezTo>
                                  <a:cubicBezTo>
                                    <a:pt x="265828" y="86345"/>
                                    <a:pt x="262126" y="82399"/>
                                    <a:pt x="259518" y="77351"/>
                                  </a:cubicBezTo>
                                  <a:cubicBezTo>
                                    <a:pt x="256906" y="72275"/>
                                    <a:pt x="255604" y="66388"/>
                                    <a:pt x="255604" y="59695"/>
                                  </a:cubicBezTo>
                                  <a:cubicBezTo>
                                    <a:pt x="255604" y="52945"/>
                                    <a:pt x="256906" y="47043"/>
                                    <a:pt x="259518" y="41994"/>
                                  </a:cubicBezTo>
                                  <a:cubicBezTo>
                                    <a:pt x="262126" y="36918"/>
                                    <a:pt x="265828" y="32977"/>
                                    <a:pt x="270620" y="30169"/>
                                  </a:cubicBezTo>
                                  <a:cubicBezTo>
                                    <a:pt x="275445" y="27329"/>
                                    <a:pt x="281160" y="25912"/>
                                    <a:pt x="287769" y="25912"/>
                                  </a:cubicBezTo>
                                  <a:cubicBezTo>
                                    <a:pt x="294375" y="25912"/>
                                    <a:pt x="300078" y="27329"/>
                                    <a:pt x="304871" y="30169"/>
                                  </a:cubicBezTo>
                                  <a:cubicBezTo>
                                    <a:pt x="309695" y="32977"/>
                                    <a:pt x="313409" y="36918"/>
                                    <a:pt x="316021" y="41994"/>
                                  </a:cubicBezTo>
                                  <a:cubicBezTo>
                                    <a:pt x="318629" y="47043"/>
                                    <a:pt x="319935" y="52945"/>
                                    <a:pt x="319935" y="59695"/>
                                  </a:cubicBezTo>
                                  <a:cubicBezTo>
                                    <a:pt x="319935" y="66388"/>
                                    <a:pt x="318629" y="72275"/>
                                    <a:pt x="316021" y="77351"/>
                                  </a:cubicBezTo>
                                  <a:cubicBezTo>
                                    <a:pt x="313409" y="82399"/>
                                    <a:pt x="309695" y="86345"/>
                                    <a:pt x="304871" y="89181"/>
                                  </a:cubicBezTo>
                                  <a:cubicBezTo>
                                    <a:pt x="300078" y="91988"/>
                                    <a:pt x="294375" y="93394"/>
                                    <a:pt x="287769" y="93394"/>
                                  </a:cubicBezTo>
                                  <a:close/>
                                  <a:moveTo>
                                    <a:pt x="287853" y="79352"/>
                                  </a:moveTo>
                                  <a:cubicBezTo>
                                    <a:pt x="290861" y="79352"/>
                                    <a:pt x="293369" y="78501"/>
                                    <a:pt x="295386" y="76800"/>
                                  </a:cubicBezTo>
                                  <a:cubicBezTo>
                                    <a:pt x="297398" y="75071"/>
                                    <a:pt x="298916" y="72714"/>
                                    <a:pt x="299938" y="69735"/>
                                  </a:cubicBezTo>
                                  <a:cubicBezTo>
                                    <a:pt x="300985" y="66760"/>
                                    <a:pt x="301512" y="63369"/>
                                    <a:pt x="301512" y="59567"/>
                                  </a:cubicBezTo>
                                  <a:cubicBezTo>
                                    <a:pt x="301512" y="55765"/>
                                    <a:pt x="300985" y="52378"/>
                                    <a:pt x="299938" y="49399"/>
                                  </a:cubicBezTo>
                                  <a:cubicBezTo>
                                    <a:pt x="298916" y="46420"/>
                                    <a:pt x="297398" y="44067"/>
                                    <a:pt x="295386" y="42338"/>
                                  </a:cubicBezTo>
                                  <a:cubicBezTo>
                                    <a:pt x="293369" y="40605"/>
                                    <a:pt x="290861" y="39742"/>
                                    <a:pt x="287853" y="39742"/>
                                  </a:cubicBezTo>
                                  <a:cubicBezTo>
                                    <a:pt x="284818" y="39742"/>
                                    <a:pt x="282266" y="40605"/>
                                    <a:pt x="280193" y="42338"/>
                                  </a:cubicBezTo>
                                  <a:cubicBezTo>
                                    <a:pt x="278152" y="44067"/>
                                    <a:pt x="276607" y="46420"/>
                                    <a:pt x="275557" y="49399"/>
                                  </a:cubicBezTo>
                                  <a:cubicBezTo>
                                    <a:pt x="274534" y="52378"/>
                                    <a:pt x="274027" y="55765"/>
                                    <a:pt x="274027" y="59567"/>
                                  </a:cubicBezTo>
                                  <a:cubicBezTo>
                                    <a:pt x="274027" y="63369"/>
                                    <a:pt x="274534" y="66760"/>
                                    <a:pt x="275557" y="69735"/>
                                  </a:cubicBezTo>
                                  <a:cubicBezTo>
                                    <a:pt x="276607" y="72714"/>
                                    <a:pt x="278152" y="75071"/>
                                    <a:pt x="280193" y="76800"/>
                                  </a:cubicBezTo>
                                  <a:cubicBezTo>
                                    <a:pt x="282266" y="78501"/>
                                    <a:pt x="284818" y="79352"/>
                                    <a:pt x="287853" y="79352"/>
                                  </a:cubicBezTo>
                                  <a:close/>
                                  <a:moveTo>
                                    <a:pt x="386096" y="45401"/>
                                  </a:moveTo>
                                  <a:lnTo>
                                    <a:pt x="369502" y="46420"/>
                                  </a:lnTo>
                                  <a:cubicBezTo>
                                    <a:pt x="369218" y="45002"/>
                                    <a:pt x="368607" y="43728"/>
                                    <a:pt x="367673" y="42590"/>
                                  </a:cubicBezTo>
                                  <a:cubicBezTo>
                                    <a:pt x="366734" y="41427"/>
                                    <a:pt x="365500" y="40505"/>
                                    <a:pt x="363971" y="39826"/>
                                  </a:cubicBezTo>
                                  <a:cubicBezTo>
                                    <a:pt x="362465" y="39115"/>
                                    <a:pt x="360664" y="38764"/>
                                    <a:pt x="358567" y="38764"/>
                                  </a:cubicBezTo>
                                  <a:cubicBezTo>
                                    <a:pt x="355759" y="38764"/>
                                    <a:pt x="353391" y="39359"/>
                                    <a:pt x="351462" y="40549"/>
                                  </a:cubicBezTo>
                                  <a:cubicBezTo>
                                    <a:pt x="349533" y="41711"/>
                                    <a:pt x="348567" y="43272"/>
                                    <a:pt x="348567" y="45229"/>
                                  </a:cubicBezTo>
                                  <a:cubicBezTo>
                                    <a:pt x="348567" y="46791"/>
                                    <a:pt x="349194" y="48109"/>
                                    <a:pt x="350440" y="49187"/>
                                  </a:cubicBezTo>
                                  <a:cubicBezTo>
                                    <a:pt x="351690" y="50266"/>
                                    <a:pt x="353830" y="51128"/>
                                    <a:pt x="356866" y="51783"/>
                                  </a:cubicBezTo>
                                  <a:lnTo>
                                    <a:pt x="368691" y="54163"/>
                                  </a:lnTo>
                                  <a:cubicBezTo>
                                    <a:pt x="375045" y="55469"/>
                                    <a:pt x="379782" y="57566"/>
                                    <a:pt x="382905" y="60462"/>
                                  </a:cubicBezTo>
                                  <a:cubicBezTo>
                                    <a:pt x="386024" y="63353"/>
                                    <a:pt x="387586" y="67155"/>
                                    <a:pt x="387586" y="71864"/>
                                  </a:cubicBezTo>
                                  <a:cubicBezTo>
                                    <a:pt x="387586" y="76145"/>
                                    <a:pt x="386320" y="79903"/>
                                    <a:pt x="383796" y="83138"/>
                                  </a:cubicBezTo>
                                  <a:cubicBezTo>
                                    <a:pt x="381299" y="86373"/>
                                    <a:pt x="377869" y="88897"/>
                                    <a:pt x="373500" y="90710"/>
                                  </a:cubicBezTo>
                                  <a:cubicBezTo>
                                    <a:pt x="369162" y="92500"/>
                                    <a:pt x="364154" y="93394"/>
                                    <a:pt x="358483" y="93394"/>
                                  </a:cubicBezTo>
                                  <a:cubicBezTo>
                                    <a:pt x="349829" y="93394"/>
                                    <a:pt x="342939" y="91593"/>
                                    <a:pt x="337803" y="87991"/>
                                  </a:cubicBezTo>
                                  <a:cubicBezTo>
                                    <a:pt x="332699" y="84360"/>
                                    <a:pt x="329704" y="79424"/>
                                    <a:pt x="328825" y="73182"/>
                                  </a:cubicBezTo>
                                  <a:lnTo>
                                    <a:pt x="346654" y="72247"/>
                                  </a:lnTo>
                                  <a:cubicBezTo>
                                    <a:pt x="347193" y="74883"/>
                                    <a:pt x="348499" y="76900"/>
                                    <a:pt x="350567" y="78290"/>
                                  </a:cubicBezTo>
                                  <a:cubicBezTo>
                                    <a:pt x="352640" y="79652"/>
                                    <a:pt x="355292" y="80331"/>
                                    <a:pt x="358523" y="80331"/>
                                  </a:cubicBezTo>
                                  <a:cubicBezTo>
                                    <a:pt x="361702" y="80331"/>
                                    <a:pt x="364254" y="79720"/>
                                    <a:pt x="366183" y="78501"/>
                                  </a:cubicBezTo>
                                  <a:cubicBezTo>
                                    <a:pt x="368140" y="77251"/>
                                    <a:pt x="369134" y="75650"/>
                                    <a:pt x="369162" y="73693"/>
                                  </a:cubicBezTo>
                                  <a:cubicBezTo>
                                    <a:pt x="369134" y="72048"/>
                                    <a:pt x="368439" y="70702"/>
                                    <a:pt x="367078" y="69651"/>
                                  </a:cubicBezTo>
                                  <a:cubicBezTo>
                                    <a:pt x="365716" y="68573"/>
                                    <a:pt x="363615" y="67750"/>
                                    <a:pt x="360779" y="67183"/>
                                  </a:cubicBezTo>
                                  <a:lnTo>
                                    <a:pt x="349461" y="64927"/>
                                  </a:lnTo>
                                  <a:cubicBezTo>
                                    <a:pt x="343079" y="63653"/>
                                    <a:pt x="338327" y="61440"/>
                                    <a:pt x="335207" y="58293"/>
                                  </a:cubicBezTo>
                                  <a:cubicBezTo>
                                    <a:pt x="332116" y="55142"/>
                                    <a:pt x="330571" y="51128"/>
                                    <a:pt x="330571" y="46252"/>
                                  </a:cubicBezTo>
                                  <a:cubicBezTo>
                                    <a:pt x="330571" y="42050"/>
                                    <a:pt x="331705" y="38436"/>
                                    <a:pt x="333973" y="35401"/>
                                  </a:cubicBezTo>
                                  <a:cubicBezTo>
                                    <a:pt x="336274" y="32365"/>
                                    <a:pt x="339493" y="30025"/>
                                    <a:pt x="343634" y="28380"/>
                                  </a:cubicBezTo>
                                  <a:cubicBezTo>
                                    <a:pt x="347804" y="26734"/>
                                    <a:pt x="352680" y="25912"/>
                                    <a:pt x="358267" y="25912"/>
                                  </a:cubicBezTo>
                                  <a:cubicBezTo>
                                    <a:pt x="366523" y="25912"/>
                                    <a:pt x="373020" y="27657"/>
                                    <a:pt x="377757" y="31147"/>
                                  </a:cubicBezTo>
                                  <a:cubicBezTo>
                                    <a:pt x="382522" y="34634"/>
                                    <a:pt x="385301" y="39387"/>
                                    <a:pt x="386096" y="45401"/>
                                  </a:cubicBezTo>
                                  <a:close/>
                                  <a:moveTo>
                                    <a:pt x="428781" y="93394"/>
                                  </a:moveTo>
                                  <a:cubicBezTo>
                                    <a:pt x="422056" y="93394"/>
                                    <a:pt x="416273" y="92032"/>
                                    <a:pt x="411420" y="89309"/>
                                  </a:cubicBezTo>
                                  <a:cubicBezTo>
                                    <a:pt x="406600" y="86557"/>
                                    <a:pt x="402882" y="82671"/>
                                    <a:pt x="400274" y="77651"/>
                                  </a:cubicBezTo>
                                  <a:cubicBezTo>
                                    <a:pt x="397666" y="72603"/>
                                    <a:pt x="396360" y="66632"/>
                                    <a:pt x="396360" y="59739"/>
                                  </a:cubicBezTo>
                                  <a:cubicBezTo>
                                    <a:pt x="396360" y="53017"/>
                                    <a:pt x="397666" y="47114"/>
                                    <a:pt x="400274" y="42038"/>
                                  </a:cubicBezTo>
                                  <a:cubicBezTo>
                                    <a:pt x="402882" y="36962"/>
                                    <a:pt x="406556" y="33004"/>
                                    <a:pt x="411293" y="30169"/>
                                  </a:cubicBezTo>
                                  <a:cubicBezTo>
                                    <a:pt x="416057" y="27329"/>
                                    <a:pt x="421644" y="25912"/>
                                    <a:pt x="428058" y="25912"/>
                                  </a:cubicBezTo>
                                  <a:cubicBezTo>
                                    <a:pt x="432368" y="25912"/>
                                    <a:pt x="436381" y="26606"/>
                                    <a:pt x="440100" y="27996"/>
                                  </a:cubicBezTo>
                                  <a:cubicBezTo>
                                    <a:pt x="443842" y="29358"/>
                                    <a:pt x="447105" y="31415"/>
                                    <a:pt x="449884" y="34167"/>
                                  </a:cubicBezTo>
                                  <a:cubicBezTo>
                                    <a:pt x="452692" y="36918"/>
                                    <a:pt x="454877" y="40377"/>
                                    <a:pt x="456434" y="44546"/>
                                  </a:cubicBezTo>
                                  <a:cubicBezTo>
                                    <a:pt x="457996" y="48688"/>
                                    <a:pt x="458774" y="53540"/>
                                    <a:pt x="458774" y="59100"/>
                                  </a:cubicBezTo>
                                  <a:lnTo>
                                    <a:pt x="458774" y="64076"/>
                                  </a:lnTo>
                                  <a:lnTo>
                                    <a:pt x="403593" y="64076"/>
                                  </a:lnTo>
                                  <a:lnTo>
                                    <a:pt x="403593" y="52846"/>
                                  </a:lnTo>
                                  <a:lnTo>
                                    <a:pt x="441713" y="52846"/>
                                  </a:lnTo>
                                  <a:cubicBezTo>
                                    <a:pt x="441713" y="50234"/>
                                    <a:pt x="441146" y="47925"/>
                                    <a:pt x="440012" y="45908"/>
                                  </a:cubicBezTo>
                                  <a:cubicBezTo>
                                    <a:pt x="438878" y="43895"/>
                                    <a:pt x="437304" y="42322"/>
                                    <a:pt x="435291" y="41188"/>
                                  </a:cubicBezTo>
                                  <a:cubicBezTo>
                                    <a:pt x="433306" y="40026"/>
                                    <a:pt x="430994" y="39442"/>
                                    <a:pt x="428354" y="39442"/>
                                  </a:cubicBezTo>
                                  <a:cubicBezTo>
                                    <a:pt x="425602" y="39442"/>
                                    <a:pt x="423162" y="40081"/>
                                    <a:pt x="421037" y="41355"/>
                                  </a:cubicBezTo>
                                  <a:cubicBezTo>
                                    <a:pt x="418937" y="42605"/>
                                    <a:pt x="417291" y="44295"/>
                                    <a:pt x="416101" y="46420"/>
                                  </a:cubicBezTo>
                                  <a:cubicBezTo>
                                    <a:pt x="414911" y="48520"/>
                                    <a:pt x="414300" y="50861"/>
                                    <a:pt x="414272" y="53441"/>
                                  </a:cubicBezTo>
                                  <a:lnTo>
                                    <a:pt x="414272" y="64120"/>
                                  </a:lnTo>
                                  <a:cubicBezTo>
                                    <a:pt x="414272" y="67355"/>
                                    <a:pt x="414867" y="70146"/>
                                    <a:pt x="416057" y="72503"/>
                                  </a:cubicBezTo>
                                  <a:cubicBezTo>
                                    <a:pt x="417279" y="74855"/>
                                    <a:pt x="418993" y="76672"/>
                                    <a:pt x="421205" y="77946"/>
                                  </a:cubicBezTo>
                                  <a:cubicBezTo>
                                    <a:pt x="423418" y="79224"/>
                                    <a:pt x="426042" y="79863"/>
                                    <a:pt x="429077" y="79863"/>
                                  </a:cubicBezTo>
                                  <a:cubicBezTo>
                                    <a:pt x="431094" y="79863"/>
                                    <a:pt x="432935" y="79580"/>
                                    <a:pt x="434608" y="79013"/>
                                  </a:cubicBezTo>
                                  <a:cubicBezTo>
                                    <a:pt x="436282" y="78446"/>
                                    <a:pt x="437715" y="77595"/>
                                    <a:pt x="438906" y="76461"/>
                                  </a:cubicBezTo>
                                  <a:cubicBezTo>
                                    <a:pt x="440100" y="75322"/>
                                    <a:pt x="441006" y="73933"/>
                                    <a:pt x="441629" y="72291"/>
                                  </a:cubicBezTo>
                                  <a:lnTo>
                                    <a:pt x="458391" y="73393"/>
                                  </a:lnTo>
                                  <a:cubicBezTo>
                                    <a:pt x="457540" y="77423"/>
                                    <a:pt x="455799" y="80942"/>
                                    <a:pt x="453159" y="83949"/>
                                  </a:cubicBezTo>
                                  <a:cubicBezTo>
                                    <a:pt x="450551" y="86924"/>
                                    <a:pt x="447177" y="89253"/>
                                    <a:pt x="443035" y="90926"/>
                                  </a:cubicBezTo>
                                  <a:cubicBezTo>
                                    <a:pt x="438921" y="92571"/>
                                    <a:pt x="434169" y="93394"/>
                                    <a:pt x="428781" y="93394"/>
                                  </a:cubicBezTo>
                                  <a:close/>
                                  <a:moveTo>
                                    <a:pt x="470604" y="92116"/>
                                  </a:moveTo>
                                  <a:lnTo>
                                    <a:pt x="470604" y="26762"/>
                                  </a:lnTo>
                                  <a:lnTo>
                                    <a:pt x="488177" y="26762"/>
                                  </a:lnTo>
                                  <a:lnTo>
                                    <a:pt x="488177" y="38164"/>
                                  </a:lnTo>
                                  <a:lnTo>
                                    <a:pt x="488855" y="38164"/>
                                  </a:lnTo>
                                  <a:cubicBezTo>
                                    <a:pt x="490050" y="34111"/>
                                    <a:pt x="492047" y="31048"/>
                                    <a:pt x="494854" y="28975"/>
                                  </a:cubicBezTo>
                                  <a:cubicBezTo>
                                    <a:pt x="497666" y="26878"/>
                                    <a:pt x="500897" y="25828"/>
                                    <a:pt x="504555" y="25828"/>
                                  </a:cubicBezTo>
                                  <a:cubicBezTo>
                                    <a:pt x="505466" y="25828"/>
                                    <a:pt x="506444" y="25884"/>
                                    <a:pt x="507494" y="25999"/>
                                  </a:cubicBezTo>
                                  <a:cubicBezTo>
                                    <a:pt x="508541" y="26111"/>
                                    <a:pt x="509463" y="26267"/>
                                    <a:pt x="510258" y="26467"/>
                                  </a:cubicBezTo>
                                  <a:lnTo>
                                    <a:pt x="510258" y="42550"/>
                                  </a:lnTo>
                                  <a:cubicBezTo>
                                    <a:pt x="509407" y="42294"/>
                                    <a:pt x="508229" y="42066"/>
                                    <a:pt x="506728" y="41867"/>
                                  </a:cubicBezTo>
                                  <a:cubicBezTo>
                                    <a:pt x="505222" y="41671"/>
                                    <a:pt x="503848" y="41571"/>
                                    <a:pt x="502598" y="41571"/>
                                  </a:cubicBezTo>
                                  <a:cubicBezTo>
                                    <a:pt x="499934" y="41571"/>
                                    <a:pt x="497550" y="42150"/>
                                    <a:pt x="495453" y="43316"/>
                                  </a:cubicBezTo>
                                  <a:cubicBezTo>
                                    <a:pt x="493380" y="44451"/>
                                    <a:pt x="491735" y="46036"/>
                                    <a:pt x="490517" y="48081"/>
                                  </a:cubicBezTo>
                                  <a:cubicBezTo>
                                    <a:pt x="489327" y="50122"/>
                                    <a:pt x="488728" y="52478"/>
                                    <a:pt x="488728" y="55142"/>
                                  </a:cubicBezTo>
                                  <a:lnTo>
                                    <a:pt x="488728" y="92116"/>
                                  </a:lnTo>
                                  <a:lnTo>
                                    <a:pt x="470604" y="92116"/>
                                  </a:lnTo>
                                  <a:close/>
                                  <a:moveTo>
                                    <a:pt x="582545" y="26762"/>
                                  </a:moveTo>
                                  <a:lnTo>
                                    <a:pt x="559697" y="92116"/>
                                  </a:lnTo>
                                  <a:lnTo>
                                    <a:pt x="539277" y="92116"/>
                                  </a:lnTo>
                                  <a:lnTo>
                                    <a:pt x="516428" y="26762"/>
                                  </a:lnTo>
                                  <a:lnTo>
                                    <a:pt x="535575" y="26762"/>
                                  </a:lnTo>
                                  <a:lnTo>
                                    <a:pt x="549145" y="73521"/>
                                  </a:lnTo>
                                  <a:lnTo>
                                    <a:pt x="549828" y="73521"/>
                                  </a:lnTo>
                                  <a:lnTo>
                                    <a:pt x="563355" y="26762"/>
                                  </a:lnTo>
                                  <a:lnTo>
                                    <a:pt x="582545" y="26762"/>
                                  </a:lnTo>
                                  <a:close/>
                                  <a:moveTo>
                                    <a:pt x="591823" y="92116"/>
                                  </a:moveTo>
                                  <a:lnTo>
                                    <a:pt x="591823" y="26762"/>
                                  </a:lnTo>
                                  <a:lnTo>
                                    <a:pt x="609946" y="26762"/>
                                  </a:lnTo>
                                  <a:lnTo>
                                    <a:pt x="609946" y="92116"/>
                                  </a:lnTo>
                                  <a:lnTo>
                                    <a:pt x="591823" y="92116"/>
                                  </a:lnTo>
                                  <a:close/>
                                  <a:moveTo>
                                    <a:pt x="600968" y="18339"/>
                                  </a:moveTo>
                                  <a:cubicBezTo>
                                    <a:pt x="598273" y="18339"/>
                                    <a:pt x="595960" y="17445"/>
                                    <a:pt x="594035" y="15660"/>
                                  </a:cubicBezTo>
                                  <a:cubicBezTo>
                                    <a:pt x="592106" y="13842"/>
                                    <a:pt x="591140" y="11674"/>
                                    <a:pt x="591140" y="9150"/>
                                  </a:cubicBezTo>
                                  <a:cubicBezTo>
                                    <a:pt x="591140" y="6654"/>
                                    <a:pt x="592106" y="4513"/>
                                    <a:pt x="594035" y="2724"/>
                                  </a:cubicBezTo>
                                  <a:cubicBezTo>
                                    <a:pt x="595960" y="911"/>
                                    <a:pt x="598261" y="0"/>
                                    <a:pt x="600925" y="0"/>
                                  </a:cubicBezTo>
                                  <a:cubicBezTo>
                                    <a:pt x="603648" y="0"/>
                                    <a:pt x="605961" y="911"/>
                                    <a:pt x="607862" y="2724"/>
                                  </a:cubicBezTo>
                                  <a:cubicBezTo>
                                    <a:pt x="609791" y="4513"/>
                                    <a:pt x="610753" y="6654"/>
                                    <a:pt x="610753" y="9150"/>
                                  </a:cubicBezTo>
                                  <a:cubicBezTo>
                                    <a:pt x="610753" y="11674"/>
                                    <a:pt x="609791" y="13842"/>
                                    <a:pt x="607862" y="15660"/>
                                  </a:cubicBezTo>
                                  <a:cubicBezTo>
                                    <a:pt x="605961" y="17445"/>
                                    <a:pt x="603664" y="18339"/>
                                    <a:pt x="600968" y="18339"/>
                                  </a:cubicBezTo>
                                  <a:close/>
                                  <a:moveTo>
                                    <a:pt x="653994" y="93394"/>
                                  </a:moveTo>
                                  <a:cubicBezTo>
                                    <a:pt x="647300" y="93394"/>
                                    <a:pt x="641541" y="91972"/>
                                    <a:pt x="636721" y="89137"/>
                                  </a:cubicBezTo>
                                  <a:cubicBezTo>
                                    <a:pt x="631924" y="86273"/>
                                    <a:pt x="628238" y="82304"/>
                                    <a:pt x="625658" y="77223"/>
                                  </a:cubicBezTo>
                                  <a:cubicBezTo>
                                    <a:pt x="623102" y="72147"/>
                                    <a:pt x="621828" y="66304"/>
                                    <a:pt x="621828" y="59695"/>
                                  </a:cubicBezTo>
                                  <a:cubicBezTo>
                                    <a:pt x="621828" y="53001"/>
                                    <a:pt x="623118" y="47130"/>
                                    <a:pt x="625698" y="42082"/>
                                  </a:cubicBezTo>
                                  <a:cubicBezTo>
                                    <a:pt x="628310" y="37002"/>
                                    <a:pt x="632012" y="33048"/>
                                    <a:pt x="636804" y="30209"/>
                                  </a:cubicBezTo>
                                  <a:cubicBezTo>
                                    <a:pt x="641597" y="27345"/>
                                    <a:pt x="647300" y="25912"/>
                                    <a:pt x="653910" y="25912"/>
                                  </a:cubicBezTo>
                                  <a:cubicBezTo>
                                    <a:pt x="659609" y="25912"/>
                                    <a:pt x="664601" y="26950"/>
                                    <a:pt x="668886" y="29019"/>
                                  </a:cubicBezTo>
                                  <a:cubicBezTo>
                                    <a:pt x="673168" y="31087"/>
                                    <a:pt x="676558" y="33995"/>
                                    <a:pt x="679055" y="37741"/>
                                  </a:cubicBezTo>
                                  <a:cubicBezTo>
                                    <a:pt x="681551" y="41483"/>
                                    <a:pt x="682924" y="45880"/>
                                    <a:pt x="683180" y="50932"/>
                                  </a:cubicBezTo>
                                  <a:lnTo>
                                    <a:pt x="666075" y="50932"/>
                                  </a:lnTo>
                                  <a:cubicBezTo>
                                    <a:pt x="665596" y="47670"/>
                                    <a:pt x="664318" y="45046"/>
                                    <a:pt x="662249" y="43061"/>
                                  </a:cubicBezTo>
                                  <a:cubicBezTo>
                                    <a:pt x="660204" y="41044"/>
                                    <a:pt x="657524" y="40038"/>
                                    <a:pt x="654205" y="40038"/>
                                  </a:cubicBezTo>
                                  <a:cubicBezTo>
                                    <a:pt x="651398" y="40038"/>
                                    <a:pt x="648946" y="40804"/>
                                    <a:pt x="646845" y="42338"/>
                                  </a:cubicBezTo>
                                  <a:cubicBezTo>
                                    <a:pt x="644776" y="43840"/>
                                    <a:pt x="643159" y="46036"/>
                                    <a:pt x="641996" y="48932"/>
                                  </a:cubicBezTo>
                                  <a:cubicBezTo>
                                    <a:pt x="640830" y="51823"/>
                                    <a:pt x="640251" y="55326"/>
                                    <a:pt x="640251" y="59439"/>
                                  </a:cubicBezTo>
                                  <a:cubicBezTo>
                                    <a:pt x="640251" y="63609"/>
                                    <a:pt x="640818" y="67155"/>
                                    <a:pt x="641952" y="70079"/>
                                  </a:cubicBezTo>
                                  <a:cubicBezTo>
                                    <a:pt x="643115" y="72998"/>
                                    <a:pt x="644748" y="75227"/>
                                    <a:pt x="646845" y="76756"/>
                                  </a:cubicBezTo>
                                  <a:cubicBezTo>
                                    <a:pt x="648946" y="78290"/>
                                    <a:pt x="651398" y="79053"/>
                                    <a:pt x="654205" y="79053"/>
                                  </a:cubicBezTo>
                                  <a:cubicBezTo>
                                    <a:pt x="656278" y="79053"/>
                                    <a:pt x="658135" y="78629"/>
                                    <a:pt x="659781" y="77779"/>
                                  </a:cubicBezTo>
                                  <a:cubicBezTo>
                                    <a:pt x="661454" y="76928"/>
                                    <a:pt x="662828" y="75694"/>
                                    <a:pt x="663906" y="74076"/>
                                  </a:cubicBezTo>
                                  <a:cubicBezTo>
                                    <a:pt x="665012" y="72431"/>
                                    <a:pt x="665735" y="70458"/>
                                    <a:pt x="666075" y="68162"/>
                                  </a:cubicBezTo>
                                  <a:lnTo>
                                    <a:pt x="683180" y="68162"/>
                                  </a:lnTo>
                                  <a:cubicBezTo>
                                    <a:pt x="682897" y="73154"/>
                                    <a:pt x="681535" y="77551"/>
                                    <a:pt x="679094" y="81353"/>
                                  </a:cubicBezTo>
                                  <a:cubicBezTo>
                                    <a:pt x="676686" y="85123"/>
                                    <a:pt x="673351" y="88075"/>
                                    <a:pt x="669098" y="90203"/>
                                  </a:cubicBezTo>
                                  <a:cubicBezTo>
                                    <a:pt x="664841" y="92328"/>
                                    <a:pt x="659809" y="93394"/>
                                    <a:pt x="653994" y="93394"/>
                                  </a:cubicBezTo>
                                  <a:close/>
                                  <a:moveTo>
                                    <a:pt x="724568" y="93394"/>
                                  </a:moveTo>
                                  <a:cubicBezTo>
                                    <a:pt x="717846" y="93394"/>
                                    <a:pt x="712059" y="92032"/>
                                    <a:pt x="707211" y="89309"/>
                                  </a:cubicBezTo>
                                  <a:cubicBezTo>
                                    <a:pt x="702386" y="86557"/>
                                    <a:pt x="698672" y="82671"/>
                                    <a:pt x="696060" y="77651"/>
                                  </a:cubicBezTo>
                                  <a:cubicBezTo>
                                    <a:pt x="693452" y="72603"/>
                                    <a:pt x="692146" y="66632"/>
                                    <a:pt x="692146" y="59739"/>
                                  </a:cubicBezTo>
                                  <a:cubicBezTo>
                                    <a:pt x="692146" y="53017"/>
                                    <a:pt x="693452" y="47114"/>
                                    <a:pt x="696060" y="42038"/>
                                  </a:cubicBezTo>
                                  <a:cubicBezTo>
                                    <a:pt x="698672" y="36962"/>
                                    <a:pt x="702346" y="33004"/>
                                    <a:pt x="707083" y="30169"/>
                                  </a:cubicBezTo>
                                  <a:cubicBezTo>
                                    <a:pt x="711847" y="27329"/>
                                    <a:pt x="717435" y="25912"/>
                                    <a:pt x="723845" y="25912"/>
                                  </a:cubicBezTo>
                                  <a:cubicBezTo>
                                    <a:pt x="728158" y="25912"/>
                                    <a:pt x="732172" y="26606"/>
                                    <a:pt x="735886" y="27996"/>
                                  </a:cubicBezTo>
                                  <a:cubicBezTo>
                                    <a:pt x="739632" y="29358"/>
                                    <a:pt x="742891" y="31415"/>
                                    <a:pt x="745671" y="34167"/>
                                  </a:cubicBezTo>
                                  <a:cubicBezTo>
                                    <a:pt x="748478" y="36918"/>
                                    <a:pt x="750663" y="40377"/>
                                    <a:pt x="752224" y="44546"/>
                                  </a:cubicBezTo>
                                  <a:cubicBezTo>
                                    <a:pt x="753786" y="48688"/>
                                    <a:pt x="754565" y="53540"/>
                                    <a:pt x="754565" y="59100"/>
                                  </a:cubicBezTo>
                                  <a:lnTo>
                                    <a:pt x="754565" y="64076"/>
                                  </a:lnTo>
                                  <a:lnTo>
                                    <a:pt x="699379" y="64076"/>
                                  </a:lnTo>
                                  <a:lnTo>
                                    <a:pt x="699379" y="52846"/>
                                  </a:lnTo>
                                  <a:lnTo>
                                    <a:pt x="737503" y="52846"/>
                                  </a:lnTo>
                                  <a:cubicBezTo>
                                    <a:pt x="737503" y="50234"/>
                                    <a:pt x="736936" y="47925"/>
                                    <a:pt x="735802" y="45908"/>
                                  </a:cubicBezTo>
                                  <a:cubicBezTo>
                                    <a:pt x="734668" y="43895"/>
                                    <a:pt x="733090" y="42322"/>
                                    <a:pt x="731077" y="41188"/>
                                  </a:cubicBezTo>
                                  <a:cubicBezTo>
                                    <a:pt x="729092" y="40026"/>
                                    <a:pt x="726780" y="39442"/>
                                    <a:pt x="724144" y="39442"/>
                                  </a:cubicBezTo>
                                  <a:cubicBezTo>
                                    <a:pt x="721392" y="39442"/>
                                    <a:pt x="718952" y="40081"/>
                                    <a:pt x="716824" y="41355"/>
                                  </a:cubicBezTo>
                                  <a:cubicBezTo>
                                    <a:pt x="714727" y="42605"/>
                                    <a:pt x="713081" y="44295"/>
                                    <a:pt x="711887" y="46420"/>
                                  </a:cubicBezTo>
                                  <a:cubicBezTo>
                                    <a:pt x="710697" y="48520"/>
                                    <a:pt x="710086" y="50861"/>
                                    <a:pt x="710058" y="53441"/>
                                  </a:cubicBezTo>
                                  <a:lnTo>
                                    <a:pt x="710058" y="64120"/>
                                  </a:lnTo>
                                  <a:cubicBezTo>
                                    <a:pt x="710058" y="67355"/>
                                    <a:pt x="710657" y="70146"/>
                                    <a:pt x="711847" y="72503"/>
                                  </a:cubicBezTo>
                                  <a:cubicBezTo>
                                    <a:pt x="713065" y="74855"/>
                                    <a:pt x="714783" y="76672"/>
                                    <a:pt x="716995" y="77946"/>
                                  </a:cubicBezTo>
                                  <a:cubicBezTo>
                                    <a:pt x="719208" y="79224"/>
                                    <a:pt x="721832" y="79863"/>
                                    <a:pt x="724867" y="79863"/>
                                  </a:cubicBezTo>
                                  <a:cubicBezTo>
                                    <a:pt x="726880" y="79863"/>
                                    <a:pt x="728725" y="79580"/>
                                    <a:pt x="730398" y="79013"/>
                                  </a:cubicBezTo>
                                  <a:cubicBezTo>
                                    <a:pt x="732072" y="78446"/>
                                    <a:pt x="733502" y="77595"/>
                                    <a:pt x="734696" y="76461"/>
                                  </a:cubicBezTo>
                                  <a:cubicBezTo>
                                    <a:pt x="735886" y="75322"/>
                                    <a:pt x="736792" y="73933"/>
                                    <a:pt x="737419" y="72291"/>
                                  </a:cubicBezTo>
                                  <a:lnTo>
                                    <a:pt x="754181" y="73393"/>
                                  </a:lnTo>
                                  <a:cubicBezTo>
                                    <a:pt x="753331" y="77423"/>
                                    <a:pt x="751585" y="80942"/>
                                    <a:pt x="748949" y="83949"/>
                                  </a:cubicBezTo>
                                  <a:cubicBezTo>
                                    <a:pt x="746337" y="86924"/>
                                    <a:pt x="742963" y="89253"/>
                                    <a:pt x="738821" y="90926"/>
                                  </a:cubicBezTo>
                                  <a:cubicBezTo>
                                    <a:pt x="734708" y="92571"/>
                                    <a:pt x="729959" y="93394"/>
                                    <a:pt x="724568" y="93394"/>
                                  </a:cubicBezTo>
                                  <a:close/>
                                  <a:moveTo>
                                    <a:pt x="820769" y="45401"/>
                                  </a:moveTo>
                                  <a:lnTo>
                                    <a:pt x="804175" y="46420"/>
                                  </a:lnTo>
                                  <a:cubicBezTo>
                                    <a:pt x="803892" y="45002"/>
                                    <a:pt x="803281" y="43728"/>
                                    <a:pt x="802346" y="42590"/>
                                  </a:cubicBezTo>
                                  <a:cubicBezTo>
                                    <a:pt x="801407" y="41427"/>
                                    <a:pt x="800173" y="40505"/>
                                    <a:pt x="798644" y="39826"/>
                                  </a:cubicBezTo>
                                  <a:cubicBezTo>
                                    <a:pt x="797138" y="39115"/>
                                    <a:pt x="795337" y="38764"/>
                                    <a:pt x="793240" y="38764"/>
                                  </a:cubicBezTo>
                                  <a:cubicBezTo>
                                    <a:pt x="790433" y="38764"/>
                                    <a:pt x="788064" y="39359"/>
                                    <a:pt x="786135" y="40549"/>
                                  </a:cubicBezTo>
                                  <a:cubicBezTo>
                                    <a:pt x="784206" y="41711"/>
                                    <a:pt x="783240" y="43272"/>
                                    <a:pt x="783240" y="45229"/>
                                  </a:cubicBezTo>
                                  <a:cubicBezTo>
                                    <a:pt x="783240" y="46791"/>
                                    <a:pt x="783867" y="48109"/>
                                    <a:pt x="785113" y="49187"/>
                                  </a:cubicBezTo>
                                  <a:cubicBezTo>
                                    <a:pt x="786363" y="50266"/>
                                    <a:pt x="788504" y="51128"/>
                                    <a:pt x="791539" y="51783"/>
                                  </a:cubicBezTo>
                                  <a:lnTo>
                                    <a:pt x="803364" y="54163"/>
                                  </a:lnTo>
                                  <a:cubicBezTo>
                                    <a:pt x="809718" y="55469"/>
                                    <a:pt x="814455" y="57566"/>
                                    <a:pt x="817578" y="60462"/>
                                  </a:cubicBezTo>
                                  <a:cubicBezTo>
                                    <a:pt x="820697" y="63353"/>
                                    <a:pt x="822255" y="67155"/>
                                    <a:pt x="822255" y="71864"/>
                                  </a:cubicBezTo>
                                  <a:cubicBezTo>
                                    <a:pt x="822255" y="76145"/>
                                    <a:pt x="820993" y="79903"/>
                                    <a:pt x="818469" y="83138"/>
                                  </a:cubicBezTo>
                                  <a:cubicBezTo>
                                    <a:pt x="815973" y="86373"/>
                                    <a:pt x="812542" y="88897"/>
                                    <a:pt x="808173" y="90710"/>
                                  </a:cubicBezTo>
                                  <a:cubicBezTo>
                                    <a:pt x="803836" y="92500"/>
                                    <a:pt x="798828" y="93394"/>
                                    <a:pt x="793152" y="93394"/>
                                  </a:cubicBezTo>
                                  <a:cubicBezTo>
                                    <a:pt x="784502" y="93394"/>
                                    <a:pt x="777609" y="91593"/>
                                    <a:pt x="772477" y="87991"/>
                                  </a:cubicBezTo>
                                  <a:cubicBezTo>
                                    <a:pt x="767373" y="84360"/>
                                    <a:pt x="764377" y="79424"/>
                                    <a:pt x="763499" y="73182"/>
                                  </a:cubicBezTo>
                                  <a:lnTo>
                                    <a:pt x="781327" y="72247"/>
                                  </a:lnTo>
                                  <a:cubicBezTo>
                                    <a:pt x="781866" y="74883"/>
                                    <a:pt x="783168" y="76900"/>
                                    <a:pt x="785241" y="78290"/>
                                  </a:cubicBezTo>
                                  <a:cubicBezTo>
                                    <a:pt x="787310" y="79652"/>
                                    <a:pt x="789961" y="80331"/>
                                    <a:pt x="793196" y="80331"/>
                                  </a:cubicBezTo>
                                  <a:cubicBezTo>
                                    <a:pt x="796375" y="80331"/>
                                    <a:pt x="798927" y="79720"/>
                                    <a:pt x="800856" y="78501"/>
                                  </a:cubicBezTo>
                                  <a:cubicBezTo>
                                    <a:pt x="802813" y="77251"/>
                                    <a:pt x="803804" y="75650"/>
                                    <a:pt x="803836" y="73693"/>
                                  </a:cubicBezTo>
                                  <a:cubicBezTo>
                                    <a:pt x="803804" y="72048"/>
                                    <a:pt x="803109" y="70702"/>
                                    <a:pt x="801747" y="69651"/>
                                  </a:cubicBezTo>
                                  <a:cubicBezTo>
                                    <a:pt x="800389" y="68573"/>
                                    <a:pt x="798288" y="67750"/>
                                    <a:pt x="795453" y="67183"/>
                                  </a:cubicBezTo>
                                  <a:lnTo>
                                    <a:pt x="784134" y="64927"/>
                                  </a:lnTo>
                                  <a:cubicBezTo>
                                    <a:pt x="777752" y="63653"/>
                                    <a:pt x="773000" y="61440"/>
                                    <a:pt x="769881" y="58293"/>
                                  </a:cubicBezTo>
                                  <a:cubicBezTo>
                                    <a:pt x="766790" y="55142"/>
                                    <a:pt x="765244" y="51128"/>
                                    <a:pt x="765244" y="46252"/>
                                  </a:cubicBezTo>
                                  <a:cubicBezTo>
                                    <a:pt x="765244" y="42050"/>
                                    <a:pt x="766378" y="38436"/>
                                    <a:pt x="768647" y="35401"/>
                                  </a:cubicBezTo>
                                  <a:cubicBezTo>
                                    <a:pt x="770943" y="32365"/>
                                    <a:pt x="774166" y="30025"/>
                                    <a:pt x="778304" y="28380"/>
                                  </a:cubicBezTo>
                                  <a:cubicBezTo>
                                    <a:pt x="782473" y="26734"/>
                                    <a:pt x="787353" y="25912"/>
                                    <a:pt x="792941" y="25912"/>
                                  </a:cubicBezTo>
                                  <a:cubicBezTo>
                                    <a:pt x="801196" y="25912"/>
                                    <a:pt x="807690" y="27657"/>
                                    <a:pt x="812426" y="31147"/>
                                  </a:cubicBezTo>
                                  <a:cubicBezTo>
                                    <a:pt x="817195" y="34634"/>
                                    <a:pt x="819974" y="39387"/>
                                    <a:pt x="820769" y="45401"/>
                                  </a:cubicBezTo>
                                  <a:close/>
                                </a:path>
                              </a:pathLst>
                            </a:custGeom>
                            <a:solidFill>
                              <a:srgbClr val="0778D4">
                                <a:alpha val="64000"/>
                              </a:srgbClr>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cNvPr id="1992562397" name="Espace réservé du contenu 4">
                            <a:extLst>
                              <a:ext uri="{FF2B5EF4-FFF2-40B4-BE49-F238E27FC236}">
                                <a16:creationId xmlns:a16="http://schemas.microsoft.com/office/drawing/2014/main" id="{6240B5D8-F295-E8DF-F64F-7C885F420A07}"/>
                              </a:ext>
                            </a:extLst>
                          </wpg:cNvPr>
                          <wpg:cNvGrpSpPr/>
                          <wpg:grpSpPr>
                            <a:xfrm>
                              <a:off x="523543" y="3230955"/>
                              <a:ext cx="873380" cy="327488"/>
                              <a:chOff x="523543" y="3230955"/>
                              <a:chExt cx="873380" cy="327488"/>
                            </a:xfrm>
                          </wpg:grpSpPr>
                          <wps:wsp>
                            <wps:cNvPr id="343758343" name="Forme libre : forme 343758343">
                              <a:extLst>
                                <a:ext uri="{FF2B5EF4-FFF2-40B4-BE49-F238E27FC236}">
                                  <a16:creationId xmlns:a16="http://schemas.microsoft.com/office/drawing/2014/main" id="{67613C43-C505-A001-4418-01F28AEAD9F8}"/>
                                </a:ext>
                              </a:extLst>
                            </wps:cNvPr>
                            <wps:cNvSpPr/>
                            <wps:spPr>
                              <a:xfrm>
                                <a:off x="523543" y="3230955"/>
                                <a:ext cx="873380" cy="327488"/>
                              </a:xfrm>
                              <a:custGeom>
                                <a:avLst/>
                                <a:gdLst>
                                  <a:gd name="connsiteX0" fmla="*/ 0 w 873380"/>
                                  <a:gd name="connsiteY0" fmla="*/ 39938 h 327488"/>
                                  <a:gd name="connsiteX1" fmla="*/ 39938 w 873380"/>
                                  <a:gd name="connsiteY1" fmla="*/ 0 h 327488"/>
                                  <a:gd name="connsiteX2" fmla="*/ 833443 w 873380"/>
                                  <a:gd name="connsiteY2" fmla="*/ 0 h 327488"/>
                                  <a:gd name="connsiteX3" fmla="*/ 873380 w 873380"/>
                                  <a:gd name="connsiteY3" fmla="*/ 39938 h 327488"/>
                                  <a:gd name="connsiteX4" fmla="*/ 873380 w 873380"/>
                                  <a:gd name="connsiteY4" fmla="*/ 287551 h 327488"/>
                                  <a:gd name="connsiteX5" fmla="*/ 833443 w 873380"/>
                                  <a:gd name="connsiteY5" fmla="*/ 327489 h 327488"/>
                                  <a:gd name="connsiteX6" fmla="*/ 39938 w 873380"/>
                                  <a:gd name="connsiteY6" fmla="*/ 327489 h 327488"/>
                                  <a:gd name="connsiteX7" fmla="*/ 0 w 873380"/>
                                  <a:gd name="connsiteY7" fmla="*/ 287551 h 327488"/>
                                  <a:gd name="connsiteX8" fmla="*/ 0 w 873380"/>
                                  <a:gd name="connsiteY8" fmla="*/ 39938 h 32748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873380" h="327488">
                                    <a:moveTo>
                                      <a:pt x="0" y="39938"/>
                                    </a:moveTo>
                                    <a:cubicBezTo>
                                      <a:pt x="0" y="17880"/>
                                      <a:pt x="17881" y="0"/>
                                      <a:pt x="39938" y="0"/>
                                    </a:cubicBezTo>
                                    <a:lnTo>
                                      <a:pt x="833443" y="0"/>
                                    </a:lnTo>
                                    <a:cubicBezTo>
                                      <a:pt x="855500" y="0"/>
                                      <a:pt x="873380" y="17880"/>
                                      <a:pt x="873380" y="39938"/>
                                    </a:cubicBezTo>
                                    <a:lnTo>
                                      <a:pt x="873380" y="287551"/>
                                    </a:lnTo>
                                    <a:cubicBezTo>
                                      <a:pt x="873380" y="309609"/>
                                      <a:pt x="855500" y="327489"/>
                                      <a:pt x="833443" y="327489"/>
                                    </a:cubicBezTo>
                                    <a:lnTo>
                                      <a:pt x="39938" y="327489"/>
                                    </a:lnTo>
                                    <a:cubicBezTo>
                                      <a:pt x="17880" y="327489"/>
                                      <a:pt x="0" y="309609"/>
                                      <a:pt x="0" y="287551"/>
                                    </a:cubicBezTo>
                                    <a:lnTo>
                                      <a:pt x="0" y="39938"/>
                                    </a:lnTo>
                                    <a:close/>
                                  </a:path>
                                </a:pathLst>
                              </a:custGeom>
                              <a:solidFill>
                                <a:srgbClr val="FFFFFF"/>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cNvPr id="1315139862" name="Espace réservé du contenu 4">
                              <a:extLst>
                                <a:ext uri="{FF2B5EF4-FFF2-40B4-BE49-F238E27FC236}">
                                  <a16:creationId xmlns:a16="http://schemas.microsoft.com/office/drawing/2014/main" id="{98C4D81B-E5EF-B962-19E9-CD32BD4D8416}"/>
                                </a:ext>
                              </a:extLst>
                            </wpg:cNvPr>
                            <wpg:cNvGrpSpPr/>
                            <wpg:grpSpPr>
                              <a:xfrm>
                                <a:off x="1070169" y="3334724"/>
                                <a:ext cx="198953" cy="118970"/>
                                <a:chOff x="1070169" y="3334724"/>
                                <a:chExt cx="198953" cy="118970"/>
                              </a:xfrm>
                            </wpg:grpSpPr>
                            <wps:wsp>
                              <wps:cNvPr id="385145087" name="Forme libre : forme 385145087">
                                <a:extLst>
                                  <a:ext uri="{FF2B5EF4-FFF2-40B4-BE49-F238E27FC236}">
                                    <a16:creationId xmlns:a16="http://schemas.microsoft.com/office/drawing/2014/main" id="{8349B6DA-1C76-2114-2D85-DB26B820EC68}"/>
                                  </a:ext>
                                </a:extLst>
                              </wps:cNvPr>
                              <wps:cNvSpPr/>
                              <wps:spPr>
                                <a:xfrm>
                                  <a:off x="1078393" y="3334724"/>
                                  <a:ext cx="182499" cy="62202"/>
                                </a:xfrm>
                                <a:custGeom>
                                  <a:avLst/>
                                  <a:gdLst>
                                    <a:gd name="connsiteX0" fmla="*/ 47841 w 182499"/>
                                    <a:gd name="connsiteY0" fmla="*/ 43213 h 62202"/>
                                    <a:gd name="connsiteX1" fmla="*/ 48572 w 182499"/>
                                    <a:gd name="connsiteY1" fmla="*/ 49099 h 62202"/>
                                    <a:gd name="connsiteX2" fmla="*/ 50689 w 182499"/>
                                    <a:gd name="connsiteY2" fmla="*/ 53864 h 62202"/>
                                    <a:gd name="connsiteX3" fmla="*/ 51152 w 182499"/>
                                    <a:gd name="connsiteY3" fmla="*/ 55386 h 62202"/>
                                    <a:gd name="connsiteX4" fmla="*/ 49894 w 182499"/>
                                    <a:gd name="connsiteY4" fmla="*/ 57371 h 62202"/>
                                    <a:gd name="connsiteX5" fmla="*/ 45725 w 182499"/>
                                    <a:gd name="connsiteY5" fmla="*/ 60150 h 62202"/>
                                    <a:gd name="connsiteX6" fmla="*/ 44003 w 182499"/>
                                    <a:gd name="connsiteY6" fmla="*/ 60745 h 62202"/>
                                    <a:gd name="connsiteX7" fmla="*/ 42018 w 182499"/>
                                    <a:gd name="connsiteY7" fmla="*/ 59819 h 62202"/>
                                    <a:gd name="connsiteX8" fmla="*/ 39638 w 182499"/>
                                    <a:gd name="connsiteY8" fmla="*/ 56708 h 62202"/>
                                    <a:gd name="connsiteX9" fmla="*/ 37585 w 182499"/>
                                    <a:gd name="connsiteY9" fmla="*/ 52806 h 62202"/>
                                    <a:gd name="connsiteX10" fmla="*/ 18132 w 182499"/>
                                    <a:gd name="connsiteY10" fmla="*/ 61936 h 62202"/>
                                    <a:gd name="connsiteX11" fmla="*/ 4900 w 182499"/>
                                    <a:gd name="connsiteY11" fmla="*/ 57171 h 62202"/>
                                    <a:gd name="connsiteX12" fmla="*/ 0 w 182499"/>
                                    <a:gd name="connsiteY12" fmla="*/ 44467 h 62202"/>
                                    <a:gd name="connsiteX13" fmla="*/ 6023 w 182499"/>
                                    <a:gd name="connsiteY13" fmla="*/ 30836 h 62202"/>
                                    <a:gd name="connsiteX14" fmla="*/ 22233 w 182499"/>
                                    <a:gd name="connsiteY14" fmla="*/ 25676 h 62202"/>
                                    <a:gd name="connsiteX15" fmla="*/ 29250 w 182499"/>
                                    <a:gd name="connsiteY15" fmla="*/ 26203 h 62202"/>
                                    <a:gd name="connsiteX16" fmla="*/ 36858 w 182499"/>
                                    <a:gd name="connsiteY16" fmla="*/ 27661 h 62202"/>
                                    <a:gd name="connsiteX17" fmla="*/ 36858 w 182499"/>
                                    <a:gd name="connsiteY17" fmla="*/ 22828 h 62202"/>
                                    <a:gd name="connsiteX18" fmla="*/ 33747 w 182499"/>
                                    <a:gd name="connsiteY18" fmla="*/ 12245 h 62202"/>
                                    <a:gd name="connsiteX19" fmla="*/ 22964 w 182499"/>
                                    <a:gd name="connsiteY19" fmla="*/ 9198 h 62202"/>
                                    <a:gd name="connsiteX20" fmla="*/ 15815 w 182499"/>
                                    <a:gd name="connsiteY20" fmla="*/ 10060 h 62202"/>
                                    <a:gd name="connsiteX21" fmla="*/ 8670 w 182499"/>
                                    <a:gd name="connsiteY21" fmla="*/ 12309 h 62202"/>
                                    <a:gd name="connsiteX22" fmla="*/ 6354 w 182499"/>
                                    <a:gd name="connsiteY22" fmla="*/ 13172 h 62202"/>
                                    <a:gd name="connsiteX23" fmla="*/ 5296 w 182499"/>
                                    <a:gd name="connsiteY23" fmla="*/ 13367 h 62202"/>
                                    <a:gd name="connsiteX24" fmla="*/ 3906 w 182499"/>
                                    <a:gd name="connsiteY24" fmla="*/ 11319 h 62202"/>
                                    <a:gd name="connsiteX25" fmla="*/ 3906 w 182499"/>
                                    <a:gd name="connsiteY25" fmla="*/ 8076 h 62202"/>
                                    <a:gd name="connsiteX26" fmla="*/ 4369 w 182499"/>
                                    <a:gd name="connsiteY26" fmla="*/ 5759 h 62202"/>
                                    <a:gd name="connsiteX27" fmla="*/ 6222 w 182499"/>
                                    <a:gd name="connsiteY27" fmla="*/ 4369 h 62202"/>
                                    <a:gd name="connsiteX28" fmla="*/ 14557 w 182499"/>
                                    <a:gd name="connsiteY28" fmla="*/ 1390 h 62202"/>
                                    <a:gd name="connsiteX29" fmla="*/ 24881 w 182499"/>
                                    <a:gd name="connsiteY29" fmla="*/ 136 h 62202"/>
                                    <a:gd name="connsiteX30" fmla="*/ 42218 w 182499"/>
                                    <a:gd name="connsiteY30" fmla="*/ 5496 h 62202"/>
                                    <a:gd name="connsiteX31" fmla="*/ 47710 w 182499"/>
                                    <a:gd name="connsiteY31" fmla="*/ 21770 h 62202"/>
                                    <a:gd name="connsiteX32" fmla="*/ 47710 w 182499"/>
                                    <a:gd name="connsiteY32" fmla="*/ 43213 h 62202"/>
                                    <a:gd name="connsiteX33" fmla="*/ 47841 w 182499"/>
                                    <a:gd name="connsiteY33" fmla="*/ 43213 h 62202"/>
                                    <a:gd name="connsiteX34" fmla="*/ 20979 w 182499"/>
                                    <a:gd name="connsiteY34" fmla="*/ 53269 h 62202"/>
                                    <a:gd name="connsiteX35" fmla="*/ 27793 w 182499"/>
                                    <a:gd name="connsiteY35" fmla="*/ 52079 h 62202"/>
                                    <a:gd name="connsiteX36" fmla="*/ 34079 w 182499"/>
                                    <a:gd name="connsiteY36" fmla="*/ 47841 h 62202"/>
                                    <a:gd name="connsiteX37" fmla="*/ 36327 w 182499"/>
                                    <a:gd name="connsiteY37" fmla="*/ 43608 h 62202"/>
                                    <a:gd name="connsiteX38" fmla="*/ 36990 w 182499"/>
                                    <a:gd name="connsiteY38" fmla="*/ 37853 h 62202"/>
                                    <a:gd name="connsiteX39" fmla="*/ 36990 w 182499"/>
                                    <a:gd name="connsiteY39" fmla="*/ 35073 h 62202"/>
                                    <a:gd name="connsiteX40" fmla="*/ 30904 w 182499"/>
                                    <a:gd name="connsiteY40" fmla="*/ 33947 h 62202"/>
                                    <a:gd name="connsiteX41" fmla="*/ 24681 w 182499"/>
                                    <a:gd name="connsiteY41" fmla="*/ 33552 h 62202"/>
                                    <a:gd name="connsiteX42" fmla="*/ 14825 w 182499"/>
                                    <a:gd name="connsiteY42" fmla="*/ 36196 h 62202"/>
                                    <a:gd name="connsiteX43" fmla="*/ 11582 w 182499"/>
                                    <a:gd name="connsiteY43" fmla="*/ 43808 h 62202"/>
                                    <a:gd name="connsiteX44" fmla="*/ 14030 w 182499"/>
                                    <a:gd name="connsiteY44" fmla="*/ 50821 h 62202"/>
                                    <a:gd name="connsiteX45" fmla="*/ 20979 w 182499"/>
                                    <a:gd name="connsiteY45" fmla="*/ 53269 h 62202"/>
                                    <a:gd name="connsiteX46" fmla="*/ 74112 w 182499"/>
                                    <a:gd name="connsiteY46" fmla="*/ 60414 h 62202"/>
                                    <a:gd name="connsiteX47" fmla="*/ 71596 w 182499"/>
                                    <a:gd name="connsiteY47" fmla="*/ 59755 h 62202"/>
                                    <a:gd name="connsiteX48" fmla="*/ 70206 w 182499"/>
                                    <a:gd name="connsiteY48" fmla="*/ 57171 h 62202"/>
                                    <a:gd name="connsiteX49" fmla="*/ 54659 w 182499"/>
                                    <a:gd name="connsiteY49" fmla="*/ 6023 h 62202"/>
                                    <a:gd name="connsiteX50" fmla="*/ 54064 w 182499"/>
                                    <a:gd name="connsiteY50" fmla="*/ 3375 h 62202"/>
                                    <a:gd name="connsiteX51" fmla="*/ 55649 w 182499"/>
                                    <a:gd name="connsiteY51" fmla="*/ 1721 h 62202"/>
                                    <a:gd name="connsiteX52" fmla="*/ 62135 w 182499"/>
                                    <a:gd name="connsiteY52" fmla="*/ 1721 h 62202"/>
                                    <a:gd name="connsiteX53" fmla="*/ 64715 w 182499"/>
                                    <a:gd name="connsiteY53" fmla="*/ 2384 h 62202"/>
                                    <a:gd name="connsiteX54" fmla="*/ 66041 w 182499"/>
                                    <a:gd name="connsiteY54" fmla="*/ 4964 h 62202"/>
                                    <a:gd name="connsiteX55" fmla="*/ 77156 w 182499"/>
                                    <a:gd name="connsiteY55" fmla="*/ 48768 h 62202"/>
                                    <a:gd name="connsiteX56" fmla="*/ 87479 w 182499"/>
                                    <a:gd name="connsiteY56" fmla="*/ 4964 h 62202"/>
                                    <a:gd name="connsiteX57" fmla="*/ 88737 w 182499"/>
                                    <a:gd name="connsiteY57" fmla="*/ 2384 h 62202"/>
                                    <a:gd name="connsiteX58" fmla="*/ 91381 w 182499"/>
                                    <a:gd name="connsiteY58" fmla="*/ 1721 h 62202"/>
                                    <a:gd name="connsiteX59" fmla="*/ 96677 w 182499"/>
                                    <a:gd name="connsiteY59" fmla="*/ 1721 h 62202"/>
                                    <a:gd name="connsiteX60" fmla="*/ 99325 w 182499"/>
                                    <a:gd name="connsiteY60" fmla="*/ 2384 h 62202"/>
                                    <a:gd name="connsiteX61" fmla="*/ 100579 w 182499"/>
                                    <a:gd name="connsiteY61" fmla="*/ 4964 h 62202"/>
                                    <a:gd name="connsiteX62" fmla="*/ 111035 w 182499"/>
                                    <a:gd name="connsiteY62" fmla="*/ 49299 h 62202"/>
                                    <a:gd name="connsiteX63" fmla="*/ 122485 w 182499"/>
                                    <a:gd name="connsiteY63" fmla="*/ 4964 h 62202"/>
                                    <a:gd name="connsiteX64" fmla="*/ 123807 w 182499"/>
                                    <a:gd name="connsiteY64" fmla="*/ 2384 h 62202"/>
                                    <a:gd name="connsiteX65" fmla="*/ 126387 w 182499"/>
                                    <a:gd name="connsiteY65" fmla="*/ 1721 h 62202"/>
                                    <a:gd name="connsiteX66" fmla="*/ 132541 w 182499"/>
                                    <a:gd name="connsiteY66" fmla="*/ 1721 h 62202"/>
                                    <a:gd name="connsiteX67" fmla="*/ 134194 w 182499"/>
                                    <a:gd name="connsiteY67" fmla="*/ 3375 h 62202"/>
                                    <a:gd name="connsiteX68" fmla="*/ 134063 w 182499"/>
                                    <a:gd name="connsiteY68" fmla="*/ 4433 h 62202"/>
                                    <a:gd name="connsiteX69" fmla="*/ 133599 w 182499"/>
                                    <a:gd name="connsiteY69" fmla="*/ 6091 h 62202"/>
                                    <a:gd name="connsiteX70" fmla="*/ 117652 w 182499"/>
                                    <a:gd name="connsiteY70" fmla="*/ 57239 h 62202"/>
                                    <a:gd name="connsiteX71" fmla="*/ 116262 w 182499"/>
                                    <a:gd name="connsiteY71" fmla="*/ 59819 h 62202"/>
                                    <a:gd name="connsiteX72" fmla="*/ 113746 w 182499"/>
                                    <a:gd name="connsiteY72" fmla="*/ 60482 h 62202"/>
                                    <a:gd name="connsiteX73" fmla="*/ 108059 w 182499"/>
                                    <a:gd name="connsiteY73" fmla="*/ 60482 h 62202"/>
                                    <a:gd name="connsiteX74" fmla="*/ 105411 w 182499"/>
                                    <a:gd name="connsiteY74" fmla="*/ 59819 h 62202"/>
                                    <a:gd name="connsiteX75" fmla="*/ 104153 w 182499"/>
                                    <a:gd name="connsiteY75" fmla="*/ 57171 h 62202"/>
                                    <a:gd name="connsiteX76" fmla="*/ 93897 w 182499"/>
                                    <a:gd name="connsiteY76" fmla="*/ 14493 h 62202"/>
                                    <a:gd name="connsiteX77" fmla="*/ 83705 w 182499"/>
                                    <a:gd name="connsiteY77" fmla="*/ 57107 h 62202"/>
                                    <a:gd name="connsiteX78" fmla="*/ 82451 w 182499"/>
                                    <a:gd name="connsiteY78" fmla="*/ 59755 h 62202"/>
                                    <a:gd name="connsiteX79" fmla="*/ 79803 w 182499"/>
                                    <a:gd name="connsiteY79" fmla="*/ 60414 h 62202"/>
                                    <a:gd name="connsiteX80" fmla="*/ 74112 w 182499"/>
                                    <a:gd name="connsiteY80" fmla="*/ 60414 h 62202"/>
                                    <a:gd name="connsiteX81" fmla="*/ 159140 w 182499"/>
                                    <a:gd name="connsiteY81" fmla="*/ 62203 h 62202"/>
                                    <a:gd name="connsiteX82" fmla="*/ 148951 w 182499"/>
                                    <a:gd name="connsiteY82" fmla="*/ 61009 h 62202"/>
                                    <a:gd name="connsiteX83" fmla="*/ 141339 w 182499"/>
                                    <a:gd name="connsiteY83" fmla="*/ 58365 h 62202"/>
                                    <a:gd name="connsiteX84" fmla="*/ 139291 w 182499"/>
                                    <a:gd name="connsiteY84" fmla="*/ 56512 h 62202"/>
                                    <a:gd name="connsiteX85" fmla="*/ 138891 w 182499"/>
                                    <a:gd name="connsiteY85" fmla="*/ 54659 h 62202"/>
                                    <a:gd name="connsiteX86" fmla="*/ 138891 w 182499"/>
                                    <a:gd name="connsiteY86" fmla="*/ 51284 h 62202"/>
                                    <a:gd name="connsiteX87" fmla="*/ 140417 w 182499"/>
                                    <a:gd name="connsiteY87" fmla="*/ 49231 h 62202"/>
                                    <a:gd name="connsiteX88" fmla="*/ 141607 w 182499"/>
                                    <a:gd name="connsiteY88" fmla="*/ 49431 h 62202"/>
                                    <a:gd name="connsiteX89" fmla="*/ 143260 w 182499"/>
                                    <a:gd name="connsiteY89" fmla="*/ 50094 h 62202"/>
                                    <a:gd name="connsiteX90" fmla="*/ 150537 w 182499"/>
                                    <a:gd name="connsiteY90" fmla="*/ 52410 h 62202"/>
                                    <a:gd name="connsiteX91" fmla="*/ 158413 w 182499"/>
                                    <a:gd name="connsiteY91" fmla="*/ 53201 h 62202"/>
                                    <a:gd name="connsiteX92" fmla="*/ 168074 w 182499"/>
                                    <a:gd name="connsiteY92" fmla="*/ 51020 h 62202"/>
                                    <a:gd name="connsiteX93" fmla="*/ 171516 w 182499"/>
                                    <a:gd name="connsiteY93" fmla="*/ 44734 h 62202"/>
                                    <a:gd name="connsiteX94" fmla="*/ 169727 w 182499"/>
                                    <a:gd name="connsiteY94" fmla="*/ 40101 h 62202"/>
                                    <a:gd name="connsiteX95" fmla="*/ 163045 w 182499"/>
                                    <a:gd name="connsiteY95" fmla="*/ 36659 h 62202"/>
                                    <a:gd name="connsiteX96" fmla="*/ 153452 w 182499"/>
                                    <a:gd name="connsiteY96" fmla="*/ 33683 h 62202"/>
                                    <a:gd name="connsiteX97" fmla="*/ 142865 w 182499"/>
                                    <a:gd name="connsiteY97" fmla="*/ 26934 h 62202"/>
                                    <a:gd name="connsiteX98" fmla="*/ 139554 w 182499"/>
                                    <a:gd name="connsiteY98" fmla="*/ 17337 h 62202"/>
                                    <a:gd name="connsiteX99" fmla="*/ 141339 w 182499"/>
                                    <a:gd name="connsiteY99" fmla="*/ 9992 h 62202"/>
                                    <a:gd name="connsiteX100" fmla="*/ 146104 w 182499"/>
                                    <a:gd name="connsiteY100" fmla="*/ 4569 h 62202"/>
                                    <a:gd name="connsiteX101" fmla="*/ 152989 w 182499"/>
                                    <a:gd name="connsiteY101" fmla="*/ 1126 h 62202"/>
                                    <a:gd name="connsiteX102" fmla="*/ 161324 w 182499"/>
                                    <a:gd name="connsiteY102" fmla="*/ 0 h 62202"/>
                                    <a:gd name="connsiteX103" fmla="*/ 165757 w 182499"/>
                                    <a:gd name="connsiteY103" fmla="*/ 268 h 62202"/>
                                    <a:gd name="connsiteX104" fmla="*/ 170059 w 182499"/>
                                    <a:gd name="connsiteY104" fmla="*/ 995 h 62202"/>
                                    <a:gd name="connsiteX105" fmla="*/ 173833 w 182499"/>
                                    <a:gd name="connsiteY105" fmla="*/ 2053 h 62202"/>
                                    <a:gd name="connsiteX106" fmla="*/ 176608 w 182499"/>
                                    <a:gd name="connsiteY106" fmla="*/ 3243 h 62202"/>
                                    <a:gd name="connsiteX107" fmla="*/ 178593 w 182499"/>
                                    <a:gd name="connsiteY107" fmla="*/ 4896 h 62202"/>
                                    <a:gd name="connsiteX108" fmla="*/ 179192 w 182499"/>
                                    <a:gd name="connsiteY108" fmla="*/ 7081 h 62202"/>
                                    <a:gd name="connsiteX109" fmla="*/ 179192 w 182499"/>
                                    <a:gd name="connsiteY109" fmla="*/ 10192 h 62202"/>
                                    <a:gd name="connsiteX110" fmla="*/ 177671 w 182499"/>
                                    <a:gd name="connsiteY110" fmla="*/ 12309 h 62202"/>
                                    <a:gd name="connsiteX111" fmla="*/ 175155 w 182499"/>
                                    <a:gd name="connsiteY111" fmla="*/ 11514 h 62202"/>
                                    <a:gd name="connsiteX112" fmla="*/ 162450 w 182499"/>
                                    <a:gd name="connsiteY112" fmla="*/ 8934 h 62202"/>
                                    <a:gd name="connsiteX113" fmla="*/ 153648 w 182499"/>
                                    <a:gd name="connsiteY113" fmla="*/ 10787 h 62202"/>
                                    <a:gd name="connsiteX114" fmla="*/ 150537 w 182499"/>
                                    <a:gd name="connsiteY114" fmla="*/ 16678 h 62202"/>
                                    <a:gd name="connsiteX115" fmla="*/ 152526 w 182499"/>
                                    <a:gd name="connsiteY115" fmla="*/ 21375 h 62202"/>
                                    <a:gd name="connsiteX116" fmla="*/ 159802 w 182499"/>
                                    <a:gd name="connsiteY116" fmla="*/ 25013 h 62202"/>
                                    <a:gd name="connsiteX117" fmla="*/ 169200 w 182499"/>
                                    <a:gd name="connsiteY117" fmla="*/ 27992 h 62202"/>
                                    <a:gd name="connsiteX118" fmla="*/ 179456 w 182499"/>
                                    <a:gd name="connsiteY118" fmla="*/ 34342 h 62202"/>
                                    <a:gd name="connsiteX119" fmla="*/ 182499 w 182499"/>
                                    <a:gd name="connsiteY119" fmla="*/ 43608 h 62202"/>
                                    <a:gd name="connsiteX120" fmla="*/ 180778 w 182499"/>
                                    <a:gd name="connsiteY120" fmla="*/ 51284 h 62202"/>
                                    <a:gd name="connsiteX121" fmla="*/ 175949 w 182499"/>
                                    <a:gd name="connsiteY121" fmla="*/ 57107 h 62202"/>
                                    <a:gd name="connsiteX122" fmla="*/ 168605 w 182499"/>
                                    <a:gd name="connsiteY122" fmla="*/ 60813 h 62202"/>
                                    <a:gd name="connsiteX123" fmla="*/ 159140 w 182499"/>
                                    <a:gd name="connsiteY123" fmla="*/ 62203 h 6220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Lst>
                                  <a:rect l="l" t="t" r="r" b="b"/>
                                  <a:pathLst>
                                    <a:path w="182499" h="62202">
                                      <a:moveTo>
                                        <a:pt x="47841" y="43213"/>
                                      </a:moveTo>
                                      <a:cubicBezTo>
                                        <a:pt x="47841" y="45661"/>
                                        <a:pt x="48109" y="47646"/>
                                        <a:pt x="48572" y="49099"/>
                                      </a:cubicBezTo>
                                      <a:cubicBezTo>
                                        <a:pt x="49099" y="50557"/>
                                        <a:pt x="49762" y="52143"/>
                                        <a:pt x="50689" y="53864"/>
                                      </a:cubicBezTo>
                                      <a:cubicBezTo>
                                        <a:pt x="51020" y="54395"/>
                                        <a:pt x="51152" y="54922"/>
                                        <a:pt x="51152" y="55386"/>
                                      </a:cubicBezTo>
                                      <a:cubicBezTo>
                                        <a:pt x="51152" y="56049"/>
                                        <a:pt x="50753" y="56708"/>
                                        <a:pt x="49894" y="57371"/>
                                      </a:cubicBezTo>
                                      <a:lnTo>
                                        <a:pt x="45725" y="60150"/>
                                      </a:lnTo>
                                      <a:cubicBezTo>
                                        <a:pt x="45130" y="60546"/>
                                        <a:pt x="44534" y="60745"/>
                                        <a:pt x="44003" y="60745"/>
                                      </a:cubicBezTo>
                                      <a:cubicBezTo>
                                        <a:pt x="43344" y="60745"/>
                                        <a:pt x="42681" y="60414"/>
                                        <a:pt x="42018" y="59819"/>
                                      </a:cubicBezTo>
                                      <a:cubicBezTo>
                                        <a:pt x="41092" y="58828"/>
                                        <a:pt x="40301" y="57770"/>
                                        <a:pt x="39638" y="56708"/>
                                      </a:cubicBezTo>
                                      <a:cubicBezTo>
                                        <a:pt x="38975" y="55585"/>
                                        <a:pt x="38316" y="54327"/>
                                        <a:pt x="37585" y="52806"/>
                                      </a:cubicBezTo>
                                      <a:cubicBezTo>
                                        <a:pt x="32425" y="58892"/>
                                        <a:pt x="25939" y="61936"/>
                                        <a:pt x="18132" y="61936"/>
                                      </a:cubicBezTo>
                                      <a:cubicBezTo>
                                        <a:pt x="12572" y="61936"/>
                                        <a:pt x="8139" y="60350"/>
                                        <a:pt x="4900" y="57171"/>
                                      </a:cubicBezTo>
                                      <a:cubicBezTo>
                                        <a:pt x="1657" y="53996"/>
                                        <a:pt x="0" y="49762"/>
                                        <a:pt x="0" y="44467"/>
                                      </a:cubicBezTo>
                                      <a:cubicBezTo>
                                        <a:pt x="0" y="38843"/>
                                        <a:pt x="1985" y="34279"/>
                                        <a:pt x="6023" y="30836"/>
                                      </a:cubicBezTo>
                                      <a:cubicBezTo>
                                        <a:pt x="10060" y="27397"/>
                                        <a:pt x="15420" y="25676"/>
                                        <a:pt x="22233" y="25676"/>
                                      </a:cubicBezTo>
                                      <a:cubicBezTo>
                                        <a:pt x="24486" y="25676"/>
                                        <a:pt x="26802" y="25876"/>
                                        <a:pt x="29250" y="26203"/>
                                      </a:cubicBezTo>
                                      <a:cubicBezTo>
                                        <a:pt x="31698" y="26535"/>
                                        <a:pt x="34211" y="27066"/>
                                        <a:pt x="36858" y="27661"/>
                                      </a:cubicBezTo>
                                      <a:lnTo>
                                        <a:pt x="36858" y="22828"/>
                                      </a:lnTo>
                                      <a:cubicBezTo>
                                        <a:pt x="36858" y="17800"/>
                                        <a:pt x="35800" y="14294"/>
                                        <a:pt x="33747" y="12245"/>
                                      </a:cubicBezTo>
                                      <a:cubicBezTo>
                                        <a:pt x="31631" y="10192"/>
                                        <a:pt x="28056" y="9198"/>
                                        <a:pt x="22964" y="9198"/>
                                      </a:cubicBezTo>
                                      <a:cubicBezTo>
                                        <a:pt x="20648" y="9198"/>
                                        <a:pt x="18263" y="9465"/>
                                        <a:pt x="15815" y="10060"/>
                                      </a:cubicBezTo>
                                      <a:cubicBezTo>
                                        <a:pt x="13367" y="10655"/>
                                        <a:pt x="10987" y="11382"/>
                                        <a:pt x="8670" y="12309"/>
                                      </a:cubicBezTo>
                                      <a:cubicBezTo>
                                        <a:pt x="7612" y="12772"/>
                                        <a:pt x="6817" y="13036"/>
                                        <a:pt x="6354" y="13172"/>
                                      </a:cubicBezTo>
                                      <a:cubicBezTo>
                                        <a:pt x="5891" y="13303"/>
                                        <a:pt x="5559" y="13367"/>
                                        <a:pt x="5296" y="13367"/>
                                      </a:cubicBezTo>
                                      <a:cubicBezTo>
                                        <a:pt x="4369" y="13367"/>
                                        <a:pt x="3906" y="12708"/>
                                        <a:pt x="3906" y="11319"/>
                                      </a:cubicBezTo>
                                      <a:lnTo>
                                        <a:pt x="3906" y="8076"/>
                                      </a:lnTo>
                                      <a:cubicBezTo>
                                        <a:pt x="3906" y="7017"/>
                                        <a:pt x="4038" y="6222"/>
                                        <a:pt x="4369" y="5759"/>
                                      </a:cubicBezTo>
                                      <a:cubicBezTo>
                                        <a:pt x="4701" y="5296"/>
                                        <a:pt x="5296" y="4833"/>
                                        <a:pt x="6222" y="4369"/>
                                      </a:cubicBezTo>
                                      <a:cubicBezTo>
                                        <a:pt x="8539" y="3179"/>
                                        <a:pt x="11318" y="2185"/>
                                        <a:pt x="14557" y="1390"/>
                                      </a:cubicBezTo>
                                      <a:cubicBezTo>
                                        <a:pt x="17800" y="531"/>
                                        <a:pt x="21243" y="136"/>
                                        <a:pt x="24881" y="136"/>
                                      </a:cubicBezTo>
                                      <a:cubicBezTo>
                                        <a:pt x="32757" y="136"/>
                                        <a:pt x="38512" y="1921"/>
                                        <a:pt x="42218" y="5496"/>
                                      </a:cubicBezTo>
                                      <a:cubicBezTo>
                                        <a:pt x="45856" y="9066"/>
                                        <a:pt x="47710" y="14493"/>
                                        <a:pt x="47710" y="21770"/>
                                      </a:cubicBezTo>
                                      <a:lnTo>
                                        <a:pt x="47710" y="43213"/>
                                      </a:lnTo>
                                      <a:lnTo>
                                        <a:pt x="47841" y="43213"/>
                                      </a:lnTo>
                                      <a:close/>
                                      <a:moveTo>
                                        <a:pt x="20979" y="53269"/>
                                      </a:moveTo>
                                      <a:cubicBezTo>
                                        <a:pt x="23160" y="53269"/>
                                        <a:pt x="25412" y="52873"/>
                                        <a:pt x="27793" y="52079"/>
                                      </a:cubicBezTo>
                                      <a:cubicBezTo>
                                        <a:pt x="30177" y="51284"/>
                                        <a:pt x="32294" y="49826"/>
                                        <a:pt x="34079" y="47841"/>
                                      </a:cubicBezTo>
                                      <a:cubicBezTo>
                                        <a:pt x="35137" y="46587"/>
                                        <a:pt x="35932" y="45197"/>
                                        <a:pt x="36327" y="43608"/>
                                      </a:cubicBezTo>
                                      <a:cubicBezTo>
                                        <a:pt x="36727" y="42019"/>
                                        <a:pt x="36990" y="40101"/>
                                        <a:pt x="36990" y="37853"/>
                                      </a:cubicBezTo>
                                      <a:lnTo>
                                        <a:pt x="36990" y="35073"/>
                                      </a:lnTo>
                                      <a:cubicBezTo>
                                        <a:pt x="35073" y="34610"/>
                                        <a:pt x="33020" y="34211"/>
                                        <a:pt x="30904" y="33947"/>
                                      </a:cubicBezTo>
                                      <a:cubicBezTo>
                                        <a:pt x="28787" y="33683"/>
                                        <a:pt x="26734" y="33552"/>
                                        <a:pt x="24681" y="33552"/>
                                      </a:cubicBezTo>
                                      <a:cubicBezTo>
                                        <a:pt x="20248" y="33552"/>
                                        <a:pt x="17009" y="34410"/>
                                        <a:pt x="14825" y="36196"/>
                                      </a:cubicBezTo>
                                      <a:cubicBezTo>
                                        <a:pt x="12640" y="37985"/>
                                        <a:pt x="11582" y="40497"/>
                                        <a:pt x="11582" y="43808"/>
                                      </a:cubicBezTo>
                                      <a:cubicBezTo>
                                        <a:pt x="11582" y="46915"/>
                                        <a:pt x="12377" y="49231"/>
                                        <a:pt x="14030" y="50821"/>
                                      </a:cubicBezTo>
                                      <a:cubicBezTo>
                                        <a:pt x="15620" y="52474"/>
                                        <a:pt x="17932" y="53269"/>
                                        <a:pt x="20979" y="53269"/>
                                      </a:cubicBezTo>
                                      <a:close/>
                                      <a:moveTo>
                                        <a:pt x="74112" y="60414"/>
                                      </a:moveTo>
                                      <a:cubicBezTo>
                                        <a:pt x="72922" y="60414"/>
                                        <a:pt x="72127" y="60218"/>
                                        <a:pt x="71596" y="59755"/>
                                      </a:cubicBezTo>
                                      <a:cubicBezTo>
                                        <a:pt x="71069" y="59355"/>
                                        <a:pt x="70606" y="58429"/>
                                        <a:pt x="70206" y="57171"/>
                                      </a:cubicBezTo>
                                      <a:lnTo>
                                        <a:pt x="54659" y="6023"/>
                                      </a:lnTo>
                                      <a:cubicBezTo>
                                        <a:pt x="54263" y="4701"/>
                                        <a:pt x="54064" y="3838"/>
                                        <a:pt x="54064" y="3375"/>
                                      </a:cubicBezTo>
                                      <a:cubicBezTo>
                                        <a:pt x="54064" y="2316"/>
                                        <a:pt x="54591" y="1721"/>
                                        <a:pt x="55649" y="1721"/>
                                      </a:cubicBezTo>
                                      <a:lnTo>
                                        <a:pt x="62135" y="1721"/>
                                      </a:lnTo>
                                      <a:cubicBezTo>
                                        <a:pt x="63393" y="1721"/>
                                        <a:pt x="64252" y="1921"/>
                                        <a:pt x="64715" y="2384"/>
                                      </a:cubicBezTo>
                                      <a:cubicBezTo>
                                        <a:pt x="65246" y="2780"/>
                                        <a:pt x="65642" y="3706"/>
                                        <a:pt x="66041" y="4964"/>
                                      </a:cubicBezTo>
                                      <a:lnTo>
                                        <a:pt x="77156" y="48768"/>
                                      </a:lnTo>
                                      <a:lnTo>
                                        <a:pt x="87479" y="4964"/>
                                      </a:lnTo>
                                      <a:cubicBezTo>
                                        <a:pt x="87811" y="3643"/>
                                        <a:pt x="88206" y="2780"/>
                                        <a:pt x="88737" y="2384"/>
                                      </a:cubicBezTo>
                                      <a:cubicBezTo>
                                        <a:pt x="89265" y="1985"/>
                                        <a:pt x="90191" y="1721"/>
                                        <a:pt x="91381" y="1721"/>
                                      </a:cubicBezTo>
                                      <a:lnTo>
                                        <a:pt x="96677" y="1721"/>
                                      </a:lnTo>
                                      <a:cubicBezTo>
                                        <a:pt x="97935" y="1721"/>
                                        <a:pt x="98794" y="1921"/>
                                        <a:pt x="99325" y="2384"/>
                                      </a:cubicBezTo>
                                      <a:cubicBezTo>
                                        <a:pt x="99852" y="2780"/>
                                        <a:pt x="100315" y="3706"/>
                                        <a:pt x="100579" y="4964"/>
                                      </a:cubicBezTo>
                                      <a:lnTo>
                                        <a:pt x="111035" y="49299"/>
                                      </a:lnTo>
                                      <a:lnTo>
                                        <a:pt x="122485" y="4964"/>
                                      </a:lnTo>
                                      <a:cubicBezTo>
                                        <a:pt x="122880" y="3643"/>
                                        <a:pt x="123343" y="2780"/>
                                        <a:pt x="123807" y="2384"/>
                                      </a:cubicBezTo>
                                      <a:cubicBezTo>
                                        <a:pt x="124334" y="1985"/>
                                        <a:pt x="125196" y="1721"/>
                                        <a:pt x="126387" y="1721"/>
                                      </a:cubicBezTo>
                                      <a:lnTo>
                                        <a:pt x="132541" y="1721"/>
                                      </a:lnTo>
                                      <a:cubicBezTo>
                                        <a:pt x="133599" y="1721"/>
                                        <a:pt x="134194" y="2253"/>
                                        <a:pt x="134194" y="3375"/>
                                      </a:cubicBezTo>
                                      <a:cubicBezTo>
                                        <a:pt x="134194" y="3706"/>
                                        <a:pt x="134131" y="4038"/>
                                        <a:pt x="134063" y="4433"/>
                                      </a:cubicBezTo>
                                      <a:cubicBezTo>
                                        <a:pt x="133995" y="4833"/>
                                        <a:pt x="133863" y="5360"/>
                                        <a:pt x="133599" y="6091"/>
                                      </a:cubicBezTo>
                                      <a:lnTo>
                                        <a:pt x="117652" y="57239"/>
                                      </a:lnTo>
                                      <a:cubicBezTo>
                                        <a:pt x="117257" y="58561"/>
                                        <a:pt x="116794" y="59423"/>
                                        <a:pt x="116262" y="59819"/>
                                      </a:cubicBezTo>
                                      <a:cubicBezTo>
                                        <a:pt x="115735" y="60218"/>
                                        <a:pt x="114873" y="60482"/>
                                        <a:pt x="113746" y="60482"/>
                                      </a:cubicBezTo>
                                      <a:lnTo>
                                        <a:pt x="108059" y="60482"/>
                                      </a:lnTo>
                                      <a:cubicBezTo>
                                        <a:pt x="106801" y="60482"/>
                                        <a:pt x="105939" y="60282"/>
                                        <a:pt x="105411" y="59819"/>
                                      </a:cubicBezTo>
                                      <a:cubicBezTo>
                                        <a:pt x="104880" y="59355"/>
                                        <a:pt x="104417" y="58497"/>
                                        <a:pt x="104153" y="57171"/>
                                      </a:cubicBezTo>
                                      <a:lnTo>
                                        <a:pt x="93897" y="14493"/>
                                      </a:lnTo>
                                      <a:lnTo>
                                        <a:pt x="83705" y="57107"/>
                                      </a:lnTo>
                                      <a:cubicBezTo>
                                        <a:pt x="83378" y="58429"/>
                                        <a:pt x="82978" y="59291"/>
                                        <a:pt x="82451" y="59755"/>
                                      </a:cubicBezTo>
                                      <a:cubicBezTo>
                                        <a:pt x="81920" y="60218"/>
                                        <a:pt x="80994" y="60414"/>
                                        <a:pt x="79803" y="60414"/>
                                      </a:cubicBezTo>
                                      <a:lnTo>
                                        <a:pt x="74112" y="60414"/>
                                      </a:lnTo>
                                      <a:close/>
                                      <a:moveTo>
                                        <a:pt x="159140" y="62203"/>
                                      </a:moveTo>
                                      <a:cubicBezTo>
                                        <a:pt x="155701" y="62203"/>
                                        <a:pt x="152258" y="61804"/>
                                        <a:pt x="148951" y="61009"/>
                                      </a:cubicBezTo>
                                      <a:cubicBezTo>
                                        <a:pt x="145641" y="60218"/>
                                        <a:pt x="143061" y="59355"/>
                                        <a:pt x="141339" y="58365"/>
                                      </a:cubicBezTo>
                                      <a:cubicBezTo>
                                        <a:pt x="140281" y="57770"/>
                                        <a:pt x="139554" y="57107"/>
                                        <a:pt x="139291" y="56512"/>
                                      </a:cubicBezTo>
                                      <a:cubicBezTo>
                                        <a:pt x="139027" y="55917"/>
                                        <a:pt x="138891" y="55254"/>
                                        <a:pt x="138891" y="54659"/>
                                      </a:cubicBezTo>
                                      <a:lnTo>
                                        <a:pt x="138891" y="51284"/>
                                      </a:lnTo>
                                      <a:cubicBezTo>
                                        <a:pt x="138891" y="49894"/>
                                        <a:pt x="139422" y="49231"/>
                                        <a:pt x="140417" y="49231"/>
                                      </a:cubicBezTo>
                                      <a:cubicBezTo>
                                        <a:pt x="140812" y="49231"/>
                                        <a:pt x="141208" y="49299"/>
                                        <a:pt x="141607" y="49431"/>
                                      </a:cubicBezTo>
                                      <a:cubicBezTo>
                                        <a:pt x="142002" y="49563"/>
                                        <a:pt x="142597" y="49826"/>
                                        <a:pt x="143260" y="50094"/>
                                      </a:cubicBezTo>
                                      <a:cubicBezTo>
                                        <a:pt x="145509" y="51084"/>
                                        <a:pt x="147957" y="51879"/>
                                        <a:pt x="150537" y="52410"/>
                                      </a:cubicBezTo>
                                      <a:cubicBezTo>
                                        <a:pt x="153185" y="52937"/>
                                        <a:pt x="155765" y="53201"/>
                                        <a:pt x="158413" y="53201"/>
                                      </a:cubicBezTo>
                                      <a:cubicBezTo>
                                        <a:pt x="162582" y="53201"/>
                                        <a:pt x="165825" y="52474"/>
                                        <a:pt x="168074" y="51020"/>
                                      </a:cubicBezTo>
                                      <a:cubicBezTo>
                                        <a:pt x="170322" y="49563"/>
                                        <a:pt x="171516" y="47446"/>
                                        <a:pt x="171516" y="44734"/>
                                      </a:cubicBezTo>
                                      <a:cubicBezTo>
                                        <a:pt x="171516" y="42881"/>
                                        <a:pt x="170921" y="41359"/>
                                        <a:pt x="169727" y="40101"/>
                                      </a:cubicBezTo>
                                      <a:cubicBezTo>
                                        <a:pt x="168537" y="38843"/>
                                        <a:pt x="166288" y="37717"/>
                                        <a:pt x="163045" y="36659"/>
                                      </a:cubicBezTo>
                                      <a:lnTo>
                                        <a:pt x="153452" y="33683"/>
                                      </a:lnTo>
                                      <a:cubicBezTo>
                                        <a:pt x="148620" y="32162"/>
                                        <a:pt x="145046" y="29909"/>
                                        <a:pt x="142865" y="26934"/>
                                      </a:cubicBezTo>
                                      <a:cubicBezTo>
                                        <a:pt x="140680" y="24023"/>
                                        <a:pt x="139554" y="20780"/>
                                        <a:pt x="139554" y="17337"/>
                                      </a:cubicBezTo>
                                      <a:cubicBezTo>
                                        <a:pt x="139554" y="14557"/>
                                        <a:pt x="140149" y="12109"/>
                                        <a:pt x="141339" y="9992"/>
                                      </a:cubicBezTo>
                                      <a:cubicBezTo>
                                        <a:pt x="142533" y="7876"/>
                                        <a:pt x="144119" y="6023"/>
                                        <a:pt x="146104" y="4569"/>
                                      </a:cubicBezTo>
                                      <a:cubicBezTo>
                                        <a:pt x="148089" y="3047"/>
                                        <a:pt x="150341" y="1921"/>
                                        <a:pt x="152989" y="1126"/>
                                      </a:cubicBezTo>
                                      <a:cubicBezTo>
                                        <a:pt x="155633" y="332"/>
                                        <a:pt x="158413" y="0"/>
                                        <a:pt x="161324" y="0"/>
                                      </a:cubicBezTo>
                                      <a:cubicBezTo>
                                        <a:pt x="162782" y="0"/>
                                        <a:pt x="164303" y="68"/>
                                        <a:pt x="165757" y="268"/>
                                      </a:cubicBezTo>
                                      <a:cubicBezTo>
                                        <a:pt x="167279" y="463"/>
                                        <a:pt x="168669" y="731"/>
                                        <a:pt x="170059" y="995"/>
                                      </a:cubicBezTo>
                                      <a:cubicBezTo>
                                        <a:pt x="171384" y="1326"/>
                                        <a:pt x="172638" y="1658"/>
                                        <a:pt x="173833" y="2053"/>
                                      </a:cubicBezTo>
                                      <a:cubicBezTo>
                                        <a:pt x="175023" y="2448"/>
                                        <a:pt x="175949" y="2848"/>
                                        <a:pt x="176608" y="3243"/>
                                      </a:cubicBezTo>
                                      <a:cubicBezTo>
                                        <a:pt x="177535" y="3774"/>
                                        <a:pt x="178198" y="4301"/>
                                        <a:pt x="178593" y="4896"/>
                                      </a:cubicBezTo>
                                      <a:cubicBezTo>
                                        <a:pt x="178993" y="5428"/>
                                        <a:pt x="179192" y="6154"/>
                                        <a:pt x="179192" y="7081"/>
                                      </a:cubicBezTo>
                                      <a:lnTo>
                                        <a:pt x="179192" y="10192"/>
                                      </a:lnTo>
                                      <a:cubicBezTo>
                                        <a:pt x="179192" y="11582"/>
                                        <a:pt x="178661" y="12309"/>
                                        <a:pt x="177671" y="12309"/>
                                      </a:cubicBezTo>
                                      <a:cubicBezTo>
                                        <a:pt x="177139" y="12309"/>
                                        <a:pt x="176281" y="12045"/>
                                        <a:pt x="175155" y="11514"/>
                                      </a:cubicBezTo>
                                      <a:cubicBezTo>
                                        <a:pt x="171384" y="9797"/>
                                        <a:pt x="167147" y="8934"/>
                                        <a:pt x="162450" y="8934"/>
                                      </a:cubicBezTo>
                                      <a:cubicBezTo>
                                        <a:pt x="158676" y="8934"/>
                                        <a:pt x="155701" y="9529"/>
                                        <a:pt x="153648" y="10787"/>
                                      </a:cubicBezTo>
                                      <a:cubicBezTo>
                                        <a:pt x="151599" y="12045"/>
                                        <a:pt x="150537" y="13962"/>
                                        <a:pt x="150537" y="16678"/>
                                      </a:cubicBezTo>
                                      <a:cubicBezTo>
                                        <a:pt x="150537" y="18531"/>
                                        <a:pt x="151200" y="20117"/>
                                        <a:pt x="152526" y="21375"/>
                                      </a:cubicBezTo>
                                      <a:cubicBezTo>
                                        <a:pt x="153848" y="22633"/>
                                        <a:pt x="156296" y="23891"/>
                                        <a:pt x="159802" y="25013"/>
                                      </a:cubicBezTo>
                                      <a:lnTo>
                                        <a:pt x="169200" y="27992"/>
                                      </a:lnTo>
                                      <a:cubicBezTo>
                                        <a:pt x="173964" y="29514"/>
                                        <a:pt x="177403" y="31631"/>
                                        <a:pt x="179456" y="34342"/>
                                      </a:cubicBezTo>
                                      <a:cubicBezTo>
                                        <a:pt x="181505" y="37058"/>
                                        <a:pt x="182499" y="40165"/>
                                        <a:pt x="182499" y="43608"/>
                                      </a:cubicBezTo>
                                      <a:cubicBezTo>
                                        <a:pt x="182499" y="46452"/>
                                        <a:pt x="181904" y="49035"/>
                                        <a:pt x="180778" y="51284"/>
                                      </a:cubicBezTo>
                                      <a:cubicBezTo>
                                        <a:pt x="179588" y="53533"/>
                                        <a:pt x="177998" y="55517"/>
                                        <a:pt x="175949" y="57107"/>
                                      </a:cubicBezTo>
                                      <a:cubicBezTo>
                                        <a:pt x="173897" y="58760"/>
                                        <a:pt x="171448" y="59951"/>
                                        <a:pt x="168605" y="60813"/>
                                      </a:cubicBezTo>
                                      <a:cubicBezTo>
                                        <a:pt x="165625" y="61740"/>
                                        <a:pt x="162514" y="62203"/>
                                        <a:pt x="159140" y="62203"/>
                                      </a:cubicBezTo>
                                      <a:close/>
                                    </a:path>
                                  </a:pathLst>
                                </a:custGeom>
                                <a:solidFill>
                                  <a:srgbClr val="566381"/>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25468828" name="Forme libre : forme 325468828">
                                <a:extLst>
                                  <a:ext uri="{FF2B5EF4-FFF2-40B4-BE49-F238E27FC236}">
                                    <a16:creationId xmlns:a16="http://schemas.microsoft.com/office/drawing/2014/main" id="{BAD0EFAB-855C-0DD7-A2A2-2E91FA3D2E0A}"/>
                                  </a:ext>
                                </a:extLst>
                              </wps:cNvPr>
                              <wps:cNvSpPr/>
                              <wps:spPr>
                                <a:xfrm>
                                  <a:off x="1070169" y="3412830"/>
                                  <a:ext cx="181450" cy="40864"/>
                                </a:xfrm>
                                <a:custGeom>
                                  <a:avLst/>
                                  <a:gdLst>
                                    <a:gd name="connsiteX0" fmla="*/ 179872 w 181450"/>
                                    <a:gd name="connsiteY0" fmla="*/ 16251 h 40864"/>
                                    <a:gd name="connsiteX1" fmla="*/ 99274 w 181450"/>
                                    <a:gd name="connsiteY1" fmla="*/ 40864 h 40864"/>
                                    <a:gd name="connsiteX2" fmla="*/ 880 w 181450"/>
                                    <a:gd name="connsiteY2" fmla="*/ 3347 h 40864"/>
                                    <a:gd name="connsiteX3" fmla="*/ 3132 w 181450"/>
                                    <a:gd name="connsiteY3" fmla="*/ 436 h 40864"/>
                                    <a:gd name="connsiteX4" fmla="*/ 101590 w 181450"/>
                                    <a:gd name="connsiteY4" fmla="*/ 26571 h 40864"/>
                                    <a:gd name="connsiteX5" fmla="*/ 176693 w 181450"/>
                                    <a:gd name="connsiteY5" fmla="*/ 11223 h 40864"/>
                                    <a:gd name="connsiteX6" fmla="*/ 179872 w 181450"/>
                                    <a:gd name="connsiteY6" fmla="*/ 16251 h 4086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81450" h="40864">
                                      <a:moveTo>
                                        <a:pt x="179872" y="16251"/>
                                      </a:moveTo>
                                      <a:cubicBezTo>
                                        <a:pt x="158102" y="32330"/>
                                        <a:pt x="126472" y="40864"/>
                                        <a:pt x="99274" y="40864"/>
                                      </a:cubicBezTo>
                                      <a:cubicBezTo>
                                        <a:pt x="61162" y="40864"/>
                                        <a:pt x="26819" y="26770"/>
                                        <a:pt x="880" y="3347"/>
                                      </a:cubicBezTo>
                                      <a:cubicBezTo>
                                        <a:pt x="-1169" y="1494"/>
                                        <a:pt x="684" y="-1022"/>
                                        <a:pt x="3132" y="436"/>
                                      </a:cubicBezTo>
                                      <a:cubicBezTo>
                                        <a:pt x="31188" y="16714"/>
                                        <a:pt x="65794" y="26571"/>
                                        <a:pt x="101590" y="26571"/>
                                      </a:cubicBezTo>
                                      <a:cubicBezTo>
                                        <a:pt x="125745" y="26571"/>
                                        <a:pt x="152279" y="21543"/>
                                        <a:pt x="176693" y="11223"/>
                                      </a:cubicBezTo>
                                      <a:cubicBezTo>
                                        <a:pt x="180335" y="9565"/>
                                        <a:pt x="183443" y="13603"/>
                                        <a:pt x="179872" y="16251"/>
                                      </a:cubicBezTo>
                                      <a:close/>
                                    </a:path>
                                  </a:pathLst>
                                </a:custGeom>
                                <a:solidFill>
                                  <a:srgbClr val="7D88A1"/>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40095132" name="Forme libre : forme 40095132">
                                <a:extLst>
                                  <a:ext uri="{FF2B5EF4-FFF2-40B4-BE49-F238E27FC236}">
                                    <a16:creationId xmlns:a16="http://schemas.microsoft.com/office/drawing/2014/main" id="{3F4B8093-B5A7-B32D-0502-90B20186A474}"/>
                                  </a:ext>
                                </a:extLst>
                              </wps:cNvPr>
                              <wps:cNvSpPr/>
                              <wps:spPr>
                                <a:xfrm>
                                  <a:off x="1231834" y="3408896"/>
                                  <a:ext cx="37288" cy="36732"/>
                                </a:xfrm>
                                <a:custGeom>
                                  <a:avLst/>
                                  <a:gdLst>
                                    <a:gd name="connsiteX0" fmla="*/ 27273 w 37288"/>
                                    <a:gd name="connsiteY0" fmla="*/ 9866 h 36732"/>
                                    <a:gd name="connsiteX1" fmla="*/ 1797 w 37288"/>
                                    <a:gd name="connsiteY1" fmla="*/ 9003 h 36732"/>
                                    <a:gd name="connsiteX2" fmla="*/ 1266 w 37288"/>
                                    <a:gd name="connsiteY2" fmla="*/ 6028 h 36732"/>
                                    <a:gd name="connsiteX3" fmla="*/ 36535 w 37288"/>
                                    <a:gd name="connsiteY3" fmla="*/ 2717 h 36732"/>
                                    <a:gd name="connsiteX4" fmla="*/ 24226 w 37288"/>
                                    <a:gd name="connsiteY4" fmla="*/ 35937 h 36732"/>
                                    <a:gd name="connsiteX5" fmla="*/ 21514 w 37288"/>
                                    <a:gd name="connsiteY5" fmla="*/ 34679 h 36732"/>
                                    <a:gd name="connsiteX6" fmla="*/ 27273 w 37288"/>
                                    <a:gd name="connsiteY6" fmla="*/ 9866 h 3673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37288" h="36732">
                                      <a:moveTo>
                                        <a:pt x="27273" y="9866"/>
                                      </a:moveTo>
                                      <a:cubicBezTo>
                                        <a:pt x="24493" y="6291"/>
                                        <a:pt x="8874" y="8144"/>
                                        <a:pt x="1797" y="9003"/>
                                      </a:cubicBezTo>
                                      <a:cubicBezTo>
                                        <a:pt x="-324" y="9271"/>
                                        <a:pt x="-651" y="7418"/>
                                        <a:pt x="1266" y="6028"/>
                                      </a:cubicBezTo>
                                      <a:cubicBezTo>
                                        <a:pt x="13706" y="-2707"/>
                                        <a:pt x="34154" y="-195"/>
                                        <a:pt x="36535" y="2717"/>
                                      </a:cubicBezTo>
                                      <a:cubicBezTo>
                                        <a:pt x="38919" y="5696"/>
                                        <a:pt x="35872" y="26140"/>
                                        <a:pt x="24226" y="35937"/>
                                      </a:cubicBezTo>
                                      <a:cubicBezTo>
                                        <a:pt x="22440" y="37459"/>
                                        <a:pt x="20719" y="36664"/>
                                        <a:pt x="21514" y="34679"/>
                                      </a:cubicBezTo>
                                      <a:cubicBezTo>
                                        <a:pt x="24162" y="28129"/>
                                        <a:pt x="30049" y="13372"/>
                                        <a:pt x="27273" y="9866"/>
                                      </a:cubicBezTo>
                                      <a:close/>
                                    </a:path>
                                  </a:pathLst>
                                </a:custGeom>
                                <a:solidFill>
                                  <a:srgbClr val="7D88A1"/>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grpSp>
                            <wpg:cNvPr id="1464581173" name="Espace réservé du contenu 4">
                              <a:extLst>
                                <a:ext uri="{FF2B5EF4-FFF2-40B4-BE49-F238E27FC236}">
                                  <a16:creationId xmlns:a16="http://schemas.microsoft.com/office/drawing/2014/main" id="{30DC0488-567F-6229-23FC-1F38C5F26A77}"/>
                                </a:ext>
                              </a:extLst>
                            </wpg:cNvPr>
                            <wpg:cNvGrpSpPr/>
                            <wpg:grpSpPr>
                              <a:xfrm>
                                <a:off x="877682" y="3325056"/>
                                <a:ext cx="139290" cy="139286"/>
                                <a:chOff x="877682" y="3325056"/>
                                <a:chExt cx="139290" cy="139286"/>
                              </a:xfrm>
                            </wpg:grpSpPr>
                            <wps:wsp>
                              <wps:cNvPr id="1855596487" name="Forme libre : forme 1855596487">
                                <a:extLst>
                                  <a:ext uri="{FF2B5EF4-FFF2-40B4-BE49-F238E27FC236}">
                                    <a16:creationId xmlns:a16="http://schemas.microsoft.com/office/drawing/2014/main" id="{F6D42F9B-B415-F415-F87E-F7603A4E4CD3}"/>
                                  </a:ext>
                                </a:extLst>
                              </wps:cNvPr>
                              <wps:cNvSpPr/>
                              <wps:spPr>
                                <a:xfrm>
                                  <a:off x="877682" y="3325056"/>
                                  <a:ext cx="66328" cy="66324"/>
                                </a:xfrm>
                                <a:custGeom>
                                  <a:avLst/>
                                  <a:gdLst>
                                    <a:gd name="connsiteX0" fmla="*/ 0 w 66328"/>
                                    <a:gd name="connsiteY0" fmla="*/ 0 h 66324"/>
                                    <a:gd name="connsiteX1" fmla="*/ 66328 w 66328"/>
                                    <a:gd name="connsiteY1" fmla="*/ 0 h 66324"/>
                                    <a:gd name="connsiteX2" fmla="*/ 66328 w 66328"/>
                                    <a:gd name="connsiteY2" fmla="*/ 66324 h 66324"/>
                                    <a:gd name="connsiteX3" fmla="*/ 0 w 66328"/>
                                    <a:gd name="connsiteY3" fmla="*/ 66324 h 66324"/>
                                    <a:gd name="connsiteX4" fmla="*/ 0 w 66328"/>
                                    <a:gd name="connsiteY4" fmla="*/ 0 h 6632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6328" h="66324">
                                      <a:moveTo>
                                        <a:pt x="0" y="0"/>
                                      </a:moveTo>
                                      <a:lnTo>
                                        <a:pt x="66328" y="0"/>
                                      </a:lnTo>
                                      <a:lnTo>
                                        <a:pt x="66328" y="66324"/>
                                      </a:lnTo>
                                      <a:lnTo>
                                        <a:pt x="0" y="66324"/>
                                      </a:lnTo>
                                      <a:lnTo>
                                        <a:pt x="0" y="0"/>
                                      </a:lnTo>
                                      <a:close/>
                                    </a:path>
                                  </a:pathLst>
                                </a:custGeom>
                                <a:solidFill>
                                  <a:srgbClr val="566381"/>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987130574" name="Forme libre : forme 1987130574">
                                <a:extLst>
                                  <a:ext uri="{FF2B5EF4-FFF2-40B4-BE49-F238E27FC236}">
                                    <a16:creationId xmlns:a16="http://schemas.microsoft.com/office/drawing/2014/main" id="{E6D27A5A-ECC8-F397-1A93-4D2A8A8183A1}"/>
                                  </a:ext>
                                </a:extLst>
                              </wps:cNvPr>
                              <wps:cNvSpPr/>
                              <wps:spPr>
                                <a:xfrm>
                                  <a:off x="950644" y="3325056"/>
                                  <a:ext cx="66328" cy="66324"/>
                                </a:xfrm>
                                <a:custGeom>
                                  <a:avLst/>
                                  <a:gdLst>
                                    <a:gd name="connsiteX0" fmla="*/ 0 w 66328"/>
                                    <a:gd name="connsiteY0" fmla="*/ 0 h 66324"/>
                                    <a:gd name="connsiteX1" fmla="*/ 66328 w 66328"/>
                                    <a:gd name="connsiteY1" fmla="*/ 0 h 66324"/>
                                    <a:gd name="connsiteX2" fmla="*/ 66328 w 66328"/>
                                    <a:gd name="connsiteY2" fmla="*/ 66324 h 66324"/>
                                    <a:gd name="connsiteX3" fmla="*/ 0 w 66328"/>
                                    <a:gd name="connsiteY3" fmla="*/ 66324 h 66324"/>
                                    <a:gd name="connsiteX4" fmla="*/ 0 w 66328"/>
                                    <a:gd name="connsiteY4" fmla="*/ 0 h 6632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6328" h="66324">
                                      <a:moveTo>
                                        <a:pt x="0" y="0"/>
                                      </a:moveTo>
                                      <a:lnTo>
                                        <a:pt x="66328" y="0"/>
                                      </a:lnTo>
                                      <a:lnTo>
                                        <a:pt x="66328" y="66324"/>
                                      </a:lnTo>
                                      <a:lnTo>
                                        <a:pt x="0" y="66324"/>
                                      </a:lnTo>
                                      <a:lnTo>
                                        <a:pt x="0" y="0"/>
                                      </a:lnTo>
                                      <a:close/>
                                    </a:path>
                                  </a:pathLst>
                                </a:custGeom>
                                <a:solidFill>
                                  <a:srgbClr val="7D88A1"/>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89081951" name="Forme libre : forme 89081951">
                                <a:extLst>
                                  <a:ext uri="{FF2B5EF4-FFF2-40B4-BE49-F238E27FC236}">
                                    <a16:creationId xmlns:a16="http://schemas.microsoft.com/office/drawing/2014/main" id="{AD9C6853-8560-8228-F679-08B4F0CE580C}"/>
                                  </a:ext>
                                </a:extLst>
                              </wps:cNvPr>
                              <wps:cNvSpPr/>
                              <wps:spPr>
                                <a:xfrm>
                                  <a:off x="877686" y="3398014"/>
                                  <a:ext cx="66324" cy="66328"/>
                                </a:xfrm>
                                <a:custGeom>
                                  <a:avLst/>
                                  <a:gdLst>
                                    <a:gd name="connsiteX0" fmla="*/ 0 w 66324"/>
                                    <a:gd name="connsiteY0" fmla="*/ 0 h 66328"/>
                                    <a:gd name="connsiteX1" fmla="*/ 66324 w 66324"/>
                                    <a:gd name="connsiteY1" fmla="*/ 0 h 66328"/>
                                    <a:gd name="connsiteX2" fmla="*/ 66324 w 66324"/>
                                    <a:gd name="connsiteY2" fmla="*/ 66328 h 66328"/>
                                    <a:gd name="connsiteX3" fmla="*/ 0 w 66324"/>
                                    <a:gd name="connsiteY3" fmla="*/ 66328 h 66328"/>
                                    <a:gd name="connsiteX4" fmla="*/ 0 w 66324"/>
                                    <a:gd name="connsiteY4" fmla="*/ 0 h 6632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6324" h="66328">
                                      <a:moveTo>
                                        <a:pt x="0" y="0"/>
                                      </a:moveTo>
                                      <a:lnTo>
                                        <a:pt x="66324" y="0"/>
                                      </a:lnTo>
                                      <a:lnTo>
                                        <a:pt x="66324" y="66328"/>
                                      </a:lnTo>
                                      <a:lnTo>
                                        <a:pt x="0" y="66328"/>
                                      </a:lnTo>
                                      <a:lnTo>
                                        <a:pt x="0" y="0"/>
                                      </a:lnTo>
                                      <a:close/>
                                    </a:path>
                                  </a:pathLst>
                                </a:custGeom>
                                <a:solidFill>
                                  <a:srgbClr val="ACB3C3"/>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584732226" name="Forme libre : forme 1584732226">
                                <a:extLst>
                                  <a:ext uri="{FF2B5EF4-FFF2-40B4-BE49-F238E27FC236}">
                                    <a16:creationId xmlns:a16="http://schemas.microsoft.com/office/drawing/2014/main" id="{0DC5FE0C-CD30-EDFA-F2E2-06E8F5573CE3}"/>
                                  </a:ext>
                                </a:extLst>
                              </wps:cNvPr>
                              <wps:cNvSpPr/>
                              <wps:spPr>
                                <a:xfrm>
                                  <a:off x="950644" y="3398014"/>
                                  <a:ext cx="66328" cy="66328"/>
                                </a:xfrm>
                                <a:custGeom>
                                  <a:avLst/>
                                  <a:gdLst>
                                    <a:gd name="connsiteX0" fmla="*/ 0 w 66328"/>
                                    <a:gd name="connsiteY0" fmla="*/ 0 h 66328"/>
                                    <a:gd name="connsiteX1" fmla="*/ 66328 w 66328"/>
                                    <a:gd name="connsiteY1" fmla="*/ 0 h 66328"/>
                                    <a:gd name="connsiteX2" fmla="*/ 66328 w 66328"/>
                                    <a:gd name="connsiteY2" fmla="*/ 66328 h 66328"/>
                                    <a:gd name="connsiteX3" fmla="*/ 0 w 66328"/>
                                    <a:gd name="connsiteY3" fmla="*/ 66328 h 66328"/>
                                    <a:gd name="connsiteX4" fmla="*/ 0 w 66328"/>
                                    <a:gd name="connsiteY4" fmla="*/ 0 h 6632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6328" h="66328">
                                      <a:moveTo>
                                        <a:pt x="0" y="0"/>
                                      </a:moveTo>
                                      <a:lnTo>
                                        <a:pt x="66328" y="0"/>
                                      </a:lnTo>
                                      <a:lnTo>
                                        <a:pt x="66328" y="66328"/>
                                      </a:lnTo>
                                      <a:lnTo>
                                        <a:pt x="0" y="66328"/>
                                      </a:lnTo>
                                      <a:lnTo>
                                        <a:pt x="0" y="0"/>
                                      </a:lnTo>
                                      <a:close/>
                                    </a:path>
                                  </a:pathLst>
                                </a:custGeom>
                                <a:solidFill>
                                  <a:srgbClr val="D6D9E1"/>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grpSp>
                            <wpg:cNvPr id="1279537585" name="Espace réservé du contenu 4">
                              <a:extLst>
                                <a:ext uri="{FF2B5EF4-FFF2-40B4-BE49-F238E27FC236}">
                                  <a16:creationId xmlns:a16="http://schemas.microsoft.com/office/drawing/2014/main" id="{60DEBA6A-6FB4-F8E0-4CBD-FB968F4D070E}"/>
                                </a:ext>
                              </a:extLst>
                            </wpg:cNvPr>
                            <wpg:cNvGrpSpPr/>
                            <wpg:grpSpPr>
                              <a:xfrm>
                                <a:off x="651344" y="3325056"/>
                                <a:ext cx="173132" cy="139286"/>
                                <a:chOff x="651344" y="3325056"/>
                                <a:chExt cx="173132" cy="139286"/>
                              </a:xfrm>
                            </wpg:grpSpPr>
                            <wps:wsp>
                              <wps:cNvPr id="1443462070" name="Forme libre : forme 1443462070">
                                <a:extLst>
                                  <a:ext uri="{FF2B5EF4-FFF2-40B4-BE49-F238E27FC236}">
                                    <a16:creationId xmlns:a16="http://schemas.microsoft.com/office/drawing/2014/main" id="{48584151-DD52-7717-71F0-E6C063E1436E}"/>
                                  </a:ext>
                                </a:extLst>
                              </wps:cNvPr>
                              <wps:cNvSpPr/>
                              <wps:spPr>
                                <a:xfrm>
                                  <a:off x="672531" y="3325056"/>
                                  <a:ext cx="110359" cy="50025"/>
                                </a:xfrm>
                                <a:custGeom>
                                  <a:avLst/>
                                  <a:gdLst>
                                    <a:gd name="connsiteX0" fmla="*/ 89013 w 110359"/>
                                    <a:gd name="connsiteY0" fmla="*/ 38500 h 50025"/>
                                    <a:gd name="connsiteX1" fmla="*/ 94560 w 110359"/>
                                    <a:gd name="connsiteY1" fmla="*/ 38580 h 50025"/>
                                    <a:gd name="connsiteX2" fmla="*/ 109633 w 110359"/>
                                    <a:gd name="connsiteY2" fmla="*/ 23511 h 50025"/>
                                    <a:gd name="connsiteX3" fmla="*/ 110360 w 110359"/>
                                    <a:gd name="connsiteY3" fmla="*/ 17125 h 50025"/>
                                    <a:gd name="connsiteX4" fmla="*/ 65366 w 110359"/>
                                    <a:gd name="connsiteY4" fmla="*/ 0 h 50025"/>
                                    <a:gd name="connsiteX5" fmla="*/ 0 w 110359"/>
                                    <a:gd name="connsiteY5" fmla="*/ 50026 h 50025"/>
                                    <a:gd name="connsiteX6" fmla="*/ 5168 w 110359"/>
                                    <a:gd name="connsiteY6" fmla="*/ 49726 h 50025"/>
                                    <a:gd name="connsiteX7" fmla="*/ 35281 w 110359"/>
                                    <a:gd name="connsiteY7" fmla="*/ 44778 h 50025"/>
                                    <a:gd name="connsiteX8" fmla="*/ 37605 w 110359"/>
                                    <a:gd name="connsiteY8" fmla="*/ 42342 h 50025"/>
                                    <a:gd name="connsiteX9" fmla="*/ 65394 w 110359"/>
                                    <a:gd name="connsiteY9" fmla="*/ 30057 h 50025"/>
                                    <a:gd name="connsiteX10" fmla="*/ 89013 w 110359"/>
                                    <a:gd name="connsiteY10" fmla="*/ 38444 h 50025"/>
                                    <a:gd name="connsiteX11" fmla="*/ 89013 w 110359"/>
                                    <a:gd name="connsiteY11" fmla="*/ 38500 h 5002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110359" h="50025">
                                      <a:moveTo>
                                        <a:pt x="89013" y="38500"/>
                                      </a:moveTo>
                                      <a:lnTo>
                                        <a:pt x="94560" y="38580"/>
                                      </a:lnTo>
                                      <a:lnTo>
                                        <a:pt x="109633" y="23511"/>
                                      </a:lnTo>
                                      <a:lnTo>
                                        <a:pt x="110360" y="17125"/>
                                      </a:lnTo>
                                      <a:cubicBezTo>
                                        <a:pt x="98402" y="6490"/>
                                        <a:pt x="82627" y="0"/>
                                        <a:pt x="65366" y="0"/>
                                      </a:cubicBezTo>
                                      <a:cubicBezTo>
                                        <a:pt x="34143" y="0"/>
                                        <a:pt x="7792" y="21239"/>
                                        <a:pt x="0" y="50026"/>
                                      </a:cubicBezTo>
                                      <a:cubicBezTo>
                                        <a:pt x="1649" y="48888"/>
                                        <a:pt x="5168" y="49726"/>
                                        <a:pt x="5168" y="49726"/>
                                      </a:cubicBezTo>
                                      <a:lnTo>
                                        <a:pt x="35281" y="44778"/>
                                      </a:lnTo>
                                      <a:cubicBezTo>
                                        <a:pt x="35281" y="44778"/>
                                        <a:pt x="36823" y="42206"/>
                                        <a:pt x="37605" y="42342"/>
                                      </a:cubicBezTo>
                                      <a:cubicBezTo>
                                        <a:pt x="44722" y="34522"/>
                                        <a:pt x="54814" y="30057"/>
                                        <a:pt x="65394" y="30057"/>
                                      </a:cubicBezTo>
                                      <a:cubicBezTo>
                                        <a:pt x="74324" y="30057"/>
                                        <a:pt x="82547" y="33224"/>
                                        <a:pt x="89013" y="38444"/>
                                      </a:cubicBezTo>
                                      <a:lnTo>
                                        <a:pt x="89013" y="38500"/>
                                      </a:lnTo>
                                      <a:close/>
                                    </a:path>
                                  </a:pathLst>
                                </a:custGeom>
                                <a:solidFill>
                                  <a:srgbClr val="ACB3C3"/>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745883778" name="Forme libre : forme 1745883778">
                                <a:extLst>
                                  <a:ext uri="{FF2B5EF4-FFF2-40B4-BE49-F238E27FC236}">
                                    <a16:creationId xmlns:a16="http://schemas.microsoft.com/office/drawing/2014/main" id="{AF03A343-C20A-B7B2-2F8B-5DAD9477E79B}"/>
                                  </a:ext>
                                </a:extLst>
                              </wps:cNvPr>
                              <wps:cNvSpPr/>
                              <wps:spPr>
                                <a:xfrm>
                                  <a:off x="734162" y="3342181"/>
                                  <a:ext cx="90314" cy="122105"/>
                                </a:xfrm>
                                <a:custGeom>
                                  <a:avLst/>
                                  <a:gdLst>
                                    <a:gd name="connsiteX0" fmla="*/ 69156 w 90314"/>
                                    <a:gd name="connsiteY0" fmla="*/ 32953 h 122105"/>
                                    <a:gd name="connsiteX1" fmla="*/ 48704 w 90314"/>
                                    <a:gd name="connsiteY1" fmla="*/ 0 h 122105"/>
                                    <a:gd name="connsiteX2" fmla="*/ 27353 w 90314"/>
                                    <a:gd name="connsiteY2" fmla="*/ 21347 h 122105"/>
                                    <a:gd name="connsiteX3" fmla="*/ 41395 w 90314"/>
                                    <a:gd name="connsiteY3" fmla="*/ 50621 h 122105"/>
                                    <a:gd name="connsiteX4" fmla="*/ 41395 w 90314"/>
                                    <a:gd name="connsiteY4" fmla="*/ 54383 h 122105"/>
                                    <a:gd name="connsiteX5" fmla="*/ 60202 w 90314"/>
                                    <a:gd name="connsiteY5" fmla="*/ 73186 h 122105"/>
                                    <a:gd name="connsiteX6" fmla="*/ 41395 w 90314"/>
                                    <a:gd name="connsiteY6" fmla="*/ 91992 h 122105"/>
                                    <a:gd name="connsiteX7" fmla="*/ 3762 w 90314"/>
                                    <a:gd name="connsiteY7" fmla="*/ 91992 h 122105"/>
                                    <a:gd name="connsiteX8" fmla="*/ 0 w 90314"/>
                                    <a:gd name="connsiteY8" fmla="*/ 95778 h 122105"/>
                                    <a:gd name="connsiteX9" fmla="*/ 0 w 90314"/>
                                    <a:gd name="connsiteY9" fmla="*/ 118371 h 122105"/>
                                    <a:gd name="connsiteX10" fmla="*/ 3762 w 90314"/>
                                    <a:gd name="connsiteY10" fmla="*/ 122105 h 122105"/>
                                    <a:gd name="connsiteX11" fmla="*/ 41395 w 90314"/>
                                    <a:gd name="connsiteY11" fmla="*/ 122105 h 122105"/>
                                    <a:gd name="connsiteX12" fmla="*/ 90315 w 90314"/>
                                    <a:gd name="connsiteY12" fmla="*/ 73186 h 122105"/>
                                    <a:gd name="connsiteX13" fmla="*/ 69128 w 90314"/>
                                    <a:gd name="connsiteY13" fmla="*/ 32925 h 122105"/>
                                    <a:gd name="connsiteX14" fmla="*/ 69156 w 90314"/>
                                    <a:gd name="connsiteY14" fmla="*/ 32953 h 12210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Lst>
                                  <a:rect l="l" t="t" r="r" b="b"/>
                                  <a:pathLst>
                                    <a:path w="90314" h="122105">
                                      <a:moveTo>
                                        <a:pt x="69156" y="32953"/>
                                      </a:moveTo>
                                      <a:cubicBezTo>
                                        <a:pt x="65665" y="20049"/>
                                        <a:pt x="58441" y="8659"/>
                                        <a:pt x="48704" y="0"/>
                                      </a:cubicBezTo>
                                      <a:lnTo>
                                        <a:pt x="27353" y="21347"/>
                                      </a:lnTo>
                                      <a:cubicBezTo>
                                        <a:pt x="35904" y="28244"/>
                                        <a:pt x="41395" y="38796"/>
                                        <a:pt x="41395" y="50621"/>
                                      </a:cubicBezTo>
                                      <a:lnTo>
                                        <a:pt x="41395" y="54383"/>
                                      </a:lnTo>
                                      <a:cubicBezTo>
                                        <a:pt x="51787" y="54383"/>
                                        <a:pt x="60202" y="62822"/>
                                        <a:pt x="60202" y="73186"/>
                                      </a:cubicBezTo>
                                      <a:cubicBezTo>
                                        <a:pt x="60202" y="83550"/>
                                        <a:pt x="51759" y="91992"/>
                                        <a:pt x="41395" y="91992"/>
                                      </a:cubicBezTo>
                                      <a:lnTo>
                                        <a:pt x="3762" y="91992"/>
                                      </a:lnTo>
                                      <a:lnTo>
                                        <a:pt x="0" y="95778"/>
                                      </a:lnTo>
                                      <a:lnTo>
                                        <a:pt x="0" y="118371"/>
                                      </a:lnTo>
                                      <a:lnTo>
                                        <a:pt x="3762" y="122105"/>
                                      </a:lnTo>
                                      <a:lnTo>
                                        <a:pt x="41395" y="122105"/>
                                      </a:lnTo>
                                      <a:cubicBezTo>
                                        <a:pt x="68401" y="122077"/>
                                        <a:pt x="90287" y="100188"/>
                                        <a:pt x="90315" y="73186"/>
                                      </a:cubicBezTo>
                                      <a:cubicBezTo>
                                        <a:pt x="90315" y="56548"/>
                                        <a:pt x="81928" y="41799"/>
                                        <a:pt x="69128" y="32925"/>
                                      </a:cubicBezTo>
                                      <a:lnTo>
                                        <a:pt x="69156" y="32953"/>
                                      </a:lnTo>
                                      <a:close/>
                                    </a:path>
                                  </a:pathLst>
                                </a:custGeom>
                                <a:solidFill>
                                  <a:srgbClr val="566381"/>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444235534" name="Forme libre : forme 1444235534">
                                <a:extLst>
                                  <a:ext uri="{FF2B5EF4-FFF2-40B4-BE49-F238E27FC236}">
                                    <a16:creationId xmlns:a16="http://schemas.microsoft.com/office/drawing/2014/main" id="{7A3F0348-F925-D178-76DE-CB7C3416249F}"/>
                                  </a:ext>
                                </a:extLst>
                              </wps:cNvPr>
                              <wps:cNvSpPr/>
                              <wps:spPr>
                                <a:xfrm>
                                  <a:off x="670690" y="3432524"/>
                                  <a:ext cx="67179" cy="31818"/>
                                </a:xfrm>
                                <a:custGeom>
                                  <a:avLst/>
                                  <a:gdLst>
                                    <a:gd name="connsiteX0" fmla="*/ 29574 w 67179"/>
                                    <a:gd name="connsiteY0" fmla="*/ 31818 h 31818"/>
                                    <a:gd name="connsiteX1" fmla="*/ 67179 w 67179"/>
                                    <a:gd name="connsiteY1" fmla="*/ 31818 h 31818"/>
                                    <a:gd name="connsiteX2" fmla="*/ 67179 w 67179"/>
                                    <a:gd name="connsiteY2" fmla="*/ 1677 h 31818"/>
                                    <a:gd name="connsiteX3" fmla="*/ 29574 w 67179"/>
                                    <a:gd name="connsiteY3" fmla="*/ 1677 h 31818"/>
                                    <a:gd name="connsiteX4" fmla="*/ 21834 w 67179"/>
                                    <a:gd name="connsiteY4" fmla="*/ 0 h 31818"/>
                                    <a:gd name="connsiteX5" fmla="*/ 16394 w 67179"/>
                                    <a:gd name="connsiteY5" fmla="*/ 1677 h 31818"/>
                                    <a:gd name="connsiteX6" fmla="*/ 1326 w 67179"/>
                                    <a:gd name="connsiteY6" fmla="*/ 16746 h 31818"/>
                                    <a:gd name="connsiteX7" fmla="*/ 0 w 67179"/>
                                    <a:gd name="connsiteY7" fmla="*/ 21834 h 31818"/>
                                    <a:gd name="connsiteX8" fmla="*/ 29574 w 67179"/>
                                    <a:gd name="connsiteY8" fmla="*/ 31818 h 3181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67179" h="31818">
                                      <a:moveTo>
                                        <a:pt x="29574" y="31818"/>
                                      </a:moveTo>
                                      <a:lnTo>
                                        <a:pt x="67179" y="31818"/>
                                      </a:lnTo>
                                      <a:lnTo>
                                        <a:pt x="67179" y="1677"/>
                                      </a:lnTo>
                                      <a:lnTo>
                                        <a:pt x="29574" y="1677"/>
                                      </a:lnTo>
                                      <a:cubicBezTo>
                                        <a:pt x="26894" y="1677"/>
                                        <a:pt x="24270" y="1106"/>
                                        <a:pt x="21834" y="0"/>
                                      </a:cubicBezTo>
                                      <a:lnTo>
                                        <a:pt x="16394" y="1677"/>
                                      </a:lnTo>
                                      <a:lnTo>
                                        <a:pt x="1326" y="16746"/>
                                      </a:lnTo>
                                      <a:lnTo>
                                        <a:pt x="0" y="21834"/>
                                      </a:lnTo>
                                      <a:cubicBezTo>
                                        <a:pt x="8495" y="28300"/>
                                        <a:pt x="18886" y="31818"/>
                                        <a:pt x="29574" y="31818"/>
                                      </a:cubicBezTo>
                                      <a:close/>
                                    </a:path>
                                  </a:pathLst>
                                </a:custGeom>
                                <a:solidFill>
                                  <a:srgbClr val="D6D9E1"/>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079272320" name="Forme libre : forme 1079272320">
                                <a:extLst>
                                  <a:ext uri="{FF2B5EF4-FFF2-40B4-BE49-F238E27FC236}">
                                    <a16:creationId xmlns:a16="http://schemas.microsoft.com/office/drawing/2014/main" id="{0CAF4C60-FEA8-583C-CF4D-089EA55A1EA7}"/>
                                  </a:ext>
                                </a:extLst>
                              </wps:cNvPr>
                              <wps:cNvSpPr/>
                              <wps:spPr>
                                <a:xfrm>
                                  <a:off x="651344" y="3366479"/>
                                  <a:ext cx="87878" cy="87878"/>
                                </a:xfrm>
                                <a:custGeom>
                                  <a:avLst/>
                                  <a:gdLst>
                                    <a:gd name="connsiteX0" fmla="*/ 48920 w 87878"/>
                                    <a:gd name="connsiteY0" fmla="*/ 0 h 87878"/>
                                    <a:gd name="connsiteX1" fmla="*/ 0 w 87878"/>
                                    <a:gd name="connsiteY1" fmla="*/ 48916 h 87878"/>
                                    <a:gd name="connsiteX2" fmla="*/ 19398 w 87878"/>
                                    <a:gd name="connsiteY2" fmla="*/ 87879 h 87878"/>
                                    <a:gd name="connsiteX3" fmla="*/ 41208 w 87878"/>
                                    <a:gd name="connsiteY3" fmla="*/ 66069 h 87878"/>
                                    <a:gd name="connsiteX4" fmla="*/ 30113 w 87878"/>
                                    <a:gd name="connsiteY4" fmla="*/ 48916 h 87878"/>
                                    <a:gd name="connsiteX5" fmla="*/ 48920 w 87878"/>
                                    <a:gd name="connsiteY5" fmla="*/ 30113 h 87878"/>
                                    <a:gd name="connsiteX6" fmla="*/ 66073 w 87878"/>
                                    <a:gd name="connsiteY6" fmla="*/ 41203 h 87878"/>
                                    <a:gd name="connsiteX7" fmla="*/ 87879 w 87878"/>
                                    <a:gd name="connsiteY7" fmla="*/ 19398 h 87878"/>
                                    <a:gd name="connsiteX8" fmla="*/ 48920 w 87878"/>
                                    <a:gd name="connsiteY8" fmla="*/ 0 h 8787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87878" h="87878">
                                      <a:moveTo>
                                        <a:pt x="48920" y="0"/>
                                      </a:moveTo>
                                      <a:cubicBezTo>
                                        <a:pt x="21914" y="24"/>
                                        <a:pt x="28" y="21914"/>
                                        <a:pt x="0" y="48916"/>
                                      </a:cubicBezTo>
                                      <a:cubicBezTo>
                                        <a:pt x="0" y="64799"/>
                                        <a:pt x="7604" y="78949"/>
                                        <a:pt x="19398" y="87879"/>
                                      </a:cubicBezTo>
                                      <a:lnTo>
                                        <a:pt x="41208" y="66069"/>
                                      </a:lnTo>
                                      <a:cubicBezTo>
                                        <a:pt x="34470" y="63041"/>
                                        <a:pt x="30113" y="56328"/>
                                        <a:pt x="30113" y="48916"/>
                                      </a:cubicBezTo>
                                      <a:cubicBezTo>
                                        <a:pt x="30113" y="38528"/>
                                        <a:pt x="38556" y="30113"/>
                                        <a:pt x="48920" y="30113"/>
                                      </a:cubicBezTo>
                                      <a:cubicBezTo>
                                        <a:pt x="56548" y="30113"/>
                                        <a:pt x="63097" y="34714"/>
                                        <a:pt x="66073" y="41203"/>
                                      </a:cubicBezTo>
                                      <a:lnTo>
                                        <a:pt x="87879" y="19398"/>
                                      </a:lnTo>
                                      <a:cubicBezTo>
                                        <a:pt x="78925" y="7628"/>
                                        <a:pt x="64799" y="0"/>
                                        <a:pt x="48920" y="0"/>
                                      </a:cubicBezTo>
                                      <a:close/>
                                    </a:path>
                                  </a:pathLst>
                                </a:custGeom>
                                <a:solidFill>
                                  <a:srgbClr val="7D88A1"/>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grpSp>
                        <wpg:grpSp>
                          <wpg:cNvPr id="269788537" name="Espace réservé du contenu 4">
                            <a:extLst>
                              <a:ext uri="{FF2B5EF4-FFF2-40B4-BE49-F238E27FC236}">
                                <a16:creationId xmlns:a16="http://schemas.microsoft.com/office/drawing/2014/main" id="{714F62FC-293C-FABF-B1F4-ED1B55CE4DC8}"/>
                              </a:ext>
                            </a:extLst>
                          </wpg:cNvPr>
                          <wpg:cNvGrpSpPr/>
                          <wpg:grpSpPr>
                            <a:xfrm>
                              <a:off x="523543" y="2384277"/>
                              <a:ext cx="906584" cy="327488"/>
                              <a:chOff x="523543" y="2384277"/>
                              <a:chExt cx="906584" cy="327488"/>
                            </a:xfrm>
                          </wpg:grpSpPr>
                          <wps:wsp>
                            <wps:cNvPr id="491352866" name="Forme libre : forme 491352866">
                              <a:extLst>
                                <a:ext uri="{FF2B5EF4-FFF2-40B4-BE49-F238E27FC236}">
                                  <a16:creationId xmlns:a16="http://schemas.microsoft.com/office/drawing/2014/main" id="{F845F8E6-E624-E071-8340-9069C025AA60}"/>
                                </a:ext>
                              </a:extLst>
                            </wps:cNvPr>
                            <wps:cNvSpPr/>
                            <wps:spPr>
                              <a:xfrm>
                                <a:off x="523543" y="2384277"/>
                                <a:ext cx="906584" cy="327488"/>
                              </a:xfrm>
                              <a:custGeom>
                                <a:avLst/>
                                <a:gdLst>
                                  <a:gd name="connsiteX0" fmla="*/ 0 w 906584"/>
                                  <a:gd name="connsiteY0" fmla="*/ 39938 h 327488"/>
                                  <a:gd name="connsiteX1" fmla="*/ 39938 w 906584"/>
                                  <a:gd name="connsiteY1" fmla="*/ 0 h 327488"/>
                                  <a:gd name="connsiteX2" fmla="*/ 866647 w 906584"/>
                                  <a:gd name="connsiteY2" fmla="*/ 0 h 327488"/>
                                  <a:gd name="connsiteX3" fmla="*/ 906584 w 906584"/>
                                  <a:gd name="connsiteY3" fmla="*/ 39938 h 327488"/>
                                  <a:gd name="connsiteX4" fmla="*/ 906584 w 906584"/>
                                  <a:gd name="connsiteY4" fmla="*/ 287551 h 327488"/>
                                  <a:gd name="connsiteX5" fmla="*/ 866647 w 906584"/>
                                  <a:gd name="connsiteY5" fmla="*/ 327489 h 327488"/>
                                  <a:gd name="connsiteX6" fmla="*/ 39938 w 906584"/>
                                  <a:gd name="connsiteY6" fmla="*/ 327489 h 327488"/>
                                  <a:gd name="connsiteX7" fmla="*/ 0 w 906584"/>
                                  <a:gd name="connsiteY7" fmla="*/ 287551 h 327488"/>
                                  <a:gd name="connsiteX8" fmla="*/ 0 w 906584"/>
                                  <a:gd name="connsiteY8" fmla="*/ 39938 h 32748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906584" h="327488">
                                    <a:moveTo>
                                      <a:pt x="0" y="39938"/>
                                    </a:moveTo>
                                    <a:cubicBezTo>
                                      <a:pt x="0" y="17880"/>
                                      <a:pt x="17881" y="0"/>
                                      <a:pt x="39938" y="0"/>
                                    </a:cubicBezTo>
                                    <a:lnTo>
                                      <a:pt x="866647" y="0"/>
                                    </a:lnTo>
                                    <a:cubicBezTo>
                                      <a:pt x="888704" y="0"/>
                                      <a:pt x="906584" y="17880"/>
                                      <a:pt x="906584" y="39938"/>
                                    </a:cubicBezTo>
                                    <a:lnTo>
                                      <a:pt x="906584" y="287551"/>
                                    </a:lnTo>
                                    <a:cubicBezTo>
                                      <a:pt x="906584" y="309609"/>
                                      <a:pt x="888704" y="327489"/>
                                      <a:pt x="866647" y="327489"/>
                                    </a:cubicBezTo>
                                    <a:lnTo>
                                      <a:pt x="39938" y="327489"/>
                                    </a:lnTo>
                                    <a:cubicBezTo>
                                      <a:pt x="17880" y="327489"/>
                                      <a:pt x="0" y="309609"/>
                                      <a:pt x="0" y="287551"/>
                                    </a:cubicBezTo>
                                    <a:lnTo>
                                      <a:pt x="0" y="39938"/>
                                    </a:lnTo>
                                    <a:close/>
                                  </a:path>
                                </a:pathLst>
                              </a:custGeom>
                              <a:solidFill>
                                <a:srgbClr val="FFFFFF"/>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911022393" name="Forme libre : forme 911022393">
                              <a:extLst>
                                <a:ext uri="{FF2B5EF4-FFF2-40B4-BE49-F238E27FC236}">
                                  <a16:creationId xmlns:a16="http://schemas.microsoft.com/office/drawing/2014/main" id="{9593BAC4-4459-7049-2243-9C7C5C908D21}"/>
                                </a:ext>
                              </a:extLst>
                            </wps:cNvPr>
                            <wps:cNvSpPr/>
                            <wps:spPr>
                              <a:xfrm>
                                <a:off x="663693" y="2512804"/>
                                <a:ext cx="630910" cy="88497"/>
                              </a:xfrm>
                              <a:custGeom>
                                <a:avLst/>
                                <a:gdLst>
                                  <a:gd name="connsiteX0" fmla="*/ 0 w 630910"/>
                                  <a:gd name="connsiteY0" fmla="*/ 87136 h 88497"/>
                                  <a:gd name="connsiteX1" fmla="*/ 0 w 630910"/>
                                  <a:gd name="connsiteY1" fmla="*/ 0 h 88497"/>
                                  <a:gd name="connsiteX2" fmla="*/ 10552 w 630910"/>
                                  <a:gd name="connsiteY2" fmla="*/ 0 h 88497"/>
                                  <a:gd name="connsiteX3" fmla="*/ 10552 w 630910"/>
                                  <a:gd name="connsiteY3" fmla="*/ 43228 h 88497"/>
                                  <a:gd name="connsiteX4" fmla="*/ 11574 w 630910"/>
                                  <a:gd name="connsiteY4" fmla="*/ 43228 h 88497"/>
                                  <a:gd name="connsiteX5" fmla="*/ 50717 w 630910"/>
                                  <a:gd name="connsiteY5" fmla="*/ 0 h 88497"/>
                                  <a:gd name="connsiteX6" fmla="*/ 64503 w 630910"/>
                                  <a:gd name="connsiteY6" fmla="*/ 0 h 88497"/>
                                  <a:gd name="connsiteX7" fmla="*/ 27912 w 630910"/>
                                  <a:gd name="connsiteY7" fmla="*/ 39315 h 88497"/>
                                  <a:gd name="connsiteX8" fmla="*/ 64503 w 630910"/>
                                  <a:gd name="connsiteY8" fmla="*/ 87136 h 88497"/>
                                  <a:gd name="connsiteX9" fmla="*/ 51739 w 630910"/>
                                  <a:gd name="connsiteY9" fmla="*/ 87136 h 88497"/>
                                  <a:gd name="connsiteX10" fmla="*/ 21446 w 630910"/>
                                  <a:gd name="connsiteY10" fmla="*/ 46631 h 88497"/>
                                  <a:gd name="connsiteX11" fmla="*/ 10552 w 630910"/>
                                  <a:gd name="connsiteY11" fmla="*/ 58884 h 88497"/>
                                  <a:gd name="connsiteX12" fmla="*/ 10552 w 630910"/>
                                  <a:gd name="connsiteY12" fmla="*/ 87136 h 88497"/>
                                  <a:gd name="connsiteX13" fmla="*/ 0 w 630910"/>
                                  <a:gd name="connsiteY13" fmla="*/ 87136 h 88497"/>
                                  <a:gd name="connsiteX14" fmla="*/ 113890 w 630910"/>
                                  <a:gd name="connsiteY14" fmla="*/ 60418 h 88497"/>
                                  <a:gd name="connsiteX15" fmla="*/ 113890 w 630910"/>
                                  <a:gd name="connsiteY15" fmla="*/ 21782 h 88497"/>
                                  <a:gd name="connsiteX16" fmla="*/ 123930 w 630910"/>
                                  <a:gd name="connsiteY16" fmla="*/ 21782 h 88497"/>
                                  <a:gd name="connsiteX17" fmla="*/ 123930 w 630910"/>
                                  <a:gd name="connsiteY17" fmla="*/ 87136 h 88497"/>
                                  <a:gd name="connsiteX18" fmla="*/ 113890 w 630910"/>
                                  <a:gd name="connsiteY18" fmla="*/ 87136 h 88497"/>
                                  <a:gd name="connsiteX19" fmla="*/ 113890 w 630910"/>
                                  <a:gd name="connsiteY19" fmla="*/ 76073 h 88497"/>
                                  <a:gd name="connsiteX20" fmla="*/ 113207 w 630910"/>
                                  <a:gd name="connsiteY20" fmla="*/ 76073 h 88497"/>
                                  <a:gd name="connsiteX21" fmla="*/ 106062 w 630910"/>
                                  <a:gd name="connsiteY21" fmla="*/ 84540 h 88497"/>
                                  <a:gd name="connsiteX22" fmla="*/ 93806 w 630910"/>
                                  <a:gd name="connsiteY22" fmla="*/ 87987 h 88497"/>
                                  <a:gd name="connsiteX23" fmla="*/ 82915 w 630910"/>
                                  <a:gd name="connsiteY23" fmla="*/ 85307 h 88497"/>
                                  <a:gd name="connsiteX24" fmla="*/ 75426 w 630910"/>
                                  <a:gd name="connsiteY24" fmla="*/ 77135 h 88497"/>
                                  <a:gd name="connsiteX25" fmla="*/ 72702 w 630910"/>
                                  <a:gd name="connsiteY25" fmla="*/ 63309 h 88497"/>
                                  <a:gd name="connsiteX26" fmla="*/ 72702 w 630910"/>
                                  <a:gd name="connsiteY26" fmla="*/ 21782 h 88497"/>
                                  <a:gd name="connsiteX27" fmla="*/ 82743 w 630910"/>
                                  <a:gd name="connsiteY27" fmla="*/ 21782 h 88497"/>
                                  <a:gd name="connsiteX28" fmla="*/ 82743 w 630910"/>
                                  <a:gd name="connsiteY28" fmla="*/ 62630 h 88497"/>
                                  <a:gd name="connsiteX29" fmla="*/ 86745 w 630910"/>
                                  <a:gd name="connsiteY29" fmla="*/ 74032 h 88497"/>
                                  <a:gd name="connsiteX30" fmla="*/ 97040 w 630910"/>
                                  <a:gd name="connsiteY30" fmla="*/ 78286 h 88497"/>
                                  <a:gd name="connsiteX31" fmla="*/ 104657 w 630910"/>
                                  <a:gd name="connsiteY31" fmla="*/ 76373 h 88497"/>
                                  <a:gd name="connsiteX32" fmla="*/ 111210 w 630910"/>
                                  <a:gd name="connsiteY32" fmla="*/ 70502 h 88497"/>
                                  <a:gd name="connsiteX33" fmla="*/ 113890 w 630910"/>
                                  <a:gd name="connsiteY33" fmla="*/ 60418 h 88497"/>
                                  <a:gd name="connsiteX34" fmla="*/ 143684 w 630910"/>
                                  <a:gd name="connsiteY34" fmla="*/ 87136 h 88497"/>
                                  <a:gd name="connsiteX35" fmla="*/ 143684 w 630910"/>
                                  <a:gd name="connsiteY35" fmla="*/ 0 h 88497"/>
                                  <a:gd name="connsiteX36" fmla="*/ 153724 w 630910"/>
                                  <a:gd name="connsiteY36" fmla="*/ 0 h 88497"/>
                                  <a:gd name="connsiteX37" fmla="*/ 153724 w 630910"/>
                                  <a:gd name="connsiteY37" fmla="*/ 32166 h 88497"/>
                                  <a:gd name="connsiteX38" fmla="*/ 154575 w 630910"/>
                                  <a:gd name="connsiteY38" fmla="*/ 32166 h 88497"/>
                                  <a:gd name="connsiteX39" fmla="*/ 157638 w 630910"/>
                                  <a:gd name="connsiteY39" fmla="*/ 27824 h 88497"/>
                                  <a:gd name="connsiteX40" fmla="*/ 163341 w 630910"/>
                                  <a:gd name="connsiteY40" fmla="*/ 23060 h 88497"/>
                                  <a:gd name="connsiteX41" fmla="*/ 173465 w 630910"/>
                                  <a:gd name="connsiteY41" fmla="*/ 20931 h 88497"/>
                                  <a:gd name="connsiteX42" fmla="*/ 188018 w 630910"/>
                                  <a:gd name="connsiteY42" fmla="*/ 25061 h 88497"/>
                                  <a:gd name="connsiteX43" fmla="*/ 197847 w 630910"/>
                                  <a:gd name="connsiteY43" fmla="*/ 36759 h 88497"/>
                                  <a:gd name="connsiteX44" fmla="*/ 201378 w 630910"/>
                                  <a:gd name="connsiteY44" fmla="*/ 54631 h 88497"/>
                                  <a:gd name="connsiteX45" fmla="*/ 197847 w 630910"/>
                                  <a:gd name="connsiteY45" fmla="*/ 72627 h 88497"/>
                                  <a:gd name="connsiteX46" fmla="*/ 188058 w 630910"/>
                                  <a:gd name="connsiteY46" fmla="*/ 84372 h 88497"/>
                                  <a:gd name="connsiteX47" fmla="*/ 173637 w 630910"/>
                                  <a:gd name="connsiteY47" fmla="*/ 88498 h 88497"/>
                                  <a:gd name="connsiteX48" fmla="*/ 163553 w 630910"/>
                                  <a:gd name="connsiteY48" fmla="*/ 86413 h 88497"/>
                                  <a:gd name="connsiteX49" fmla="*/ 157722 w 630910"/>
                                  <a:gd name="connsiteY49" fmla="*/ 81605 h 88497"/>
                                  <a:gd name="connsiteX50" fmla="*/ 154575 w 630910"/>
                                  <a:gd name="connsiteY50" fmla="*/ 77096 h 88497"/>
                                  <a:gd name="connsiteX51" fmla="*/ 153385 w 630910"/>
                                  <a:gd name="connsiteY51" fmla="*/ 77096 h 88497"/>
                                  <a:gd name="connsiteX52" fmla="*/ 153385 w 630910"/>
                                  <a:gd name="connsiteY52" fmla="*/ 87136 h 88497"/>
                                  <a:gd name="connsiteX53" fmla="*/ 143684 w 630910"/>
                                  <a:gd name="connsiteY53" fmla="*/ 87136 h 88497"/>
                                  <a:gd name="connsiteX54" fmla="*/ 153552 w 630910"/>
                                  <a:gd name="connsiteY54" fmla="*/ 54459 h 88497"/>
                                  <a:gd name="connsiteX55" fmla="*/ 155725 w 630910"/>
                                  <a:gd name="connsiteY55" fmla="*/ 67523 h 88497"/>
                                  <a:gd name="connsiteX56" fmla="*/ 162063 w 630910"/>
                                  <a:gd name="connsiteY56" fmla="*/ 76329 h 88497"/>
                                  <a:gd name="connsiteX57" fmla="*/ 172275 w 630910"/>
                                  <a:gd name="connsiteY57" fmla="*/ 79476 h 88497"/>
                                  <a:gd name="connsiteX58" fmla="*/ 182783 w 630910"/>
                                  <a:gd name="connsiteY58" fmla="*/ 76157 h 88497"/>
                                  <a:gd name="connsiteX59" fmla="*/ 189165 w 630910"/>
                                  <a:gd name="connsiteY59" fmla="*/ 67139 h 88497"/>
                                  <a:gd name="connsiteX60" fmla="*/ 191337 w 630910"/>
                                  <a:gd name="connsiteY60" fmla="*/ 54459 h 88497"/>
                                  <a:gd name="connsiteX61" fmla="*/ 189209 w 630910"/>
                                  <a:gd name="connsiteY61" fmla="*/ 42034 h 88497"/>
                                  <a:gd name="connsiteX62" fmla="*/ 182870 w 630910"/>
                                  <a:gd name="connsiteY62" fmla="*/ 33228 h 88497"/>
                                  <a:gd name="connsiteX63" fmla="*/ 172275 w 630910"/>
                                  <a:gd name="connsiteY63" fmla="*/ 29953 h 88497"/>
                                  <a:gd name="connsiteX64" fmla="*/ 161979 w 630910"/>
                                  <a:gd name="connsiteY64" fmla="*/ 33060 h 88497"/>
                                  <a:gd name="connsiteX65" fmla="*/ 155681 w 630910"/>
                                  <a:gd name="connsiteY65" fmla="*/ 41655 h 88497"/>
                                  <a:gd name="connsiteX66" fmla="*/ 153552 w 630910"/>
                                  <a:gd name="connsiteY66" fmla="*/ 54459 h 88497"/>
                                  <a:gd name="connsiteX67" fmla="*/ 244139 w 630910"/>
                                  <a:gd name="connsiteY67" fmla="*/ 88498 h 88497"/>
                                  <a:gd name="connsiteX68" fmla="*/ 227840 w 630910"/>
                                  <a:gd name="connsiteY68" fmla="*/ 84328 h 88497"/>
                                  <a:gd name="connsiteX69" fmla="*/ 217333 w 630910"/>
                                  <a:gd name="connsiteY69" fmla="*/ 72587 h 88497"/>
                                  <a:gd name="connsiteX70" fmla="*/ 213674 w 630910"/>
                                  <a:gd name="connsiteY70" fmla="*/ 54970 h 88497"/>
                                  <a:gd name="connsiteX71" fmla="*/ 217333 w 630910"/>
                                  <a:gd name="connsiteY71" fmla="*/ 37270 h 88497"/>
                                  <a:gd name="connsiteX72" fmla="*/ 227629 w 630910"/>
                                  <a:gd name="connsiteY72" fmla="*/ 25273 h 88497"/>
                                  <a:gd name="connsiteX73" fmla="*/ 243116 w 630910"/>
                                  <a:gd name="connsiteY73" fmla="*/ 20931 h 88497"/>
                                  <a:gd name="connsiteX74" fmla="*/ 253201 w 630910"/>
                                  <a:gd name="connsiteY74" fmla="*/ 22633 h 88497"/>
                                  <a:gd name="connsiteX75" fmla="*/ 262262 w 630910"/>
                                  <a:gd name="connsiteY75" fmla="*/ 28164 h 88497"/>
                                  <a:gd name="connsiteX76" fmla="*/ 268772 w 630910"/>
                                  <a:gd name="connsiteY76" fmla="*/ 38208 h 88497"/>
                                  <a:gd name="connsiteX77" fmla="*/ 271197 w 630910"/>
                                  <a:gd name="connsiteY77" fmla="*/ 53608 h 88497"/>
                                  <a:gd name="connsiteX78" fmla="*/ 271197 w 630910"/>
                                  <a:gd name="connsiteY78" fmla="*/ 57862 h 88497"/>
                                  <a:gd name="connsiteX79" fmla="*/ 220819 w 630910"/>
                                  <a:gd name="connsiteY79" fmla="*/ 57862 h 88497"/>
                                  <a:gd name="connsiteX80" fmla="*/ 220819 w 630910"/>
                                  <a:gd name="connsiteY80" fmla="*/ 49183 h 88497"/>
                                  <a:gd name="connsiteX81" fmla="*/ 260984 w 630910"/>
                                  <a:gd name="connsiteY81" fmla="*/ 49183 h 88497"/>
                                  <a:gd name="connsiteX82" fmla="*/ 258772 w 630910"/>
                                  <a:gd name="connsiteY82" fmla="*/ 39315 h 88497"/>
                                  <a:gd name="connsiteX83" fmla="*/ 252562 w 630910"/>
                                  <a:gd name="connsiteY83" fmla="*/ 32461 h 88497"/>
                                  <a:gd name="connsiteX84" fmla="*/ 243116 w 630910"/>
                                  <a:gd name="connsiteY84" fmla="*/ 29953 h 88497"/>
                                  <a:gd name="connsiteX85" fmla="*/ 232733 w 630910"/>
                                  <a:gd name="connsiteY85" fmla="*/ 32932 h 88497"/>
                                  <a:gd name="connsiteX86" fmla="*/ 226055 w 630910"/>
                                  <a:gd name="connsiteY86" fmla="*/ 40588 h 88497"/>
                                  <a:gd name="connsiteX87" fmla="*/ 223715 w 630910"/>
                                  <a:gd name="connsiteY87" fmla="*/ 50717 h 88497"/>
                                  <a:gd name="connsiteX88" fmla="*/ 223715 w 630910"/>
                                  <a:gd name="connsiteY88" fmla="*/ 56504 h 88497"/>
                                  <a:gd name="connsiteX89" fmla="*/ 226267 w 630910"/>
                                  <a:gd name="connsiteY89" fmla="*/ 69052 h 88497"/>
                                  <a:gd name="connsiteX90" fmla="*/ 233455 w 630910"/>
                                  <a:gd name="connsiteY90" fmla="*/ 76840 h 88497"/>
                                  <a:gd name="connsiteX91" fmla="*/ 244139 w 630910"/>
                                  <a:gd name="connsiteY91" fmla="*/ 79476 h 88497"/>
                                  <a:gd name="connsiteX92" fmla="*/ 251284 w 630910"/>
                                  <a:gd name="connsiteY92" fmla="*/ 78370 h 88497"/>
                                  <a:gd name="connsiteX93" fmla="*/ 256859 w 630910"/>
                                  <a:gd name="connsiteY93" fmla="*/ 74967 h 88497"/>
                                  <a:gd name="connsiteX94" fmla="*/ 260473 w 630910"/>
                                  <a:gd name="connsiteY94" fmla="*/ 69268 h 88497"/>
                                  <a:gd name="connsiteX95" fmla="*/ 270174 w 630910"/>
                                  <a:gd name="connsiteY95" fmla="*/ 71987 h 88497"/>
                                  <a:gd name="connsiteX96" fmla="*/ 265026 w 630910"/>
                                  <a:gd name="connsiteY96" fmla="*/ 80670 h 88497"/>
                                  <a:gd name="connsiteX97" fmla="*/ 256092 w 630910"/>
                                  <a:gd name="connsiteY97" fmla="*/ 86457 h 88497"/>
                                  <a:gd name="connsiteX98" fmla="*/ 244139 w 630910"/>
                                  <a:gd name="connsiteY98" fmla="*/ 88498 h 88497"/>
                                  <a:gd name="connsiteX99" fmla="*/ 286473 w 630910"/>
                                  <a:gd name="connsiteY99" fmla="*/ 87136 h 88497"/>
                                  <a:gd name="connsiteX100" fmla="*/ 286473 w 630910"/>
                                  <a:gd name="connsiteY100" fmla="*/ 21782 h 88497"/>
                                  <a:gd name="connsiteX101" fmla="*/ 296174 w 630910"/>
                                  <a:gd name="connsiteY101" fmla="*/ 21782 h 88497"/>
                                  <a:gd name="connsiteX102" fmla="*/ 296174 w 630910"/>
                                  <a:gd name="connsiteY102" fmla="*/ 31654 h 88497"/>
                                  <a:gd name="connsiteX103" fmla="*/ 296853 w 630910"/>
                                  <a:gd name="connsiteY103" fmla="*/ 31654 h 88497"/>
                                  <a:gd name="connsiteX104" fmla="*/ 303318 w 630910"/>
                                  <a:gd name="connsiteY104" fmla="*/ 23783 h 88497"/>
                                  <a:gd name="connsiteX105" fmla="*/ 313870 w 630910"/>
                                  <a:gd name="connsiteY105" fmla="*/ 20763 h 88497"/>
                                  <a:gd name="connsiteX106" fmla="*/ 316638 w 630910"/>
                                  <a:gd name="connsiteY106" fmla="*/ 20803 h 88497"/>
                                  <a:gd name="connsiteX107" fmla="*/ 319146 w 630910"/>
                                  <a:gd name="connsiteY107" fmla="*/ 20931 h 88497"/>
                                  <a:gd name="connsiteX108" fmla="*/ 319146 w 630910"/>
                                  <a:gd name="connsiteY108" fmla="*/ 31143 h 88497"/>
                                  <a:gd name="connsiteX109" fmla="*/ 316809 w 630910"/>
                                  <a:gd name="connsiteY109" fmla="*/ 30760 h 88497"/>
                                  <a:gd name="connsiteX110" fmla="*/ 313019 w 630910"/>
                                  <a:gd name="connsiteY110" fmla="*/ 30464 h 88497"/>
                                  <a:gd name="connsiteX111" fmla="*/ 304513 w 630910"/>
                                  <a:gd name="connsiteY111" fmla="*/ 32461 h 88497"/>
                                  <a:gd name="connsiteX112" fmla="*/ 298642 w 630910"/>
                                  <a:gd name="connsiteY112" fmla="*/ 37909 h 88497"/>
                                  <a:gd name="connsiteX113" fmla="*/ 296513 w 630910"/>
                                  <a:gd name="connsiteY113" fmla="*/ 45781 h 88497"/>
                                  <a:gd name="connsiteX114" fmla="*/ 296513 w 630910"/>
                                  <a:gd name="connsiteY114" fmla="*/ 87136 h 88497"/>
                                  <a:gd name="connsiteX115" fmla="*/ 286473 w 630910"/>
                                  <a:gd name="connsiteY115" fmla="*/ 87136 h 88497"/>
                                  <a:gd name="connsiteX116" fmla="*/ 341091 w 630910"/>
                                  <a:gd name="connsiteY116" fmla="*/ 47821 h 88497"/>
                                  <a:gd name="connsiteX117" fmla="*/ 341091 w 630910"/>
                                  <a:gd name="connsiteY117" fmla="*/ 87136 h 88497"/>
                                  <a:gd name="connsiteX118" fmla="*/ 331051 w 630910"/>
                                  <a:gd name="connsiteY118" fmla="*/ 87136 h 88497"/>
                                  <a:gd name="connsiteX119" fmla="*/ 331051 w 630910"/>
                                  <a:gd name="connsiteY119" fmla="*/ 21782 h 88497"/>
                                  <a:gd name="connsiteX120" fmla="*/ 340752 w 630910"/>
                                  <a:gd name="connsiteY120" fmla="*/ 21782 h 88497"/>
                                  <a:gd name="connsiteX121" fmla="*/ 340752 w 630910"/>
                                  <a:gd name="connsiteY121" fmla="*/ 31994 h 88497"/>
                                  <a:gd name="connsiteX122" fmla="*/ 341603 w 630910"/>
                                  <a:gd name="connsiteY122" fmla="*/ 31994 h 88497"/>
                                  <a:gd name="connsiteX123" fmla="*/ 348580 w 630910"/>
                                  <a:gd name="connsiteY123" fmla="*/ 23995 h 88497"/>
                                  <a:gd name="connsiteX124" fmla="*/ 360665 w 630910"/>
                                  <a:gd name="connsiteY124" fmla="*/ 20931 h 88497"/>
                                  <a:gd name="connsiteX125" fmla="*/ 372279 w 630910"/>
                                  <a:gd name="connsiteY125" fmla="*/ 23655 h 88497"/>
                                  <a:gd name="connsiteX126" fmla="*/ 380023 w 630910"/>
                                  <a:gd name="connsiteY126" fmla="*/ 31826 h 88497"/>
                                  <a:gd name="connsiteX127" fmla="*/ 382786 w 630910"/>
                                  <a:gd name="connsiteY127" fmla="*/ 45609 h 88497"/>
                                  <a:gd name="connsiteX128" fmla="*/ 382786 w 630910"/>
                                  <a:gd name="connsiteY128" fmla="*/ 87136 h 88497"/>
                                  <a:gd name="connsiteX129" fmla="*/ 372746 w 630910"/>
                                  <a:gd name="connsiteY129" fmla="*/ 87136 h 88497"/>
                                  <a:gd name="connsiteX130" fmla="*/ 372746 w 630910"/>
                                  <a:gd name="connsiteY130" fmla="*/ 46292 h 88497"/>
                                  <a:gd name="connsiteX131" fmla="*/ 368748 w 630910"/>
                                  <a:gd name="connsiteY131" fmla="*/ 34290 h 88497"/>
                                  <a:gd name="connsiteX132" fmla="*/ 357769 w 630910"/>
                                  <a:gd name="connsiteY132" fmla="*/ 29953 h 88497"/>
                                  <a:gd name="connsiteX133" fmla="*/ 349175 w 630910"/>
                                  <a:gd name="connsiteY133" fmla="*/ 32038 h 88497"/>
                                  <a:gd name="connsiteX134" fmla="*/ 343260 w 630910"/>
                                  <a:gd name="connsiteY134" fmla="*/ 38120 h 88497"/>
                                  <a:gd name="connsiteX135" fmla="*/ 341091 w 630910"/>
                                  <a:gd name="connsiteY135" fmla="*/ 47821 h 88497"/>
                                  <a:gd name="connsiteX136" fmla="*/ 428535 w 630910"/>
                                  <a:gd name="connsiteY136" fmla="*/ 88498 h 88497"/>
                                  <a:gd name="connsiteX137" fmla="*/ 412240 w 630910"/>
                                  <a:gd name="connsiteY137" fmla="*/ 84328 h 88497"/>
                                  <a:gd name="connsiteX138" fmla="*/ 401733 w 630910"/>
                                  <a:gd name="connsiteY138" fmla="*/ 72587 h 88497"/>
                                  <a:gd name="connsiteX139" fmla="*/ 398074 w 630910"/>
                                  <a:gd name="connsiteY139" fmla="*/ 54970 h 88497"/>
                                  <a:gd name="connsiteX140" fmla="*/ 401733 w 630910"/>
                                  <a:gd name="connsiteY140" fmla="*/ 37270 h 88497"/>
                                  <a:gd name="connsiteX141" fmla="*/ 412029 w 630910"/>
                                  <a:gd name="connsiteY141" fmla="*/ 25273 h 88497"/>
                                  <a:gd name="connsiteX142" fmla="*/ 427516 w 630910"/>
                                  <a:gd name="connsiteY142" fmla="*/ 20931 h 88497"/>
                                  <a:gd name="connsiteX143" fmla="*/ 437601 w 630910"/>
                                  <a:gd name="connsiteY143" fmla="*/ 22633 h 88497"/>
                                  <a:gd name="connsiteX144" fmla="*/ 446663 w 630910"/>
                                  <a:gd name="connsiteY144" fmla="*/ 28164 h 88497"/>
                                  <a:gd name="connsiteX145" fmla="*/ 453172 w 630910"/>
                                  <a:gd name="connsiteY145" fmla="*/ 38208 h 88497"/>
                                  <a:gd name="connsiteX146" fmla="*/ 455597 w 630910"/>
                                  <a:gd name="connsiteY146" fmla="*/ 53608 h 88497"/>
                                  <a:gd name="connsiteX147" fmla="*/ 455597 w 630910"/>
                                  <a:gd name="connsiteY147" fmla="*/ 57862 h 88497"/>
                                  <a:gd name="connsiteX148" fmla="*/ 405219 w 630910"/>
                                  <a:gd name="connsiteY148" fmla="*/ 57862 h 88497"/>
                                  <a:gd name="connsiteX149" fmla="*/ 405219 w 630910"/>
                                  <a:gd name="connsiteY149" fmla="*/ 49183 h 88497"/>
                                  <a:gd name="connsiteX150" fmla="*/ 445385 w 630910"/>
                                  <a:gd name="connsiteY150" fmla="*/ 49183 h 88497"/>
                                  <a:gd name="connsiteX151" fmla="*/ 443172 w 630910"/>
                                  <a:gd name="connsiteY151" fmla="*/ 39315 h 88497"/>
                                  <a:gd name="connsiteX152" fmla="*/ 436962 w 630910"/>
                                  <a:gd name="connsiteY152" fmla="*/ 32461 h 88497"/>
                                  <a:gd name="connsiteX153" fmla="*/ 427516 w 630910"/>
                                  <a:gd name="connsiteY153" fmla="*/ 29953 h 88497"/>
                                  <a:gd name="connsiteX154" fmla="*/ 417133 w 630910"/>
                                  <a:gd name="connsiteY154" fmla="*/ 32932 h 88497"/>
                                  <a:gd name="connsiteX155" fmla="*/ 410455 w 630910"/>
                                  <a:gd name="connsiteY155" fmla="*/ 40588 h 88497"/>
                                  <a:gd name="connsiteX156" fmla="*/ 408115 w 630910"/>
                                  <a:gd name="connsiteY156" fmla="*/ 50717 h 88497"/>
                                  <a:gd name="connsiteX157" fmla="*/ 408115 w 630910"/>
                                  <a:gd name="connsiteY157" fmla="*/ 56504 h 88497"/>
                                  <a:gd name="connsiteX158" fmla="*/ 410667 w 630910"/>
                                  <a:gd name="connsiteY158" fmla="*/ 69052 h 88497"/>
                                  <a:gd name="connsiteX159" fmla="*/ 417856 w 630910"/>
                                  <a:gd name="connsiteY159" fmla="*/ 76840 h 88497"/>
                                  <a:gd name="connsiteX160" fmla="*/ 428535 w 630910"/>
                                  <a:gd name="connsiteY160" fmla="*/ 79476 h 88497"/>
                                  <a:gd name="connsiteX161" fmla="*/ 435684 w 630910"/>
                                  <a:gd name="connsiteY161" fmla="*/ 78370 h 88497"/>
                                  <a:gd name="connsiteX162" fmla="*/ 441259 w 630910"/>
                                  <a:gd name="connsiteY162" fmla="*/ 74967 h 88497"/>
                                  <a:gd name="connsiteX163" fmla="*/ 444873 w 630910"/>
                                  <a:gd name="connsiteY163" fmla="*/ 69268 h 88497"/>
                                  <a:gd name="connsiteX164" fmla="*/ 454574 w 630910"/>
                                  <a:gd name="connsiteY164" fmla="*/ 71987 h 88497"/>
                                  <a:gd name="connsiteX165" fmla="*/ 449426 w 630910"/>
                                  <a:gd name="connsiteY165" fmla="*/ 80670 h 88497"/>
                                  <a:gd name="connsiteX166" fmla="*/ 440492 w 630910"/>
                                  <a:gd name="connsiteY166" fmla="*/ 86457 h 88497"/>
                                  <a:gd name="connsiteX167" fmla="*/ 428535 w 630910"/>
                                  <a:gd name="connsiteY167" fmla="*/ 88498 h 88497"/>
                                  <a:gd name="connsiteX168" fmla="*/ 499292 w 630910"/>
                                  <a:gd name="connsiteY168" fmla="*/ 21782 h 88497"/>
                                  <a:gd name="connsiteX169" fmla="*/ 499292 w 630910"/>
                                  <a:gd name="connsiteY169" fmla="*/ 30293 h 88497"/>
                                  <a:gd name="connsiteX170" fmla="*/ 465425 w 630910"/>
                                  <a:gd name="connsiteY170" fmla="*/ 30293 h 88497"/>
                                  <a:gd name="connsiteX171" fmla="*/ 465425 w 630910"/>
                                  <a:gd name="connsiteY171" fmla="*/ 21782 h 88497"/>
                                  <a:gd name="connsiteX172" fmla="*/ 499292 w 630910"/>
                                  <a:gd name="connsiteY172" fmla="*/ 21782 h 88497"/>
                                  <a:gd name="connsiteX173" fmla="*/ 475294 w 630910"/>
                                  <a:gd name="connsiteY173" fmla="*/ 6126 h 88497"/>
                                  <a:gd name="connsiteX174" fmla="*/ 485338 w 630910"/>
                                  <a:gd name="connsiteY174" fmla="*/ 6126 h 88497"/>
                                  <a:gd name="connsiteX175" fmla="*/ 485338 w 630910"/>
                                  <a:gd name="connsiteY175" fmla="*/ 68413 h 88497"/>
                                  <a:gd name="connsiteX176" fmla="*/ 486572 w 630910"/>
                                  <a:gd name="connsiteY176" fmla="*/ 74799 h 88497"/>
                                  <a:gd name="connsiteX177" fmla="*/ 489803 w 630910"/>
                                  <a:gd name="connsiteY177" fmla="*/ 77607 h 88497"/>
                                  <a:gd name="connsiteX178" fmla="*/ 494017 w 630910"/>
                                  <a:gd name="connsiteY178" fmla="*/ 78286 h 88497"/>
                                  <a:gd name="connsiteX179" fmla="*/ 496740 w 630910"/>
                                  <a:gd name="connsiteY179" fmla="*/ 78114 h 88497"/>
                                  <a:gd name="connsiteX180" fmla="*/ 498442 w 630910"/>
                                  <a:gd name="connsiteY180" fmla="*/ 77775 h 88497"/>
                                  <a:gd name="connsiteX181" fmla="*/ 500483 w 630910"/>
                                  <a:gd name="connsiteY181" fmla="*/ 86796 h 88497"/>
                                  <a:gd name="connsiteX182" fmla="*/ 497635 w 630910"/>
                                  <a:gd name="connsiteY182" fmla="*/ 87563 h 88497"/>
                                  <a:gd name="connsiteX183" fmla="*/ 492994 w 630910"/>
                                  <a:gd name="connsiteY183" fmla="*/ 87987 h 88497"/>
                                  <a:gd name="connsiteX184" fmla="*/ 484655 w 630910"/>
                                  <a:gd name="connsiteY184" fmla="*/ 86157 h 88497"/>
                                  <a:gd name="connsiteX185" fmla="*/ 477934 w 630910"/>
                                  <a:gd name="connsiteY185" fmla="*/ 80582 h 88497"/>
                                  <a:gd name="connsiteX186" fmla="*/ 475294 w 630910"/>
                                  <a:gd name="connsiteY186" fmla="*/ 71137 h 88497"/>
                                  <a:gd name="connsiteX187" fmla="*/ 475294 w 630910"/>
                                  <a:gd name="connsiteY187" fmla="*/ 6126 h 88497"/>
                                  <a:gd name="connsiteX188" fmla="*/ 541095 w 630910"/>
                                  <a:gd name="connsiteY188" fmla="*/ 88498 h 88497"/>
                                  <a:gd name="connsiteX189" fmla="*/ 524801 w 630910"/>
                                  <a:gd name="connsiteY189" fmla="*/ 84328 h 88497"/>
                                  <a:gd name="connsiteX190" fmla="*/ 514289 w 630910"/>
                                  <a:gd name="connsiteY190" fmla="*/ 72587 h 88497"/>
                                  <a:gd name="connsiteX191" fmla="*/ 510631 w 630910"/>
                                  <a:gd name="connsiteY191" fmla="*/ 54970 h 88497"/>
                                  <a:gd name="connsiteX192" fmla="*/ 514289 w 630910"/>
                                  <a:gd name="connsiteY192" fmla="*/ 37270 h 88497"/>
                                  <a:gd name="connsiteX193" fmla="*/ 524585 w 630910"/>
                                  <a:gd name="connsiteY193" fmla="*/ 25273 h 88497"/>
                                  <a:gd name="connsiteX194" fmla="*/ 540073 w 630910"/>
                                  <a:gd name="connsiteY194" fmla="*/ 20931 h 88497"/>
                                  <a:gd name="connsiteX195" fmla="*/ 550157 w 630910"/>
                                  <a:gd name="connsiteY195" fmla="*/ 22633 h 88497"/>
                                  <a:gd name="connsiteX196" fmla="*/ 559219 w 630910"/>
                                  <a:gd name="connsiteY196" fmla="*/ 28164 h 88497"/>
                                  <a:gd name="connsiteX197" fmla="*/ 565729 w 630910"/>
                                  <a:gd name="connsiteY197" fmla="*/ 38208 h 88497"/>
                                  <a:gd name="connsiteX198" fmla="*/ 568157 w 630910"/>
                                  <a:gd name="connsiteY198" fmla="*/ 53608 h 88497"/>
                                  <a:gd name="connsiteX199" fmla="*/ 568157 w 630910"/>
                                  <a:gd name="connsiteY199" fmla="*/ 57862 h 88497"/>
                                  <a:gd name="connsiteX200" fmla="*/ 517780 w 630910"/>
                                  <a:gd name="connsiteY200" fmla="*/ 57862 h 88497"/>
                                  <a:gd name="connsiteX201" fmla="*/ 517780 w 630910"/>
                                  <a:gd name="connsiteY201" fmla="*/ 49183 h 88497"/>
                                  <a:gd name="connsiteX202" fmla="*/ 557945 w 630910"/>
                                  <a:gd name="connsiteY202" fmla="*/ 49183 h 88497"/>
                                  <a:gd name="connsiteX203" fmla="*/ 555732 w 630910"/>
                                  <a:gd name="connsiteY203" fmla="*/ 39315 h 88497"/>
                                  <a:gd name="connsiteX204" fmla="*/ 549518 w 630910"/>
                                  <a:gd name="connsiteY204" fmla="*/ 32461 h 88497"/>
                                  <a:gd name="connsiteX205" fmla="*/ 540073 w 630910"/>
                                  <a:gd name="connsiteY205" fmla="*/ 29953 h 88497"/>
                                  <a:gd name="connsiteX206" fmla="*/ 529693 w 630910"/>
                                  <a:gd name="connsiteY206" fmla="*/ 32932 h 88497"/>
                                  <a:gd name="connsiteX207" fmla="*/ 523011 w 630910"/>
                                  <a:gd name="connsiteY207" fmla="*/ 40588 h 88497"/>
                                  <a:gd name="connsiteX208" fmla="*/ 520671 w 630910"/>
                                  <a:gd name="connsiteY208" fmla="*/ 50717 h 88497"/>
                                  <a:gd name="connsiteX209" fmla="*/ 520671 w 630910"/>
                                  <a:gd name="connsiteY209" fmla="*/ 56504 h 88497"/>
                                  <a:gd name="connsiteX210" fmla="*/ 523227 w 630910"/>
                                  <a:gd name="connsiteY210" fmla="*/ 69052 h 88497"/>
                                  <a:gd name="connsiteX211" fmla="*/ 530416 w 630910"/>
                                  <a:gd name="connsiteY211" fmla="*/ 76840 h 88497"/>
                                  <a:gd name="connsiteX212" fmla="*/ 541095 w 630910"/>
                                  <a:gd name="connsiteY212" fmla="*/ 79476 h 88497"/>
                                  <a:gd name="connsiteX213" fmla="*/ 548244 w 630910"/>
                                  <a:gd name="connsiteY213" fmla="*/ 78370 h 88497"/>
                                  <a:gd name="connsiteX214" fmla="*/ 553815 w 630910"/>
                                  <a:gd name="connsiteY214" fmla="*/ 74967 h 88497"/>
                                  <a:gd name="connsiteX215" fmla="*/ 557434 w 630910"/>
                                  <a:gd name="connsiteY215" fmla="*/ 69268 h 88497"/>
                                  <a:gd name="connsiteX216" fmla="*/ 567134 w 630910"/>
                                  <a:gd name="connsiteY216" fmla="*/ 71987 h 88497"/>
                                  <a:gd name="connsiteX217" fmla="*/ 561987 w 630910"/>
                                  <a:gd name="connsiteY217" fmla="*/ 80670 h 88497"/>
                                  <a:gd name="connsiteX218" fmla="*/ 553052 w 630910"/>
                                  <a:gd name="connsiteY218" fmla="*/ 86457 h 88497"/>
                                  <a:gd name="connsiteX219" fmla="*/ 541095 w 630910"/>
                                  <a:gd name="connsiteY219" fmla="*/ 88498 h 88497"/>
                                  <a:gd name="connsiteX220" fmla="*/ 629721 w 630910"/>
                                  <a:gd name="connsiteY220" fmla="*/ 36419 h 88497"/>
                                  <a:gd name="connsiteX221" fmla="*/ 620699 w 630910"/>
                                  <a:gd name="connsiteY221" fmla="*/ 38971 h 88497"/>
                                  <a:gd name="connsiteX222" fmla="*/ 618191 w 630910"/>
                                  <a:gd name="connsiteY222" fmla="*/ 34590 h 88497"/>
                                  <a:gd name="connsiteX223" fmla="*/ 613766 w 630910"/>
                                  <a:gd name="connsiteY223" fmla="*/ 31016 h 88497"/>
                                  <a:gd name="connsiteX224" fmla="*/ 606577 w 630910"/>
                                  <a:gd name="connsiteY224" fmla="*/ 29614 h 88497"/>
                                  <a:gd name="connsiteX225" fmla="*/ 596576 w 630910"/>
                                  <a:gd name="connsiteY225" fmla="*/ 32377 h 88497"/>
                                  <a:gd name="connsiteX226" fmla="*/ 592619 w 630910"/>
                                  <a:gd name="connsiteY226" fmla="*/ 39315 h 88497"/>
                                  <a:gd name="connsiteX227" fmla="*/ 595342 w 630910"/>
                                  <a:gd name="connsiteY227" fmla="*/ 45225 h 88497"/>
                                  <a:gd name="connsiteX228" fmla="*/ 603853 w 630910"/>
                                  <a:gd name="connsiteY228" fmla="*/ 48844 h 88497"/>
                                  <a:gd name="connsiteX229" fmla="*/ 613554 w 630910"/>
                                  <a:gd name="connsiteY229" fmla="*/ 51228 h 88497"/>
                                  <a:gd name="connsiteX230" fmla="*/ 626614 w 630910"/>
                                  <a:gd name="connsiteY230" fmla="*/ 57734 h 88497"/>
                                  <a:gd name="connsiteX231" fmla="*/ 630911 w 630910"/>
                                  <a:gd name="connsiteY231" fmla="*/ 68924 h 88497"/>
                                  <a:gd name="connsiteX232" fmla="*/ 627680 w 630910"/>
                                  <a:gd name="connsiteY232" fmla="*/ 78969 h 88497"/>
                                  <a:gd name="connsiteX233" fmla="*/ 618742 w 630910"/>
                                  <a:gd name="connsiteY233" fmla="*/ 85946 h 88497"/>
                                  <a:gd name="connsiteX234" fmla="*/ 605383 w 630910"/>
                                  <a:gd name="connsiteY234" fmla="*/ 88498 h 88497"/>
                                  <a:gd name="connsiteX235" fmla="*/ 588833 w 630910"/>
                                  <a:gd name="connsiteY235" fmla="*/ 84157 h 88497"/>
                                  <a:gd name="connsiteX236" fmla="*/ 580538 w 630910"/>
                                  <a:gd name="connsiteY236" fmla="*/ 71480 h 88497"/>
                                  <a:gd name="connsiteX237" fmla="*/ 590067 w 630910"/>
                                  <a:gd name="connsiteY237" fmla="*/ 69096 h 88497"/>
                                  <a:gd name="connsiteX238" fmla="*/ 595215 w 630910"/>
                                  <a:gd name="connsiteY238" fmla="*/ 77008 h 88497"/>
                                  <a:gd name="connsiteX239" fmla="*/ 605215 w 630910"/>
                                  <a:gd name="connsiteY239" fmla="*/ 79648 h 88497"/>
                                  <a:gd name="connsiteX240" fmla="*/ 616362 w 630910"/>
                                  <a:gd name="connsiteY240" fmla="*/ 76668 h 88497"/>
                                  <a:gd name="connsiteX241" fmla="*/ 620531 w 630910"/>
                                  <a:gd name="connsiteY241" fmla="*/ 69436 h 88497"/>
                                  <a:gd name="connsiteX242" fmla="*/ 618147 w 630910"/>
                                  <a:gd name="connsiteY242" fmla="*/ 63736 h 88497"/>
                                  <a:gd name="connsiteX243" fmla="*/ 610830 w 630910"/>
                                  <a:gd name="connsiteY243" fmla="*/ 60246 h 88497"/>
                                  <a:gd name="connsiteX244" fmla="*/ 599939 w 630910"/>
                                  <a:gd name="connsiteY244" fmla="*/ 57694 h 88497"/>
                                  <a:gd name="connsiteX245" fmla="*/ 586748 w 630910"/>
                                  <a:gd name="connsiteY245" fmla="*/ 51100 h 88497"/>
                                  <a:gd name="connsiteX246" fmla="*/ 582578 w 630910"/>
                                  <a:gd name="connsiteY246" fmla="*/ 39822 h 88497"/>
                                  <a:gd name="connsiteX247" fmla="*/ 585686 w 630910"/>
                                  <a:gd name="connsiteY247" fmla="*/ 30037 h 88497"/>
                                  <a:gd name="connsiteX248" fmla="*/ 594236 w 630910"/>
                                  <a:gd name="connsiteY248" fmla="*/ 23360 h 88497"/>
                                  <a:gd name="connsiteX249" fmla="*/ 606577 w 630910"/>
                                  <a:gd name="connsiteY249" fmla="*/ 20931 h 88497"/>
                                  <a:gd name="connsiteX250" fmla="*/ 621805 w 630910"/>
                                  <a:gd name="connsiteY250" fmla="*/ 25189 h 88497"/>
                                  <a:gd name="connsiteX251" fmla="*/ 629721 w 630910"/>
                                  <a:gd name="connsiteY251" fmla="*/ 36419 h 8849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 ang="0">
                                    <a:pos x="connsiteX156" y="connsiteY156"/>
                                  </a:cxn>
                                  <a:cxn ang="0">
                                    <a:pos x="connsiteX157" y="connsiteY157"/>
                                  </a:cxn>
                                  <a:cxn ang="0">
                                    <a:pos x="connsiteX158" y="connsiteY158"/>
                                  </a:cxn>
                                  <a:cxn ang="0">
                                    <a:pos x="connsiteX159" y="connsiteY159"/>
                                  </a:cxn>
                                  <a:cxn ang="0">
                                    <a:pos x="connsiteX160" y="connsiteY160"/>
                                  </a:cxn>
                                  <a:cxn ang="0">
                                    <a:pos x="connsiteX161" y="connsiteY161"/>
                                  </a:cxn>
                                  <a:cxn ang="0">
                                    <a:pos x="connsiteX162" y="connsiteY162"/>
                                  </a:cxn>
                                  <a:cxn ang="0">
                                    <a:pos x="connsiteX163" y="connsiteY163"/>
                                  </a:cxn>
                                  <a:cxn ang="0">
                                    <a:pos x="connsiteX164" y="connsiteY164"/>
                                  </a:cxn>
                                  <a:cxn ang="0">
                                    <a:pos x="connsiteX165" y="connsiteY165"/>
                                  </a:cxn>
                                  <a:cxn ang="0">
                                    <a:pos x="connsiteX166" y="connsiteY166"/>
                                  </a:cxn>
                                  <a:cxn ang="0">
                                    <a:pos x="connsiteX167" y="connsiteY167"/>
                                  </a:cxn>
                                  <a:cxn ang="0">
                                    <a:pos x="connsiteX168" y="connsiteY168"/>
                                  </a:cxn>
                                  <a:cxn ang="0">
                                    <a:pos x="connsiteX169" y="connsiteY169"/>
                                  </a:cxn>
                                  <a:cxn ang="0">
                                    <a:pos x="connsiteX170" y="connsiteY170"/>
                                  </a:cxn>
                                  <a:cxn ang="0">
                                    <a:pos x="connsiteX171" y="connsiteY171"/>
                                  </a:cxn>
                                  <a:cxn ang="0">
                                    <a:pos x="connsiteX172" y="connsiteY172"/>
                                  </a:cxn>
                                  <a:cxn ang="0">
                                    <a:pos x="connsiteX173" y="connsiteY173"/>
                                  </a:cxn>
                                  <a:cxn ang="0">
                                    <a:pos x="connsiteX174" y="connsiteY174"/>
                                  </a:cxn>
                                  <a:cxn ang="0">
                                    <a:pos x="connsiteX175" y="connsiteY175"/>
                                  </a:cxn>
                                  <a:cxn ang="0">
                                    <a:pos x="connsiteX176" y="connsiteY176"/>
                                  </a:cxn>
                                  <a:cxn ang="0">
                                    <a:pos x="connsiteX177" y="connsiteY177"/>
                                  </a:cxn>
                                  <a:cxn ang="0">
                                    <a:pos x="connsiteX178" y="connsiteY178"/>
                                  </a:cxn>
                                  <a:cxn ang="0">
                                    <a:pos x="connsiteX179" y="connsiteY179"/>
                                  </a:cxn>
                                  <a:cxn ang="0">
                                    <a:pos x="connsiteX180" y="connsiteY180"/>
                                  </a:cxn>
                                  <a:cxn ang="0">
                                    <a:pos x="connsiteX181" y="connsiteY181"/>
                                  </a:cxn>
                                  <a:cxn ang="0">
                                    <a:pos x="connsiteX182" y="connsiteY182"/>
                                  </a:cxn>
                                  <a:cxn ang="0">
                                    <a:pos x="connsiteX183" y="connsiteY183"/>
                                  </a:cxn>
                                  <a:cxn ang="0">
                                    <a:pos x="connsiteX184" y="connsiteY184"/>
                                  </a:cxn>
                                  <a:cxn ang="0">
                                    <a:pos x="connsiteX185" y="connsiteY185"/>
                                  </a:cxn>
                                  <a:cxn ang="0">
                                    <a:pos x="connsiteX186" y="connsiteY186"/>
                                  </a:cxn>
                                  <a:cxn ang="0">
                                    <a:pos x="connsiteX187" y="connsiteY187"/>
                                  </a:cxn>
                                  <a:cxn ang="0">
                                    <a:pos x="connsiteX188" y="connsiteY188"/>
                                  </a:cxn>
                                  <a:cxn ang="0">
                                    <a:pos x="connsiteX189" y="connsiteY189"/>
                                  </a:cxn>
                                  <a:cxn ang="0">
                                    <a:pos x="connsiteX190" y="connsiteY190"/>
                                  </a:cxn>
                                  <a:cxn ang="0">
                                    <a:pos x="connsiteX191" y="connsiteY191"/>
                                  </a:cxn>
                                  <a:cxn ang="0">
                                    <a:pos x="connsiteX192" y="connsiteY192"/>
                                  </a:cxn>
                                  <a:cxn ang="0">
                                    <a:pos x="connsiteX193" y="connsiteY193"/>
                                  </a:cxn>
                                  <a:cxn ang="0">
                                    <a:pos x="connsiteX194" y="connsiteY194"/>
                                  </a:cxn>
                                  <a:cxn ang="0">
                                    <a:pos x="connsiteX195" y="connsiteY195"/>
                                  </a:cxn>
                                  <a:cxn ang="0">
                                    <a:pos x="connsiteX196" y="connsiteY196"/>
                                  </a:cxn>
                                  <a:cxn ang="0">
                                    <a:pos x="connsiteX197" y="connsiteY197"/>
                                  </a:cxn>
                                  <a:cxn ang="0">
                                    <a:pos x="connsiteX198" y="connsiteY198"/>
                                  </a:cxn>
                                  <a:cxn ang="0">
                                    <a:pos x="connsiteX199" y="connsiteY199"/>
                                  </a:cxn>
                                  <a:cxn ang="0">
                                    <a:pos x="connsiteX200" y="connsiteY200"/>
                                  </a:cxn>
                                  <a:cxn ang="0">
                                    <a:pos x="connsiteX201" y="connsiteY201"/>
                                  </a:cxn>
                                  <a:cxn ang="0">
                                    <a:pos x="connsiteX202" y="connsiteY202"/>
                                  </a:cxn>
                                  <a:cxn ang="0">
                                    <a:pos x="connsiteX203" y="connsiteY203"/>
                                  </a:cxn>
                                  <a:cxn ang="0">
                                    <a:pos x="connsiteX204" y="connsiteY204"/>
                                  </a:cxn>
                                  <a:cxn ang="0">
                                    <a:pos x="connsiteX205" y="connsiteY205"/>
                                  </a:cxn>
                                  <a:cxn ang="0">
                                    <a:pos x="connsiteX206" y="connsiteY206"/>
                                  </a:cxn>
                                  <a:cxn ang="0">
                                    <a:pos x="connsiteX207" y="connsiteY207"/>
                                  </a:cxn>
                                  <a:cxn ang="0">
                                    <a:pos x="connsiteX208" y="connsiteY208"/>
                                  </a:cxn>
                                  <a:cxn ang="0">
                                    <a:pos x="connsiteX209" y="connsiteY209"/>
                                  </a:cxn>
                                  <a:cxn ang="0">
                                    <a:pos x="connsiteX210" y="connsiteY210"/>
                                  </a:cxn>
                                  <a:cxn ang="0">
                                    <a:pos x="connsiteX211" y="connsiteY211"/>
                                  </a:cxn>
                                  <a:cxn ang="0">
                                    <a:pos x="connsiteX212" y="connsiteY212"/>
                                  </a:cxn>
                                  <a:cxn ang="0">
                                    <a:pos x="connsiteX213" y="connsiteY213"/>
                                  </a:cxn>
                                  <a:cxn ang="0">
                                    <a:pos x="connsiteX214" y="connsiteY214"/>
                                  </a:cxn>
                                  <a:cxn ang="0">
                                    <a:pos x="connsiteX215" y="connsiteY215"/>
                                  </a:cxn>
                                  <a:cxn ang="0">
                                    <a:pos x="connsiteX216" y="connsiteY216"/>
                                  </a:cxn>
                                  <a:cxn ang="0">
                                    <a:pos x="connsiteX217" y="connsiteY217"/>
                                  </a:cxn>
                                  <a:cxn ang="0">
                                    <a:pos x="connsiteX218" y="connsiteY218"/>
                                  </a:cxn>
                                  <a:cxn ang="0">
                                    <a:pos x="connsiteX219" y="connsiteY219"/>
                                  </a:cxn>
                                  <a:cxn ang="0">
                                    <a:pos x="connsiteX220" y="connsiteY220"/>
                                  </a:cxn>
                                  <a:cxn ang="0">
                                    <a:pos x="connsiteX221" y="connsiteY221"/>
                                  </a:cxn>
                                  <a:cxn ang="0">
                                    <a:pos x="connsiteX222" y="connsiteY222"/>
                                  </a:cxn>
                                  <a:cxn ang="0">
                                    <a:pos x="connsiteX223" y="connsiteY223"/>
                                  </a:cxn>
                                  <a:cxn ang="0">
                                    <a:pos x="connsiteX224" y="connsiteY224"/>
                                  </a:cxn>
                                  <a:cxn ang="0">
                                    <a:pos x="connsiteX225" y="connsiteY225"/>
                                  </a:cxn>
                                  <a:cxn ang="0">
                                    <a:pos x="connsiteX226" y="connsiteY226"/>
                                  </a:cxn>
                                  <a:cxn ang="0">
                                    <a:pos x="connsiteX227" y="connsiteY227"/>
                                  </a:cxn>
                                  <a:cxn ang="0">
                                    <a:pos x="connsiteX228" y="connsiteY228"/>
                                  </a:cxn>
                                  <a:cxn ang="0">
                                    <a:pos x="connsiteX229" y="connsiteY229"/>
                                  </a:cxn>
                                  <a:cxn ang="0">
                                    <a:pos x="connsiteX230" y="connsiteY230"/>
                                  </a:cxn>
                                  <a:cxn ang="0">
                                    <a:pos x="connsiteX231" y="connsiteY231"/>
                                  </a:cxn>
                                  <a:cxn ang="0">
                                    <a:pos x="connsiteX232" y="connsiteY232"/>
                                  </a:cxn>
                                  <a:cxn ang="0">
                                    <a:pos x="connsiteX233" y="connsiteY233"/>
                                  </a:cxn>
                                  <a:cxn ang="0">
                                    <a:pos x="connsiteX234" y="connsiteY234"/>
                                  </a:cxn>
                                  <a:cxn ang="0">
                                    <a:pos x="connsiteX235" y="connsiteY235"/>
                                  </a:cxn>
                                  <a:cxn ang="0">
                                    <a:pos x="connsiteX236" y="connsiteY236"/>
                                  </a:cxn>
                                  <a:cxn ang="0">
                                    <a:pos x="connsiteX237" y="connsiteY237"/>
                                  </a:cxn>
                                  <a:cxn ang="0">
                                    <a:pos x="connsiteX238" y="connsiteY238"/>
                                  </a:cxn>
                                  <a:cxn ang="0">
                                    <a:pos x="connsiteX239" y="connsiteY239"/>
                                  </a:cxn>
                                  <a:cxn ang="0">
                                    <a:pos x="connsiteX240" y="connsiteY240"/>
                                  </a:cxn>
                                  <a:cxn ang="0">
                                    <a:pos x="connsiteX241" y="connsiteY241"/>
                                  </a:cxn>
                                  <a:cxn ang="0">
                                    <a:pos x="connsiteX242" y="connsiteY242"/>
                                  </a:cxn>
                                  <a:cxn ang="0">
                                    <a:pos x="connsiteX243" y="connsiteY243"/>
                                  </a:cxn>
                                  <a:cxn ang="0">
                                    <a:pos x="connsiteX244" y="connsiteY244"/>
                                  </a:cxn>
                                  <a:cxn ang="0">
                                    <a:pos x="connsiteX245" y="connsiteY245"/>
                                  </a:cxn>
                                  <a:cxn ang="0">
                                    <a:pos x="connsiteX246" y="connsiteY246"/>
                                  </a:cxn>
                                  <a:cxn ang="0">
                                    <a:pos x="connsiteX247" y="connsiteY247"/>
                                  </a:cxn>
                                  <a:cxn ang="0">
                                    <a:pos x="connsiteX248" y="connsiteY248"/>
                                  </a:cxn>
                                  <a:cxn ang="0">
                                    <a:pos x="connsiteX249" y="connsiteY249"/>
                                  </a:cxn>
                                  <a:cxn ang="0">
                                    <a:pos x="connsiteX250" y="connsiteY250"/>
                                  </a:cxn>
                                  <a:cxn ang="0">
                                    <a:pos x="connsiteX251" y="connsiteY251"/>
                                  </a:cxn>
                                </a:cxnLst>
                                <a:rect l="l" t="t" r="r" b="b"/>
                                <a:pathLst>
                                  <a:path w="630910" h="88497">
                                    <a:moveTo>
                                      <a:pt x="0" y="87136"/>
                                    </a:moveTo>
                                    <a:lnTo>
                                      <a:pt x="0" y="0"/>
                                    </a:lnTo>
                                    <a:lnTo>
                                      <a:pt x="10552" y="0"/>
                                    </a:lnTo>
                                    <a:lnTo>
                                      <a:pt x="10552" y="43228"/>
                                    </a:lnTo>
                                    <a:lnTo>
                                      <a:pt x="11574" y="43228"/>
                                    </a:lnTo>
                                    <a:lnTo>
                                      <a:pt x="50717" y="0"/>
                                    </a:lnTo>
                                    <a:lnTo>
                                      <a:pt x="64503" y="0"/>
                                    </a:lnTo>
                                    <a:lnTo>
                                      <a:pt x="27912" y="39315"/>
                                    </a:lnTo>
                                    <a:lnTo>
                                      <a:pt x="64503" y="87136"/>
                                    </a:lnTo>
                                    <a:lnTo>
                                      <a:pt x="51739" y="87136"/>
                                    </a:lnTo>
                                    <a:lnTo>
                                      <a:pt x="21446" y="46631"/>
                                    </a:lnTo>
                                    <a:lnTo>
                                      <a:pt x="10552" y="58884"/>
                                    </a:lnTo>
                                    <a:lnTo>
                                      <a:pt x="10552" y="87136"/>
                                    </a:lnTo>
                                    <a:lnTo>
                                      <a:pt x="0" y="87136"/>
                                    </a:lnTo>
                                    <a:close/>
                                    <a:moveTo>
                                      <a:pt x="113890" y="60418"/>
                                    </a:moveTo>
                                    <a:lnTo>
                                      <a:pt x="113890" y="21782"/>
                                    </a:lnTo>
                                    <a:lnTo>
                                      <a:pt x="123930" y="21782"/>
                                    </a:lnTo>
                                    <a:lnTo>
                                      <a:pt x="123930" y="87136"/>
                                    </a:lnTo>
                                    <a:lnTo>
                                      <a:pt x="113890" y="87136"/>
                                    </a:lnTo>
                                    <a:lnTo>
                                      <a:pt x="113890" y="76073"/>
                                    </a:lnTo>
                                    <a:lnTo>
                                      <a:pt x="113207" y="76073"/>
                                    </a:lnTo>
                                    <a:cubicBezTo>
                                      <a:pt x="111678" y="79392"/>
                                      <a:pt x="109293" y="82216"/>
                                      <a:pt x="106062" y="84540"/>
                                    </a:cubicBezTo>
                                    <a:cubicBezTo>
                                      <a:pt x="102827" y="86836"/>
                                      <a:pt x="98742" y="87987"/>
                                      <a:pt x="93806" y="87987"/>
                                    </a:cubicBezTo>
                                    <a:cubicBezTo>
                                      <a:pt x="89724" y="87987"/>
                                      <a:pt x="86094" y="87092"/>
                                      <a:pt x="82915" y="85307"/>
                                    </a:cubicBezTo>
                                    <a:cubicBezTo>
                                      <a:pt x="79739" y="83490"/>
                                      <a:pt x="77243" y="80770"/>
                                      <a:pt x="75426" y="77135"/>
                                    </a:cubicBezTo>
                                    <a:cubicBezTo>
                                      <a:pt x="73613" y="73477"/>
                                      <a:pt x="72702" y="68869"/>
                                      <a:pt x="72702" y="63309"/>
                                    </a:cubicBezTo>
                                    <a:lnTo>
                                      <a:pt x="72702" y="21782"/>
                                    </a:lnTo>
                                    <a:lnTo>
                                      <a:pt x="82743" y="21782"/>
                                    </a:lnTo>
                                    <a:lnTo>
                                      <a:pt x="82743" y="62630"/>
                                    </a:lnTo>
                                    <a:cubicBezTo>
                                      <a:pt x="82743" y="67395"/>
                                      <a:pt x="84077" y="71197"/>
                                      <a:pt x="86745" y="74032"/>
                                    </a:cubicBezTo>
                                    <a:cubicBezTo>
                                      <a:pt x="89440" y="76868"/>
                                      <a:pt x="92871" y="78286"/>
                                      <a:pt x="97040" y="78286"/>
                                    </a:cubicBezTo>
                                    <a:cubicBezTo>
                                      <a:pt x="99537" y="78286"/>
                                      <a:pt x="102077" y="77647"/>
                                      <a:pt x="104657" y="76373"/>
                                    </a:cubicBezTo>
                                    <a:cubicBezTo>
                                      <a:pt x="107264" y="75095"/>
                                      <a:pt x="109449" y="73138"/>
                                      <a:pt x="111210" y="70502"/>
                                    </a:cubicBezTo>
                                    <a:cubicBezTo>
                                      <a:pt x="112996" y="67862"/>
                                      <a:pt x="113890" y="64499"/>
                                      <a:pt x="113890" y="60418"/>
                                    </a:cubicBezTo>
                                    <a:close/>
                                    <a:moveTo>
                                      <a:pt x="143684" y="87136"/>
                                    </a:moveTo>
                                    <a:lnTo>
                                      <a:pt x="143684" y="0"/>
                                    </a:lnTo>
                                    <a:lnTo>
                                      <a:pt x="153724" y="0"/>
                                    </a:lnTo>
                                    <a:lnTo>
                                      <a:pt x="153724" y="32166"/>
                                    </a:lnTo>
                                    <a:lnTo>
                                      <a:pt x="154575" y="32166"/>
                                    </a:lnTo>
                                    <a:cubicBezTo>
                                      <a:pt x="155313" y="31032"/>
                                      <a:pt x="156332" y="29582"/>
                                      <a:pt x="157638" y="27824"/>
                                    </a:cubicBezTo>
                                    <a:cubicBezTo>
                                      <a:pt x="158972" y="26039"/>
                                      <a:pt x="160873" y="24450"/>
                                      <a:pt x="163341" y="23060"/>
                                    </a:cubicBezTo>
                                    <a:cubicBezTo>
                                      <a:pt x="165837" y="21642"/>
                                      <a:pt x="169212" y="20931"/>
                                      <a:pt x="173465" y="20931"/>
                                    </a:cubicBezTo>
                                    <a:cubicBezTo>
                                      <a:pt x="178969" y="20931"/>
                                      <a:pt x="183821" y="22309"/>
                                      <a:pt x="188018" y="25061"/>
                                    </a:cubicBezTo>
                                    <a:cubicBezTo>
                                      <a:pt x="192216" y="27813"/>
                                      <a:pt x="195491" y="31710"/>
                                      <a:pt x="197847" y="36759"/>
                                    </a:cubicBezTo>
                                    <a:cubicBezTo>
                                      <a:pt x="200199" y="41811"/>
                                      <a:pt x="201378" y="47766"/>
                                      <a:pt x="201378" y="54631"/>
                                    </a:cubicBezTo>
                                    <a:cubicBezTo>
                                      <a:pt x="201378" y="61552"/>
                                      <a:pt x="200199" y="67551"/>
                                      <a:pt x="197847" y="72627"/>
                                    </a:cubicBezTo>
                                    <a:cubicBezTo>
                                      <a:pt x="195491" y="77675"/>
                                      <a:pt x="192228" y="81593"/>
                                      <a:pt x="188058" y="84372"/>
                                    </a:cubicBezTo>
                                    <a:cubicBezTo>
                                      <a:pt x="183889" y="87120"/>
                                      <a:pt x="179080" y="88498"/>
                                      <a:pt x="173637" y="88498"/>
                                    </a:cubicBezTo>
                                    <a:cubicBezTo>
                                      <a:pt x="169439" y="88498"/>
                                      <a:pt x="166077" y="87803"/>
                                      <a:pt x="163553" y="86413"/>
                                    </a:cubicBezTo>
                                    <a:cubicBezTo>
                                      <a:pt x="161029" y="84995"/>
                                      <a:pt x="159084" y="83390"/>
                                      <a:pt x="157722" y="81605"/>
                                    </a:cubicBezTo>
                                    <a:cubicBezTo>
                                      <a:pt x="156364" y="79791"/>
                                      <a:pt x="155313" y="78286"/>
                                      <a:pt x="154575" y="77096"/>
                                    </a:cubicBezTo>
                                    <a:lnTo>
                                      <a:pt x="153385" y="77096"/>
                                    </a:lnTo>
                                    <a:lnTo>
                                      <a:pt x="153385" y="87136"/>
                                    </a:lnTo>
                                    <a:lnTo>
                                      <a:pt x="143684" y="87136"/>
                                    </a:lnTo>
                                    <a:close/>
                                    <a:moveTo>
                                      <a:pt x="153552" y="54459"/>
                                    </a:moveTo>
                                    <a:cubicBezTo>
                                      <a:pt x="153552" y="59395"/>
                                      <a:pt x="154279" y="63748"/>
                                      <a:pt x="155725" y="67523"/>
                                    </a:cubicBezTo>
                                    <a:cubicBezTo>
                                      <a:pt x="157171" y="71265"/>
                                      <a:pt x="159283" y="74200"/>
                                      <a:pt x="162063" y="76329"/>
                                    </a:cubicBezTo>
                                    <a:cubicBezTo>
                                      <a:pt x="164843" y="78430"/>
                                      <a:pt x="168245" y="79476"/>
                                      <a:pt x="172275" y="79476"/>
                                    </a:cubicBezTo>
                                    <a:cubicBezTo>
                                      <a:pt x="176472" y="79476"/>
                                      <a:pt x="179975" y="78370"/>
                                      <a:pt x="182783" y="76157"/>
                                    </a:cubicBezTo>
                                    <a:cubicBezTo>
                                      <a:pt x="185622" y="73917"/>
                                      <a:pt x="187747" y="70909"/>
                                      <a:pt x="189165" y="67139"/>
                                    </a:cubicBezTo>
                                    <a:cubicBezTo>
                                      <a:pt x="190614" y="63337"/>
                                      <a:pt x="191337" y="59112"/>
                                      <a:pt x="191337" y="54459"/>
                                    </a:cubicBezTo>
                                    <a:cubicBezTo>
                                      <a:pt x="191337" y="49866"/>
                                      <a:pt x="190626" y="45725"/>
                                      <a:pt x="189209" y="42034"/>
                                    </a:cubicBezTo>
                                    <a:cubicBezTo>
                                      <a:pt x="187819" y="38320"/>
                                      <a:pt x="185706" y="35385"/>
                                      <a:pt x="182870" y="33228"/>
                                    </a:cubicBezTo>
                                    <a:cubicBezTo>
                                      <a:pt x="180059" y="31044"/>
                                      <a:pt x="176528" y="29953"/>
                                      <a:pt x="172275" y="29953"/>
                                    </a:cubicBezTo>
                                    <a:cubicBezTo>
                                      <a:pt x="168189" y="29953"/>
                                      <a:pt x="164759" y="30988"/>
                                      <a:pt x="161979" y="33060"/>
                                    </a:cubicBezTo>
                                    <a:cubicBezTo>
                                      <a:pt x="159199" y="35101"/>
                                      <a:pt x="157099" y="37965"/>
                                      <a:pt x="155681" y="41655"/>
                                    </a:cubicBezTo>
                                    <a:cubicBezTo>
                                      <a:pt x="154263" y="45313"/>
                                      <a:pt x="153552" y="49582"/>
                                      <a:pt x="153552" y="54459"/>
                                    </a:cubicBezTo>
                                    <a:close/>
                                    <a:moveTo>
                                      <a:pt x="244139" y="88498"/>
                                    </a:moveTo>
                                    <a:cubicBezTo>
                                      <a:pt x="237841" y="88498"/>
                                      <a:pt x="232409" y="87108"/>
                                      <a:pt x="227840" y="84328"/>
                                    </a:cubicBezTo>
                                    <a:cubicBezTo>
                                      <a:pt x="223303" y="81521"/>
                                      <a:pt x="219801" y="77607"/>
                                      <a:pt x="217333" y="72587"/>
                                    </a:cubicBezTo>
                                    <a:cubicBezTo>
                                      <a:pt x="214892" y="67534"/>
                                      <a:pt x="213674" y="61664"/>
                                      <a:pt x="213674" y="54970"/>
                                    </a:cubicBezTo>
                                    <a:cubicBezTo>
                                      <a:pt x="213674" y="48277"/>
                                      <a:pt x="214892" y="42378"/>
                                      <a:pt x="217333" y="37270"/>
                                    </a:cubicBezTo>
                                    <a:cubicBezTo>
                                      <a:pt x="219801" y="32138"/>
                                      <a:pt x="223231" y="28136"/>
                                      <a:pt x="227629" y="25273"/>
                                    </a:cubicBezTo>
                                    <a:cubicBezTo>
                                      <a:pt x="232054" y="22381"/>
                                      <a:pt x="237218" y="20931"/>
                                      <a:pt x="243116" y="20931"/>
                                    </a:cubicBezTo>
                                    <a:cubicBezTo>
                                      <a:pt x="246519" y="20931"/>
                                      <a:pt x="249882" y="21498"/>
                                      <a:pt x="253201" y="22633"/>
                                    </a:cubicBezTo>
                                    <a:cubicBezTo>
                                      <a:pt x="256519" y="23771"/>
                                      <a:pt x="259539" y="25612"/>
                                      <a:pt x="262262" y="28164"/>
                                    </a:cubicBezTo>
                                    <a:cubicBezTo>
                                      <a:pt x="264986" y="30688"/>
                                      <a:pt x="267155" y="34039"/>
                                      <a:pt x="268772" y="38208"/>
                                    </a:cubicBezTo>
                                    <a:cubicBezTo>
                                      <a:pt x="270390" y="42378"/>
                                      <a:pt x="271197" y="47510"/>
                                      <a:pt x="271197" y="53608"/>
                                    </a:cubicBezTo>
                                    <a:lnTo>
                                      <a:pt x="271197" y="57862"/>
                                    </a:lnTo>
                                    <a:lnTo>
                                      <a:pt x="220819" y="57862"/>
                                    </a:lnTo>
                                    <a:lnTo>
                                      <a:pt x="220819" y="49183"/>
                                    </a:lnTo>
                                    <a:lnTo>
                                      <a:pt x="260984" y="49183"/>
                                    </a:lnTo>
                                    <a:cubicBezTo>
                                      <a:pt x="260984" y="45497"/>
                                      <a:pt x="260250" y="42206"/>
                                      <a:pt x="258772" y="39315"/>
                                    </a:cubicBezTo>
                                    <a:cubicBezTo>
                                      <a:pt x="257326" y="36419"/>
                                      <a:pt x="255257" y="34135"/>
                                      <a:pt x="252562" y="32461"/>
                                    </a:cubicBezTo>
                                    <a:cubicBezTo>
                                      <a:pt x="249894" y="30788"/>
                                      <a:pt x="246747" y="29953"/>
                                      <a:pt x="243116" y="29953"/>
                                    </a:cubicBezTo>
                                    <a:cubicBezTo>
                                      <a:pt x="239115" y="29953"/>
                                      <a:pt x="235656" y="30944"/>
                                      <a:pt x="232733" y="32932"/>
                                    </a:cubicBezTo>
                                    <a:cubicBezTo>
                                      <a:pt x="229841" y="34890"/>
                                      <a:pt x="227613" y="37442"/>
                                      <a:pt x="226055" y="40588"/>
                                    </a:cubicBezTo>
                                    <a:cubicBezTo>
                                      <a:pt x="224493" y="43740"/>
                                      <a:pt x="223715" y="47114"/>
                                      <a:pt x="223715" y="50717"/>
                                    </a:cubicBezTo>
                                    <a:lnTo>
                                      <a:pt x="223715" y="56504"/>
                                    </a:lnTo>
                                    <a:cubicBezTo>
                                      <a:pt x="223715" y="61436"/>
                                      <a:pt x="224565" y="65621"/>
                                      <a:pt x="226267" y="69052"/>
                                    </a:cubicBezTo>
                                    <a:cubicBezTo>
                                      <a:pt x="227996" y="72459"/>
                                      <a:pt x="230392" y="75051"/>
                                      <a:pt x="233455" y="76840"/>
                                    </a:cubicBezTo>
                                    <a:cubicBezTo>
                                      <a:pt x="236523" y="78597"/>
                                      <a:pt x="240081" y="79476"/>
                                      <a:pt x="244139" y="79476"/>
                                    </a:cubicBezTo>
                                    <a:cubicBezTo>
                                      <a:pt x="246775" y="79476"/>
                                      <a:pt x="249159" y="79108"/>
                                      <a:pt x="251284" y="78370"/>
                                    </a:cubicBezTo>
                                    <a:cubicBezTo>
                                      <a:pt x="253440" y="77607"/>
                                      <a:pt x="255297" y="76473"/>
                                      <a:pt x="256859" y="74967"/>
                                    </a:cubicBezTo>
                                    <a:cubicBezTo>
                                      <a:pt x="258416" y="73437"/>
                                      <a:pt x="259623" y="71536"/>
                                      <a:pt x="260473" y="69268"/>
                                    </a:cubicBezTo>
                                    <a:lnTo>
                                      <a:pt x="270174" y="71987"/>
                                    </a:lnTo>
                                    <a:cubicBezTo>
                                      <a:pt x="269156" y="75278"/>
                                      <a:pt x="267438" y="78174"/>
                                      <a:pt x="265026" y="80670"/>
                                    </a:cubicBezTo>
                                    <a:cubicBezTo>
                                      <a:pt x="262618" y="83138"/>
                                      <a:pt x="259639" y="85067"/>
                                      <a:pt x="256092" y="86457"/>
                                    </a:cubicBezTo>
                                    <a:cubicBezTo>
                                      <a:pt x="252546" y="87815"/>
                                      <a:pt x="248560" y="88498"/>
                                      <a:pt x="244139" y="88498"/>
                                    </a:cubicBezTo>
                                    <a:close/>
                                    <a:moveTo>
                                      <a:pt x="286473" y="87136"/>
                                    </a:moveTo>
                                    <a:lnTo>
                                      <a:pt x="286473" y="21782"/>
                                    </a:lnTo>
                                    <a:lnTo>
                                      <a:pt x="296174" y="21782"/>
                                    </a:lnTo>
                                    <a:lnTo>
                                      <a:pt x="296174" y="31654"/>
                                    </a:lnTo>
                                    <a:lnTo>
                                      <a:pt x="296853" y="31654"/>
                                    </a:lnTo>
                                    <a:cubicBezTo>
                                      <a:pt x="298043" y="28419"/>
                                      <a:pt x="300199" y="25796"/>
                                      <a:pt x="303318" y="23783"/>
                                    </a:cubicBezTo>
                                    <a:cubicBezTo>
                                      <a:pt x="306442" y="21770"/>
                                      <a:pt x="309956" y="20763"/>
                                      <a:pt x="313870" y="20763"/>
                                    </a:cubicBezTo>
                                    <a:cubicBezTo>
                                      <a:pt x="314609" y="20763"/>
                                      <a:pt x="315531" y="20775"/>
                                      <a:pt x="316638" y="20803"/>
                                    </a:cubicBezTo>
                                    <a:cubicBezTo>
                                      <a:pt x="317744" y="20831"/>
                                      <a:pt x="318579" y="20875"/>
                                      <a:pt x="319146" y="20931"/>
                                    </a:cubicBezTo>
                                    <a:lnTo>
                                      <a:pt x="319146" y="31143"/>
                                    </a:lnTo>
                                    <a:cubicBezTo>
                                      <a:pt x="318806" y="31059"/>
                                      <a:pt x="318027" y="30932"/>
                                      <a:pt x="316809" y="30760"/>
                                    </a:cubicBezTo>
                                    <a:cubicBezTo>
                                      <a:pt x="315615" y="30564"/>
                                      <a:pt x="314353" y="30464"/>
                                      <a:pt x="313019" y="30464"/>
                                    </a:cubicBezTo>
                                    <a:cubicBezTo>
                                      <a:pt x="309844" y="30464"/>
                                      <a:pt x="307009" y="31131"/>
                                      <a:pt x="304513" y="32461"/>
                                    </a:cubicBezTo>
                                    <a:cubicBezTo>
                                      <a:pt x="302044" y="33767"/>
                                      <a:pt x="300087" y="35584"/>
                                      <a:pt x="298642" y="37909"/>
                                    </a:cubicBezTo>
                                    <a:cubicBezTo>
                                      <a:pt x="297220" y="40205"/>
                                      <a:pt x="296513" y="42829"/>
                                      <a:pt x="296513" y="45781"/>
                                    </a:cubicBezTo>
                                    <a:lnTo>
                                      <a:pt x="296513" y="87136"/>
                                    </a:lnTo>
                                    <a:lnTo>
                                      <a:pt x="286473" y="87136"/>
                                    </a:lnTo>
                                    <a:close/>
                                    <a:moveTo>
                                      <a:pt x="341091" y="47821"/>
                                    </a:moveTo>
                                    <a:lnTo>
                                      <a:pt x="341091" y="87136"/>
                                    </a:lnTo>
                                    <a:lnTo>
                                      <a:pt x="331051" y="87136"/>
                                    </a:lnTo>
                                    <a:lnTo>
                                      <a:pt x="331051" y="21782"/>
                                    </a:lnTo>
                                    <a:lnTo>
                                      <a:pt x="340752" y="21782"/>
                                    </a:lnTo>
                                    <a:lnTo>
                                      <a:pt x="340752" y="31994"/>
                                    </a:lnTo>
                                    <a:lnTo>
                                      <a:pt x="341603" y="31994"/>
                                    </a:lnTo>
                                    <a:cubicBezTo>
                                      <a:pt x="343132" y="28675"/>
                                      <a:pt x="345461" y="26011"/>
                                      <a:pt x="348580" y="23995"/>
                                    </a:cubicBezTo>
                                    <a:cubicBezTo>
                                      <a:pt x="351699" y="21954"/>
                                      <a:pt x="355729" y="20931"/>
                                      <a:pt x="360665" y="20931"/>
                                    </a:cubicBezTo>
                                    <a:cubicBezTo>
                                      <a:pt x="365086" y="20931"/>
                                      <a:pt x="368960" y="21842"/>
                                      <a:pt x="372279" y="23655"/>
                                    </a:cubicBezTo>
                                    <a:cubicBezTo>
                                      <a:pt x="375598" y="25444"/>
                                      <a:pt x="378177" y="28164"/>
                                      <a:pt x="380023" y="31826"/>
                                    </a:cubicBezTo>
                                    <a:cubicBezTo>
                                      <a:pt x="381864" y="35457"/>
                                      <a:pt x="382786" y="40050"/>
                                      <a:pt x="382786" y="45609"/>
                                    </a:cubicBezTo>
                                    <a:lnTo>
                                      <a:pt x="382786" y="87136"/>
                                    </a:lnTo>
                                    <a:lnTo>
                                      <a:pt x="372746" y="87136"/>
                                    </a:lnTo>
                                    <a:lnTo>
                                      <a:pt x="372746" y="46292"/>
                                    </a:lnTo>
                                    <a:cubicBezTo>
                                      <a:pt x="372746" y="41156"/>
                                      <a:pt x="371412" y="37158"/>
                                      <a:pt x="368748" y="34290"/>
                                    </a:cubicBezTo>
                                    <a:cubicBezTo>
                                      <a:pt x="366080" y="31399"/>
                                      <a:pt x="362422" y="29953"/>
                                      <a:pt x="357769" y="29953"/>
                                    </a:cubicBezTo>
                                    <a:cubicBezTo>
                                      <a:pt x="354566" y="29953"/>
                                      <a:pt x="351699" y="30648"/>
                                      <a:pt x="349175" y="32038"/>
                                    </a:cubicBezTo>
                                    <a:cubicBezTo>
                                      <a:pt x="346679" y="33428"/>
                                      <a:pt x="344706" y="35457"/>
                                      <a:pt x="343260" y="38120"/>
                                    </a:cubicBezTo>
                                    <a:cubicBezTo>
                                      <a:pt x="341814" y="40788"/>
                                      <a:pt x="341091" y="44023"/>
                                      <a:pt x="341091" y="47821"/>
                                    </a:cubicBezTo>
                                    <a:close/>
                                    <a:moveTo>
                                      <a:pt x="428535" y="88498"/>
                                    </a:moveTo>
                                    <a:cubicBezTo>
                                      <a:pt x="422241" y="88498"/>
                                      <a:pt x="416809" y="87108"/>
                                      <a:pt x="412240" y="84328"/>
                                    </a:cubicBezTo>
                                    <a:cubicBezTo>
                                      <a:pt x="407703" y="81521"/>
                                      <a:pt x="404201" y="77607"/>
                                      <a:pt x="401733" y="72587"/>
                                    </a:cubicBezTo>
                                    <a:cubicBezTo>
                                      <a:pt x="399293" y="67534"/>
                                      <a:pt x="398074" y="61664"/>
                                      <a:pt x="398074" y="54970"/>
                                    </a:cubicBezTo>
                                    <a:cubicBezTo>
                                      <a:pt x="398074" y="48277"/>
                                      <a:pt x="399293" y="42378"/>
                                      <a:pt x="401733" y="37270"/>
                                    </a:cubicBezTo>
                                    <a:cubicBezTo>
                                      <a:pt x="404201" y="32138"/>
                                      <a:pt x="407632" y="28136"/>
                                      <a:pt x="412029" y="25273"/>
                                    </a:cubicBezTo>
                                    <a:cubicBezTo>
                                      <a:pt x="416454" y="22381"/>
                                      <a:pt x="421614" y="20931"/>
                                      <a:pt x="427516" y="20931"/>
                                    </a:cubicBezTo>
                                    <a:cubicBezTo>
                                      <a:pt x="430919" y="20931"/>
                                      <a:pt x="434282" y="21498"/>
                                      <a:pt x="437601" y="22633"/>
                                    </a:cubicBezTo>
                                    <a:cubicBezTo>
                                      <a:pt x="440920" y="23771"/>
                                      <a:pt x="443939" y="25612"/>
                                      <a:pt x="446663" y="28164"/>
                                    </a:cubicBezTo>
                                    <a:cubicBezTo>
                                      <a:pt x="449386" y="30688"/>
                                      <a:pt x="451555" y="34039"/>
                                      <a:pt x="453172" y="38208"/>
                                    </a:cubicBezTo>
                                    <a:cubicBezTo>
                                      <a:pt x="454790" y="42378"/>
                                      <a:pt x="455597" y="47510"/>
                                      <a:pt x="455597" y="53608"/>
                                    </a:cubicBezTo>
                                    <a:lnTo>
                                      <a:pt x="455597" y="57862"/>
                                    </a:lnTo>
                                    <a:lnTo>
                                      <a:pt x="405219" y="57862"/>
                                    </a:lnTo>
                                    <a:lnTo>
                                      <a:pt x="405219" y="49183"/>
                                    </a:lnTo>
                                    <a:lnTo>
                                      <a:pt x="445385" y="49183"/>
                                    </a:lnTo>
                                    <a:cubicBezTo>
                                      <a:pt x="445385" y="45497"/>
                                      <a:pt x="444646" y="42206"/>
                                      <a:pt x="443172" y="39315"/>
                                    </a:cubicBezTo>
                                    <a:cubicBezTo>
                                      <a:pt x="441726" y="36419"/>
                                      <a:pt x="439654" y="34135"/>
                                      <a:pt x="436962" y="32461"/>
                                    </a:cubicBezTo>
                                    <a:cubicBezTo>
                                      <a:pt x="434294" y="30788"/>
                                      <a:pt x="431147" y="29953"/>
                                      <a:pt x="427516" y="29953"/>
                                    </a:cubicBezTo>
                                    <a:cubicBezTo>
                                      <a:pt x="423515" y="29953"/>
                                      <a:pt x="420056" y="30944"/>
                                      <a:pt x="417133" y="32932"/>
                                    </a:cubicBezTo>
                                    <a:cubicBezTo>
                                      <a:pt x="414241" y="34890"/>
                                      <a:pt x="412013" y="37442"/>
                                      <a:pt x="410455" y="40588"/>
                                    </a:cubicBezTo>
                                    <a:cubicBezTo>
                                      <a:pt x="408894" y="43740"/>
                                      <a:pt x="408115" y="47114"/>
                                      <a:pt x="408115" y="50717"/>
                                    </a:cubicBezTo>
                                    <a:lnTo>
                                      <a:pt x="408115" y="56504"/>
                                    </a:lnTo>
                                    <a:cubicBezTo>
                                      <a:pt x="408115" y="61436"/>
                                      <a:pt x="408965" y="65621"/>
                                      <a:pt x="410667" y="69052"/>
                                    </a:cubicBezTo>
                                    <a:cubicBezTo>
                                      <a:pt x="412396" y="72459"/>
                                      <a:pt x="414792" y="75051"/>
                                      <a:pt x="417856" y="76840"/>
                                    </a:cubicBezTo>
                                    <a:cubicBezTo>
                                      <a:pt x="420919" y="78597"/>
                                      <a:pt x="424481" y="79476"/>
                                      <a:pt x="428535" y="79476"/>
                                    </a:cubicBezTo>
                                    <a:cubicBezTo>
                                      <a:pt x="431175" y="79476"/>
                                      <a:pt x="433555" y="79108"/>
                                      <a:pt x="435684" y="78370"/>
                                    </a:cubicBezTo>
                                    <a:cubicBezTo>
                                      <a:pt x="437840" y="77607"/>
                                      <a:pt x="439697" y="76473"/>
                                      <a:pt x="441259" y="74967"/>
                                    </a:cubicBezTo>
                                    <a:cubicBezTo>
                                      <a:pt x="442817" y="73437"/>
                                      <a:pt x="444023" y="71536"/>
                                      <a:pt x="444873" y="69268"/>
                                    </a:cubicBezTo>
                                    <a:lnTo>
                                      <a:pt x="454574" y="71987"/>
                                    </a:lnTo>
                                    <a:cubicBezTo>
                                      <a:pt x="453556" y="75278"/>
                                      <a:pt x="451838" y="78174"/>
                                      <a:pt x="449426" y="80670"/>
                                    </a:cubicBezTo>
                                    <a:cubicBezTo>
                                      <a:pt x="447018" y="83138"/>
                                      <a:pt x="444039" y="85067"/>
                                      <a:pt x="440492" y="86457"/>
                                    </a:cubicBezTo>
                                    <a:cubicBezTo>
                                      <a:pt x="436946" y="87815"/>
                                      <a:pt x="432960" y="88498"/>
                                      <a:pt x="428535" y="88498"/>
                                    </a:cubicBezTo>
                                    <a:close/>
                                    <a:moveTo>
                                      <a:pt x="499292" y="21782"/>
                                    </a:moveTo>
                                    <a:lnTo>
                                      <a:pt x="499292" y="30293"/>
                                    </a:lnTo>
                                    <a:lnTo>
                                      <a:pt x="465425" y="30293"/>
                                    </a:lnTo>
                                    <a:lnTo>
                                      <a:pt x="465425" y="21782"/>
                                    </a:lnTo>
                                    <a:lnTo>
                                      <a:pt x="499292" y="21782"/>
                                    </a:lnTo>
                                    <a:close/>
                                    <a:moveTo>
                                      <a:pt x="475294" y="6126"/>
                                    </a:moveTo>
                                    <a:lnTo>
                                      <a:pt x="485338" y="6126"/>
                                    </a:lnTo>
                                    <a:lnTo>
                                      <a:pt x="485338" y="68413"/>
                                    </a:lnTo>
                                    <a:cubicBezTo>
                                      <a:pt x="485338" y="71253"/>
                                      <a:pt x="485750" y="73377"/>
                                      <a:pt x="486572" y="74799"/>
                                    </a:cubicBezTo>
                                    <a:cubicBezTo>
                                      <a:pt x="487423" y="76189"/>
                                      <a:pt x="488501" y="77123"/>
                                      <a:pt x="489803" y="77607"/>
                                    </a:cubicBezTo>
                                    <a:cubicBezTo>
                                      <a:pt x="491137" y="78058"/>
                                      <a:pt x="492543" y="78286"/>
                                      <a:pt x="494017" y="78286"/>
                                    </a:cubicBezTo>
                                    <a:cubicBezTo>
                                      <a:pt x="495123" y="78286"/>
                                      <a:pt x="496029" y="78230"/>
                                      <a:pt x="496740" y="78114"/>
                                    </a:cubicBezTo>
                                    <a:cubicBezTo>
                                      <a:pt x="497447" y="77974"/>
                                      <a:pt x="498014" y="77862"/>
                                      <a:pt x="498442" y="77775"/>
                                    </a:cubicBezTo>
                                    <a:lnTo>
                                      <a:pt x="500483" y="86796"/>
                                    </a:lnTo>
                                    <a:cubicBezTo>
                                      <a:pt x="499804" y="87052"/>
                                      <a:pt x="498853" y="87308"/>
                                      <a:pt x="497635" y="87563"/>
                                    </a:cubicBezTo>
                                    <a:cubicBezTo>
                                      <a:pt x="496413" y="87847"/>
                                      <a:pt x="494867" y="87987"/>
                                      <a:pt x="492994" y="87987"/>
                                    </a:cubicBezTo>
                                    <a:cubicBezTo>
                                      <a:pt x="490159" y="87987"/>
                                      <a:pt x="487379" y="87376"/>
                                      <a:pt x="484655" y="86157"/>
                                    </a:cubicBezTo>
                                    <a:cubicBezTo>
                                      <a:pt x="481963" y="84939"/>
                                      <a:pt x="479719" y="83078"/>
                                      <a:pt x="477934" y="80582"/>
                                    </a:cubicBezTo>
                                    <a:cubicBezTo>
                                      <a:pt x="476177" y="78086"/>
                                      <a:pt x="475294" y="74939"/>
                                      <a:pt x="475294" y="71137"/>
                                    </a:cubicBezTo>
                                    <a:lnTo>
                                      <a:pt x="475294" y="6126"/>
                                    </a:lnTo>
                                    <a:close/>
                                    <a:moveTo>
                                      <a:pt x="541095" y="88498"/>
                                    </a:moveTo>
                                    <a:cubicBezTo>
                                      <a:pt x="534797" y="88498"/>
                                      <a:pt x="529365" y="87108"/>
                                      <a:pt x="524801" y="84328"/>
                                    </a:cubicBezTo>
                                    <a:cubicBezTo>
                                      <a:pt x="520260" y="81521"/>
                                      <a:pt x="516757" y="77607"/>
                                      <a:pt x="514289" y="72587"/>
                                    </a:cubicBezTo>
                                    <a:cubicBezTo>
                                      <a:pt x="511853" y="67534"/>
                                      <a:pt x="510631" y="61664"/>
                                      <a:pt x="510631" y="54970"/>
                                    </a:cubicBezTo>
                                    <a:cubicBezTo>
                                      <a:pt x="510631" y="48277"/>
                                      <a:pt x="511853" y="42378"/>
                                      <a:pt x="514289" y="37270"/>
                                    </a:cubicBezTo>
                                    <a:cubicBezTo>
                                      <a:pt x="516757" y="32138"/>
                                      <a:pt x="520192" y="28136"/>
                                      <a:pt x="524585" y="25273"/>
                                    </a:cubicBezTo>
                                    <a:cubicBezTo>
                                      <a:pt x="529010" y="22381"/>
                                      <a:pt x="534174" y="20931"/>
                                      <a:pt x="540073" y="20931"/>
                                    </a:cubicBezTo>
                                    <a:cubicBezTo>
                                      <a:pt x="543479" y="20931"/>
                                      <a:pt x="546838" y="21498"/>
                                      <a:pt x="550157" y="22633"/>
                                    </a:cubicBezTo>
                                    <a:cubicBezTo>
                                      <a:pt x="553476" y="23771"/>
                                      <a:pt x="556499" y="25612"/>
                                      <a:pt x="559219" y="28164"/>
                                    </a:cubicBezTo>
                                    <a:cubicBezTo>
                                      <a:pt x="561943" y="30688"/>
                                      <a:pt x="564111" y="34039"/>
                                      <a:pt x="565729" y="38208"/>
                                    </a:cubicBezTo>
                                    <a:cubicBezTo>
                                      <a:pt x="567346" y="42378"/>
                                      <a:pt x="568157" y="47510"/>
                                      <a:pt x="568157" y="53608"/>
                                    </a:cubicBezTo>
                                    <a:lnTo>
                                      <a:pt x="568157" y="57862"/>
                                    </a:lnTo>
                                    <a:lnTo>
                                      <a:pt x="517780" y="57862"/>
                                    </a:lnTo>
                                    <a:lnTo>
                                      <a:pt x="517780" y="49183"/>
                                    </a:lnTo>
                                    <a:lnTo>
                                      <a:pt x="557945" y="49183"/>
                                    </a:lnTo>
                                    <a:cubicBezTo>
                                      <a:pt x="557945" y="45497"/>
                                      <a:pt x="557206" y="42206"/>
                                      <a:pt x="555732" y="39315"/>
                                    </a:cubicBezTo>
                                    <a:cubicBezTo>
                                      <a:pt x="554287" y="36419"/>
                                      <a:pt x="552214" y="34135"/>
                                      <a:pt x="549518" y="32461"/>
                                    </a:cubicBezTo>
                                    <a:cubicBezTo>
                                      <a:pt x="546854" y="30788"/>
                                      <a:pt x="543703" y="29953"/>
                                      <a:pt x="540073" y="29953"/>
                                    </a:cubicBezTo>
                                    <a:cubicBezTo>
                                      <a:pt x="536075" y="29953"/>
                                      <a:pt x="532612" y="30944"/>
                                      <a:pt x="529693" y="32932"/>
                                    </a:cubicBezTo>
                                    <a:cubicBezTo>
                                      <a:pt x="526797" y="34890"/>
                                      <a:pt x="524573" y="37442"/>
                                      <a:pt x="523011" y="40588"/>
                                    </a:cubicBezTo>
                                    <a:cubicBezTo>
                                      <a:pt x="521454" y="43740"/>
                                      <a:pt x="520671" y="47114"/>
                                      <a:pt x="520671" y="50717"/>
                                    </a:cubicBezTo>
                                    <a:lnTo>
                                      <a:pt x="520671" y="56504"/>
                                    </a:lnTo>
                                    <a:cubicBezTo>
                                      <a:pt x="520671" y="61436"/>
                                      <a:pt x="521522" y="65621"/>
                                      <a:pt x="523227" y="69052"/>
                                    </a:cubicBezTo>
                                    <a:cubicBezTo>
                                      <a:pt x="524956" y="72459"/>
                                      <a:pt x="527353" y="75051"/>
                                      <a:pt x="530416" y="76840"/>
                                    </a:cubicBezTo>
                                    <a:cubicBezTo>
                                      <a:pt x="533479" y="78597"/>
                                      <a:pt x="537037" y="79476"/>
                                      <a:pt x="541095" y="79476"/>
                                    </a:cubicBezTo>
                                    <a:cubicBezTo>
                                      <a:pt x="543731" y="79476"/>
                                      <a:pt x="546115" y="79108"/>
                                      <a:pt x="548244" y="78370"/>
                                    </a:cubicBezTo>
                                    <a:cubicBezTo>
                                      <a:pt x="550401" y="77607"/>
                                      <a:pt x="552258" y="76473"/>
                                      <a:pt x="553815" y="74967"/>
                                    </a:cubicBezTo>
                                    <a:cubicBezTo>
                                      <a:pt x="555377" y="73437"/>
                                      <a:pt x="556583" y="71536"/>
                                      <a:pt x="557434" y="69268"/>
                                    </a:cubicBezTo>
                                    <a:lnTo>
                                      <a:pt x="567134" y="71987"/>
                                    </a:lnTo>
                                    <a:cubicBezTo>
                                      <a:pt x="566112" y="75278"/>
                                      <a:pt x="564395" y="78174"/>
                                      <a:pt x="561987" y="80670"/>
                                    </a:cubicBezTo>
                                    <a:cubicBezTo>
                                      <a:pt x="559574" y="83138"/>
                                      <a:pt x="556595" y="85067"/>
                                      <a:pt x="553052" y="86457"/>
                                    </a:cubicBezTo>
                                    <a:cubicBezTo>
                                      <a:pt x="549506" y="87815"/>
                                      <a:pt x="545520" y="88498"/>
                                      <a:pt x="541095" y="88498"/>
                                    </a:cubicBezTo>
                                    <a:close/>
                                    <a:moveTo>
                                      <a:pt x="629721" y="36419"/>
                                    </a:moveTo>
                                    <a:lnTo>
                                      <a:pt x="620699" y="38971"/>
                                    </a:lnTo>
                                    <a:cubicBezTo>
                                      <a:pt x="620132" y="37470"/>
                                      <a:pt x="619297" y="36008"/>
                                      <a:pt x="618191" y="34590"/>
                                    </a:cubicBezTo>
                                    <a:cubicBezTo>
                                      <a:pt x="617112" y="33144"/>
                                      <a:pt x="615639" y="31954"/>
                                      <a:pt x="613766" y="31016"/>
                                    </a:cubicBezTo>
                                    <a:cubicBezTo>
                                      <a:pt x="611893" y="30081"/>
                                      <a:pt x="609496" y="29614"/>
                                      <a:pt x="606577" y="29614"/>
                                    </a:cubicBezTo>
                                    <a:cubicBezTo>
                                      <a:pt x="602575" y="29614"/>
                                      <a:pt x="599244" y="30532"/>
                                      <a:pt x="596576" y="32377"/>
                                    </a:cubicBezTo>
                                    <a:cubicBezTo>
                                      <a:pt x="593941" y="34195"/>
                                      <a:pt x="592619" y="36503"/>
                                      <a:pt x="592619" y="39315"/>
                                    </a:cubicBezTo>
                                    <a:cubicBezTo>
                                      <a:pt x="592619" y="41811"/>
                                      <a:pt x="593529" y="43780"/>
                                      <a:pt x="595342" y="45225"/>
                                    </a:cubicBezTo>
                                    <a:cubicBezTo>
                                      <a:pt x="597160" y="46675"/>
                                      <a:pt x="599995" y="47877"/>
                                      <a:pt x="603853" y="48844"/>
                                    </a:cubicBezTo>
                                    <a:lnTo>
                                      <a:pt x="613554" y="51228"/>
                                    </a:lnTo>
                                    <a:cubicBezTo>
                                      <a:pt x="619397" y="52646"/>
                                      <a:pt x="623750" y="54814"/>
                                      <a:pt x="626614" y="57734"/>
                                    </a:cubicBezTo>
                                    <a:cubicBezTo>
                                      <a:pt x="629481" y="60629"/>
                                      <a:pt x="630911" y="64359"/>
                                      <a:pt x="630911" y="68924"/>
                                    </a:cubicBezTo>
                                    <a:cubicBezTo>
                                      <a:pt x="630911" y="72670"/>
                                      <a:pt x="629833" y="76017"/>
                                      <a:pt x="627680" y="78969"/>
                                    </a:cubicBezTo>
                                    <a:cubicBezTo>
                                      <a:pt x="625551" y="81916"/>
                                      <a:pt x="622572" y="84244"/>
                                      <a:pt x="618742" y="85946"/>
                                    </a:cubicBezTo>
                                    <a:cubicBezTo>
                                      <a:pt x="614916" y="87647"/>
                                      <a:pt x="610463" y="88498"/>
                                      <a:pt x="605383" y="88498"/>
                                    </a:cubicBezTo>
                                    <a:cubicBezTo>
                                      <a:pt x="598717" y="88498"/>
                                      <a:pt x="593202" y="87052"/>
                                      <a:pt x="588833" y="84157"/>
                                    </a:cubicBezTo>
                                    <a:cubicBezTo>
                                      <a:pt x="584463" y="81265"/>
                                      <a:pt x="581700" y="77040"/>
                                      <a:pt x="580538" y="71480"/>
                                    </a:cubicBezTo>
                                    <a:lnTo>
                                      <a:pt x="590067" y="69096"/>
                                    </a:lnTo>
                                    <a:cubicBezTo>
                                      <a:pt x="590973" y="72615"/>
                                      <a:pt x="592691" y="75250"/>
                                      <a:pt x="595215" y="77008"/>
                                    </a:cubicBezTo>
                                    <a:cubicBezTo>
                                      <a:pt x="597767" y="78769"/>
                                      <a:pt x="601101" y="79648"/>
                                      <a:pt x="605215" y="79648"/>
                                    </a:cubicBezTo>
                                    <a:cubicBezTo>
                                      <a:pt x="609896" y="79648"/>
                                      <a:pt x="613610" y="78653"/>
                                      <a:pt x="616362" y="76668"/>
                                    </a:cubicBezTo>
                                    <a:cubicBezTo>
                                      <a:pt x="619141" y="74655"/>
                                      <a:pt x="620531" y="72243"/>
                                      <a:pt x="620531" y="69436"/>
                                    </a:cubicBezTo>
                                    <a:cubicBezTo>
                                      <a:pt x="620531" y="67167"/>
                                      <a:pt x="619736" y="65266"/>
                                      <a:pt x="618147" y="63736"/>
                                    </a:cubicBezTo>
                                    <a:cubicBezTo>
                                      <a:pt x="616561" y="62175"/>
                                      <a:pt x="614121" y="61013"/>
                                      <a:pt x="610830" y="60246"/>
                                    </a:cubicBezTo>
                                    <a:lnTo>
                                      <a:pt x="599939" y="57694"/>
                                    </a:lnTo>
                                    <a:cubicBezTo>
                                      <a:pt x="593953" y="56276"/>
                                      <a:pt x="589555" y="54075"/>
                                      <a:pt x="586748" y="51100"/>
                                    </a:cubicBezTo>
                                    <a:cubicBezTo>
                                      <a:pt x="583968" y="48093"/>
                                      <a:pt x="582578" y="44335"/>
                                      <a:pt x="582578" y="39822"/>
                                    </a:cubicBezTo>
                                    <a:cubicBezTo>
                                      <a:pt x="582578" y="36135"/>
                                      <a:pt x="583613" y="32873"/>
                                      <a:pt x="585686" y="30037"/>
                                    </a:cubicBezTo>
                                    <a:cubicBezTo>
                                      <a:pt x="587782" y="27201"/>
                                      <a:pt x="590634" y="24973"/>
                                      <a:pt x="594236" y="23360"/>
                                    </a:cubicBezTo>
                                    <a:cubicBezTo>
                                      <a:pt x="597866" y="21742"/>
                                      <a:pt x="601980" y="20931"/>
                                      <a:pt x="606577" y="20931"/>
                                    </a:cubicBezTo>
                                    <a:cubicBezTo>
                                      <a:pt x="613043" y="20931"/>
                                      <a:pt x="618119" y="22349"/>
                                      <a:pt x="621805" y="25189"/>
                                    </a:cubicBezTo>
                                    <a:cubicBezTo>
                                      <a:pt x="625523" y="28024"/>
                                      <a:pt x="628159" y="31766"/>
                                      <a:pt x="629721" y="36419"/>
                                    </a:cubicBezTo>
                                    <a:close/>
                                  </a:path>
                                </a:pathLst>
                              </a:custGeom>
                              <a:solidFill>
                                <a:srgbClr val="7D88A1"/>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grpSp>
                          <wpg:cNvPr id="733521610" name="Espace réservé du contenu 4">
                            <a:extLst>
                              <a:ext uri="{FF2B5EF4-FFF2-40B4-BE49-F238E27FC236}">
                                <a16:creationId xmlns:a16="http://schemas.microsoft.com/office/drawing/2014/main" id="{B8F48126-07B5-389D-D9B4-3A8F6CCE5EEB}"/>
                              </a:ext>
                            </a:extLst>
                          </wpg:cNvPr>
                          <wpg:cNvGrpSpPr/>
                          <wpg:grpSpPr>
                            <a:xfrm>
                              <a:off x="4900709" y="1030391"/>
                              <a:ext cx="1034384" cy="447301"/>
                              <a:chOff x="4900709" y="1030391"/>
                              <a:chExt cx="1034384" cy="447301"/>
                            </a:xfrm>
                          </wpg:grpSpPr>
                          <wps:wsp>
                            <wps:cNvPr id="2122497709" name="Forme libre : forme 2122497709">
                              <a:extLst>
                                <a:ext uri="{FF2B5EF4-FFF2-40B4-BE49-F238E27FC236}">
                                  <a16:creationId xmlns:a16="http://schemas.microsoft.com/office/drawing/2014/main" id="{0E5FEF01-BDF3-ADE9-6F29-0E57021A40E2}"/>
                                </a:ext>
                              </a:extLst>
                            </wps:cNvPr>
                            <wps:cNvSpPr/>
                            <wps:spPr>
                              <a:xfrm>
                                <a:off x="4900709" y="1030391"/>
                                <a:ext cx="1034384" cy="447301"/>
                              </a:xfrm>
                              <a:custGeom>
                                <a:avLst/>
                                <a:gdLst>
                                  <a:gd name="connsiteX0" fmla="*/ 0 w 1034384"/>
                                  <a:gd name="connsiteY0" fmla="*/ 39938 h 447301"/>
                                  <a:gd name="connsiteX1" fmla="*/ 39938 w 1034384"/>
                                  <a:gd name="connsiteY1" fmla="*/ 0 h 447301"/>
                                  <a:gd name="connsiteX2" fmla="*/ 994447 w 1034384"/>
                                  <a:gd name="connsiteY2" fmla="*/ 0 h 447301"/>
                                  <a:gd name="connsiteX3" fmla="*/ 1034385 w 1034384"/>
                                  <a:gd name="connsiteY3" fmla="*/ 39938 h 447301"/>
                                  <a:gd name="connsiteX4" fmla="*/ 1034385 w 1034384"/>
                                  <a:gd name="connsiteY4" fmla="*/ 407364 h 447301"/>
                                  <a:gd name="connsiteX5" fmla="*/ 994447 w 1034384"/>
                                  <a:gd name="connsiteY5" fmla="*/ 447302 h 447301"/>
                                  <a:gd name="connsiteX6" fmla="*/ 39938 w 1034384"/>
                                  <a:gd name="connsiteY6" fmla="*/ 447302 h 447301"/>
                                  <a:gd name="connsiteX7" fmla="*/ 0 w 1034384"/>
                                  <a:gd name="connsiteY7" fmla="*/ 407364 h 447301"/>
                                  <a:gd name="connsiteX8" fmla="*/ 0 w 1034384"/>
                                  <a:gd name="connsiteY8" fmla="*/ 39938 h 44730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1034384" h="447301">
                                    <a:moveTo>
                                      <a:pt x="0" y="39938"/>
                                    </a:moveTo>
                                    <a:cubicBezTo>
                                      <a:pt x="0" y="17880"/>
                                      <a:pt x="17892" y="0"/>
                                      <a:pt x="39938" y="0"/>
                                    </a:cubicBezTo>
                                    <a:lnTo>
                                      <a:pt x="994447" y="0"/>
                                    </a:lnTo>
                                    <a:cubicBezTo>
                                      <a:pt x="1016493" y="0"/>
                                      <a:pt x="1034385" y="17880"/>
                                      <a:pt x="1034385" y="39938"/>
                                    </a:cubicBezTo>
                                    <a:lnTo>
                                      <a:pt x="1034385" y="407364"/>
                                    </a:lnTo>
                                    <a:cubicBezTo>
                                      <a:pt x="1034385" y="429422"/>
                                      <a:pt x="1016493" y="447302"/>
                                      <a:pt x="994447" y="447302"/>
                                    </a:cubicBezTo>
                                    <a:lnTo>
                                      <a:pt x="39938" y="447302"/>
                                    </a:lnTo>
                                    <a:cubicBezTo>
                                      <a:pt x="17892" y="447302"/>
                                      <a:pt x="0" y="429422"/>
                                      <a:pt x="0" y="407364"/>
                                    </a:cubicBezTo>
                                    <a:lnTo>
                                      <a:pt x="0" y="39938"/>
                                    </a:lnTo>
                                    <a:close/>
                                  </a:path>
                                </a:pathLst>
                              </a:custGeom>
                              <a:solidFill>
                                <a:srgbClr val="FFFFFF"/>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793507417" name="Forme libre : forme 1793507417">
                              <a:extLst>
                                <a:ext uri="{FF2B5EF4-FFF2-40B4-BE49-F238E27FC236}">
                                  <a16:creationId xmlns:a16="http://schemas.microsoft.com/office/drawing/2014/main" id="{47C561CA-CC20-A590-079B-2B9571950F0E}"/>
                                </a:ext>
                              </a:extLst>
                            </wps:cNvPr>
                            <wps:cNvSpPr/>
                            <wps:spPr>
                              <a:xfrm>
                                <a:off x="5034300" y="1128238"/>
                                <a:ext cx="652621" cy="251143"/>
                              </a:xfrm>
                              <a:custGeom>
                                <a:avLst/>
                                <a:gdLst>
                                  <a:gd name="connsiteX0" fmla="*/ 0 w 652621"/>
                                  <a:gd name="connsiteY0" fmla="*/ 12085 h 251143"/>
                                  <a:gd name="connsiteX1" fmla="*/ 0 w 652621"/>
                                  <a:gd name="connsiteY1" fmla="*/ 2724 h 251143"/>
                                  <a:gd name="connsiteX2" fmla="*/ 65338 w 652621"/>
                                  <a:gd name="connsiteY2" fmla="*/ 2724 h 251143"/>
                                  <a:gd name="connsiteX3" fmla="*/ 65338 w 652621"/>
                                  <a:gd name="connsiteY3" fmla="*/ 12085 h 251143"/>
                                  <a:gd name="connsiteX4" fmla="*/ 37941 w 652621"/>
                                  <a:gd name="connsiteY4" fmla="*/ 12085 h 251143"/>
                                  <a:gd name="connsiteX5" fmla="*/ 37941 w 652621"/>
                                  <a:gd name="connsiteY5" fmla="*/ 89860 h 251143"/>
                                  <a:gd name="connsiteX6" fmla="*/ 27398 w 652621"/>
                                  <a:gd name="connsiteY6" fmla="*/ 89860 h 251143"/>
                                  <a:gd name="connsiteX7" fmla="*/ 27398 w 652621"/>
                                  <a:gd name="connsiteY7" fmla="*/ 12085 h 251143"/>
                                  <a:gd name="connsiteX8" fmla="*/ 0 w 652621"/>
                                  <a:gd name="connsiteY8" fmla="*/ 12085 h 251143"/>
                                  <a:gd name="connsiteX9" fmla="*/ 80275 w 652621"/>
                                  <a:gd name="connsiteY9" fmla="*/ 89860 h 251143"/>
                                  <a:gd name="connsiteX10" fmla="*/ 80275 w 652621"/>
                                  <a:gd name="connsiteY10" fmla="*/ 24506 h 251143"/>
                                  <a:gd name="connsiteX11" fmla="*/ 90299 w 652621"/>
                                  <a:gd name="connsiteY11" fmla="*/ 24506 h 251143"/>
                                  <a:gd name="connsiteX12" fmla="*/ 90299 w 652621"/>
                                  <a:gd name="connsiteY12" fmla="*/ 89860 h 251143"/>
                                  <a:gd name="connsiteX13" fmla="*/ 80275 w 652621"/>
                                  <a:gd name="connsiteY13" fmla="*/ 89860 h 251143"/>
                                  <a:gd name="connsiteX14" fmla="*/ 85387 w 652621"/>
                                  <a:gd name="connsiteY14" fmla="*/ 13615 h 251143"/>
                                  <a:gd name="connsiteX15" fmla="*/ 80315 w 652621"/>
                                  <a:gd name="connsiteY15" fmla="*/ 11614 h 251143"/>
                                  <a:gd name="connsiteX16" fmla="*/ 78238 w 652621"/>
                                  <a:gd name="connsiteY16" fmla="*/ 6809 h 251143"/>
                                  <a:gd name="connsiteX17" fmla="*/ 80315 w 652621"/>
                                  <a:gd name="connsiteY17" fmla="*/ 2001 h 251143"/>
                                  <a:gd name="connsiteX18" fmla="*/ 85387 w 652621"/>
                                  <a:gd name="connsiteY18" fmla="*/ 0 h 251143"/>
                                  <a:gd name="connsiteX19" fmla="*/ 90379 w 652621"/>
                                  <a:gd name="connsiteY19" fmla="*/ 2001 h 251143"/>
                                  <a:gd name="connsiteX20" fmla="*/ 92536 w 652621"/>
                                  <a:gd name="connsiteY20" fmla="*/ 6809 h 251143"/>
                                  <a:gd name="connsiteX21" fmla="*/ 90379 w 652621"/>
                                  <a:gd name="connsiteY21" fmla="*/ 11614 h 251143"/>
                                  <a:gd name="connsiteX22" fmla="*/ 85387 w 652621"/>
                                  <a:gd name="connsiteY22" fmla="*/ 13615 h 251143"/>
                                  <a:gd name="connsiteX23" fmla="*/ 108711 w 652621"/>
                                  <a:gd name="connsiteY23" fmla="*/ 89860 h 251143"/>
                                  <a:gd name="connsiteX24" fmla="*/ 108711 w 652621"/>
                                  <a:gd name="connsiteY24" fmla="*/ 24506 h 251143"/>
                                  <a:gd name="connsiteX25" fmla="*/ 118415 w 652621"/>
                                  <a:gd name="connsiteY25" fmla="*/ 24506 h 251143"/>
                                  <a:gd name="connsiteX26" fmla="*/ 118415 w 652621"/>
                                  <a:gd name="connsiteY26" fmla="*/ 34718 h 251143"/>
                                  <a:gd name="connsiteX27" fmla="*/ 119254 w 652621"/>
                                  <a:gd name="connsiteY27" fmla="*/ 34718 h 251143"/>
                                  <a:gd name="connsiteX28" fmla="*/ 125844 w 652621"/>
                                  <a:gd name="connsiteY28" fmla="*/ 26590 h 251143"/>
                                  <a:gd name="connsiteX29" fmla="*/ 136786 w 652621"/>
                                  <a:gd name="connsiteY29" fmla="*/ 23655 h 251143"/>
                                  <a:gd name="connsiteX30" fmla="*/ 147530 w 652621"/>
                                  <a:gd name="connsiteY30" fmla="*/ 26590 h 251143"/>
                                  <a:gd name="connsiteX31" fmla="*/ 154319 w 652621"/>
                                  <a:gd name="connsiteY31" fmla="*/ 34718 h 251143"/>
                                  <a:gd name="connsiteX32" fmla="*/ 154998 w 652621"/>
                                  <a:gd name="connsiteY32" fmla="*/ 34718 h 251143"/>
                                  <a:gd name="connsiteX33" fmla="*/ 162507 w 652621"/>
                                  <a:gd name="connsiteY33" fmla="*/ 26678 h 251143"/>
                                  <a:gd name="connsiteX34" fmla="*/ 174568 w 652621"/>
                                  <a:gd name="connsiteY34" fmla="*/ 23655 h 251143"/>
                                  <a:gd name="connsiteX35" fmla="*/ 188905 w 652621"/>
                                  <a:gd name="connsiteY35" fmla="*/ 29147 h 251143"/>
                                  <a:gd name="connsiteX36" fmla="*/ 194497 w 652621"/>
                                  <a:gd name="connsiteY36" fmla="*/ 46120 h 251143"/>
                                  <a:gd name="connsiteX37" fmla="*/ 194497 w 652621"/>
                                  <a:gd name="connsiteY37" fmla="*/ 89860 h 251143"/>
                                  <a:gd name="connsiteX38" fmla="*/ 184432 w 652621"/>
                                  <a:gd name="connsiteY38" fmla="*/ 89860 h 251143"/>
                                  <a:gd name="connsiteX39" fmla="*/ 184432 w 652621"/>
                                  <a:gd name="connsiteY39" fmla="*/ 46120 h 251143"/>
                                  <a:gd name="connsiteX40" fmla="*/ 180478 w 652621"/>
                                  <a:gd name="connsiteY40" fmla="*/ 35784 h 251143"/>
                                  <a:gd name="connsiteX41" fmla="*/ 171173 w 652621"/>
                                  <a:gd name="connsiteY41" fmla="*/ 32677 h 251143"/>
                                  <a:gd name="connsiteX42" fmla="*/ 160470 w 652621"/>
                                  <a:gd name="connsiteY42" fmla="*/ 36847 h 251143"/>
                                  <a:gd name="connsiteX43" fmla="*/ 156715 w 652621"/>
                                  <a:gd name="connsiteY43" fmla="*/ 47314 h 251143"/>
                                  <a:gd name="connsiteX44" fmla="*/ 156715 w 652621"/>
                                  <a:gd name="connsiteY44" fmla="*/ 89860 h 251143"/>
                                  <a:gd name="connsiteX45" fmla="*/ 146491 w 652621"/>
                                  <a:gd name="connsiteY45" fmla="*/ 89860 h 251143"/>
                                  <a:gd name="connsiteX46" fmla="*/ 146491 w 652621"/>
                                  <a:gd name="connsiteY46" fmla="*/ 45102 h 251143"/>
                                  <a:gd name="connsiteX47" fmla="*/ 142857 w 652621"/>
                                  <a:gd name="connsiteY47" fmla="*/ 36124 h 251143"/>
                                  <a:gd name="connsiteX48" fmla="*/ 133552 w 652621"/>
                                  <a:gd name="connsiteY48" fmla="*/ 32677 h 251143"/>
                                  <a:gd name="connsiteX49" fmla="*/ 126243 w 652621"/>
                                  <a:gd name="connsiteY49" fmla="*/ 34762 h 251143"/>
                                  <a:gd name="connsiteX50" fmla="*/ 120771 w 652621"/>
                                  <a:gd name="connsiteY50" fmla="*/ 40549 h 251143"/>
                                  <a:gd name="connsiteX51" fmla="*/ 118735 w 652621"/>
                                  <a:gd name="connsiteY51" fmla="*/ 49016 h 251143"/>
                                  <a:gd name="connsiteX52" fmla="*/ 118735 w 652621"/>
                                  <a:gd name="connsiteY52" fmla="*/ 89860 h 251143"/>
                                  <a:gd name="connsiteX53" fmla="*/ 108711 w 652621"/>
                                  <a:gd name="connsiteY53" fmla="*/ 89860 h 251143"/>
                                  <a:gd name="connsiteX54" fmla="*/ 240225 w 652621"/>
                                  <a:gd name="connsiteY54" fmla="*/ 91222 h 251143"/>
                                  <a:gd name="connsiteX55" fmla="*/ 223931 w 652621"/>
                                  <a:gd name="connsiteY55" fmla="*/ 87052 h 251143"/>
                                  <a:gd name="connsiteX56" fmla="*/ 213427 w 652621"/>
                                  <a:gd name="connsiteY56" fmla="*/ 75310 h 251143"/>
                                  <a:gd name="connsiteX57" fmla="*/ 209793 w 652621"/>
                                  <a:gd name="connsiteY57" fmla="*/ 57694 h 251143"/>
                                  <a:gd name="connsiteX58" fmla="*/ 213427 w 652621"/>
                                  <a:gd name="connsiteY58" fmla="*/ 39994 h 251143"/>
                                  <a:gd name="connsiteX59" fmla="*/ 223731 w 652621"/>
                                  <a:gd name="connsiteY59" fmla="*/ 27996 h 251143"/>
                                  <a:gd name="connsiteX60" fmla="*/ 239227 w 652621"/>
                                  <a:gd name="connsiteY60" fmla="*/ 23655 h 251143"/>
                                  <a:gd name="connsiteX61" fmla="*/ 249291 w 652621"/>
                                  <a:gd name="connsiteY61" fmla="*/ 25356 h 251143"/>
                                  <a:gd name="connsiteX62" fmla="*/ 258357 w 652621"/>
                                  <a:gd name="connsiteY62" fmla="*/ 30888 h 251143"/>
                                  <a:gd name="connsiteX63" fmla="*/ 264867 w 652621"/>
                                  <a:gd name="connsiteY63" fmla="*/ 40932 h 251143"/>
                                  <a:gd name="connsiteX64" fmla="*/ 267303 w 652621"/>
                                  <a:gd name="connsiteY64" fmla="*/ 56332 h 251143"/>
                                  <a:gd name="connsiteX65" fmla="*/ 267303 w 652621"/>
                                  <a:gd name="connsiteY65" fmla="*/ 60585 h 251143"/>
                                  <a:gd name="connsiteX66" fmla="*/ 216942 w 652621"/>
                                  <a:gd name="connsiteY66" fmla="*/ 60585 h 251143"/>
                                  <a:gd name="connsiteX67" fmla="*/ 216942 w 652621"/>
                                  <a:gd name="connsiteY67" fmla="*/ 51907 h 251143"/>
                                  <a:gd name="connsiteX68" fmla="*/ 257079 w 652621"/>
                                  <a:gd name="connsiteY68" fmla="*/ 51907 h 251143"/>
                                  <a:gd name="connsiteX69" fmla="*/ 254882 w 652621"/>
                                  <a:gd name="connsiteY69" fmla="*/ 42038 h 251143"/>
                                  <a:gd name="connsiteX70" fmla="*/ 248652 w 652621"/>
                                  <a:gd name="connsiteY70" fmla="*/ 35185 h 251143"/>
                                  <a:gd name="connsiteX71" fmla="*/ 239227 w 652621"/>
                                  <a:gd name="connsiteY71" fmla="*/ 32677 h 251143"/>
                                  <a:gd name="connsiteX72" fmla="*/ 228843 w 652621"/>
                                  <a:gd name="connsiteY72" fmla="*/ 35656 h 251143"/>
                                  <a:gd name="connsiteX73" fmla="*/ 222173 w 652621"/>
                                  <a:gd name="connsiteY73" fmla="*/ 43312 h 251143"/>
                                  <a:gd name="connsiteX74" fmla="*/ 219817 w 652621"/>
                                  <a:gd name="connsiteY74" fmla="*/ 53441 h 251143"/>
                                  <a:gd name="connsiteX75" fmla="*/ 219817 w 652621"/>
                                  <a:gd name="connsiteY75" fmla="*/ 59227 h 251143"/>
                                  <a:gd name="connsiteX76" fmla="*/ 222373 w 652621"/>
                                  <a:gd name="connsiteY76" fmla="*/ 71776 h 251143"/>
                                  <a:gd name="connsiteX77" fmla="*/ 229562 w 652621"/>
                                  <a:gd name="connsiteY77" fmla="*/ 79564 h 251143"/>
                                  <a:gd name="connsiteX78" fmla="*/ 240225 w 652621"/>
                                  <a:gd name="connsiteY78" fmla="*/ 82200 h 251143"/>
                                  <a:gd name="connsiteX79" fmla="*/ 247374 w 652621"/>
                                  <a:gd name="connsiteY79" fmla="*/ 81093 h 251143"/>
                                  <a:gd name="connsiteX80" fmla="*/ 252965 w 652621"/>
                                  <a:gd name="connsiteY80" fmla="*/ 77691 h 251143"/>
                                  <a:gd name="connsiteX81" fmla="*/ 256559 w 652621"/>
                                  <a:gd name="connsiteY81" fmla="*/ 71992 h 251143"/>
                                  <a:gd name="connsiteX82" fmla="*/ 266264 w 652621"/>
                                  <a:gd name="connsiteY82" fmla="*/ 74711 h 251143"/>
                                  <a:gd name="connsiteX83" fmla="*/ 261112 w 652621"/>
                                  <a:gd name="connsiteY83" fmla="*/ 83394 h 251143"/>
                                  <a:gd name="connsiteX84" fmla="*/ 252206 w 652621"/>
                                  <a:gd name="connsiteY84" fmla="*/ 89181 h 251143"/>
                                  <a:gd name="connsiteX85" fmla="*/ 240225 w 652621"/>
                                  <a:gd name="connsiteY85" fmla="*/ 91222 h 251143"/>
                                  <a:gd name="connsiteX86" fmla="*/ 365270 w 652621"/>
                                  <a:gd name="connsiteY86" fmla="*/ 24506 h 251143"/>
                                  <a:gd name="connsiteX87" fmla="*/ 359079 w 652621"/>
                                  <a:gd name="connsiteY87" fmla="*/ 14465 h 251143"/>
                                  <a:gd name="connsiteX88" fmla="*/ 345700 w 652621"/>
                                  <a:gd name="connsiteY88" fmla="*/ 10891 h 251143"/>
                                  <a:gd name="connsiteX89" fmla="*/ 335596 w 652621"/>
                                  <a:gd name="connsiteY89" fmla="*/ 12764 h 251143"/>
                                  <a:gd name="connsiteX90" fmla="*/ 328847 w 652621"/>
                                  <a:gd name="connsiteY90" fmla="*/ 17912 h 251143"/>
                                  <a:gd name="connsiteX91" fmla="*/ 326490 w 652621"/>
                                  <a:gd name="connsiteY91" fmla="*/ 25356 h 251143"/>
                                  <a:gd name="connsiteX92" fmla="*/ 328128 w 652621"/>
                                  <a:gd name="connsiteY92" fmla="*/ 31359 h 251143"/>
                                  <a:gd name="connsiteX93" fmla="*/ 332481 w 652621"/>
                                  <a:gd name="connsiteY93" fmla="*/ 35485 h 251143"/>
                                  <a:gd name="connsiteX94" fmla="*/ 337992 w 652621"/>
                                  <a:gd name="connsiteY94" fmla="*/ 38164 h 251143"/>
                                  <a:gd name="connsiteX95" fmla="*/ 343344 w 652621"/>
                                  <a:gd name="connsiteY95" fmla="*/ 39826 h 251143"/>
                                  <a:gd name="connsiteX96" fmla="*/ 352170 w 652621"/>
                                  <a:gd name="connsiteY96" fmla="*/ 42206 h 251143"/>
                                  <a:gd name="connsiteX97" fmla="*/ 359759 w 652621"/>
                                  <a:gd name="connsiteY97" fmla="*/ 44674 h 251143"/>
                                  <a:gd name="connsiteX98" fmla="*/ 367786 w 652621"/>
                                  <a:gd name="connsiteY98" fmla="*/ 48972 h 251143"/>
                                  <a:gd name="connsiteX99" fmla="*/ 374176 w 652621"/>
                                  <a:gd name="connsiteY99" fmla="*/ 55865 h 251143"/>
                                  <a:gd name="connsiteX100" fmla="*/ 376692 w 652621"/>
                                  <a:gd name="connsiteY100" fmla="*/ 66205 h 251143"/>
                                  <a:gd name="connsiteX101" fmla="*/ 372978 w 652621"/>
                                  <a:gd name="connsiteY101" fmla="*/ 78969 h 251143"/>
                                  <a:gd name="connsiteX102" fmla="*/ 362275 w 652621"/>
                                  <a:gd name="connsiteY102" fmla="*/ 88031 h 251143"/>
                                  <a:gd name="connsiteX103" fmla="*/ 345221 w 652621"/>
                                  <a:gd name="connsiteY103" fmla="*/ 91393 h 251143"/>
                                  <a:gd name="connsiteX104" fmla="*/ 329006 w 652621"/>
                                  <a:gd name="connsiteY104" fmla="*/ 88370 h 251143"/>
                                  <a:gd name="connsiteX105" fmla="*/ 318263 w 652621"/>
                                  <a:gd name="connsiteY105" fmla="*/ 79947 h 251143"/>
                                  <a:gd name="connsiteX106" fmla="*/ 313870 w 652621"/>
                                  <a:gd name="connsiteY106" fmla="*/ 67395 h 251143"/>
                                  <a:gd name="connsiteX107" fmla="*/ 324773 w 652621"/>
                                  <a:gd name="connsiteY107" fmla="*/ 67395 h 251143"/>
                                  <a:gd name="connsiteX108" fmla="*/ 328088 w 652621"/>
                                  <a:gd name="connsiteY108" fmla="*/ 75562 h 251143"/>
                                  <a:gd name="connsiteX109" fmla="*/ 335516 w 652621"/>
                                  <a:gd name="connsiteY109" fmla="*/ 80331 h 251143"/>
                                  <a:gd name="connsiteX110" fmla="*/ 345221 w 652621"/>
                                  <a:gd name="connsiteY110" fmla="*/ 81860 h 251143"/>
                                  <a:gd name="connsiteX111" fmla="*/ 356044 w 652621"/>
                                  <a:gd name="connsiteY111" fmla="*/ 79903 h 251143"/>
                                  <a:gd name="connsiteX112" fmla="*/ 363672 w 652621"/>
                                  <a:gd name="connsiteY112" fmla="*/ 74372 h 251143"/>
                                  <a:gd name="connsiteX113" fmla="*/ 366468 w 652621"/>
                                  <a:gd name="connsiteY113" fmla="*/ 66033 h 251143"/>
                                  <a:gd name="connsiteX114" fmla="*/ 364032 w 652621"/>
                                  <a:gd name="connsiteY114" fmla="*/ 58972 h 251143"/>
                                  <a:gd name="connsiteX115" fmla="*/ 357682 w 652621"/>
                                  <a:gd name="connsiteY115" fmla="*/ 54547 h 251143"/>
                                  <a:gd name="connsiteX116" fmla="*/ 349135 w 652621"/>
                                  <a:gd name="connsiteY116" fmla="*/ 51567 h 251143"/>
                                  <a:gd name="connsiteX117" fmla="*/ 338392 w 652621"/>
                                  <a:gd name="connsiteY117" fmla="*/ 48504 h 251143"/>
                                  <a:gd name="connsiteX118" fmla="*/ 322217 w 652621"/>
                                  <a:gd name="connsiteY118" fmla="*/ 40121 h 251143"/>
                                  <a:gd name="connsiteX119" fmla="*/ 316266 w 652621"/>
                                  <a:gd name="connsiteY119" fmla="*/ 25868 h 251143"/>
                                  <a:gd name="connsiteX120" fmla="*/ 320220 w 652621"/>
                                  <a:gd name="connsiteY120" fmla="*/ 13104 h 251143"/>
                                  <a:gd name="connsiteX121" fmla="*/ 330963 w 652621"/>
                                  <a:gd name="connsiteY121" fmla="*/ 4597 h 251143"/>
                                  <a:gd name="connsiteX122" fmla="*/ 346060 w 652621"/>
                                  <a:gd name="connsiteY122" fmla="*/ 1534 h 251143"/>
                                  <a:gd name="connsiteX123" fmla="*/ 361036 w 652621"/>
                                  <a:gd name="connsiteY123" fmla="*/ 4553 h 251143"/>
                                  <a:gd name="connsiteX124" fmla="*/ 371420 w 652621"/>
                                  <a:gd name="connsiteY124" fmla="*/ 12720 h 251143"/>
                                  <a:gd name="connsiteX125" fmla="*/ 375494 w 652621"/>
                                  <a:gd name="connsiteY125" fmla="*/ 24506 h 251143"/>
                                  <a:gd name="connsiteX126" fmla="*/ 365270 w 652621"/>
                                  <a:gd name="connsiteY126" fmla="*/ 24506 h 251143"/>
                                  <a:gd name="connsiteX127" fmla="*/ 420064 w 652621"/>
                                  <a:gd name="connsiteY127" fmla="*/ 91222 h 251143"/>
                                  <a:gd name="connsiteX128" fmla="*/ 403770 w 652621"/>
                                  <a:gd name="connsiteY128" fmla="*/ 87052 h 251143"/>
                                  <a:gd name="connsiteX129" fmla="*/ 393266 w 652621"/>
                                  <a:gd name="connsiteY129" fmla="*/ 75310 h 251143"/>
                                  <a:gd name="connsiteX130" fmla="*/ 389592 w 652621"/>
                                  <a:gd name="connsiteY130" fmla="*/ 57694 h 251143"/>
                                  <a:gd name="connsiteX131" fmla="*/ 393266 w 652621"/>
                                  <a:gd name="connsiteY131" fmla="*/ 39994 h 251143"/>
                                  <a:gd name="connsiteX132" fmla="*/ 403570 w 652621"/>
                                  <a:gd name="connsiteY132" fmla="*/ 27996 h 251143"/>
                                  <a:gd name="connsiteX133" fmla="*/ 419066 w 652621"/>
                                  <a:gd name="connsiteY133" fmla="*/ 23655 h 251143"/>
                                  <a:gd name="connsiteX134" fmla="*/ 429130 w 652621"/>
                                  <a:gd name="connsiteY134" fmla="*/ 25356 h 251143"/>
                                  <a:gd name="connsiteX135" fmla="*/ 438196 w 652621"/>
                                  <a:gd name="connsiteY135" fmla="*/ 30888 h 251143"/>
                                  <a:gd name="connsiteX136" fmla="*/ 444706 w 652621"/>
                                  <a:gd name="connsiteY136" fmla="*/ 40932 h 251143"/>
                                  <a:gd name="connsiteX137" fmla="*/ 447142 w 652621"/>
                                  <a:gd name="connsiteY137" fmla="*/ 56332 h 251143"/>
                                  <a:gd name="connsiteX138" fmla="*/ 447142 w 652621"/>
                                  <a:gd name="connsiteY138" fmla="*/ 60585 h 251143"/>
                                  <a:gd name="connsiteX139" fmla="*/ 396741 w 652621"/>
                                  <a:gd name="connsiteY139" fmla="*/ 60585 h 251143"/>
                                  <a:gd name="connsiteX140" fmla="*/ 396741 w 652621"/>
                                  <a:gd name="connsiteY140" fmla="*/ 51907 h 251143"/>
                                  <a:gd name="connsiteX141" fmla="*/ 436918 w 652621"/>
                                  <a:gd name="connsiteY141" fmla="*/ 51907 h 251143"/>
                                  <a:gd name="connsiteX142" fmla="*/ 434722 w 652621"/>
                                  <a:gd name="connsiteY142" fmla="*/ 42038 h 251143"/>
                                  <a:gd name="connsiteX143" fmla="*/ 428491 w 652621"/>
                                  <a:gd name="connsiteY143" fmla="*/ 35185 h 251143"/>
                                  <a:gd name="connsiteX144" fmla="*/ 419066 w 652621"/>
                                  <a:gd name="connsiteY144" fmla="*/ 32677 h 251143"/>
                                  <a:gd name="connsiteX145" fmla="*/ 408682 w 652621"/>
                                  <a:gd name="connsiteY145" fmla="*/ 35656 h 251143"/>
                                  <a:gd name="connsiteX146" fmla="*/ 401972 w 652621"/>
                                  <a:gd name="connsiteY146" fmla="*/ 43312 h 251143"/>
                                  <a:gd name="connsiteX147" fmla="*/ 399656 w 652621"/>
                                  <a:gd name="connsiteY147" fmla="*/ 53441 h 251143"/>
                                  <a:gd name="connsiteX148" fmla="*/ 399656 w 652621"/>
                                  <a:gd name="connsiteY148" fmla="*/ 59227 h 251143"/>
                                  <a:gd name="connsiteX149" fmla="*/ 402212 w 652621"/>
                                  <a:gd name="connsiteY149" fmla="*/ 71776 h 251143"/>
                                  <a:gd name="connsiteX150" fmla="*/ 409401 w 652621"/>
                                  <a:gd name="connsiteY150" fmla="*/ 79564 h 251143"/>
                                  <a:gd name="connsiteX151" fmla="*/ 420064 w 652621"/>
                                  <a:gd name="connsiteY151" fmla="*/ 82200 h 251143"/>
                                  <a:gd name="connsiteX152" fmla="*/ 427213 w 652621"/>
                                  <a:gd name="connsiteY152" fmla="*/ 81093 h 251143"/>
                                  <a:gd name="connsiteX153" fmla="*/ 432804 w 652621"/>
                                  <a:gd name="connsiteY153" fmla="*/ 77691 h 251143"/>
                                  <a:gd name="connsiteX154" fmla="*/ 436399 w 652621"/>
                                  <a:gd name="connsiteY154" fmla="*/ 71992 h 251143"/>
                                  <a:gd name="connsiteX155" fmla="*/ 446104 w 652621"/>
                                  <a:gd name="connsiteY155" fmla="*/ 74711 h 251143"/>
                                  <a:gd name="connsiteX156" fmla="*/ 440952 w 652621"/>
                                  <a:gd name="connsiteY156" fmla="*/ 83394 h 251143"/>
                                  <a:gd name="connsiteX157" fmla="*/ 432046 w 652621"/>
                                  <a:gd name="connsiteY157" fmla="*/ 89181 h 251143"/>
                                  <a:gd name="connsiteX158" fmla="*/ 420064 w 652621"/>
                                  <a:gd name="connsiteY158" fmla="*/ 91222 h 251143"/>
                                  <a:gd name="connsiteX159" fmla="*/ 462398 w 652621"/>
                                  <a:gd name="connsiteY159" fmla="*/ 89860 h 251143"/>
                                  <a:gd name="connsiteX160" fmla="*/ 462398 w 652621"/>
                                  <a:gd name="connsiteY160" fmla="*/ 24506 h 251143"/>
                                  <a:gd name="connsiteX161" fmla="*/ 472103 w 652621"/>
                                  <a:gd name="connsiteY161" fmla="*/ 24506 h 251143"/>
                                  <a:gd name="connsiteX162" fmla="*/ 472103 w 652621"/>
                                  <a:gd name="connsiteY162" fmla="*/ 34378 h 251143"/>
                                  <a:gd name="connsiteX163" fmla="*/ 472782 w 652621"/>
                                  <a:gd name="connsiteY163" fmla="*/ 34378 h 251143"/>
                                  <a:gd name="connsiteX164" fmla="*/ 479252 w 652621"/>
                                  <a:gd name="connsiteY164" fmla="*/ 26507 h 251143"/>
                                  <a:gd name="connsiteX165" fmla="*/ 489795 w 652621"/>
                                  <a:gd name="connsiteY165" fmla="*/ 23487 h 251143"/>
                                  <a:gd name="connsiteX166" fmla="*/ 492591 w 652621"/>
                                  <a:gd name="connsiteY166" fmla="*/ 23527 h 251143"/>
                                  <a:gd name="connsiteX167" fmla="*/ 495067 w 652621"/>
                                  <a:gd name="connsiteY167" fmla="*/ 23655 h 251143"/>
                                  <a:gd name="connsiteX168" fmla="*/ 495067 w 652621"/>
                                  <a:gd name="connsiteY168" fmla="*/ 33867 h 251143"/>
                                  <a:gd name="connsiteX169" fmla="*/ 492751 w 652621"/>
                                  <a:gd name="connsiteY169" fmla="*/ 33484 h 251143"/>
                                  <a:gd name="connsiteX170" fmla="*/ 488957 w 652621"/>
                                  <a:gd name="connsiteY170" fmla="*/ 33188 h 251143"/>
                                  <a:gd name="connsiteX171" fmla="*/ 480450 w 652621"/>
                                  <a:gd name="connsiteY171" fmla="*/ 35185 h 251143"/>
                                  <a:gd name="connsiteX172" fmla="*/ 474579 w 652621"/>
                                  <a:gd name="connsiteY172" fmla="*/ 40633 h 251143"/>
                                  <a:gd name="connsiteX173" fmla="*/ 472462 w 652621"/>
                                  <a:gd name="connsiteY173" fmla="*/ 48504 h 251143"/>
                                  <a:gd name="connsiteX174" fmla="*/ 472462 w 652621"/>
                                  <a:gd name="connsiteY174" fmla="*/ 89860 h 251143"/>
                                  <a:gd name="connsiteX175" fmla="*/ 462398 w 652621"/>
                                  <a:gd name="connsiteY175" fmla="*/ 89860 h 251143"/>
                                  <a:gd name="connsiteX176" fmla="*/ 506969 w 652621"/>
                                  <a:gd name="connsiteY176" fmla="*/ 89860 h 251143"/>
                                  <a:gd name="connsiteX177" fmla="*/ 506969 w 652621"/>
                                  <a:gd name="connsiteY177" fmla="*/ 24506 h 251143"/>
                                  <a:gd name="connsiteX178" fmla="*/ 517033 w 652621"/>
                                  <a:gd name="connsiteY178" fmla="*/ 24506 h 251143"/>
                                  <a:gd name="connsiteX179" fmla="*/ 517033 w 652621"/>
                                  <a:gd name="connsiteY179" fmla="*/ 89860 h 251143"/>
                                  <a:gd name="connsiteX180" fmla="*/ 506969 w 652621"/>
                                  <a:gd name="connsiteY180" fmla="*/ 89860 h 251143"/>
                                  <a:gd name="connsiteX181" fmla="*/ 512081 w 652621"/>
                                  <a:gd name="connsiteY181" fmla="*/ 13615 h 251143"/>
                                  <a:gd name="connsiteX182" fmla="*/ 507049 w 652621"/>
                                  <a:gd name="connsiteY182" fmla="*/ 11614 h 251143"/>
                                  <a:gd name="connsiteX183" fmla="*/ 504932 w 652621"/>
                                  <a:gd name="connsiteY183" fmla="*/ 6809 h 251143"/>
                                  <a:gd name="connsiteX184" fmla="*/ 507049 w 652621"/>
                                  <a:gd name="connsiteY184" fmla="*/ 2001 h 251143"/>
                                  <a:gd name="connsiteX185" fmla="*/ 512081 w 652621"/>
                                  <a:gd name="connsiteY185" fmla="*/ 0 h 251143"/>
                                  <a:gd name="connsiteX186" fmla="*/ 517113 w 652621"/>
                                  <a:gd name="connsiteY186" fmla="*/ 2001 h 251143"/>
                                  <a:gd name="connsiteX187" fmla="*/ 519229 w 652621"/>
                                  <a:gd name="connsiteY187" fmla="*/ 6809 h 251143"/>
                                  <a:gd name="connsiteX188" fmla="*/ 517113 w 652621"/>
                                  <a:gd name="connsiteY188" fmla="*/ 11614 h 251143"/>
                                  <a:gd name="connsiteX189" fmla="*/ 512081 w 652621"/>
                                  <a:gd name="connsiteY189" fmla="*/ 13615 h 251143"/>
                                  <a:gd name="connsiteX190" fmla="*/ 562801 w 652621"/>
                                  <a:gd name="connsiteY190" fmla="*/ 91222 h 251143"/>
                                  <a:gd name="connsiteX191" fmla="*/ 546507 w 652621"/>
                                  <a:gd name="connsiteY191" fmla="*/ 87052 h 251143"/>
                                  <a:gd name="connsiteX192" fmla="*/ 536003 w 652621"/>
                                  <a:gd name="connsiteY192" fmla="*/ 75310 h 251143"/>
                                  <a:gd name="connsiteX193" fmla="*/ 532369 w 652621"/>
                                  <a:gd name="connsiteY193" fmla="*/ 57694 h 251143"/>
                                  <a:gd name="connsiteX194" fmla="*/ 536003 w 652621"/>
                                  <a:gd name="connsiteY194" fmla="*/ 39994 h 251143"/>
                                  <a:gd name="connsiteX195" fmla="*/ 546307 w 652621"/>
                                  <a:gd name="connsiteY195" fmla="*/ 27996 h 251143"/>
                                  <a:gd name="connsiteX196" fmla="*/ 561803 w 652621"/>
                                  <a:gd name="connsiteY196" fmla="*/ 23655 h 251143"/>
                                  <a:gd name="connsiteX197" fmla="*/ 571867 w 652621"/>
                                  <a:gd name="connsiteY197" fmla="*/ 25356 h 251143"/>
                                  <a:gd name="connsiteX198" fmla="*/ 580933 w 652621"/>
                                  <a:gd name="connsiteY198" fmla="*/ 30888 h 251143"/>
                                  <a:gd name="connsiteX199" fmla="*/ 587443 w 652621"/>
                                  <a:gd name="connsiteY199" fmla="*/ 40932 h 251143"/>
                                  <a:gd name="connsiteX200" fmla="*/ 589879 w 652621"/>
                                  <a:gd name="connsiteY200" fmla="*/ 56332 h 251143"/>
                                  <a:gd name="connsiteX201" fmla="*/ 589879 w 652621"/>
                                  <a:gd name="connsiteY201" fmla="*/ 60585 h 251143"/>
                                  <a:gd name="connsiteX202" fmla="*/ 539518 w 652621"/>
                                  <a:gd name="connsiteY202" fmla="*/ 60585 h 251143"/>
                                  <a:gd name="connsiteX203" fmla="*/ 539518 w 652621"/>
                                  <a:gd name="connsiteY203" fmla="*/ 51907 h 251143"/>
                                  <a:gd name="connsiteX204" fmla="*/ 579655 w 652621"/>
                                  <a:gd name="connsiteY204" fmla="*/ 51907 h 251143"/>
                                  <a:gd name="connsiteX205" fmla="*/ 577459 w 652621"/>
                                  <a:gd name="connsiteY205" fmla="*/ 42038 h 251143"/>
                                  <a:gd name="connsiteX206" fmla="*/ 571228 w 652621"/>
                                  <a:gd name="connsiteY206" fmla="*/ 35185 h 251143"/>
                                  <a:gd name="connsiteX207" fmla="*/ 561803 w 652621"/>
                                  <a:gd name="connsiteY207" fmla="*/ 32677 h 251143"/>
                                  <a:gd name="connsiteX208" fmla="*/ 551419 w 652621"/>
                                  <a:gd name="connsiteY208" fmla="*/ 35656 h 251143"/>
                                  <a:gd name="connsiteX209" fmla="*/ 544750 w 652621"/>
                                  <a:gd name="connsiteY209" fmla="*/ 43312 h 251143"/>
                                  <a:gd name="connsiteX210" fmla="*/ 542393 w 652621"/>
                                  <a:gd name="connsiteY210" fmla="*/ 53441 h 251143"/>
                                  <a:gd name="connsiteX211" fmla="*/ 542393 w 652621"/>
                                  <a:gd name="connsiteY211" fmla="*/ 59227 h 251143"/>
                                  <a:gd name="connsiteX212" fmla="*/ 544949 w 652621"/>
                                  <a:gd name="connsiteY212" fmla="*/ 71776 h 251143"/>
                                  <a:gd name="connsiteX213" fmla="*/ 552138 w 652621"/>
                                  <a:gd name="connsiteY213" fmla="*/ 79564 h 251143"/>
                                  <a:gd name="connsiteX214" fmla="*/ 562801 w 652621"/>
                                  <a:gd name="connsiteY214" fmla="*/ 82200 h 251143"/>
                                  <a:gd name="connsiteX215" fmla="*/ 569950 w 652621"/>
                                  <a:gd name="connsiteY215" fmla="*/ 81093 h 251143"/>
                                  <a:gd name="connsiteX216" fmla="*/ 575542 w 652621"/>
                                  <a:gd name="connsiteY216" fmla="*/ 77691 h 251143"/>
                                  <a:gd name="connsiteX217" fmla="*/ 579176 w 652621"/>
                                  <a:gd name="connsiteY217" fmla="*/ 71992 h 251143"/>
                                  <a:gd name="connsiteX218" fmla="*/ 588841 w 652621"/>
                                  <a:gd name="connsiteY218" fmla="*/ 74711 h 251143"/>
                                  <a:gd name="connsiteX219" fmla="*/ 583729 w 652621"/>
                                  <a:gd name="connsiteY219" fmla="*/ 83394 h 251143"/>
                                  <a:gd name="connsiteX220" fmla="*/ 574783 w 652621"/>
                                  <a:gd name="connsiteY220" fmla="*/ 89181 h 251143"/>
                                  <a:gd name="connsiteX221" fmla="*/ 562801 w 652621"/>
                                  <a:gd name="connsiteY221" fmla="*/ 91222 h 251143"/>
                                  <a:gd name="connsiteX222" fmla="*/ 651463 w 652621"/>
                                  <a:gd name="connsiteY222" fmla="*/ 39143 h 251143"/>
                                  <a:gd name="connsiteX223" fmla="*/ 642437 w 652621"/>
                                  <a:gd name="connsiteY223" fmla="*/ 41695 h 251143"/>
                                  <a:gd name="connsiteX224" fmla="*/ 639921 w 652621"/>
                                  <a:gd name="connsiteY224" fmla="*/ 37314 h 251143"/>
                                  <a:gd name="connsiteX225" fmla="*/ 635488 w 652621"/>
                                  <a:gd name="connsiteY225" fmla="*/ 33739 h 251143"/>
                                  <a:gd name="connsiteX226" fmla="*/ 628299 w 652621"/>
                                  <a:gd name="connsiteY226" fmla="*/ 32337 h 251143"/>
                                  <a:gd name="connsiteX227" fmla="*/ 618315 w 652621"/>
                                  <a:gd name="connsiteY227" fmla="*/ 35101 h 251143"/>
                                  <a:gd name="connsiteX228" fmla="*/ 614361 w 652621"/>
                                  <a:gd name="connsiteY228" fmla="*/ 42038 h 251143"/>
                                  <a:gd name="connsiteX229" fmla="*/ 617077 w 652621"/>
                                  <a:gd name="connsiteY229" fmla="*/ 47949 h 251143"/>
                                  <a:gd name="connsiteX230" fmla="*/ 625583 w 652621"/>
                                  <a:gd name="connsiteY230" fmla="*/ 51567 h 251143"/>
                                  <a:gd name="connsiteX231" fmla="*/ 635288 w 652621"/>
                                  <a:gd name="connsiteY231" fmla="*/ 53952 h 251143"/>
                                  <a:gd name="connsiteX232" fmla="*/ 648348 w 652621"/>
                                  <a:gd name="connsiteY232" fmla="*/ 60458 h 251143"/>
                                  <a:gd name="connsiteX233" fmla="*/ 652621 w 652621"/>
                                  <a:gd name="connsiteY233" fmla="*/ 71648 h 251143"/>
                                  <a:gd name="connsiteX234" fmla="*/ 649386 w 652621"/>
                                  <a:gd name="connsiteY234" fmla="*/ 81692 h 251143"/>
                                  <a:gd name="connsiteX235" fmla="*/ 640480 w 652621"/>
                                  <a:gd name="connsiteY235" fmla="*/ 88670 h 251143"/>
                                  <a:gd name="connsiteX236" fmla="*/ 627101 w 652621"/>
                                  <a:gd name="connsiteY236" fmla="*/ 91222 h 251143"/>
                                  <a:gd name="connsiteX237" fmla="*/ 610567 w 652621"/>
                                  <a:gd name="connsiteY237" fmla="*/ 86880 h 251143"/>
                                  <a:gd name="connsiteX238" fmla="*/ 602260 w 652621"/>
                                  <a:gd name="connsiteY238" fmla="*/ 74204 h 251143"/>
                                  <a:gd name="connsiteX239" fmla="*/ 611805 w 652621"/>
                                  <a:gd name="connsiteY239" fmla="*/ 71820 h 251143"/>
                                  <a:gd name="connsiteX240" fmla="*/ 616957 w 652621"/>
                                  <a:gd name="connsiteY240" fmla="*/ 79731 h 251143"/>
                                  <a:gd name="connsiteX241" fmla="*/ 626942 w 652621"/>
                                  <a:gd name="connsiteY241" fmla="*/ 82371 h 251143"/>
                                  <a:gd name="connsiteX242" fmla="*/ 638084 w 652621"/>
                                  <a:gd name="connsiteY242" fmla="*/ 79392 h 251143"/>
                                  <a:gd name="connsiteX243" fmla="*/ 642237 w 652621"/>
                                  <a:gd name="connsiteY243" fmla="*/ 72159 h 251143"/>
                                  <a:gd name="connsiteX244" fmla="*/ 639881 w 652621"/>
                                  <a:gd name="connsiteY244" fmla="*/ 66460 h 251143"/>
                                  <a:gd name="connsiteX245" fmla="*/ 632572 w 652621"/>
                                  <a:gd name="connsiteY245" fmla="*/ 62970 h 251143"/>
                                  <a:gd name="connsiteX246" fmla="*/ 621669 w 652621"/>
                                  <a:gd name="connsiteY246" fmla="*/ 60418 h 251143"/>
                                  <a:gd name="connsiteX247" fmla="*/ 608490 w 652621"/>
                                  <a:gd name="connsiteY247" fmla="*/ 53824 h 251143"/>
                                  <a:gd name="connsiteX248" fmla="*/ 604297 w 652621"/>
                                  <a:gd name="connsiteY248" fmla="*/ 42546 h 251143"/>
                                  <a:gd name="connsiteX249" fmla="*/ 607412 w 652621"/>
                                  <a:gd name="connsiteY249" fmla="*/ 32761 h 251143"/>
                                  <a:gd name="connsiteX250" fmla="*/ 615959 w 652621"/>
                                  <a:gd name="connsiteY250" fmla="*/ 26083 h 251143"/>
                                  <a:gd name="connsiteX251" fmla="*/ 628299 w 652621"/>
                                  <a:gd name="connsiteY251" fmla="*/ 23655 h 251143"/>
                                  <a:gd name="connsiteX252" fmla="*/ 643515 w 652621"/>
                                  <a:gd name="connsiteY252" fmla="*/ 27912 h 251143"/>
                                  <a:gd name="connsiteX253" fmla="*/ 651463 w 652621"/>
                                  <a:gd name="connsiteY253" fmla="*/ 39143 h 251143"/>
                                  <a:gd name="connsiteX254" fmla="*/ 31671 w 652621"/>
                                  <a:gd name="connsiteY254" fmla="*/ 249610 h 251143"/>
                                  <a:gd name="connsiteX255" fmla="*/ 4753 w 652621"/>
                                  <a:gd name="connsiteY255" fmla="*/ 249610 h 251143"/>
                                  <a:gd name="connsiteX256" fmla="*/ 4753 w 652621"/>
                                  <a:gd name="connsiteY256" fmla="*/ 162474 h 251143"/>
                                  <a:gd name="connsiteX257" fmla="*/ 32829 w 652621"/>
                                  <a:gd name="connsiteY257" fmla="*/ 162474 h 251143"/>
                                  <a:gd name="connsiteX258" fmla="*/ 54555 w 652621"/>
                                  <a:gd name="connsiteY258" fmla="*/ 167706 h 251143"/>
                                  <a:gd name="connsiteX259" fmla="*/ 68373 w 652621"/>
                                  <a:gd name="connsiteY259" fmla="*/ 182643 h 251143"/>
                                  <a:gd name="connsiteX260" fmla="*/ 73166 w 652621"/>
                                  <a:gd name="connsiteY260" fmla="*/ 205871 h 251143"/>
                                  <a:gd name="connsiteX261" fmla="*/ 68334 w 652621"/>
                                  <a:gd name="connsiteY261" fmla="*/ 229314 h 251143"/>
                                  <a:gd name="connsiteX262" fmla="*/ 54196 w 652621"/>
                                  <a:gd name="connsiteY262" fmla="*/ 244378 h 251143"/>
                                  <a:gd name="connsiteX263" fmla="*/ 31671 w 652621"/>
                                  <a:gd name="connsiteY263" fmla="*/ 249610 h 251143"/>
                                  <a:gd name="connsiteX264" fmla="*/ 15296 w 652621"/>
                                  <a:gd name="connsiteY264" fmla="*/ 240249 h 251143"/>
                                  <a:gd name="connsiteX265" fmla="*/ 30952 w 652621"/>
                                  <a:gd name="connsiteY265" fmla="*/ 240249 h 251143"/>
                                  <a:gd name="connsiteX266" fmla="*/ 48884 w 652621"/>
                                  <a:gd name="connsiteY266" fmla="*/ 236079 h 251143"/>
                                  <a:gd name="connsiteX267" fmla="*/ 59467 w 652621"/>
                                  <a:gd name="connsiteY267" fmla="*/ 224210 h 251143"/>
                                  <a:gd name="connsiteX268" fmla="*/ 62982 w 652621"/>
                                  <a:gd name="connsiteY268" fmla="*/ 205871 h 251143"/>
                                  <a:gd name="connsiteX269" fmla="*/ 59507 w 652621"/>
                                  <a:gd name="connsiteY269" fmla="*/ 187703 h 251143"/>
                                  <a:gd name="connsiteX270" fmla="*/ 49203 w 652621"/>
                                  <a:gd name="connsiteY270" fmla="*/ 175961 h 251143"/>
                                  <a:gd name="connsiteX271" fmla="*/ 32150 w 652621"/>
                                  <a:gd name="connsiteY271" fmla="*/ 171836 h 251143"/>
                                  <a:gd name="connsiteX272" fmla="*/ 15296 w 652621"/>
                                  <a:gd name="connsiteY272" fmla="*/ 171836 h 251143"/>
                                  <a:gd name="connsiteX273" fmla="*/ 15296 w 652621"/>
                                  <a:gd name="connsiteY273" fmla="*/ 240249 h 251143"/>
                                  <a:gd name="connsiteX274" fmla="*/ 108751 w 652621"/>
                                  <a:gd name="connsiteY274" fmla="*/ 251144 h 251143"/>
                                  <a:gd name="connsiteX275" fmla="*/ 97488 w 652621"/>
                                  <a:gd name="connsiteY275" fmla="*/ 248804 h 251143"/>
                                  <a:gd name="connsiteX276" fmla="*/ 89420 w 652621"/>
                                  <a:gd name="connsiteY276" fmla="*/ 241950 h 251143"/>
                                  <a:gd name="connsiteX277" fmla="*/ 86465 w 652621"/>
                                  <a:gd name="connsiteY277" fmla="*/ 231059 h 251143"/>
                                  <a:gd name="connsiteX278" fmla="*/ 88662 w 652621"/>
                                  <a:gd name="connsiteY278" fmla="*/ 221953 h 251143"/>
                                  <a:gd name="connsiteX279" fmla="*/ 94573 w 652621"/>
                                  <a:gd name="connsiteY279" fmla="*/ 216422 h 251143"/>
                                  <a:gd name="connsiteX280" fmla="*/ 102760 w 652621"/>
                                  <a:gd name="connsiteY280" fmla="*/ 213447 h 251143"/>
                                  <a:gd name="connsiteX281" fmla="*/ 111825 w 652621"/>
                                  <a:gd name="connsiteY281" fmla="*/ 211829 h 251143"/>
                                  <a:gd name="connsiteX282" fmla="*/ 121451 w 652621"/>
                                  <a:gd name="connsiteY282" fmla="*/ 210679 h 251143"/>
                                  <a:gd name="connsiteX283" fmla="*/ 126922 w 652621"/>
                                  <a:gd name="connsiteY283" fmla="*/ 209277 h 251143"/>
                                  <a:gd name="connsiteX284" fmla="*/ 128639 w 652621"/>
                                  <a:gd name="connsiteY284" fmla="*/ 205871 h 251143"/>
                                  <a:gd name="connsiteX285" fmla="*/ 128639 w 652621"/>
                                  <a:gd name="connsiteY285" fmla="*/ 205531 h 251143"/>
                                  <a:gd name="connsiteX286" fmla="*/ 125205 w 652621"/>
                                  <a:gd name="connsiteY286" fmla="*/ 195746 h 251143"/>
                                  <a:gd name="connsiteX287" fmla="*/ 114861 w 652621"/>
                                  <a:gd name="connsiteY287" fmla="*/ 192256 h 251143"/>
                                  <a:gd name="connsiteX288" fmla="*/ 103598 w 652621"/>
                                  <a:gd name="connsiteY288" fmla="*/ 195407 h 251143"/>
                                  <a:gd name="connsiteX289" fmla="*/ 97847 w 652621"/>
                                  <a:gd name="connsiteY289" fmla="*/ 202128 h 251143"/>
                                  <a:gd name="connsiteX290" fmla="*/ 88342 w 652621"/>
                                  <a:gd name="connsiteY290" fmla="*/ 198726 h 251143"/>
                                  <a:gd name="connsiteX291" fmla="*/ 95132 w 652621"/>
                                  <a:gd name="connsiteY291" fmla="*/ 189448 h 251143"/>
                                  <a:gd name="connsiteX292" fmla="*/ 104477 w 652621"/>
                                  <a:gd name="connsiteY292" fmla="*/ 184768 h 251143"/>
                                  <a:gd name="connsiteX293" fmla="*/ 114541 w 652621"/>
                                  <a:gd name="connsiteY293" fmla="*/ 183406 h 251143"/>
                                  <a:gd name="connsiteX294" fmla="*/ 121770 w 652621"/>
                                  <a:gd name="connsiteY294" fmla="*/ 184172 h 251143"/>
                                  <a:gd name="connsiteX295" fmla="*/ 129718 w 652621"/>
                                  <a:gd name="connsiteY295" fmla="*/ 187192 h 251143"/>
                                  <a:gd name="connsiteX296" fmla="*/ 136148 w 652621"/>
                                  <a:gd name="connsiteY296" fmla="*/ 194129 h 251143"/>
                                  <a:gd name="connsiteX297" fmla="*/ 138704 w 652621"/>
                                  <a:gd name="connsiteY297" fmla="*/ 206553 h 251143"/>
                                  <a:gd name="connsiteX298" fmla="*/ 138704 w 652621"/>
                                  <a:gd name="connsiteY298" fmla="*/ 249610 h 251143"/>
                                  <a:gd name="connsiteX299" fmla="*/ 128639 w 652621"/>
                                  <a:gd name="connsiteY299" fmla="*/ 249610 h 251143"/>
                                  <a:gd name="connsiteX300" fmla="*/ 128639 w 652621"/>
                                  <a:gd name="connsiteY300" fmla="*/ 240760 h 251143"/>
                                  <a:gd name="connsiteX301" fmla="*/ 128160 w 652621"/>
                                  <a:gd name="connsiteY301" fmla="*/ 240760 h 251143"/>
                                  <a:gd name="connsiteX302" fmla="*/ 124726 w 652621"/>
                                  <a:gd name="connsiteY302" fmla="*/ 245313 h 251143"/>
                                  <a:gd name="connsiteX303" fmla="*/ 118415 w 652621"/>
                                  <a:gd name="connsiteY303" fmla="*/ 249439 h 251143"/>
                                  <a:gd name="connsiteX304" fmla="*/ 108751 w 652621"/>
                                  <a:gd name="connsiteY304" fmla="*/ 251144 h 251143"/>
                                  <a:gd name="connsiteX305" fmla="*/ 110268 w 652621"/>
                                  <a:gd name="connsiteY305" fmla="*/ 242122 h 251143"/>
                                  <a:gd name="connsiteX306" fmla="*/ 120332 w 652621"/>
                                  <a:gd name="connsiteY306" fmla="*/ 239782 h 251143"/>
                                  <a:gd name="connsiteX307" fmla="*/ 126523 w 652621"/>
                                  <a:gd name="connsiteY307" fmla="*/ 233739 h 251143"/>
                                  <a:gd name="connsiteX308" fmla="*/ 128639 w 652621"/>
                                  <a:gd name="connsiteY308" fmla="*/ 225955 h 251143"/>
                                  <a:gd name="connsiteX309" fmla="*/ 128639 w 652621"/>
                                  <a:gd name="connsiteY309" fmla="*/ 216766 h 251143"/>
                                  <a:gd name="connsiteX310" fmla="*/ 125844 w 652621"/>
                                  <a:gd name="connsiteY310" fmla="*/ 218167 h 251143"/>
                                  <a:gd name="connsiteX311" fmla="*/ 120931 w 652621"/>
                                  <a:gd name="connsiteY311" fmla="*/ 219230 h 251143"/>
                                  <a:gd name="connsiteX312" fmla="*/ 115500 w 652621"/>
                                  <a:gd name="connsiteY312" fmla="*/ 219996 h 251143"/>
                                  <a:gd name="connsiteX313" fmla="*/ 111306 w 652621"/>
                                  <a:gd name="connsiteY313" fmla="*/ 220508 h 251143"/>
                                  <a:gd name="connsiteX314" fmla="*/ 103998 w 652621"/>
                                  <a:gd name="connsiteY314" fmla="*/ 222169 h 251143"/>
                                  <a:gd name="connsiteX315" fmla="*/ 98526 w 652621"/>
                                  <a:gd name="connsiteY315" fmla="*/ 225528 h 251143"/>
                                  <a:gd name="connsiteX316" fmla="*/ 96489 w 652621"/>
                                  <a:gd name="connsiteY316" fmla="*/ 231570 h 251143"/>
                                  <a:gd name="connsiteX317" fmla="*/ 100363 w 652621"/>
                                  <a:gd name="connsiteY317" fmla="*/ 239482 h 251143"/>
                                  <a:gd name="connsiteX318" fmla="*/ 110268 w 652621"/>
                                  <a:gd name="connsiteY318" fmla="*/ 242122 h 251143"/>
                                  <a:gd name="connsiteX319" fmla="*/ 185431 w 652621"/>
                                  <a:gd name="connsiteY319" fmla="*/ 184256 h 251143"/>
                                  <a:gd name="connsiteX320" fmla="*/ 185431 w 652621"/>
                                  <a:gd name="connsiteY320" fmla="*/ 192767 h 251143"/>
                                  <a:gd name="connsiteX321" fmla="*/ 151564 w 652621"/>
                                  <a:gd name="connsiteY321" fmla="*/ 192767 h 251143"/>
                                  <a:gd name="connsiteX322" fmla="*/ 151564 w 652621"/>
                                  <a:gd name="connsiteY322" fmla="*/ 184256 h 251143"/>
                                  <a:gd name="connsiteX323" fmla="*/ 185431 w 652621"/>
                                  <a:gd name="connsiteY323" fmla="*/ 184256 h 251143"/>
                                  <a:gd name="connsiteX324" fmla="*/ 161468 w 652621"/>
                                  <a:gd name="connsiteY324" fmla="*/ 168601 h 251143"/>
                                  <a:gd name="connsiteX325" fmla="*/ 171492 w 652621"/>
                                  <a:gd name="connsiteY325" fmla="*/ 168601 h 251143"/>
                                  <a:gd name="connsiteX326" fmla="*/ 171492 w 652621"/>
                                  <a:gd name="connsiteY326" fmla="*/ 230888 h 251143"/>
                                  <a:gd name="connsiteX327" fmla="*/ 172730 w 652621"/>
                                  <a:gd name="connsiteY327" fmla="*/ 237274 h 251143"/>
                                  <a:gd name="connsiteX328" fmla="*/ 175965 w 652621"/>
                                  <a:gd name="connsiteY328" fmla="*/ 240081 h 251143"/>
                                  <a:gd name="connsiteX329" fmla="*/ 180159 w 652621"/>
                                  <a:gd name="connsiteY329" fmla="*/ 240760 h 251143"/>
                                  <a:gd name="connsiteX330" fmla="*/ 182915 w 652621"/>
                                  <a:gd name="connsiteY330" fmla="*/ 240588 h 251143"/>
                                  <a:gd name="connsiteX331" fmla="*/ 184592 w 652621"/>
                                  <a:gd name="connsiteY331" fmla="*/ 240249 h 251143"/>
                                  <a:gd name="connsiteX332" fmla="*/ 186629 w 652621"/>
                                  <a:gd name="connsiteY332" fmla="*/ 249271 h 251143"/>
                                  <a:gd name="connsiteX333" fmla="*/ 183793 w 652621"/>
                                  <a:gd name="connsiteY333" fmla="*/ 250038 h 251143"/>
                                  <a:gd name="connsiteX334" fmla="*/ 179161 w 652621"/>
                                  <a:gd name="connsiteY334" fmla="*/ 250461 h 251143"/>
                                  <a:gd name="connsiteX335" fmla="*/ 170813 w 652621"/>
                                  <a:gd name="connsiteY335" fmla="*/ 248632 h 251143"/>
                                  <a:gd name="connsiteX336" fmla="*/ 164104 w 652621"/>
                                  <a:gd name="connsiteY336" fmla="*/ 243057 h 251143"/>
                                  <a:gd name="connsiteX337" fmla="*/ 161468 w 652621"/>
                                  <a:gd name="connsiteY337" fmla="*/ 233611 h 251143"/>
                                  <a:gd name="connsiteX338" fmla="*/ 161468 w 652621"/>
                                  <a:gd name="connsiteY338" fmla="*/ 168601 h 251143"/>
                                  <a:gd name="connsiteX339" fmla="*/ 219777 w 652621"/>
                                  <a:gd name="connsiteY339" fmla="*/ 251144 h 251143"/>
                                  <a:gd name="connsiteX340" fmla="*/ 208515 w 652621"/>
                                  <a:gd name="connsiteY340" fmla="*/ 248804 h 251143"/>
                                  <a:gd name="connsiteX341" fmla="*/ 200487 w 652621"/>
                                  <a:gd name="connsiteY341" fmla="*/ 241950 h 251143"/>
                                  <a:gd name="connsiteX342" fmla="*/ 197492 w 652621"/>
                                  <a:gd name="connsiteY342" fmla="*/ 231059 h 251143"/>
                                  <a:gd name="connsiteX343" fmla="*/ 199688 w 652621"/>
                                  <a:gd name="connsiteY343" fmla="*/ 221953 h 251143"/>
                                  <a:gd name="connsiteX344" fmla="*/ 205599 w 652621"/>
                                  <a:gd name="connsiteY344" fmla="*/ 216422 h 251143"/>
                                  <a:gd name="connsiteX345" fmla="*/ 213786 w 652621"/>
                                  <a:gd name="connsiteY345" fmla="*/ 213447 h 251143"/>
                                  <a:gd name="connsiteX346" fmla="*/ 222852 w 652621"/>
                                  <a:gd name="connsiteY346" fmla="*/ 211829 h 251143"/>
                                  <a:gd name="connsiteX347" fmla="*/ 232517 w 652621"/>
                                  <a:gd name="connsiteY347" fmla="*/ 210679 h 251143"/>
                                  <a:gd name="connsiteX348" fmla="*/ 237949 w 652621"/>
                                  <a:gd name="connsiteY348" fmla="*/ 209277 h 251143"/>
                                  <a:gd name="connsiteX349" fmla="*/ 239706 w 652621"/>
                                  <a:gd name="connsiteY349" fmla="*/ 205871 h 251143"/>
                                  <a:gd name="connsiteX350" fmla="*/ 239706 w 652621"/>
                                  <a:gd name="connsiteY350" fmla="*/ 205531 h 251143"/>
                                  <a:gd name="connsiteX351" fmla="*/ 236231 w 652621"/>
                                  <a:gd name="connsiteY351" fmla="*/ 195746 h 251143"/>
                                  <a:gd name="connsiteX352" fmla="*/ 225928 w 652621"/>
                                  <a:gd name="connsiteY352" fmla="*/ 192256 h 251143"/>
                                  <a:gd name="connsiteX353" fmla="*/ 214625 w 652621"/>
                                  <a:gd name="connsiteY353" fmla="*/ 195407 h 251143"/>
                                  <a:gd name="connsiteX354" fmla="*/ 208874 w 652621"/>
                                  <a:gd name="connsiteY354" fmla="*/ 202128 h 251143"/>
                                  <a:gd name="connsiteX355" fmla="*/ 199369 w 652621"/>
                                  <a:gd name="connsiteY355" fmla="*/ 198726 h 251143"/>
                                  <a:gd name="connsiteX356" fmla="*/ 206158 w 652621"/>
                                  <a:gd name="connsiteY356" fmla="*/ 189448 h 251143"/>
                                  <a:gd name="connsiteX357" fmla="*/ 215544 w 652621"/>
                                  <a:gd name="connsiteY357" fmla="*/ 184768 h 251143"/>
                                  <a:gd name="connsiteX358" fmla="*/ 225568 w 652621"/>
                                  <a:gd name="connsiteY358" fmla="*/ 183406 h 251143"/>
                                  <a:gd name="connsiteX359" fmla="*/ 232797 w 652621"/>
                                  <a:gd name="connsiteY359" fmla="*/ 184172 h 251143"/>
                                  <a:gd name="connsiteX360" fmla="*/ 240744 w 652621"/>
                                  <a:gd name="connsiteY360" fmla="*/ 187192 h 251143"/>
                                  <a:gd name="connsiteX361" fmla="*/ 247174 w 652621"/>
                                  <a:gd name="connsiteY361" fmla="*/ 194129 h 251143"/>
                                  <a:gd name="connsiteX362" fmla="*/ 249730 w 652621"/>
                                  <a:gd name="connsiteY362" fmla="*/ 206553 h 251143"/>
                                  <a:gd name="connsiteX363" fmla="*/ 249730 w 652621"/>
                                  <a:gd name="connsiteY363" fmla="*/ 249610 h 251143"/>
                                  <a:gd name="connsiteX364" fmla="*/ 239706 w 652621"/>
                                  <a:gd name="connsiteY364" fmla="*/ 249610 h 251143"/>
                                  <a:gd name="connsiteX365" fmla="*/ 239706 w 652621"/>
                                  <a:gd name="connsiteY365" fmla="*/ 240760 h 251143"/>
                                  <a:gd name="connsiteX366" fmla="*/ 239187 w 652621"/>
                                  <a:gd name="connsiteY366" fmla="*/ 240760 h 251143"/>
                                  <a:gd name="connsiteX367" fmla="*/ 235792 w 652621"/>
                                  <a:gd name="connsiteY367" fmla="*/ 245313 h 251143"/>
                                  <a:gd name="connsiteX368" fmla="*/ 229442 w 652621"/>
                                  <a:gd name="connsiteY368" fmla="*/ 249439 h 251143"/>
                                  <a:gd name="connsiteX369" fmla="*/ 219777 w 652621"/>
                                  <a:gd name="connsiteY369" fmla="*/ 251144 h 251143"/>
                                  <a:gd name="connsiteX370" fmla="*/ 221335 w 652621"/>
                                  <a:gd name="connsiteY370" fmla="*/ 242122 h 251143"/>
                                  <a:gd name="connsiteX371" fmla="*/ 231359 w 652621"/>
                                  <a:gd name="connsiteY371" fmla="*/ 239782 h 251143"/>
                                  <a:gd name="connsiteX372" fmla="*/ 237550 w 652621"/>
                                  <a:gd name="connsiteY372" fmla="*/ 233739 h 251143"/>
                                  <a:gd name="connsiteX373" fmla="*/ 239706 w 652621"/>
                                  <a:gd name="connsiteY373" fmla="*/ 225955 h 251143"/>
                                  <a:gd name="connsiteX374" fmla="*/ 239706 w 652621"/>
                                  <a:gd name="connsiteY374" fmla="*/ 216766 h 251143"/>
                                  <a:gd name="connsiteX375" fmla="*/ 236870 w 652621"/>
                                  <a:gd name="connsiteY375" fmla="*/ 218167 h 251143"/>
                                  <a:gd name="connsiteX376" fmla="*/ 231958 w 652621"/>
                                  <a:gd name="connsiteY376" fmla="*/ 219230 h 251143"/>
                                  <a:gd name="connsiteX377" fmla="*/ 226567 w 652621"/>
                                  <a:gd name="connsiteY377" fmla="*/ 219996 h 251143"/>
                                  <a:gd name="connsiteX378" fmla="*/ 222333 w 652621"/>
                                  <a:gd name="connsiteY378" fmla="*/ 220508 h 251143"/>
                                  <a:gd name="connsiteX379" fmla="*/ 215025 w 652621"/>
                                  <a:gd name="connsiteY379" fmla="*/ 222169 h 251143"/>
                                  <a:gd name="connsiteX380" fmla="*/ 209553 w 652621"/>
                                  <a:gd name="connsiteY380" fmla="*/ 225528 h 251143"/>
                                  <a:gd name="connsiteX381" fmla="*/ 207516 w 652621"/>
                                  <a:gd name="connsiteY381" fmla="*/ 231570 h 251143"/>
                                  <a:gd name="connsiteX382" fmla="*/ 211390 w 652621"/>
                                  <a:gd name="connsiteY382" fmla="*/ 239482 h 251143"/>
                                  <a:gd name="connsiteX383" fmla="*/ 221335 w 652621"/>
                                  <a:gd name="connsiteY383" fmla="*/ 242122 h 251143"/>
                                  <a:gd name="connsiteX384" fmla="*/ 269420 w 652621"/>
                                  <a:gd name="connsiteY384" fmla="*/ 249610 h 251143"/>
                                  <a:gd name="connsiteX385" fmla="*/ 269420 w 652621"/>
                                  <a:gd name="connsiteY385" fmla="*/ 162474 h 251143"/>
                                  <a:gd name="connsiteX386" fmla="*/ 279484 w 652621"/>
                                  <a:gd name="connsiteY386" fmla="*/ 162474 h 251143"/>
                                  <a:gd name="connsiteX387" fmla="*/ 279484 w 652621"/>
                                  <a:gd name="connsiteY387" fmla="*/ 194640 h 251143"/>
                                  <a:gd name="connsiteX388" fmla="*/ 280323 w 652621"/>
                                  <a:gd name="connsiteY388" fmla="*/ 194640 h 251143"/>
                                  <a:gd name="connsiteX389" fmla="*/ 283398 w 652621"/>
                                  <a:gd name="connsiteY389" fmla="*/ 190299 h 251143"/>
                                  <a:gd name="connsiteX390" fmla="*/ 289069 w 652621"/>
                                  <a:gd name="connsiteY390" fmla="*/ 185534 h 251143"/>
                                  <a:gd name="connsiteX391" fmla="*/ 299213 w 652621"/>
                                  <a:gd name="connsiteY391" fmla="*/ 183406 h 251143"/>
                                  <a:gd name="connsiteX392" fmla="*/ 313750 w 652621"/>
                                  <a:gd name="connsiteY392" fmla="*/ 187535 h 251143"/>
                                  <a:gd name="connsiteX393" fmla="*/ 323575 w 652621"/>
                                  <a:gd name="connsiteY393" fmla="*/ 199233 h 251143"/>
                                  <a:gd name="connsiteX394" fmla="*/ 327129 w 652621"/>
                                  <a:gd name="connsiteY394" fmla="*/ 217105 h 251143"/>
                                  <a:gd name="connsiteX395" fmla="*/ 323575 w 652621"/>
                                  <a:gd name="connsiteY395" fmla="*/ 235101 h 251143"/>
                                  <a:gd name="connsiteX396" fmla="*/ 313790 w 652621"/>
                                  <a:gd name="connsiteY396" fmla="*/ 246847 h 251143"/>
                                  <a:gd name="connsiteX397" fmla="*/ 299373 w 652621"/>
                                  <a:gd name="connsiteY397" fmla="*/ 250972 h 251143"/>
                                  <a:gd name="connsiteX398" fmla="*/ 289309 w 652621"/>
                                  <a:gd name="connsiteY398" fmla="*/ 248887 h 251143"/>
                                  <a:gd name="connsiteX399" fmla="*/ 283478 w 652621"/>
                                  <a:gd name="connsiteY399" fmla="*/ 244079 h 251143"/>
                                  <a:gd name="connsiteX400" fmla="*/ 280323 w 652621"/>
                                  <a:gd name="connsiteY400" fmla="*/ 239570 h 251143"/>
                                  <a:gd name="connsiteX401" fmla="*/ 279124 w 652621"/>
                                  <a:gd name="connsiteY401" fmla="*/ 239570 h 251143"/>
                                  <a:gd name="connsiteX402" fmla="*/ 279124 w 652621"/>
                                  <a:gd name="connsiteY402" fmla="*/ 249610 h 251143"/>
                                  <a:gd name="connsiteX403" fmla="*/ 269420 w 652621"/>
                                  <a:gd name="connsiteY403" fmla="*/ 249610 h 251143"/>
                                  <a:gd name="connsiteX404" fmla="*/ 279284 w 652621"/>
                                  <a:gd name="connsiteY404" fmla="*/ 216933 h 251143"/>
                                  <a:gd name="connsiteX405" fmla="*/ 281481 w 652621"/>
                                  <a:gd name="connsiteY405" fmla="*/ 229997 h 251143"/>
                                  <a:gd name="connsiteX406" fmla="*/ 287791 w 652621"/>
                                  <a:gd name="connsiteY406" fmla="*/ 238803 h 251143"/>
                                  <a:gd name="connsiteX407" fmla="*/ 298015 w 652621"/>
                                  <a:gd name="connsiteY407" fmla="*/ 241950 h 251143"/>
                                  <a:gd name="connsiteX408" fmla="*/ 308518 w 652621"/>
                                  <a:gd name="connsiteY408" fmla="*/ 238631 h 251143"/>
                                  <a:gd name="connsiteX409" fmla="*/ 314909 w 652621"/>
                                  <a:gd name="connsiteY409" fmla="*/ 229614 h 251143"/>
                                  <a:gd name="connsiteX410" fmla="*/ 317065 w 652621"/>
                                  <a:gd name="connsiteY410" fmla="*/ 216933 h 251143"/>
                                  <a:gd name="connsiteX411" fmla="*/ 314949 w 652621"/>
                                  <a:gd name="connsiteY411" fmla="*/ 204509 h 251143"/>
                                  <a:gd name="connsiteX412" fmla="*/ 308598 w 652621"/>
                                  <a:gd name="connsiteY412" fmla="*/ 195702 h 251143"/>
                                  <a:gd name="connsiteX413" fmla="*/ 298015 w 652621"/>
                                  <a:gd name="connsiteY413" fmla="*/ 192428 h 251143"/>
                                  <a:gd name="connsiteX414" fmla="*/ 287711 w 652621"/>
                                  <a:gd name="connsiteY414" fmla="*/ 195535 h 251143"/>
                                  <a:gd name="connsiteX415" fmla="*/ 281441 w 652621"/>
                                  <a:gd name="connsiteY415" fmla="*/ 204129 h 251143"/>
                                  <a:gd name="connsiteX416" fmla="*/ 279284 w 652621"/>
                                  <a:gd name="connsiteY416" fmla="*/ 216933 h 251143"/>
                                  <a:gd name="connsiteX417" fmla="*/ 361715 w 652621"/>
                                  <a:gd name="connsiteY417" fmla="*/ 251144 h 251143"/>
                                  <a:gd name="connsiteX418" fmla="*/ 350453 w 652621"/>
                                  <a:gd name="connsiteY418" fmla="*/ 248804 h 251143"/>
                                  <a:gd name="connsiteX419" fmla="*/ 342386 w 652621"/>
                                  <a:gd name="connsiteY419" fmla="*/ 241950 h 251143"/>
                                  <a:gd name="connsiteX420" fmla="*/ 339430 w 652621"/>
                                  <a:gd name="connsiteY420" fmla="*/ 231059 h 251143"/>
                                  <a:gd name="connsiteX421" fmla="*/ 341627 w 652621"/>
                                  <a:gd name="connsiteY421" fmla="*/ 221953 h 251143"/>
                                  <a:gd name="connsiteX422" fmla="*/ 347537 w 652621"/>
                                  <a:gd name="connsiteY422" fmla="*/ 216422 h 251143"/>
                                  <a:gd name="connsiteX423" fmla="*/ 355725 w 652621"/>
                                  <a:gd name="connsiteY423" fmla="*/ 213447 h 251143"/>
                                  <a:gd name="connsiteX424" fmla="*/ 364791 w 652621"/>
                                  <a:gd name="connsiteY424" fmla="*/ 211829 h 251143"/>
                                  <a:gd name="connsiteX425" fmla="*/ 374415 w 652621"/>
                                  <a:gd name="connsiteY425" fmla="*/ 210679 h 251143"/>
                                  <a:gd name="connsiteX426" fmla="*/ 379887 w 652621"/>
                                  <a:gd name="connsiteY426" fmla="*/ 209277 h 251143"/>
                                  <a:gd name="connsiteX427" fmla="*/ 381604 w 652621"/>
                                  <a:gd name="connsiteY427" fmla="*/ 205871 h 251143"/>
                                  <a:gd name="connsiteX428" fmla="*/ 381604 w 652621"/>
                                  <a:gd name="connsiteY428" fmla="*/ 205531 h 251143"/>
                                  <a:gd name="connsiteX429" fmla="*/ 378170 w 652621"/>
                                  <a:gd name="connsiteY429" fmla="*/ 195746 h 251143"/>
                                  <a:gd name="connsiteX430" fmla="*/ 367826 w 652621"/>
                                  <a:gd name="connsiteY430" fmla="*/ 192256 h 251143"/>
                                  <a:gd name="connsiteX431" fmla="*/ 356563 w 652621"/>
                                  <a:gd name="connsiteY431" fmla="*/ 195407 h 251143"/>
                                  <a:gd name="connsiteX432" fmla="*/ 350813 w 652621"/>
                                  <a:gd name="connsiteY432" fmla="*/ 202128 h 251143"/>
                                  <a:gd name="connsiteX433" fmla="*/ 341307 w 652621"/>
                                  <a:gd name="connsiteY433" fmla="*/ 198726 h 251143"/>
                                  <a:gd name="connsiteX434" fmla="*/ 348097 w 652621"/>
                                  <a:gd name="connsiteY434" fmla="*/ 189448 h 251143"/>
                                  <a:gd name="connsiteX435" fmla="*/ 357442 w 652621"/>
                                  <a:gd name="connsiteY435" fmla="*/ 184768 h 251143"/>
                                  <a:gd name="connsiteX436" fmla="*/ 367506 w 652621"/>
                                  <a:gd name="connsiteY436" fmla="*/ 183406 h 251143"/>
                                  <a:gd name="connsiteX437" fmla="*/ 374735 w 652621"/>
                                  <a:gd name="connsiteY437" fmla="*/ 184172 h 251143"/>
                                  <a:gd name="connsiteX438" fmla="*/ 382683 w 652621"/>
                                  <a:gd name="connsiteY438" fmla="*/ 187192 h 251143"/>
                                  <a:gd name="connsiteX439" fmla="*/ 389113 w 652621"/>
                                  <a:gd name="connsiteY439" fmla="*/ 194129 h 251143"/>
                                  <a:gd name="connsiteX440" fmla="*/ 391669 w 652621"/>
                                  <a:gd name="connsiteY440" fmla="*/ 206553 h 251143"/>
                                  <a:gd name="connsiteX441" fmla="*/ 391669 w 652621"/>
                                  <a:gd name="connsiteY441" fmla="*/ 249610 h 251143"/>
                                  <a:gd name="connsiteX442" fmla="*/ 381604 w 652621"/>
                                  <a:gd name="connsiteY442" fmla="*/ 249610 h 251143"/>
                                  <a:gd name="connsiteX443" fmla="*/ 381604 w 652621"/>
                                  <a:gd name="connsiteY443" fmla="*/ 240760 h 251143"/>
                                  <a:gd name="connsiteX444" fmla="*/ 381125 w 652621"/>
                                  <a:gd name="connsiteY444" fmla="*/ 240760 h 251143"/>
                                  <a:gd name="connsiteX445" fmla="*/ 377691 w 652621"/>
                                  <a:gd name="connsiteY445" fmla="*/ 245313 h 251143"/>
                                  <a:gd name="connsiteX446" fmla="*/ 371380 w 652621"/>
                                  <a:gd name="connsiteY446" fmla="*/ 249439 h 251143"/>
                                  <a:gd name="connsiteX447" fmla="*/ 361715 w 652621"/>
                                  <a:gd name="connsiteY447" fmla="*/ 251144 h 251143"/>
                                  <a:gd name="connsiteX448" fmla="*/ 363233 w 652621"/>
                                  <a:gd name="connsiteY448" fmla="*/ 242122 h 251143"/>
                                  <a:gd name="connsiteX449" fmla="*/ 373298 w 652621"/>
                                  <a:gd name="connsiteY449" fmla="*/ 239782 h 251143"/>
                                  <a:gd name="connsiteX450" fmla="*/ 379488 w 652621"/>
                                  <a:gd name="connsiteY450" fmla="*/ 233739 h 251143"/>
                                  <a:gd name="connsiteX451" fmla="*/ 381604 w 652621"/>
                                  <a:gd name="connsiteY451" fmla="*/ 225955 h 251143"/>
                                  <a:gd name="connsiteX452" fmla="*/ 381604 w 652621"/>
                                  <a:gd name="connsiteY452" fmla="*/ 216766 h 251143"/>
                                  <a:gd name="connsiteX453" fmla="*/ 378809 w 652621"/>
                                  <a:gd name="connsiteY453" fmla="*/ 218167 h 251143"/>
                                  <a:gd name="connsiteX454" fmla="*/ 373896 w 652621"/>
                                  <a:gd name="connsiteY454" fmla="*/ 219230 h 251143"/>
                                  <a:gd name="connsiteX455" fmla="*/ 368465 w 652621"/>
                                  <a:gd name="connsiteY455" fmla="*/ 219996 h 251143"/>
                                  <a:gd name="connsiteX456" fmla="*/ 364272 w 652621"/>
                                  <a:gd name="connsiteY456" fmla="*/ 220508 h 251143"/>
                                  <a:gd name="connsiteX457" fmla="*/ 356963 w 652621"/>
                                  <a:gd name="connsiteY457" fmla="*/ 222169 h 251143"/>
                                  <a:gd name="connsiteX458" fmla="*/ 351491 w 652621"/>
                                  <a:gd name="connsiteY458" fmla="*/ 225528 h 251143"/>
                                  <a:gd name="connsiteX459" fmla="*/ 349454 w 652621"/>
                                  <a:gd name="connsiteY459" fmla="*/ 231570 h 251143"/>
                                  <a:gd name="connsiteX460" fmla="*/ 353329 w 652621"/>
                                  <a:gd name="connsiteY460" fmla="*/ 239482 h 251143"/>
                                  <a:gd name="connsiteX461" fmla="*/ 363233 w 652621"/>
                                  <a:gd name="connsiteY461" fmla="*/ 242122 h 251143"/>
                                  <a:gd name="connsiteX462" fmla="*/ 456288 w 652621"/>
                                  <a:gd name="connsiteY462" fmla="*/ 198893 h 251143"/>
                                  <a:gd name="connsiteX463" fmla="*/ 447262 w 652621"/>
                                  <a:gd name="connsiteY463" fmla="*/ 201445 h 251143"/>
                                  <a:gd name="connsiteX464" fmla="*/ 444746 w 652621"/>
                                  <a:gd name="connsiteY464" fmla="*/ 197064 h 251143"/>
                                  <a:gd name="connsiteX465" fmla="*/ 440312 w 652621"/>
                                  <a:gd name="connsiteY465" fmla="*/ 193490 h 251143"/>
                                  <a:gd name="connsiteX466" fmla="*/ 433124 w 652621"/>
                                  <a:gd name="connsiteY466" fmla="*/ 192088 h 251143"/>
                                  <a:gd name="connsiteX467" fmla="*/ 423140 w 652621"/>
                                  <a:gd name="connsiteY467" fmla="*/ 194852 h 251143"/>
                                  <a:gd name="connsiteX468" fmla="*/ 419186 w 652621"/>
                                  <a:gd name="connsiteY468" fmla="*/ 201789 h 251143"/>
                                  <a:gd name="connsiteX469" fmla="*/ 421901 w 652621"/>
                                  <a:gd name="connsiteY469" fmla="*/ 207700 h 251143"/>
                                  <a:gd name="connsiteX470" fmla="*/ 430408 w 652621"/>
                                  <a:gd name="connsiteY470" fmla="*/ 211318 h 251143"/>
                                  <a:gd name="connsiteX471" fmla="*/ 440113 w 652621"/>
                                  <a:gd name="connsiteY471" fmla="*/ 213702 h 251143"/>
                                  <a:gd name="connsiteX472" fmla="*/ 453173 w 652621"/>
                                  <a:gd name="connsiteY472" fmla="*/ 220208 h 251143"/>
                                  <a:gd name="connsiteX473" fmla="*/ 457486 w 652621"/>
                                  <a:gd name="connsiteY473" fmla="*/ 231399 h 251143"/>
                                  <a:gd name="connsiteX474" fmla="*/ 454251 w 652621"/>
                                  <a:gd name="connsiteY474" fmla="*/ 241443 h 251143"/>
                                  <a:gd name="connsiteX475" fmla="*/ 445305 w 652621"/>
                                  <a:gd name="connsiteY475" fmla="*/ 248420 h 251143"/>
                                  <a:gd name="connsiteX476" fmla="*/ 431926 w 652621"/>
                                  <a:gd name="connsiteY476" fmla="*/ 250972 h 251143"/>
                                  <a:gd name="connsiteX477" fmla="*/ 415391 w 652621"/>
                                  <a:gd name="connsiteY477" fmla="*/ 246631 h 251143"/>
                                  <a:gd name="connsiteX478" fmla="*/ 407085 w 652621"/>
                                  <a:gd name="connsiteY478" fmla="*/ 233955 h 251143"/>
                                  <a:gd name="connsiteX479" fmla="*/ 416630 w 652621"/>
                                  <a:gd name="connsiteY479" fmla="*/ 231570 h 251143"/>
                                  <a:gd name="connsiteX480" fmla="*/ 421782 w 652621"/>
                                  <a:gd name="connsiteY480" fmla="*/ 239482 h 251143"/>
                                  <a:gd name="connsiteX481" fmla="*/ 431766 w 652621"/>
                                  <a:gd name="connsiteY481" fmla="*/ 242122 h 251143"/>
                                  <a:gd name="connsiteX482" fmla="*/ 442909 w 652621"/>
                                  <a:gd name="connsiteY482" fmla="*/ 239143 h 251143"/>
                                  <a:gd name="connsiteX483" fmla="*/ 447102 w 652621"/>
                                  <a:gd name="connsiteY483" fmla="*/ 231910 h 251143"/>
                                  <a:gd name="connsiteX484" fmla="*/ 444706 w 652621"/>
                                  <a:gd name="connsiteY484" fmla="*/ 226211 h 251143"/>
                                  <a:gd name="connsiteX485" fmla="*/ 437397 w 652621"/>
                                  <a:gd name="connsiteY485" fmla="*/ 222720 h 251143"/>
                                  <a:gd name="connsiteX486" fmla="*/ 426494 w 652621"/>
                                  <a:gd name="connsiteY486" fmla="*/ 220168 h 251143"/>
                                  <a:gd name="connsiteX487" fmla="*/ 413315 w 652621"/>
                                  <a:gd name="connsiteY487" fmla="*/ 213574 h 251143"/>
                                  <a:gd name="connsiteX488" fmla="*/ 409121 w 652621"/>
                                  <a:gd name="connsiteY488" fmla="*/ 202296 h 251143"/>
                                  <a:gd name="connsiteX489" fmla="*/ 412237 w 652621"/>
                                  <a:gd name="connsiteY489" fmla="*/ 192511 h 251143"/>
                                  <a:gd name="connsiteX490" fmla="*/ 420783 w 652621"/>
                                  <a:gd name="connsiteY490" fmla="*/ 185834 h 251143"/>
                                  <a:gd name="connsiteX491" fmla="*/ 433124 w 652621"/>
                                  <a:gd name="connsiteY491" fmla="*/ 183406 h 251143"/>
                                  <a:gd name="connsiteX492" fmla="*/ 448380 w 652621"/>
                                  <a:gd name="connsiteY492" fmla="*/ 187663 h 251143"/>
                                  <a:gd name="connsiteX493" fmla="*/ 456288 w 652621"/>
                                  <a:gd name="connsiteY493" fmla="*/ 198893 h 251143"/>
                                  <a:gd name="connsiteX494" fmla="*/ 499980 w 652621"/>
                                  <a:gd name="connsiteY494" fmla="*/ 250972 h 251143"/>
                                  <a:gd name="connsiteX495" fmla="*/ 483685 w 652621"/>
                                  <a:gd name="connsiteY495" fmla="*/ 246803 h 251143"/>
                                  <a:gd name="connsiteX496" fmla="*/ 473182 w 652621"/>
                                  <a:gd name="connsiteY496" fmla="*/ 235061 h 251143"/>
                                  <a:gd name="connsiteX497" fmla="*/ 469507 w 652621"/>
                                  <a:gd name="connsiteY497" fmla="*/ 217445 h 251143"/>
                                  <a:gd name="connsiteX498" fmla="*/ 473182 w 652621"/>
                                  <a:gd name="connsiteY498" fmla="*/ 199744 h 251143"/>
                                  <a:gd name="connsiteX499" fmla="*/ 483485 w 652621"/>
                                  <a:gd name="connsiteY499" fmla="*/ 187747 h 251143"/>
                                  <a:gd name="connsiteX500" fmla="*/ 498981 w 652621"/>
                                  <a:gd name="connsiteY500" fmla="*/ 183406 h 251143"/>
                                  <a:gd name="connsiteX501" fmla="*/ 509046 w 652621"/>
                                  <a:gd name="connsiteY501" fmla="*/ 185107 h 251143"/>
                                  <a:gd name="connsiteX502" fmla="*/ 518111 w 652621"/>
                                  <a:gd name="connsiteY502" fmla="*/ 190638 h 251143"/>
                                  <a:gd name="connsiteX503" fmla="*/ 524621 w 652621"/>
                                  <a:gd name="connsiteY503" fmla="*/ 200683 h 251143"/>
                                  <a:gd name="connsiteX504" fmla="*/ 527057 w 652621"/>
                                  <a:gd name="connsiteY504" fmla="*/ 216083 h 251143"/>
                                  <a:gd name="connsiteX505" fmla="*/ 527057 w 652621"/>
                                  <a:gd name="connsiteY505" fmla="*/ 220336 h 251143"/>
                                  <a:gd name="connsiteX506" fmla="*/ 476656 w 652621"/>
                                  <a:gd name="connsiteY506" fmla="*/ 220336 h 251143"/>
                                  <a:gd name="connsiteX507" fmla="*/ 476656 w 652621"/>
                                  <a:gd name="connsiteY507" fmla="*/ 211658 h 251143"/>
                                  <a:gd name="connsiteX508" fmla="*/ 516833 w 652621"/>
                                  <a:gd name="connsiteY508" fmla="*/ 211658 h 251143"/>
                                  <a:gd name="connsiteX509" fmla="*/ 514637 w 652621"/>
                                  <a:gd name="connsiteY509" fmla="*/ 201789 h 251143"/>
                                  <a:gd name="connsiteX510" fmla="*/ 508406 w 652621"/>
                                  <a:gd name="connsiteY510" fmla="*/ 194936 h 251143"/>
                                  <a:gd name="connsiteX511" fmla="*/ 498981 w 652621"/>
                                  <a:gd name="connsiteY511" fmla="*/ 192428 h 251143"/>
                                  <a:gd name="connsiteX512" fmla="*/ 488597 w 652621"/>
                                  <a:gd name="connsiteY512" fmla="*/ 195407 h 251143"/>
                                  <a:gd name="connsiteX513" fmla="*/ 481888 w 652621"/>
                                  <a:gd name="connsiteY513" fmla="*/ 203063 h 251143"/>
                                  <a:gd name="connsiteX514" fmla="*/ 479572 w 652621"/>
                                  <a:gd name="connsiteY514" fmla="*/ 213191 h 251143"/>
                                  <a:gd name="connsiteX515" fmla="*/ 479572 w 652621"/>
                                  <a:gd name="connsiteY515" fmla="*/ 218978 h 251143"/>
                                  <a:gd name="connsiteX516" fmla="*/ 482128 w 652621"/>
                                  <a:gd name="connsiteY516" fmla="*/ 231526 h 251143"/>
                                  <a:gd name="connsiteX517" fmla="*/ 489316 w 652621"/>
                                  <a:gd name="connsiteY517" fmla="*/ 239314 h 251143"/>
                                  <a:gd name="connsiteX518" fmla="*/ 499980 w 652621"/>
                                  <a:gd name="connsiteY518" fmla="*/ 241950 h 251143"/>
                                  <a:gd name="connsiteX519" fmla="*/ 507129 w 652621"/>
                                  <a:gd name="connsiteY519" fmla="*/ 240844 h 251143"/>
                                  <a:gd name="connsiteX520" fmla="*/ 512719 w 652621"/>
                                  <a:gd name="connsiteY520" fmla="*/ 237441 h 251143"/>
                                  <a:gd name="connsiteX521" fmla="*/ 516314 w 652621"/>
                                  <a:gd name="connsiteY521" fmla="*/ 231742 h 251143"/>
                                  <a:gd name="connsiteX522" fmla="*/ 526019 w 652621"/>
                                  <a:gd name="connsiteY522" fmla="*/ 234462 h 251143"/>
                                  <a:gd name="connsiteX523" fmla="*/ 520867 w 652621"/>
                                  <a:gd name="connsiteY523" fmla="*/ 243144 h 251143"/>
                                  <a:gd name="connsiteX524" fmla="*/ 511961 w 652621"/>
                                  <a:gd name="connsiteY524" fmla="*/ 248931 h 251143"/>
                                  <a:gd name="connsiteX525" fmla="*/ 499980 w 652621"/>
                                  <a:gd name="connsiteY525" fmla="*/ 250972 h 251143"/>
                                  <a:gd name="connsiteX526" fmla="*/ 588601 w 652621"/>
                                  <a:gd name="connsiteY526" fmla="*/ 198893 h 251143"/>
                                  <a:gd name="connsiteX527" fmla="*/ 579575 w 652621"/>
                                  <a:gd name="connsiteY527" fmla="*/ 201445 h 251143"/>
                                  <a:gd name="connsiteX528" fmla="*/ 577099 w 652621"/>
                                  <a:gd name="connsiteY528" fmla="*/ 197064 h 251143"/>
                                  <a:gd name="connsiteX529" fmla="*/ 572666 w 652621"/>
                                  <a:gd name="connsiteY529" fmla="*/ 193490 h 251143"/>
                                  <a:gd name="connsiteX530" fmla="*/ 565477 w 652621"/>
                                  <a:gd name="connsiteY530" fmla="*/ 192088 h 251143"/>
                                  <a:gd name="connsiteX531" fmla="*/ 555453 w 652621"/>
                                  <a:gd name="connsiteY531" fmla="*/ 194852 h 251143"/>
                                  <a:gd name="connsiteX532" fmla="*/ 551499 w 652621"/>
                                  <a:gd name="connsiteY532" fmla="*/ 201789 h 251143"/>
                                  <a:gd name="connsiteX533" fmla="*/ 554255 w 652621"/>
                                  <a:gd name="connsiteY533" fmla="*/ 207700 h 251143"/>
                                  <a:gd name="connsiteX534" fmla="*/ 562761 w 652621"/>
                                  <a:gd name="connsiteY534" fmla="*/ 211318 h 251143"/>
                                  <a:gd name="connsiteX535" fmla="*/ 572467 w 652621"/>
                                  <a:gd name="connsiteY535" fmla="*/ 213702 h 251143"/>
                                  <a:gd name="connsiteX536" fmla="*/ 585526 w 652621"/>
                                  <a:gd name="connsiteY536" fmla="*/ 220208 h 251143"/>
                                  <a:gd name="connsiteX537" fmla="*/ 589799 w 652621"/>
                                  <a:gd name="connsiteY537" fmla="*/ 231399 h 251143"/>
                                  <a:gd name="connsiteX538" fmla="*/ 586564 w 652621"/>
                                  <a:gd name="connsiteY538" fmla="*/ 241443 h 251143"/>
                                  <a:gd name="connsiteX539" fmla="*/ 577618 w 652621"/>
                                  <a:gd name="connsiteY539" fmla="*/ 248420 h 251143"/>
                                  <a:gd name="connsiteX540" fmla="*/ 564279 w 652621"/>
                                  <a:gd name="connsiteY540" fmla="*/ 250972 h 251143"/>
                                  <a:gd name="connsiteX541" fmla="*/ 547745 w 652621"/>
                                  <a:gd name="connsiteY541" fmla="*/ 246631 h 251143"/>
                                  <a:gd name="connsiteX542" fmla="*/ 539438 w 652621"/>
                                  <a:gd name="connsiteY542" fmla="*/ 233955 h 251143"/>
                                  <a:gd name="connsiteX543" fmla="*/ 548943 w 652621"/>
                                  <a:gd name="connsiteY543" fmla="*/ 231570 h 251143"/>
                                  <a:gd name="connsiteX544" fmla="*/ 554095 w 652621"/>
                                  <a:gd name="connsiteY544" fmla="*/ 239482 h 251143"/>
                                  <a:gd name="connsiteX545" fmla="*/ 564119 w 652621"/>
                                  <a:gd name="connsiteY545" fmla="*/ 242122 h 251143"/>
                                  <a:gd name="connsiteX546" fmla="*/ 575262 w 652621"/>
                                  <a:gd name="connsiteY546" fmla="*/ 239143 h 251143"/>
                                  <a:gd name="connsiteX547" fmla="*/ 579416 w 652621"/>
                                  <a:gd name="connsiteY547" fmla="*/ 231910 h 251143"/>
                                  <a:gd name="connsiteX548" fmla="*/ 577059 w 652621"/>
                                  <a:gd name="connsiteY548" fmla="*/ 226211 h 251143"/>
                                  <a:gd name="connsiteX549" fmla="*/ 569711 w 652621"/>
                                  <a:gd name="connsiteY549" fmla="*/ 222720 h 251143"/>
                                  <a:gd name="connsiteX550" fmla="*/ 558848 w 652621"/>
                                  <a:gd name="connsiteY550" fmla="*/ 220168 h 251143"/>
                                  <a:gd name="connsiteX551" fmla="*/ 545628 w 652621"/>
                                  <a:gd name="connsiteY551" fmla="*/ 213574 h 251143"/>
                                  <a:gd name="connsiteX552" fmla="*/ 541475 w 652621"/>
                                  <a:gd name="connsiteY552" fmla="*/ 202296 h 251143"/>
                                  <a:gd name="connsiteX553" fmla="*/ 544590 w 652621"/>
                                  <a:gd name="connsiteY553" fmla="*/ 192511 h 251143"/>
                                  <a:gd name="connsiteX554" fmla="*/ 553136 w 652621"/>
                                  <a:gd name="connsiteY554" fmla="*/ 185834 h 251143"/>
                                  <a:gd name="connsiteX555" fmla="*/ 565477 w 652621"/>
                                  <a:gd name="connsiteY555" fmla="*/ 183406 h 251143"/>
                                  <a:gd name="connsiteX556" fmla="*/ 580693 w 652621"/>
                                  <a:gd name="connsiteY556" fmla="*/ 187663 h 251143"/>
                                  <a:gd name="connsiteX557" fmla="*/ 588601 w 652621"/>
                                  <a:gd name="connsiteY557" fmla="*/ 198893 h 25114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 ang="0">
                                    <a:pos x="connsiteX156" y="connsiteY156"/>
                                  </a:cxn>
                                  <a:cxn ang="0">
                                    <a:pos x="connsiteX157" y="connsiteY157"/>
                                  </a:cxn>
                                  <a:cxn ang="0">
                                    <a:pos x="connsiteX158" y="connsiteY158"/>
                                  </a:cxn>
                                  <a:cxn ang="0">
                                    <a:pos x="connsiteX159" y="connsiteY159"/>
                                  </a:cxn>
                                  <a:cxn ang="0">
                                    <a:pos x="connsiteX160" y="connsiteY160"/>
                                  </a:cxn>
                                  <a:cxn ang="0">
                                    <a:pos x="connsiteX161" y="connsiteY161"/>
                                  </a:cxn>
                                  <a:cxn ang="0">
                                    <a:pos x="connsiteX162" y="connsiteY162"/>
                                  </a:cxn>
                                  <a:cxn ang="0">
                                    <a:pos x="connsiteX163" y="connsiteY163"/>
                                  </a:cxn>
                                  <a:cxn ang="0">
                                    <a:pos x="connsiteX164" y="connsiteY164"/>
                                  </a:cxn>
                                  <a:cxn ang="0">
                                    <a:pos x="connsiteX165" y="connsiteY165"/>
                                  </a:cxn>
                                  <a:cxn ang="0">
                                    <a:pos x="connsiteX166" y="connsiteY166"/>
                                  </a:cxn>
                                  <a:cxn ang="0">
                                    <a:pos x="connsiteX167" y="connsiteY167"/>
                                  </a:cxn>
                                  <a:cxn ang="0">
                                    <a:pos x="connsiteX168" y="connsiteY168"/>
                                  </a:cxn>
                                  <a:cxn ang="0">
                                    <a:pos x="connsiteX169" y="connsiteY169"/>
                                  </a:cxn>
                                  <a:cxn ang="0">
                                    <a:pos x="connsiteX170" y="connsiteY170"/>
                                  </a:cxn>
                                  <a:cxn ang="0">
                                    <a:pos x="connsiteX171" y="connsiteY171"/>
                                  </a:cxn>
                                  <a:cxn ang="0">
                                    <a:pos x="connsiteX172" y="connsiteY172"/>
                                  </a:cxn>
                                  <a:cxn ang="0">
                                    <a:pos x="connsiteX173" y="connsiteY173"/>
                                  </a:cxn>
                                  <a:cxn ang="0">
                                    <a:pos x="connsiteX174" y="connsiteY174"/>
                                  </a:cxn>
                                  <a:cxn ang="0">
                                    <a:pos x="connsiteX175" y="connsiteY175"/>
                                  </a:cxn>
                                  <a:cxn ang="0">
                                    <a:pos x="connsiteX176" y="connsiteY176"/>
                                  </a:cxn>
                                  <a:cxn ang="0">
                                    <a:pos x="connsiteX177" y="connsiteY177"/>
                                  </a:cxn>
                                  <a:cxn ang="0">
                                    <a:pos x="connsiteX178" y="connsiteY178"/>
                                  </a:cxn>
                                  <a:cxn ang="0">
                                    <a:pos x="connsiteX179" y="connsiteY179"/>
                                  </a:cxn>
                                  <a:cxn ang="0">
                                    <a:pos x="connsiteX180" y="connsiteY180"/>
                                  </a:cxn>
                                  <a:cxn ang="0">
                                    <a:pos x="connsiteX181" y="connsiteY181"/>
                                  </a:cxn>
                                  <a:cxn ang="0">
                                    <a:pos x="connsiteX182" y="connsiteY182"/>
                                  </a:cxn>
                                  <a:cxn ang="0">
                                    <a:pos x="connsiteX183" y="connsiteY183"/>
                                  </a:cxn>
                                  <a:cxn ang="0">
                                    <a:pos x="connsiteX184" y="connsiteY184"/>
                                  </a:cxn>
                                  <a:cxn ang="0">
                                    <a:pos x="connsiteX185" y="connsiteY185"/>
                                  </a:cxn>
                                  <a:cxn ang="0">
                                    <a:pos x="connsiteX186" y="connsiteY186"/>
                                  </a:cxn>
                                  <a:cxn ang="0">
                                    <a:pos x="connsiteX187" y="connsiteY187"/>
                                  </a:cxn>
                                  <a:cxn ang="0">
                                    <a:pos x="connsiteX188" y="connsiteY188"/>
                                  </a:cxn>
                                  <a:cxn ang="0">
                                    <a:pos x="connsiteX189" y="connsiteY189"/>
                                  </a:cxn>
                                  <a:cxn ang="0">
                                    <a:pos x="connsiteX190" y="connsiteY190"/>
                                  </a:cxn>
                                  <a:cxn ang="0">
                                    <a:pos x="connsiteX191" y="connsiteY191"/>
                                  </a:cxn>
                                  <a:cxn ang="0">
                                    <a:pos x="connsiteX192" y="connsiteY192"/>
                                  </a:cxn>
                                  <a:cxn ang="0">
                                    <a:pos x="connsiteX193" y="connsiteY193"/>
                                  </a:cxn>
                                  <a:cxn ang="0">
                                    <a:pos x="connsiteX194" y="connsiteY194"/>
                                  </a:cxn>
                                  <a:cxn ang="0">
                                    <a:pos x="connsiteX195" y="connsiteY195"/>
                                  </a:cxn>
                                  <a:cxn ang="0">
                                    <a:pos x="connsiteX196" y="connsiteY196"/>
                                  </a:cxn>
                                  <a:cxn ang="0">
                                    <a:pos x="connsiteX197" y="connsiteY197"/>
                                  </a:cxn>
                                  <a:cxn ang="0">
                                    <a:pos x="connsiteX198" y="connsiteY198"/>
                                  </a:cxn>
                                  <a:cxn ang="0">
                                    <a:pos x="connsiteX199" y="connsiteY199"/>
                                  </a:cxn>
                                  <a:cxn ang="0">
                                    <a:pos x="connsiteX200" y="connsiteY200"/>
                                  </a:cxn>
                                  <a:cxn ang="0">
                                    <a:pos x="connsiteX201" y="connsiteY201"/>
                                  </a:cxn>
                                  <a:cxn ang="0">
                                    <a:pos x="connsiteX202" y="connsiteY202"/>
                                  </a:cxn>
                                  <a:cxn ang="0">
                                    <a:pos x="connsiteX203" y="connsiteY203"/>
                                  </a:cxn>
                                  <a:cxn ang="0">
                                    <a:pos x="connsiteX204" y="connsiteY204"/>
                                  </a:cxn>
                                  <a:cxn ang="0">
                                    <a:pos x="connsiteX205" y="connsiteY205"/>
                                  </a:cxn>
                                  <a:cxn ang="0">
                                    <a:pos x="connsiteX206" y="connsiteY206"/>
                                  </a:cxn>
                                  <a:cxn ang="0">
                                    <a:pos x="connsiteX207" y="connsiteY207"/>
                                  </a:cxn>
                                  <a:cxn ang="0">
                                    <a:pos x="connsiteX208" y="connsiteY208"/>
                                  </a:cxn>
                                  <a:cxn ang="0">
                                    <a:pos x="connsiteX209" y="connsiteY209"/>
                                  </a:cxn>
                                  <a:cxn ang="0">
                                    <a:pos x="connsiteX210" y="connsiteY210"/>
                                  </a:cxn>
                                  <a:cxn ang="0">
                                    <a:pos x="connsiteX211" y="connsiteY211"/>
                                  </a:cxn>
                                  <a:cxn ang="0">
                                    <a:pos x="connsiteX212" y="connsiteY212"/>
                                  </a:cxn>
                                  <a:cxn ang="0">
                                    <a:pos x="connsiteX213" y="connsiteY213"/>
                                  </a:cxn>
                                  <a:cxn ang="0">
                                    <a:pos x="connsiteX214" y="connsiteY214"/>
                                  </a:cxn>
                                  <a:cxn ang="0">
                                    <a:pos x="connsiteX215" y="connsiteY215"/>
                                  </a:cxn>
                                  <a:cxn ang="0">
                                    <a:pos x="connsiteX216" y="connsiteY216"/>
                                  </a:cxn>
                                  <a:cxn ang="0">
                                    <a:pos x="connsiteX217" y="connsiteY217"/>
                                  </a:cxn>
                                  <a:cxn ang="0">
                                    <a:pos x="connsiteX218" y="connsiteY218"/>
                                  </a:cxn>
                                  <a:cxn ang="0">
                                    <a:pos x="connsiteX219" y="connsiteY219"/>
                                  </a:cxn>
                                  <a:cxn ang="0">
                                    <a:pos x="connsiteX220" y="connsiteY220"/>
                                  </a:cxn>
                                  <a:cxn ang="0">
                                    <a:pos x="connsiteX221" y="connsiteY221"/>
                                  </a:cxn>
                                  <a:cxn ang="0">
                                    <a:pos x="connsiteX222" y="connsiteY222"/>
                                  </a:cxn>
                                  <a:cxn ang="0">
                                    <a:pos x="connsiteX223" y="connsiteY223"/>
                                  </a:cxn>
                                  <a:cxn ang="0">
                                    <a:pos x="connsiteX224" y="connsiteY224"/>
                                  </a:cxn>
                                  <a:cxn ang="0">
                                    <a:pos x="connsiteX225" y="connsiteY225"/>
                                  </a:cxn>
                                  <a:cxn ang="0">
                                    <a:pos x="connsiteX226" y="connsiteY226"/>
                                  </a:cxn>
                                  <a:cxn ang="0">
                                    <a:pos x="connsiteX227" y="connsiteY227"/>
                                  </a:cxn>
                                  <a:cxn ang="0">
                                    <a:pos x="connsiteX228" y="connsiteY228"/>
                                  </a:cxn>
                                  <a:cxn ang="0">
                                    <a:pos x="connsiteX229" y="connsiteY229"/>
                                  </a:cxn>
                                  <a:cxn ang="0">
                                    <a:pos x="connsiteX230" y="connsiteY230"/>
                                  </a:cxn>
                                  <a:cxn ang="0">
                                    <a:pos x="connsiteX231" y="connsiteY231"/>
                                  </a:cxn>
                                  <a:cxn ang="0">
                                    <a:pos x="connsiteX232" y="connsiteY232"/>
                                  </a:cxn>
                                  <a:cxn ang="0">
                                    <a:pos x="connsiteX233" y="connsiteY233"/>
                                  </a:cxn>
                                  <a:cxn ang="0">
                                    <a:pos x="connsiteX234" y="connsiteY234"/>
                                  </a:cxn>
                                  <a:cxn ang="0">
                                    <a:pos x="connsiteX235" y="connsiteY235"/>
                                  </a:cxn>
                                  <a:cxn ang="0">
                                    <a:pos x="connsiteX236" y="connsiteY236"/>
                                  </a:cxn>
                                  <a:cxn ang="0">
                                    <a:pos x="connsiteX237" y="connsiteY237"/>
                                  </a:cxn>
                                  <a:cxn ang="0">
                                    <a:pos x="connsiteX238" y="connsiteY238"/>
                                  </a:cxn>
                                  <a:cxn ang="0">
                                    <a:pos x="connsiteX239" y="connsiteY239"/>
                                  </a:cxn>
                                  <a:cxn ang="0">
                                    <a:pos x="connsiteX240" y="connsiteY240"/>
                                  </a:cxn>
                                  <a:cxn ang="0">
                                    <a:pos x="connsiteX241" y="connsiteY241"/>
                                  </a:cxn>
                                  <a:cxn ang="0">
                                    <a:pos x="connsiteX242" y="connsiteY242"/>
                                  </a:cxn>
                                  <a:cxn ang="0">
                                    <a:pos x="connsiteX243" y="connsiteY243"/>
                                  </a:cxn>
                                  <a:cxn ang="0">
                                    <a:pos x="connsiteX244" y="connsiteY244"/>
                                  </a:cxn>
                                  <a:cxn ang="0">
                                    <a:pos x="connsiteX245" y="connsiteY245"/>
                                  </a:cxn>
                                  <a:cxn ang="0">
                                    <a:pos x="connsiteX246" y="connsiteY246"/>
                                  </a:cxn>
                                  <a:cxn ang="0">
                                    <a:pos x="connsiteX247" y="connsiteY247"/>
                                  </a:cxn>
                                  <a:cxn ang="0">
                                    <a:pos x="connsiteX248" y="connsiteY248"/>
                                  </a:cxn>
                                  <a:cxn ang="0">
                                    <a:pos x="connsiteX249" y="connsiteY249"/>
                                  </a:cxn>
                                  <a:cxn ang="0">
                                    <a:pos x="connsiteX250" y="connsiteY250"/>
                                  </a:cxn>
                                  <a:cxn ang="0">
                                    <a:pos x="connsiteX251" y="connsiteY251"/>
                                  </a:cxn>
                                  <a:cxn ang="0">
                                    <a:pos x="connsiteX252" y="connsiteY252"/>
                                  </a:cxn>
                                  <a:cxn ang="0">
                                    <a:pos x="connsiteX253" y="connsiteY253"/>
                                  </a:cxn>
                                  <a:cxn ang="0">
                                    <a:pos x="connsiteX254" y="connsiteY254"/>
                                  </a:cxn>
                                  <a:cxn ang="0">
                                    <a:pos x="connsiteX255" y="connsiteY255"/>
                                  </a:cxn>
                                  <a:cxn ang="0">
                                    <a:pos x="connsiteX256" y="connsiteY256"/>
                                  </a:cxn>
                                  <a:cxn ang="0">
                                    <a:pos x="connsiteX257" y="connsiteY257"/>
                                  </a:cxn>
                                  <a:cxn ang="0">
                                    <a:pos x="connsiteX258" y="connsiteY258"/>
                                  </a:cxn>
                                  <a:cxn ang="0">
                                    <a:pos x="connsiteX259" y="connsiteY259"/>
                                  </a:cxn>
                                  <a:cxn ang="0">
                                    <a:pos x="connsiteX260" y="connsiteY260"/>
                                  </a:cxn>
                                  <a:cxn ang="0">
                                    <a:pos x="connsiteX261" y="connsiteY261"/>
                                  </a:cxn>
                                  <a:cxn ang="0">
                                    <a:pos x="connsiteX262" y="connsiteY262"/>
                                  </a:cxn>
                                  <a:cxn ang="0">
                                    <a:pos x="connsiteX263" y="connsiteY263"/>
                                  </a:cxn>
                                  <a:cxn ang="0">
                                    <a:pos x="connsiteX264" y="connsiteY264"/>
                                  </a:cxn>
                                  <a:cxn ang="0">
                                    <a:pos x="connsiteX265" y="connsiteY265"/>
                                  </a:cxn>
                                  <a:cxn ang="0">
                                    <a:pos x="connsiteX266" y="connsiteY266"/>
                                  </a:cxn>
                                  <a:cxn ang="0">
                                    <a:pos x="connsiteX267" y="connsiteY267"/>
                                  </a:cxn>
                                  <a:cxn ang="0">
                                    <a:pos x="connsiteX268" y="connsiteY268"/>
                                  </a:cxn>
                                  <a:cxn ang="0">
                                    <a:pos x="connsiteX269" y="connsiteY269"/>
                                  </a:cxn>
                                  <a:cxn ang="0">
                                    <a:pos x="connsiteX270" y="connsiteY270"/>
                                  </a:cxn>
                                  <a:cxn ang="0">
                                    <a:pos x="connsiteX271" y="connsiteY271"/>
                                  </a:cxn>
                                  <a:cxn ang="0">
                                    <a:pos x="connsiteX272" y="connsiteY272"/>
                                  </a:cxn>
                                  <a:cxn ang="0">
                                    <a:pos x="connsiteX273" y="connsiteY273"/>
                                  </a:cxn>
                                  <a:cxn ang="0">
                                    <a:pos x="connsiteX274" y="connsiteY274"/>
                                  </a:cxn>
                                  <a:cxn ang="0">
                                    <a:pos x="connsiteX275" y="connsiteY275"/>
                                  </a:cxn>
                                  <a:cxn ang="0">
                                    <a:pos x="connsiteX276" y="connsiteY276"/>
                                  </a:cxn>
                                  <a:cxn ang="0">
                                    <a:pos x="connsiteX277" y="connsiteY277"/>
                                  </a:cxn>
                                  <a:cxn ang="0">
                                    <a:pos x="connsiteX278" y="connsiteY278"/>
                                  </a:cxn>
                                  <a:cxn ang="0">
                                    <a:pos x="connsiteX279" y="connsiteY279"/>
                                  </a:cxn>
                                  <a:cxn ang="0">
                                    <a:pos x="connsiteX280" y="connsiteY280"/>
                                  </a:cxn>
                                  <a:cxn ang="0">
                                    <a:pos x="connsiteX281" y="connsiteY281"/>
                                  </a:cxn>
                                  <a:cxn ang="0">
                                    <a:pos x="connsiteX282" y="connsiteY282"/>
                                  </a:cxn>
                                  <a:cxn ang="0">
                                    <a:pos x="connsiteX283" y="connsiteY283"/>
                                  </a:cxn>
                                  <a:cxn ang="0">
                                    <a:pos x="connsiteX284" y="connsiteY284"/>
                                  </a:cxn>
                                  <a:cxn ang="0">
                                    <a:pos x="connsiteX285" y="connsiteY285"/>
                                  </a:cxn>
                                  <a:cxn ang="0">
                                    <a:pos x="connsiteX286" y="connsiteY286"/>
                                  </a:cxn>
                                  <a:cxn ang="0">
                                    <a:pos x="connsiteX287" y="connsiteY287"/>
                                  </a:cxn>
                                  <a:cxn ang="0">
                                    <a:pos x="connsiteX288" y="connsiteY288"/>
                                  </a:cxn>
                                  <a:cxn ang="0">
                                    <a:pos x="connsiteX289" y="connsiteY289"/>
                                  </a:cxn>
                                  <a:cxn ang="0">
                                    <a:pos x="connsiteX290" y="connsiteY290"/>
                                  </a:cxn>
                                  <a:cxn ang="0">
                                    <a:pos x="connsiteX291" y="connsiteY291"/>
                                  </a:cxn>
                                  <a:cxn ang="0">
                                    <a:pos x="connsiteX292" y="connsiteY292"/>
                                  </a:cxn>
                                  <a:cxn ang="0">
                                    <a:pos x="connsiteX293" y="connsiteY293"/>
                                  </a:cxn>
                                  <a:cxn ang="0">
                                    <a:pos x="connsiteX294" y="connsiteY294"/>
                                  </a:cxn>
                                  <a:cxn ang="0">
                                    <a:pos x="connsiteX295" y="connsiteY295"/>
                                  </a:cxn>
                                  <a:cxn ang="0">
                                    <a:pos x="connsiteX296" y="connsiteY296"/>
                                  </a:cxn>
                                  <a:cxn ang="0">
                                    <a:pos x="connsiteX297" y="connsiteY297"/>
                                  </a:cxn>
                                  <a:cxn ang="0">
                                    <a:pos x="connsiteX298" y="connsiteY298"/>
                                  </a:cxn>
                                  <a:cxn ang="0">
                                    <a:pos x="connsiteX299" y="connsiteY299"/>
                                  </a:cxn>
                                  <a:cxn ang="0">
                                    <a:pos x="connsiteX300" y="connsiteY300"/>
                                  </a:cxn>
                                  <a:cxn ang="0">
                                    <a:pos x="connsiteX301" y="connsiteY301"/>
                                  </a:cxn>
                                  <a:cxn ang="0">
                                    <a:pos x="connsiteX302" y="connsiteY302"/>
                                  </a:cxn>
                                  <a:cxn ang="0">
                                    <a:pos x="connsiteX303" y="connsiteY303"/>
                                  </a:cxn>
                                  <a:cxn ang="0">
                                    <a:pos x="connsiteX304" y="connsiteY304"/>
                                  </a:cxn>
                                  <a:cxn ang="0">
                                    <a:pos x="connsiteX305" y="connsiteY305"/>
                                  </a:cxn>
                                  <a:cxn ang="0">
                                    <a:pos x="connsiteX306" y="connsiteY306"/>
                                  </a:cxn>
                                  <a:cxn ang="0">
                                    <a:pos x="connsiteX307" y="connsiteY307"/>
                                  </a:cxn>
                                  <a:cxn ang="0">
                                    <a:pos x="connsiteX308" y="connsiteY308"/>
                                  </a:cxn>
                                  <a:cxn ang="0">
                                    <a:pos x="connsiteX309" y="connsiteY309"/>
                                  </a:cxn>
                                  <a:cxn ang="0">
                                    <a:pos x="connsiteX310" y="connsiteY310"/>
                                  </a:cxn>
                                  <a:cxn ang="0">
                                    <a:pos x="connsiteX311" y="connsiteY311"/>
                                  </a:cxn>
                                  <a:cxn ang="0">
                                    <a:pos x="connsiteX312" y="connsiteY312"/>
                                  </a:cxn>
                                  <a:cxn ang="0">
                                    <a:pos x="connsiteX313" y="connsiteY313"/>
                                  </a:cxn>
                                  <a:cxn ang="0">
                                    <a:pos x="connsiteX314" y="connsiteY314"/>
                                  </a:cxn>
                                  <a:cxn ang="0">
                                    <a:pos x="connsiteX315" y="connsiteY315"/>
                                  </a:cxn>
                                  <a:cxn ang="0">
                                    <a:pos x="connsiteX316" y="connsiteY316"/>
                                  </a:cxn>
                                  <a:cxn ang="0">
                                    <a:pos x="connsiteX317" y="connsiteY317"/>
                                  </a:cxn>
                                  <a:cxn ang="0">
                                    <a:pos x="connsiteX318" y="connsiteY318"/>
                                  </a:cxn>
                                  <a:cxn ang="0">
                                    <a:pos x="connsiteX319" y="connsiteY319"/>
                                  </a:cxn>
                                  <a:cxn ang="0">
                                    <a:pos x="connsiteX320" y="connsiteY320"/>
                                  </a:cxn>
                                  <a:cxn ang="0">
                                    <a:pos x="connsiteX321" y="connsiteY321"/>
                                  </a:cxn>
                                  <a:cxn ang="0">
                                    <a:pos x="connsiteX322" y="connsiteY322"/>
                                  </a:cxn>
                                  <a:cxn ang="0">
                                    <a:pos x="connsiteX323" y="connsiteY323"/>
                                  </a:cxn>
                                  <a:cxn ang="0">
                                    <a:pos x="connsiteX324" y="connsiteY324"/>
                                  </a:cxn>
                                  <a:cxn ang="0">
                                    <a:pos x="connsiteX325" y="connsiteY325"/>
                                  </a:cxn>
                                  <a:cxn ang="0">
                                    <a:pos x="connsiteX326" y="connsiteY326"/>
                                  </a:cxn>
                                  <a:cxn ang="0">
                                    <a:pos x="connsiteX327" y="connsiteY327"/>
                                  </a:cxn>
                                  <a:cxn ang="0">
                                    <a:pos x="connsiteX328" y="connsiteY328"/>
                                  </a:cxn>
                                  <a:cxn ang="0">
                                    <a:pos x="connsiteX329" y="connsiteY329"/>
                                  </a:cxn>
                                  <a:cxn ang="0">
                                    <a:pos x="connsiteX330" y="connsiteY330"/>
                                  </a:cxn>
                                  <a:cxn ang="0">
                                    <a:pos x="connsiteX331" y="connsiteY331"/>
                                  </a:cxn>
                                  <a:cxn ang="0">
                                    <a:pos x="connsiteX332" y="connsiteY332"/>
                                  </a:cxn>
                                  <a:cxn ang="0">
                                    <a:pos x="connsiteX333" y="connsiteY333"/>
                                  </a:cxn>
                                  <a:cxn ang="0">
                                    <a:pos x="connsiteX334" y="connsiteY334"/>
                                  </a:cxn>
                                  <a:cxn ang="0">
                                    <a:pos x="connsiteX335" y="connsiteY335"/>
                                  </a:cxn>
                                  <a:cxn ang="0">
                                    <a:pos x="connsiteX336" y="connsiteY336"/>
                                  </a:cxn>
                                  <a:cxn ang="0">
                                    <a:pos x="connsiteX337" y="connsiteY337"/>
                                  </a:cxn>
                                  <a:cxn ang="0">
                                    <a:pos x="connsiteX338" y="connsiteY338"/>
                                  </a:cxn>
                                  <a:cxn ang="0">
                                    <a:pos x="connsiteX339" y="connsiteY339"/>
                                  </a:cxn>
                                  <a:cxn ang="0">
                                    <a:pos x="connsiteX340" y="connsiteY340"/>
                                  </a:cxn>
                                  <a:cxn ang="0">
                                    <a:pos x="connsiteX341" y="connsiteY341"/>
                                  </a:cxn>
                                  <a:cxn ang="0">
                                    <a:pos x="connsiteX342" y="connsiteY342"/>
                                  </a:cxn>
                                  <a:cxn ang="0">
                                    <a:pos x="connsiteX343" y="connsiteY343"/>
                                  </a:cxn>
                                  <a:cxn ang="0">
                                    <a:pos x="connsiteX344" y="connsiteY344"/>
                                  </a:cxn>
                                  <a:cxn ang="0">
                                    <a:pos x="connsiteX345" y="connsiteY345"/>
                                  </a:cxn>
                                  <a:cxn ang="0">
                                    <a:pos x="connsiteX346" y="connsiteY346"/>
                                  </a:cxn>
                                  <a:cxn ang="0">
                                    <a:pos x="connsiteX347" y="connsiteY347"/>
                                  </a:cxn>
                                  <a:cxn ang="0">
                                    <a:pos x="connsiteX348" y="connsiteY348"/>
                                  </a:cxn>
                                  <a:cxn ang="0">
                                    <a:pos x="connsiteX349" y="connsiteY349"/>
                                  </a:cxn>
                                  <a:cxn ang="0">
                                    <a:pos x="connsiteX350" y="connsiteY350"/>
                                  </a:cxn>
                                  <a:cxn ang="0">
                                    <a:pos x="connsiteX351" y="connsiteY351"/>
                                  </a:cxn>
                                  <a:cxn ang="0">
                                    <a:pos x="connsiteX352" y="connsiteY352"/>
                                  </a:cxn>
                                  <a:cxn ang="0">
                                    <a:pos x="connsiteX353" y="connsiteY353"/>
                                  </a:cxn>
                                  <a:cxn ang="0">
                                    <a:pos x="connsiteX354" y="connsiteY354"/>
                                  </a:cxn>
                                  <a:cxn ang="0">
                                    <a:pos x="connsiteX355" y="connsiteY355"/>
                                  </a:cxn>
                                  <a:cxn ang="0">
                                    <a:pos x="connsiteX356" y="connsiteY356"/>
                                  </a:cxn>
                                  <a:cxn ang="0">
                                    <a:pos x="connsiteX357" y="connsiteY357"/>
                                  </a:cxn>
                                  <a:cxn ang="0">
                                    <a:pos x="connsiteX358" y="connsiteY358"/>
                                  </a:cxn>
                                  <a:cxn ang="0">
                                    <a:pos x="connsiteX359" y="connsiteY359"/>
                                  </a:cxn>
                                  <a:cxn ang="0">
                                    <a:pos x="connsiteX360" y="connsiteY360"/>
                                  </a:cxn>
                                  <a:cxn ang="0">
                                    <a:pos x="connsiteX361" y="connsiteY361"/>
                                  </a:cxn>
                                  <a:cxn ang="0">
                                    <a:pos x="connsiteX362" y="connsiteY362"/>
                                  </a:cxn>
                                  <a:cxn ang="0">
                                    <a:pos x="connsiteX363" y="connsiteY363"/>
                                  </a:cxn>
                                  <a:cxn ang="0">
                                    <a:pos x="connsiteX364" y="connsiteY364"/>
                                  </a:cxn>
                                  <a:cxn ang="0">
                                    <a:pos x="connsiteX365" y="connsiteY365"/>
                                  </a:cxn>
                                  <a:cxn ang="0">
                                    <a:pos x="connsiteX366" y="connsiteY366"/>
                                  </a:cxn>
                                  <a:cxn ang="0">
                                    <a:pos x="connsiteX367" y="connsiteY367"/>
                                  </a:cxn>
                                  <a:cxn ang="0">
                                    <a:pos x="connsiteX368" y="connsiteY368"/>
                                  </a:cxn>
                                  <a:cxn ang="0">
                                    <a:pos x="connsiteX369" y="connsiteY369"/>
                                  </a:cxn>
                                  <a:cxn ang="0">
                                    <a:pos x="connsiteX370" y="connsiteY370"/>
                                  </a:cxn>
                                  <a:cxn ang="0">
                                    <a:pos x="connsiteX371" y="connsiteY371"/>
                                  </a:cxn>
                                  <a:cxn ang="0">
                                    <a:pos x="connsiteX372" y="connsiteY372"/>
                                  </a:cxn>
                                  <a:cxn ang="0">
                                    <a:pos x="connsiteX373" y="connsiteY373"/>
                                  </a:cxn>
                                  <a:cxn ang="0">
                                    <a:pos x="connsiteX374" y="connsiteY374"/>
                                  </a:cxn>
                                  <a:cxn ang="0">
                                    <a:pos x="connsiteX375" y="connsiteY375"/>
                                  </a:cxn>
                                  <a:cxn ang="0">
                                    <a:pos x="connsiteX376" y="connsiteY376"/>
                                  </a:cxn>
                                  <a:cxn ang="0">
                                    <a:pos x="connsiteX377" y="connsiteY377"/>
                                  </a:cxn>
                                  <a:cxn ang="0">
                                    <a:pos x="connsiteX378" y="connsiteY378"/>
                                  </a:cxn>
                                  <a:cxn ang="0">
                                    <a:pos x="connsiteX379" y="connsiteY379"/>
                                  </a:cxn>
                                  <a:cxn ang="0">
                                    <a:pos x="connsiteX380" y="connsiteY380"/>
                                  </a:cxn>
                                  <a:cxn ang="0">
                                    <a:pos x="connsiteX381" y="connsiteY381"/>
                                  </a:cxn>
                                  <a:cxn ang="0">
                                    <a:pos x="connsiteX382" y="connsiteY382"/>
                                  </a:cxn>
                                  <a:cxn ang="0">
                                    <a:pos x="connsiteX383" y="connsiteY383"/>
                                  </a:cxn>
                                  <a:cxn ang="0">
                                    <a:pos x="connsiteX384" y="connsiteY384"/>
                                  </a:cxn>
                                  <a:cxn ang="0">
                                    <a:pos x="connsiteX385" y="connsiteY385"/>
                                  </a:cxn>
                                  <a:cxn ang="0">
                                    <a:pos x="connsiteX386" y="connsiteY386"/>
                                  </a:cxn>
                                  <a:cxn ang="0">
                                    <a:pos x="connsiteX387" y="connsiteY387"/>
                                  </a:cxn>
                                  <a:cxn ang="0">
                                    <a:pos x="connsiteX388" y="connsiteY388"/>
                                  </a:cxn>
                                  <a:cxn ang="0">
                                    <a:pos x="connsiteX389" y="connsiteY389"/>
                                  </a:cxn>
                                  <a:cxn ang="0">
                                    <a:pos x="connsiteX390" y="connsiteY390"/>
                                  </a:cxn>
                                  <a:cxn ang="0">
                                    <a:pos x="connsiteX391" y="connsiteY391"/>
                                  </a:cxn>
                                  <a:cxn ang="0">
                                    <a:pos x="connsiteX392" y="connsiteY392"/>
                                  </a:cxn>
                                  <a:cxn ang="0">
                                    <a:pos x="connsiteX393" y="connsiteY393"/>
                                  </a:cxn>
                                  <a:cxn ang="0">
                                    <a:pos x="connsiteX394" y="connsiteY394"/>
                                  </a:cxn>
                                  <a:cxn ang="0">
                                    <a:pos x="connsiteX395" y="connsiteY395"/>
                                  </a:cxn>
                                  <a:cxn ang="0">
                                    <a:pos x="connsiteX396" y="connsiteY396"/>
                                  </a:cxn>
                                  <a:cxn ang="0">
                                    <a:pos x="connsiteX397" y="connsiteY397"/>
                                  </a:cxn>
                                  <a:cxn ang="0">
                                    <a:pos x="connsiteX398" y="connsiteY398"/>
                                  </a:cxn>
                                  <a:cxn ang="0">
                                    <a:pos x="connsiteX399" y="connsiteY399"/>
                                  </a:cxn>
                                  <a:cxn ang="0">
                                    <a:pos x="connsiteX400" y="connsiteY400"/>
                                  </a:cxn>
                                  <a:cxn ang="0">
                                    <a:pos x="connsiteX401" y="connsiteY401"/>
                                  </a:cxn>
                                  <a:cxn ang="0">
                                    <a:pos x="connsiteX402" y="connsiteY402"/>
                                  </a:cxn>
                                  <a:cxn ang="0">
                                    <a:pos x="connsiteX403" y="connsiteY403"/>
                                  </a:cxn>
                                  <a:cxn ang="0">
                                    <a:pos x="connsiteX404" y="connsiteY404"/>
                                  </a:cxn>
                                  <a:cxn ang="0">
                                    <a:pos x="connsiteX405" y="connsiteY405"/>
                                  </a:cxn>
                                  <a:cxn ang="0">
                                    <a:pos x="connsiteX406" y="connsiteY406"/>
                                  </a:cxn>
                                  <a:cxn ang="0">
                                    <a:pos x="connsiteX407" y="connsiteY407"/>
                                  </a:cxn>
                                  <a:cxn ang="0">
                                    <a:pos x="connsiteX408" y="connsiteY408"/>
                                  </a:cxn>
                                  <a:cxn ang="0">
                                    <a:pos x="connsiteX409" y="connsiteY409"/>
                                  </a:cxn>
                                  <a:cxn ang="0">
                                    <a:pos x="connsiteX410" y="connsiteY410"/>
                                  </a:cxn>
                                  <a:cxn ang="0">
                                    <a:pos x="connsiteX411" y="connsiteY411"/>
                                  </a:cxn>
                                  <a:cxn ang="0">
                                    <a:pos x="connsiteX412" y="connsiteY412"/>
                                  </a:cxn>
                                  <a:cxn ang="0">
                                    <a:pos x="connsiteX413" y="connsiteY413"/>
                                  </a:cxn>
                                  <a:cxn ang="0">
                                    <a:pos x="connsiteX414" y="connsiteY414"/>
                                  </a:cxn>
                                  <a:cxn ang="0">
                                    <a:pos x="connsiteX415" y="connsiteY415"/>
                                  </a:cxn>
                                  <a:cxn ang="0">
                                    <a:pos x="connsiteX416" y="connsiteY416"/>
                                  </a:cxn>
                                  <a:cxn ang="0">
                                    <a:pos x="connsiteX417" y="connsiteY417"/>
                                  </a:cxn>
                                  <a:cxn ang="0">
                                    <a:pos x="connsiteX418" y="connsiteY418"/>
                                  </a:cxn>
                                  <a:cxn ang="0">
                                    <a:pos x="connsiteX419" y="connsiteY419"/>
                                  </a:cxn>
                                  <a:cxn ang="0">
                                    <a:pos x="connsiteX420" y="connsiteY420"/>
                                  </a:cxn>
                                  <a:cxn ang="0">
                                    <a:pos x="connsiteX421" y="connsiteY421"/>
                                  </a:cxn>
                                  <a:cxn ang="0">
                                    <a:pos x="connsiteX422" y="connsiteY422"/>
                                  </a:cxn>
                                  <a:cxn ang="0">
                                    <a:pos x="connsiteX423" y="connsiteY423"/>
                                  </a:cxn>
                                  <a:cxn ang="0">
                                    <a:pos x="connsiteX424" y="connsiteY424"/>
                                  </a:cxn>
                                  <a:cxn ang="0">
                                    <a:pos x="connsiteX425" y="connsiteY425"/>
                                  </a:cxn>
                                  <a:cxn ang="0">
                                    <a:pos x="connsiteX426" y="connsiteY426"/>
                                  </a:cxn>
                                  <a:cxn ang="0">
                                    <a:pos x="connsiteX427" y="connsiteY427"/>
                                  </a:cxn>
                                  <a:cxn ang="0">
                                    <a:pos x="connsiteX428" y="connsiteY428"/>
                                  </a:cxn>
                                  <a:cxn ang="0">
                                    <a:pos x="connsiteX429" y="connsiteY429"/>
                                  </a:cxn>
                                  <a:cxn ang="0">
                                    <a:pos x="connsiteX430" y="connsiteY430"/>
                                  </a:cxn>
                                  <a:cxn ang="0">
                                    <a:pos x="connsiteX431" y="connsiteY431"/>
                                  </a:cxn>
                                  <a:cxn ang="0">
                                    <a:pos x="connsiteX432" y="connsiteY432"/>
                                  </a:cxn>
                                  <a:cxn ang="0">
                                    <a:pos x="connsiteX433" y="connsiteY433"/>
                                  </a:cxn>
                                  <a:cxn ang="0">
                                    <a:pos x="connsiteX434" y="connsiteY434"/>
                                  </a:cxn>
                                  <a:cxn ang="0">
                                    <a:pos x="connsiteX435" y="connsiteY435"/>
                                  </a:cxn>
                                  <a:cxn ang="0">
                                    <a:pos x="connsiteX436" y="connsiteY436"/>
                                  </a:cxn>
                                  <a:cxn ang="0">
                                    <a:pos x="connsiteX437" y="connsiteY437"/>
                                  </a:cxn>
                                  <a:cxn ang="0">
                                    <a:pos x="connsiteX438" y="connsiteY438"/>
                                  </a:cxn>
                                  <a:cxn ang="0">
                                    <a:pos x="connsiteX439" y="connsiteY439"/>
                                  </a:cxn>
                                  <a:cxn ang="0">
                                    <a:pos x="connsiteX440" y="connsiteY440"/>
                                  </a:cxn>
                                  <a:cxn ang="0">
                                    <a:pos x="connsiteX441" y="connsiteY441"/>
                                  </a:cxn>
                                  <a:cxn ang="0">
                                    <a:pos x="connsiteX442" y="connsiteY442"/>
                                  </a:cxn>
                                  <a:cxn ang="0">
                                    <a:pos x="connsiteX443" y="connsiteY443"/>
                                  </a:cxn>
                                  <a:cxn ang="0">
                                    <a:pos x="connsiteX444" y="connsiteY444"/>
                                  </a:cxn>
                                  <a:cxn ang="0">
                                    <a:pos x="connsiteX445" y="connsiteY445"/>
                                  </a:cxn>
                                  <a:cxn ang="0">
                                    <a:pos x="connsiteX446" y="connsiteY446"/>
                                  </a:cxn>
                                  <a:cxn ang="0">
                                    <a:pos x="connsiteX447" y="connsiteY447"/>
                                  </a:cxn>
                                  <a:cxn ang="0">
                                    <a:pos x="connsiteX448" y="connsiteY448"/>
                                  </a:cxn>
                                  <a:cxn ang="0">
                                    <a:pos x="connsiteX449" y="connsiteY449"/>
                                  </a:cxn>
                                  <a:cxn ang="0">
                                    <a:pos x="connsiteX450" y="connsiteY450"/>
                                  </a:cxn>
                                  <a:cxn ang="0">
                                    <a:pos x="connsiteX451" y="connsiteY451"/>
                                  </a:cxn>
                                  <a:cxn ang="0">
                                    <a:pos x="connsiteX452" y="connsiteY452"/>
                                  </a:cxn>
                                  <a:cxn ang="0">
                                    <a:pos x="connsiteX453" y="connsiteY453"/>
                                  </a:cxn>
                                  <a:cxn ang="0">
                                    <a:pos x="connsiteX454" y="connsiteY454"/>
                                  </a:cxn>
                                  <a:cxn ang="0">
                                    <a:pos x="connsiteX455" y="connsiteY455"/>
                                  </a:cxn>
                                  <a:cxn ang="0">
                                    <a:pos x="connsiteX456" y="connsiteY456"/>
                                  </a:cxn>
                                  <a:cxn ang="0">
                                    <a:pos x="connsiteX457" y="connsiteY457"/>
                                  </a:cxn>
                                  <a:cxn ang="0">
                                    <a:pos x="connsiteX458" y="connsiteY458"/>
                                  </a:cxn>
                                  <a:cxn ang="0">
                                    <a:pos x="connsiteX459" y="connsiteY459"/>
                                  </a:cxn>
                                  <a:cxn ang="0">
                                    <a:pos x="connsiteX460" y="connsiteY460"/>
                                  </a:cxn>
                                  <a:cxn ang="0">
                                    <a:pos x="connsiteX461" y="connsiteY461"/>
                                  </a:cxn>
                                  <a:cxn ang="0">
                                    <a:pos x="connsiteX462" y="connsiteY462"/>
                                  </a:cxn>
                                  <a:cxn ang="0">
                                    <a:pos x="connsiteX463" y="connsiteY463"/>
                                  </a:cxn>
                                  <a:cxn ang="0">
                                    <a:pos x="connsiteX464" y="connsiteY464"/>
                                  </a:cxn>
                                  <a:cxn ang="0">
                                    <a:pos x="connsiteX465" y="connsiteY465"/>
                                  </a:cxn>
                                  <a:cxn ang="0">
                                    <a:pos x="connsiteX466" y="connsiteY466"/>
                                  </a:cxn>
                                  <a:cxn ang="0">
                                    <a:pos x="connsiteX467" y="connsiteY467"/>
                                  </a:cxn>
                                  <a:cxn ang="0">
                                    <a:pos x="connsiteX468" y="connsiteY468"/>
                                  </a:cxn>
                                  <a:cxn ang="0">
                                    <a:pos x="connsiteX469" y="connsiteY469"/>
                                  </a:cxn>
                                  <a:cxn ang="0">
                                    <a:pos x="connsiteX470" y="connsiteY470"/>
                                  </a:cxn>
                                  <a:cxn ang="0">
                                    <a:pos x="connsiteX471" y="connsiteY471"/>
                                  </a:cxn>
                                  <a:cxn ang="0">
                                    <a:pos x="connsiteX472" y="connsiteY472"/>
                                  </a:cxn>
                                  <a:cxn ang="0">
                                    <a:pos x="connsiteX473" y="connsiteY473"/>
                                  </a:cxn>
                                  <a:cxn ang="0">
                                    <a:pos x="connsiteX474" y="connsiteY474"/>
                                  </a:cxn>
                                  <a:cxn ang="0">
                                    <a:pos x="connsiteX475" y="connsiteY475"/>
                                  </a:cxn>
                                  <a:cxn ang="0">
                                    <a:pos x="connsiteX476" y="connsiteY476"/>
                                  </a:cxn>
                                  <a:cxn ang="0">
                                    <a:pos x="connsiteX477" y="connsiteY477"/>
                                  </a:cxn>
                                  <a:cxn ang="0">
                                    <a:pos x="connsiteX478" y="connsiteY478"/>
                                  </a:cxn>
                                  <a:cxn ang="0">
                                    <a:pos x="connsiteX479" y="connsiteY479"/>
                                  </a:cxn>
                                  <a:cxn ang="0">
                                    <a:pos x="connsiteX480" y="connsiteY480"/>
                                  </a:cxn>
                                  <a:cxn ang="0">
                                    <a:pos x="connsiteX481" y="connsiteY481"/>
                                  </a:cxn>
                                  <a:cxn ang="0">
                                    <a:pos x="connsiteX482" y="connsiteY482"/>
                                  </a:cxn>
                                  <a:cxn ang="0">
                                    <a:pos x="connsiteX483" y="connsiteY483"/>
                                  </a:cxn>
                                  <a:cxn ang="0">
                                    <a:pos x="connsiteX484" y="connsiteY484"/>
                                  </a:cxn>
                                  <a:cxn ang="0">
                                    <a:pos x="connsiteX485" y="connsiteY485"/>
                                  </a:cxn>
                                  <a:cxn ang="0">
                                    <a:pos x="connsiteX486" y="connsiteY486"/>
                                  </a:cxn>
                                  <a:cxn ang="0">
                                    <a:pos x="connsiteX487" y="connsiteY487"/>
                                  </a:cxn>
                                  <a:cxn ang="0">
                                    <a:pos x="connsiteX488" y="connsiteY488"/>
                                  </a:cxn>
                                  <a:cxn ang="0">
                                    <a:pos x="connsiteX489" y="connsiteY489"/>
                                  </a:cxn>
                                  <a:cxn ang="0">
                                    <a:pos x="connsiteX490" y="connsiteY490"/>
                                  </a:cxn>
                                  <a:cxn ang="0">
                                    <a:pos x="connsiteX491" y="connsiteY491"/>
                                  </a:cxn>
                                  <a:cxn ang="0">
                                    <a:pos x="connsiteX492" y="connsiteY492"/>
                                  </a:cxn>
                                  <a:cxn ang="0">
                                    <a:pos x="connsiteX493" y="connsiteY493"/>
                                  </a:cxn>
                                  <a:cxn ang="0">
                                    <a:pos x="connsiteX494" y="connsiteY494"/>
                                  </a:cxn>
                                  <a:cxn ang="0">
                                    <a:pos x="connsiteX495" y="connsiteY495"/>
                                  </a:cxn>
                                  <a:cxn ang="0">
                                    <a:pos x="connsiteX496" y="connsiteY496"/>
                                  </a:cxn>
                                  <a:cxn ang="0">
                                    <a:pos x="connsiteX497" y="connsiteY497"/>
                                  </a:cxn>
                                  <a:cxn ang="0">
                                    <a:pos x="connsiteX498" y="connsiteY498"/>
                                  </a:cxn>
                                  <a:cxn ang="0">
                                    <a:pos x="connsiteX499" y="connsiteY499"/>
                                  </a:cxn>
                                  <a:cxn ang="0">
                                    <a:pos x="connsiteX500" y="connsiteY500"/>
                                  </a:cxn>
                                  <a:cxn ang="0">
                                    <a:pos x="connsiteX501" y="connsiteY501"/>
                                  </a:cxn>
                                  <a:cxn ang="0">
                                    <a:pos x="connsiteX502" y="connsiteY502"/>
                                  </a:cxn>
                                  <a:cxn ang="0">
                                    <a:pos x="connsiteX503" y="connsiteY503"/>
                                  </a:cxn>
                                  <a:cxn ang="0">
                                    <a:pos x="connsiteX504" y="connsiteY504"/>
                                  </a:cxn>
                                  <a:cxn ang="0">
                                    <a:pos x="connsiteX505" y="connsiteY505"/>
                                  </a:cxn>
                                  <a:cxn ang="0">
                                    <a:pos x="connsiteX506" y="connsiteY506"/>
                                  </a:cxn>
                                  <a:cxn ang="0">
                                    <a:pos x="connsiteX507" y="connsiteY507"/>
                                  </a:cxn>
                                  <a:cxn ang="0">
                                    <a:pos x="connsiteX508" y="connsiteY508"/>
                                  </a:cxn>
                                  <a:cxn ang="0">
                                    <a:pos x="connsiteX509" y="connsiteY509"/>
                                  </a:cxn>
                                  <a:cxn ang="0">
                                    <a:pos x="connsiteX510" y="connsiteY510"/>
                                  </a:cxn>
                                  <a:cxn ang="0">
                                    <a:pos x="connsiteX511" y="connsiteY511"/>
                                  </a:cxn>
                                  <a:cxn ang="0">
                                    <a:pos x="connsiteX512" y="connsiteY512"/>
                                  </a:cxn>
                                  <a:cxn ang="0">
                                    <a:pos x="connsiteX513" y="connsiteY513"/>
                                  </a:cxn>
                                  <a:cxn ang="0">
                                    <a:pos x="connsiteX514" y="connsiteY514"/>
                                  </a:cxn>
                                  <a:cxn ang="0">
                                    <a:pos x="connsiteX515" y="connsiteY515"/>
                                  </a:cxn>
                                  <a:cxn ang="0">
                                    <a:pos x="connsiteX516" y="connsiteY516"/>
                                  </a:cxn>
                                  <a:cxn ang="0">
                                    <a:pos x="connsiteX517" y="connsiteY517"/>
                                  </a:cxn>
                                  <a:cxn ang="0">
                                    <a:pos x="connsiteX518" y="connsiteY518"/>
                                  </a:cxn>
                                  <a:cxn ang="0">
                                    <a:pos x="connsiteX519" y="connsiteY519"/>
                                  </a:cxn>
                                  <a:cxn ang="0">
                                    <a:pos x="connsiteX520" y="connsiteY520"/>
                                  </a:cxn>
                                  <a:cxn ang="0">
                                    <a:pos x="connsiteX521" y="connsiteY521"/>
                                  </a:cxn>
                                  <a:cxn ang="0">
                                    <a:pos x="connsiteX522" y="connsiteY522"/>
                                  </a:cxn>
                                  <a:cxn ang="0">
                                    <a:pos x="connsiteX523" y="connsiteY523"/>
                                  </a:cxn>
                                  <a:cxn ang="0">
                                    <a:pos x="connsiteX524" y="connsiteY524"/>
                                  </a:cxn>
                                  <a:cxn ang="0">
                                    <a:pos x="connsiteX525" y="connsiteY525"/>
                                  </a:cxn>
                                  <a:cxn ang="0">
                                    <a:pos x="connsiteX526" y="connsiteY526"/>
                                  </a:cxn>
                                  <a:cxn ang="0">
                                    <a:pos x="connsiteX527" y="connsiteY527"/>
                                  </a:cxn>
                                  <a:cxn ang="0">
                                    <a:pos x="connsiteX528" y="connsiteY528"/>
                                  </a:cxn>
                                  <a:cxn ang="0">
                                    <a:pos x="connsiteX529" y="connsiteY529"/>
                                  </a:cxn>
                                  <a:cxn ang="0">
                                    <a:pos x="connsiteX530" y="connsiteY530"/>
                                  </a:cxn>
                                  <a:cxn ang="0">
                                    <a:pos x="connsiteX531" y="connsiteY531"/>
                                  </a:cxn>
                                  <a:cxn ang="0">
                                    <a:pos x="connsiteX532" y="connsiteY532"/>
                                  </a:cxn>
                                  <a:cxn ang="0">
                                    <a:pos x="connsiteX533" y="connsiteY533"/>
                                  </a:cxn>
                                  <a:cxn ang="0">
                                    <a:pos x="connsiteX534" y="connsiteY534"/>
                                  </a:cxn>
                                  <a:cxn ang="0">
                                    <a:pos x="connsiteX535" y="connsiteY535"/>
                                  </a:cxn>
                                  <a:cxn ang="0">
                                    <a:pos x="connsiteX536" y="connsiteY536"/>
                                  </a:cxn>
                                  <a:cxn ang="0">
                                    <a:pos x="connsiteX537" y="connsiteY537"/>
                                  </a:cxn>
                                  <a:cxn ang="0">
                                    <a:pos x="connsiteX538" y="connsiteY538"/>
                                  </a:cxn>
                                  <a:cxn ang="0">
                                    <a:pos x="connsiteX539" y="connsiteY539"/>
                                  </a:cxn>
                                  <a:cxn ang="0">
                                    <a:pos x="connsiteX540" y="connsiteY540"/>
                                  </a:cxn>
                                  <a:cxn ang="0">
                                    <a:pos x="connsiteX541" y="connsiteY541"/>
                                  </a:cxn>
                                  <a:cxn ang="0">
                                    <a:pos x="connsiteX542" y="connsiteY542"/>
                                  </a:cxn>
                                  <a:cxn ang="0">
                                    <a:pos x="connsiteX543" y="connsiteY543"/>
                                  </a:cxn>
                                  <a:cxn ang="0">
                                    <a:pos x="connsiteX544" y="connsiteY544"/>
                                  </a:cxn>
                                  <a:cxn ang="0">
                                    <a:pos x="connsiteX545" y="connsiteY545"/>
                                  </a:cxn>
                                  <a:cxn ang="0">
                                    <a:pos x="connsiteX546" y="connsiteY546"/>
                                  </a:cxn>
                                  <a:cxn ang="0">
                                    <a:pos x="connsiteX547" y="connsiteY547"/>
                                  </a:cxn>
                                  <a:cxn ang="0">
                                    <a:pos x="connsiteX548" y="connsiteY548"/>
                                  </a:cxn>
                                  <a:cxn ang="0">
                                    <a:pos x="connsiteX549" y="connsiteY549"/>
                                  </a:cxn>
                                  <a:cxn ang="0">
                                    <a:pos x="connsiteX550" y="connsiteY550"/>
                                  </a:cxn>
                                  <a:cxn ang="0">
                                    <a:pos x="connsiteX551" y="connsiteY551"/>
                                  </a:cxn>
                                  <a:cxn ang="0">
                                    <a:pos x="connsiteX552" y="connsiteY552"/>
                                  </a:cxn>
                                  <a:cxn ang="0">
                                    <a:pos x="connsiteX553" y="connsiteY553"/>
                                  </a:cxn>
                                  <a:cxn ang="0">
                                    <a:pos x="connsiteX554" y="connsiteY554"/>
                                  </a:cxn>
                                  <a:cxn ang="0">
                                    <a:pos x="connsiteX555" y="connsiteY555"/>
                                  </a:cxn>
                                  <a:cxn ang="0">
                                    <a:pos x="connsiteX556" y="connsiteY556"/>
                                  </a:cxn>
                                  <a:cxn ang="0">
                                    <a:pos x="connsiteX557" y="connsiteY557"/>
                                  </a:cxn>
                                </a:cxnLst>
                                <a:rect l="l" t="t" r="r" b="b"/>
                                <a:pathLst>
                                  <a:path w="652621" h="251143">
                                    <a:moveTo>
                                      <a:pt x="0" y="12085"/>
                                    </a:moveTo>
                                    <a:lnTo>
                                      <a:pt x="0" y="2724"/>
                                    </a:lnTo>
                                    <a:lnTo>
                                      <a:pt x="65338" y="2724"/>
                                    </a:lnTo>
                                    <a:lnTo>
                                      <a:pt x="65338" y="12085"/>
                                    </a:lnTo>
                                    <a:lnTo>
                                      <a:pt x="37941" y="12085"/>
                                    </a:lnTo>
                                    <a:lnTo>
                                      <a:pt x="37941" y="89860"/>
                                    </a:lnTo>
                                    <a:lnTo>
                                      <a:pt x="27398" y="89860"/>
                                    </a:lnTo>
                                    <a:lnTo>
                                      <a:pt x="27398" y="12085"/>
                                    </a:lnTo>
                                    <a:lnTo>
                                      <a:pt x="0" y="12085"/>
                                    </a:lnTo>
                                    <a:close/>
                                    <a:moveTo>
                                      <a:pt x="80275" y="89860"/>
                                    </a:moveTo>
                                    <a:lnTo>
                                      <a:pt x="80275" y="24506"/>
                                    </a:lnTo>
                                    <a:lnTo>
                                      <a:pt x="90299" y="24506"/>
                                    </a:lnTo>
                                    <a:lnTo>
                                      <a:pt x="90299" y="89860"/>
                                    </a:lnTo>
                                    <a:lnTo>
                                      <a:pt x="80275" y="89860"/>
                                    </a:lnTo>
                                    <a:close/>
                                    <a:moveTo>
                                      <a:pt x="85387" y="13615"/>
                                    </a:moveTo>
                                    <a:cubicBezTo>
                                      <a:pt x="83430" y="13615"/>
                                      <a:pt x="81713" y="12948"/>
                                      <a:pt x="80315" y="11614"/>
                                    </a:cubicBezTo>
                                    <a:cubicBezTo>
                                      <a:pt x="78917" y="10284"/>
                                      <a:pt x="78238" y="8678"/>
                                      <a:pt x="78238" y="6809"/>
                                    </a:cubicBezTo>
                                    <a:cubicBezTo>
                                      <a:pt x="78238" y="4936"/>
                                      <a:pt x="78917" y="3335"/>
                                      <a:pt x="80315" y="2001"/>
                                    </a:cubicBezTo>
                                    <a:cubicBezTo>
                                      <a:pt x="81713" y="667"/>
                                      <a:pt x="83430" y="0"/>
                                      <a:pt x="85387" y="0"/>
                                    </a:cubicBezTo>
                                    <a:cubicBezTo>
                                      <a:pt x="87344" y="0"/>
                                      <a:pt x="89021" y="667"/>
                                      <a:pt x="90379" y="2001"/>
                                    </a:cubicBezTo>
                                    <a:cubicBezTo>
                                      <a:pt x="91817" y="3335"/>
                                      <a:pt x="92536" y="4936"/>
                                      <a:pt x="92536" y="6809"/>
                                    </a:cubicBezTo>
                                    <a:cubicBezTo>
                                      <a:pt x="92536" y="8678"/>
                                      <a:pt x="91817" y="10284"/>
                                      <a:pt x="90379" y="11614"/>
                                    </a:cubicBezTo>
                                    <a:cubicBezTo>
                                      <a:pt x="89021" y="12948"/>
                                      <a:pt x="87344" y="13615"/>
                                      <a:pt x="85387" y="13615"/>
                                    </a:cubicBezTo>
                                    <a:close/>
                                    <a:moveTo>
                                      <a:pt x="108711" y="89860"/>
                                    </a:moveTo>
                                    <a:lnTo>
                                      <a:pt x="108711" y="24506"/>
                                    </a:lnTo>
                                    <a:lnTo>
                                      <a:pt x="118415" y="24506"/>
                                    </a:lnTo>
                                    <a:lnTo>
                                      <a:pt x="118415" y="34718"/>
                                    </a:lnTo>
                                    <a:lnTo>
                                      <a:pt x="119254" y="34718"/>
                                    </a:lnTo>
                                    <a:cubicBezTo>
                                      <a:pt x="120612" y="31231"/>
                                      <a:pt x="122808" y="28519"/>
                                      <a:pt x="125844" y="26590"/>
                                    </a:cubicBezTo>
                                    <a:cubicBezTo>
                                      <a:pt x="128879" y="24634"/>
                                      <a:pt x="132513" y="23655"/>
                                      <a:pt x="136786" y="23655"/>
                                    </a:cubicBezTo>
                                    <a:cubicBezTo>
                                      <a:pt x="141100" y="23655"/>
                                      <a:pt x="144694" y="24634"/>
                                      <a:pt x="147530" y="26590"/>
                                    </a:cubicBezTo>
                                    <a:cubicBezTo>
                                      <a:pt x="150445" y="28519"/>
                                      <a:pt x="152682" y="31231"/>
                                      <a:pt x="154319" y="34718"/>
                                    </a:cubicBezTo>
                                    <a:lnTo>
                                      <a:pt x="154998" y="34718"/>
                                    </a:lnTo>
                                    <a:cubicBezTo>
                                      <a:pt x="156676" y="31343"/>
                                      <a:pt x="159192" y="28663"/>
                                      <a:pt x="162507" y="26678"/>
                                    </a:cubicBezTo>
                                    <a:cubicBezTo>
                                      <a:pt x="165861" y="24661"/>
                                      <a:pt x="169895" y="23655"/>
                                      <a:pt x="174568" y="23655"/>
                                    </a:cubicBezTo>
                                    <a:cubicBezTo>
                                      <a:pt x="180399" y="23655"/>
                                      <a:pt x="185191" y="25484"/>
                                      <a:pt x="188905" y="29147"/>
                                    </a:cubicBezTo>
                                    <a:cubicBezTo>
                                      <a:pt x="192620" y="32777"/>
                                      <a:pt x="194497" y="38436"/>
                                      <a:pt x="194497" y="46120"/>
                                    </a:cubicBezTo>
                                    <a:lnTo>
                                      <a:pt x="194497" y="89860"/>
                                    </a:lnTo>
                                    <a:lnTo>
                                      <a:pt x="184432" y="89860"/>
                                    </a:lnTo>
                                    <a:lnTo>
                                      <a:pt x="184432" y="46120"/>
                                    </a:lnTo>
                                    <a:cubicBezTo>
                                      <a:pt x="184432" y="41300"/>
                                      <a:pt x="183114" y="37853"/>
                                      <a:pt x="180478" y="35784"/>
                                    </a:cubicBezTo>
                                    <a:cubicBezTo>
                                      <a:pt x="177842" y="33711"/>
                                      <a:pt x="174727" y="32677"/>
                                      <a:pt x="171173" y="32677"/>
                                    </a:cubicBezTo>
                                    <a:cubicBezTo>
                                      <a:pt x="166580" y="32677"/>
                                      <a:pt x="163026" y="34067"/>
                                      <a:pt x="160470" y="36847"/>
                                    </a:cubicBezTo>
                                    <a:cubicBezTo>
                                      <a:pt x="157954" y="39598"/>
                                      <a:pt x="156715" y="43085"/>
                                      <a:pt x="156715" y="47314"/>
                                    </a:cubicBezTo>
                                    <a:lnTo>
                                      <a:pt x="156715" y="89860"/>
                                    </a:lnTo>
                                    <a:lnTo>
                                      <a:pt x="146491" y="89860"/>
                                    </a:lnTo>
                                    <a:lnTo>
                                      <a:pt x="146491" y="45102"/>
                                    </a:lnTo>
                                    <a:cubicBezTo>
                                      <a:pt x="146491" y="41383"/>
                                      <a:pt x="145293" y="38392"/>
                                      <a:pt x="142857" y="36124"/>
                                    </a:cubicBezTo>
                                    <a:cubicBezTo>
                                      <a:pt x="140461" y="33823"/>
                                      <a:pt x="137346" y="32677"/>
                                      <a:pt x="133552" y="32677"/>
                                    </a:cubicBezTo>
                                    <a:cubicBezTo>
                                      <a:pt x="130956" y="32677"/>
                                      <a:pt x="128520" y="33372"/>
                                      <a:pt x="126243" y="34762"/>
                                    </a:cubicBezTo>
                                    <a:cubicBezTo>
                                      <a:pt x="124007" y="36152"/>
                                      <a:pt x="122170" y="38081"/>
                                      <a:pt x="120771" y="40549"/>
                                    </a:cubicBezTo>
                                    <a:cubicBezTo>
                                      <a:pt x="119414" y="42985"/>
                                      <a:pt x="118735" y="45808"/>
                                      <a:pt x="118735" y="49016"/>
                                    </a:cubicBezTo>
                                    <a:lnTo>
                                      <a:pt x="118735" y="89860"/>
                                    </a:lnTo>
                                    <a:lnTo>
                                      <a:pt x="108711" y="89860"/>
                                    </a:lnTo>
                                    <a:close/>
                                    <a:moveTo>
                                      <a:pt x="240225" y="91222"/>
                                    </a:moveTo>
                                    <a:cubicBezTo>
                                      <a:pt x="233955" y="91222"/>
                                      <a:pt x="228524" y="89832"/>
                                      <a:pt x="223931" y="87052"/>
                                    </a:cubicBezTo>
                                    <a:cubicBezTo>
                                      <a:pt x="219418" y="84244"/>
                                      <a:pt x="215903" y="80331"/>
                                      <a:pt x="213427" y="75310"/>
                                    </a:cubicBezTo>
                                    <a:cubicBezTo>
                                      <a:pt x="210991" y="70258"/>
                                      <a:pt x="209793" y="64388"/>
                                      <a:pt x="209793" y="57694"/>
                                    </a:cubicBezTo>
                                    <a:cubicBezTo>
                                      <a:pt x="209793" y="51000"/>
                                      <a:pt x="210991" y="45102"/>
                                      <a:pt x="213427" y="39994"/>
                                    </a:cubicBezTo>
                                    <a:cubicBezTo>
                                      <a:pt x="215903" y="34862"/>
                                      <a:pt x="219338" y="30860"/>
                                      <a:pt x="223731" y="27996"/>
                                    </a:cubicBezTo>
                                    <a:cubicBezTo>
                                      <a:pt x="228164" y="25105"/>
                                      <a:pt x="233316" y="23655"/>
                                      <a:pt x="239227" y="23655"/>
                                    </a:cubicBezTo>
                                    <a:cubicBezTo>
                                      <a:pt x="242621" y="23655"/>
                                      <a:pt x="245976" y="24222"/>
                                      <a:pt x="249291" y="25356"/>
                                    </a:cubicBezTo>
                                    <a:cubicBezTo>
                                      <a:pt x="252606" y="26495"/>
                                      <a:pt x="255641" y="28336"/>
                                      <a:pt x="258357" y="30888"/>
                                    </a:cubicBezTo>
                                    <a:cubicBezTo>
                                      <a:pt x="261072" y="33412"/>
                                      <a:pt x="263269" y="36763"/>
                                      <a:pt x="264867" y="40932"/>
                                    </a:cubicBezTo>
                                    <a:cubicBezTo>
                                      <a:pt x="266504" y="45102"/>
                                      <a:pt x="267303" y="50234"/>
                                      <a:pt x="267303" y="56332"/>
                                    </a:cubicBezTo>
                                    <a:lnTo>
                                      <a:pt x="267303" y="60585"/>
                                    </a:lnTo>
                                    <a:lnTo>
                                      <a:pt x="216942" y="60585"/>
                                    </a:lnTo>
                                    <a:lnTo>
                                      <a:pt x="216942" y="51907"/>
                                    </a:lnTo>
                                    <a:lnTo>
                                      <a:pt x="257079" y="51907"/>
                                    </a:lnTo>
                                    <a:cubicBezTo>
                                      <a:pt x="257079" y="48221"/>
                                      <a:pt x="256360" y="44930"/>
                                      <a:pt x="254882" y="42038"/>
                                    </a:cubicBezTo>
                                    <a:cubicBezTo>
                                      <a:pt x="253445" y="39143"/>
                                      <a:pt x="251368" y="36858"/>
                                      <a:pt x="248652" y="35185"/>
                                    </a:cubicBezTo>
                                    <a:cubicBezTo>
                                      <a:pt x="246016" y="33512"/>
                                      <a:pt x="242861" y="32677"/>
                                      <a:pt x="239227" y="32677"/>
                                    </a:cubicBezTo>
                                    <a:cubicBezTo>
                                      <a:pt x="235233" y="32677"/>
                                      <a:pt x="231758" y="33667"/>
                                      <a:pt x="228843" y="35656"/>
                                    </a:cubicBezTo>
                                    <a:cubicBezTo>
                                      <a:pt x="225928" y="37613"/>
                                      <a:pt x="223731" y="40165"/>
                                      <a:pt x="222173" y="43312"/>
                                    </a:cubicBezTo>
                                    <a:cubicBezTo>
                                      <a:pt x="220615" y="46463"/>
                                      <a:pt x="219817" y="49838"/>
                                      <a:pt x="219817" y="53441"/>
                                    </a:cubicBezTo>
                                    <a:lnTo>
                                      <a:pt x="219817" y="59227"/>
                                    </a:lnTo>
                                    <a:cubicBezTo>
                                      <a:pt x="219817" y="64160"/>
                                      <a:pt x="220655" y="68345"/>
                                      <a:pt x="222373" y="71776"/>
                                    </a:cubicBezTo>
                                    <a:cubicBezTo>
                                      <a:pt x="224091" y="75183"/>
                                      <a:pt x="226487" y="77775"/>
                                      <a:pt x="229562" y="79564"/>
                                    </a:cubicBezTo>
                                    <a:cubicBezTo>
                                      <a:pt x="232637" y="81321"/>
                                      <a:pt x="236191" y="82200"/>
                                      <a:pt x="240225" y="82200"/>
                                    </a:cubicBezTo>
                                    <a:cubicBezTo>
                                      <a:pt x="242861" y="82200"/>
                                      <a:pt x="245257" y="81832"/>
                                      <a:pt x="247374" y="81093"/>
                                    </a:cubicBezTo>
                                    <a:cubicBezTo>
                                      <a:pt x="249531" y="80331"/>
                                      <a:pt x="251408" y="79196"/>
                                      <a:pt x="252965" y="77691"/>
                                    </a:cubicBezTo>
                                    <a:cubicBezTo>
                                      <a:pt x="254523" y="76161"/>
                                      <a:pt x="255721" y="74260"/>
                                      <a:pt x="256559" y="71992"/>
                                    </a:cubicBezTo>
                                    <a:lnTo>
                                      <a:pt x="266264" y="74711"/>
                                    </a:lnTo>
                                    <a:cubicBezTo>
                                      <a:pt x="265266" y="78002"/>
                                      <a:pt x="263548" y="80898"/>
                                      <a:pt x="261112" y="83394"/>
                                    </a:cubicBezTo>
                                    <a:cubicBezTo>
                                      <a:pt x="258716" y="85862"/>
                                      <a:pt x="255721" y="87791"/>
                                      <a:pt x="252206" y="89181"/>
                                    </a:cubicBezTo>
                                    <a:cubicBezTo>
                                      <a:pt x="248652" y="90539"/>
                                      <a:pt x="244658" y="91222"/>
                                      <a:pt x="240225" y="91222"/>
                                    </a:cubicBezTo>
                                    <a:close/>
                                    <a:moveTo>
                                      <a:pt x="365270" y="24506"/>
                                    </a:moveTo>
                                    <a:cubicBezTo>
                                      <a:pt x="364791" y="20196"/>
                                      <a:pt x="362714" y="16850"/>
                                      <a:pt x="359079" y="14465"/>
                                    </a:cubicBezTo>
                                    <a:cubicBezTo>
                                      <a:pt x="355445" y="12085"/>
                                      <a:pt x="350972" y="10891"/>
                                      <a:pt x="345700" y="10891"/>
                                    </a:cubicBezTo>
                                    <a:cubicBezTo>
                                      <a:pt x="341867" y="10891"/>
                                      <a:pt x="338472" y="11518"/>
                                      <a:pt x="335596" y="12764"/>
                                    </a:cubicBezTo>
                                    <a:cubicBezTo>
                                      <a:pt x="332721" y="14014"/>
                                      <a:pt x="330484" y="15727"/>
                                      <a:pt x="328847" y="17912"/>
                                    </a:cubicBezTo>
                                    <a:cubicBezTo>
                                      <a:pt x="327289" y="20097"/>
                                      <a:pt x="326490" y="22577"/>
                                      <a:pt x="326490" y="25356"/>
                                    </a:cubicBezTo>
                                    <a:cubicBezTo>
                                      <a:pt x="326490" y="27685"/>
                                      <a:pt x="327049" y="29686"/>
                                      <a:pt x="328128" y="31359"/>
                                    </a:cubicBezTo>
                                    <a:cubicBezTo>
                                      <a:pt x="329286" y="33000"/>
                                      <a:pt x="330724" y="34378"/>
                                      <a:pt x="332481" y="35485"/>
                                    </a:cubicBezTo>
                                    <a:cubicBezTo>
                                      <a:pt x="334238" y="36563"/>
                                      <a:pt x="336075" y="37458"/>
                                      <a:pt x="337992" y="38164"/>
                                    </a:cubicBezTo>
                                    <a:cubicBezTo>
                                      <a:pt x="339949" y="38847"/>
                                      <a:pt x="341707" y="39398"/>
                                      <a:pt x="343344" y="39826"/>
                                    </a:cubicBezTo>
                                    <a:lnTo>
                                      <a:pt x="352170" y="42206"/>
                                    </a:lnTo>
                                    <a:cubicBezTo>
                                      <a:pt x="354447" y="42801"/>
                                      <a:pt x="356963" y="43624"/>
                                      <a:pt x="359759" y="44674"/>
                                    </a:cubicBezTo>
                                    <a:cubicBezTo>
                                      <a:pt x="362554" y="45725"/>
                                      <a:pt x="365230" y="47158"/>
                                      <a:pt x="367786" y="48972"/>
                                    </a:cubicBezTo>
                                    <a:cubicBezTo>
                                      <a:pt x="370382" y="50761"/>
                                      <a:pt x="372498" y="53057"/>
                                      <a:pt x="374176" y="55865"/>
                                    </a:cubicBezTo>
                                    <a:cubicBezTo>
                                      <a:pt x="375854" y="58672"/>
                                      <a:pt x="376692" y="62119"/>
                                      <a:pt x="376692" y="66205"/>
                                    </a:cubicBezTo>
                                    <a:cubicBezTo>
                                      <a:pt x="376692" y="70913"/>
                                      <a:pt x="375454" y="75167"/>
                                      <a:pt x="372978" y="78969"/>
                                    </a:cubicBezTo>
                                    <a:cubicBezTo>
                                      <a:pt x="370542" y="82767"/>
                                      <a:pt x="366987" y="85790"/>
                                      <a:pt x="362275" y="88031"/>
                                    </a:cubicBezTo>
                                    <a:cubicBezTo>
                                      <a:pt x="357602" y="90271"/>
                                      <a:pt x="351891" y="91393"/>
                                      <a:pt x="345221" y="91393"/>
                                    </a:cubicBezTo>
                                    <a:cubicBezTo>
                                      <a:pt x="338951" y="91393"/>
                                      <a:pt x="333559" y="90383"/>
                                      <a:pt x="329006" y="88370"/>
                                    </a:cubicBezTo>
                                    <a:cubicBezTo>
                                      <a:pt x="324453" y="86357"/>
                                      <a:pt x="320899" y="83550"/>
                                      <a:pt x="318263" y="79947"/>
                                    </a:cubicBezTo>
                                    <a:cubicBezTo>
                                      <a:pt x="315707" y="76345"/>
                                      <a:pt x="314230" y="72159"/>
                                      <a:pt x="313870" y="67395"/>
                                    </a:cubicBezTo>
                                    <a:lnTo>
                                      <a:pt x="324773" y="67395"/>
                                    </a:lnTo>
                                    <a:cubicBezTo>
                                      <a:pt x="325053" y="70686"/>
                                      <a:pt x="326171" y="73409"/>
                                      <a:pt x="328088" y="75562"/>
                                    </a:cubicBezTo>
                                    <a:cubicBezTo>
                                      <a:pt x="330045" y="77691"/>
                                      <a:pt x="332521" y="79280"/>
                                      <a:pt x="335516" y="80331"/>
                                    </a:cubicBezTo>
                                    <a:cubicBezTo>
                                      <a:pt x="338511" y="81349"/>
                                      <a:pt x="341747" y="81860"/>
                                      <a:pt x="345221" y="81860"/>
                                    </a:cubicBezTo>
                                    <a:cubicBezTo>
                                      <a:pt x="349215" y="81860"/>
                                      <a:pt x="352849" y="81209"/>
                                      <a:pt x="356044" y="79903"/>
                                    </a:cubicBezTo>
                                    <a:cubicBezTo>
                                      <a:pt x="359239" y="78569"/>
                                      <a:pt x="361795" y="76728"/>
                                      <a:pt x="363672" y="74372"/>
                                    </a:cubicBezTo>
                                    <a:cubicBezTo>
                                      <a:pt x="365549" y="71992"/>
                                      <a:pt x="366468" y="69212"/>
                                      <a:pt x="366468" y="66033"/>
                                    </a:cubicBezTo>
                                    <a:cubicBezTo>
                                      <a:pt x="366468" y="63141"/>
                                      <a:pt x="365669" y="60785"/>
                                      <a:pt x="364032" y="58972"/>
                                    </a:cubicBezTo>
                                    <a:cubicBezTo>
                                      <a:pt x="362434" y="57155"/>
                                      <a:pt x="360318" y="55681"/>
                                      <a:pt x="357682" y="54547"/>
                                    </a:cubicBezTo>
                                    <a:cubicBezTo>
                                      <a:pt x="355046" y="53413"/>
                                      <a:pt x="352170" y="52418"/>
                                      <a:pt x="349135" y="51567"/>
                                    </a:cubicBezTo>
                                    <a:lnTo>
                                      <a:pt x="338392" y="48504"/>
                                    </a:lnTo>
                                    <a:cubicBezTo>
                                      <a:pt x="331602" y="46547"/>
                                      <a:pt x="326211" y="43752"/>
                                      <a:pt x="322217" y="40121"/>
                                    </a:cubicBezTo>
                                    <a:cubicBezTo>
                                      <a:pt x="318263" y="36491"/>
                                      <a:pt x="316266" y="31738"/>
                                      <a:pt x="316266" y="25868"/>
                                    </a:cubicBezTo>
                                    <a:cubicBezTo>
                                      <a:pt x="316266" y="20991"/>
                                      <a:pt x="317584" y="16734"/>
                                      <a:pt x="320220" y="13104"/>
                                    </a:cubicBezTo>
                                    <a:cubicBezTo>
                                      <a:pt x="322896" y="9445"/>
                                      <a:pt x="326450" y="6610"/>
                                      <a:pt x="330963" y="4597"/>
                                    </a:cubicBezTo>
                                    <a:cubicBezTo>
                                      <a:pt x="335476" y="2552"/>
                                      <a:pt x="340508" y="1534"/>
                                      <a:pt x="346060" y="1534"/>
                                    </a:cubicBezTo>
                                    <a:cubicBezTo>
                                      <a:pt x="351651" y="1534"/>
                                      <a:pt x="356643" y="2540"/>
                                      <a:pt x="361036" y="4553"/>
                                    </a:cubicBezTo>
                                    <a:cubicBezTo>
                                      <a:pt x="365389" y="6538"/>
                                      <a:pt x="368864" y="9262"/>
                                      <a:pt x="371420" y="12720"/>
                                    </a:cubicBezTo>
                                    <a:cubicBezTo>
                                      <a:pt x="373976" y="16183"/>
                                      <a:pt x="375374" y="20113"/>
                                      <a:pt x="375494" y="24506"/>
                                    </a:cubicBezTo>
                                    <a:lnTo>
                                      <a:pt x="365270" y="24506"/>
                                    </a:lnTo>
                                    <a:close/>
                                    <a:moveTo>
                                      <a:pt x="420064" y="91222"/>
                                    </a:moveTo>
                                    <a:cubicBezTo>
                                      <a:pt x="413794" y="91222"/>
                                      <a:pt x="408362" y="89832"/>
                                      <a:pt x="403770" y="87052"/>
                                    </a:cubicBezTo>
                                    <a:cubicBezTo>
                                      <a:pt x="399257" y="84244"/>
                                      <a:pt x="395742" y="80331"/>
                                      <a:pt x="393266" y="75310"/>
                                    </a:cubicBezTo>
                                    <a:cubicBezTo>
                                      <a:pt x="390830" y="70258"/>
                                      <a:pt x="389592" y="64388"/>
                                      <a:pt x="389592" y="57694"/>
                                    </a:cubicBezTo>
                                    <a:cubicBezTo>
                                      <a:pt x="389592" y="51000"/>
                                      <a:pt x="390830" y="45102"/>
                                      <a:pt x="393266" y="39994"/>
                                    </a:cubicBezTo>
                                    <a:cubicBezTo>
                                      <a:pt x="395742" y="34862"/>
                                      <a:pt x="399177" y="30860"/>
                                      <a:pt x="403570" y="27996"/>
                                    </a:cubicBezTo>
                                    <a:cubicBezTo>
                                      <a:pt x="408003" y="25105"/>
                                      <a:pt x="413155" y="23655"/>
                                      <a:pt x="419066" y="23655"/>
                                    </a:cubicBezTo>
                                    <a:cubicBezTo>
                                      <a:pt x="422460" y="23655"/>
                                      <a:pt x="425815" y="24222"/>
                                      <a:pt x="429130" y="25356"/>
                                    </a:cubicBezTo>
                                    <a:cubicBezTo>
                                      <a:pt x="432445" y="26495"/>
                                      <a:pt x="435480" y="28336"/>
                                      <a:pt x="438196" y="30888"/>
                                    </a:cubicBezTo>
                                    <a:cubicBezTo>
                                      <a:pt x="440912" y="33412"/>
                                      <a:pt x="443108" y="36763"/>
                                      <a:pt x="444706" y="40932"/>
                                    </a:cubicBezTo>
                                    <a:cubicBezTo>
                                      <a:pt x="446343" y="45102"/>
                                      <a:pt x="447142" y="50234"/>
                                      <a:pt x="447142" y="56332"/>
                                    </a:cubicBezTo>
                                    <a:lnTo>
                                      <a:pt x="447142" y="60585"/>
                                    </a:lnTo>
                                    <a:lnTo>
                                      <a:pt x="396741" y="60585"/>
                                    </a:lnTo>
                                    <a:lnTo>
                                      <a:pt x="396741" y="51907"/>
                                    </a:lnTo>
                                    <a:lnTo>
                                      <a:pt x="436918" y="51907"/>
                                    </a:lnTo>
                                    <a:cubicBezTo>
                                      <a:pt x="436918" y="48221"/>
                                      <a:pt x="436199" y="44930"/>
                                      <a:pt x="434722" y="42038"/>
                                    </a:cubicBezTo>
                                    <a:cubicBezTo>
                                      <a:pt x="433283" y="39143"/>
                                      <a:pt x="431207" y="36858"/>
                                      <a:pt x="428491" y="35185"/>
                                    </a:cubicBezTo>
                                    <a:cubicBezTo>
                                      <a:pt x="425815" y="33512"/>
                                      <a:pt x="422700" y="32677"/>
                                      <a:pt x="419066" y="32677"/>
                                    </a:cubicBezTo>
                                    <a:cubicBezTo>
                                      <a:pt x="415072" y="32677"/>
                                      <a:pt x="411598" y="33667"/>
                                      <a:pt x="408682" y="35656"/>
                                    </a:cubicBezTo>
                                    <a:cubicBezTo>
                                      <a:pt x="405767" y="37613"/>
                                      <a:pt x="403570" y="40165"/>
                                      <a:pt x="401972" y="43312"/>
                                    </a:cubicBezTo>
                                    <a:cubicBezTo>
                                      <a:pt x="400415" y="46463"/>
                                      <a:pt x="399656" y="49838"/>
                                      <a:pt x="399656" y="53441"/>
                                    </a:cubicBezTo>
                                    <a:lnTo>
                                      <a:pt x="399656" y="59227"/>
                                    </a:lnTo>
                                    <a:cubicBezTo>
                                      <a:pt x="399656" y="64160"/>
                                      <a:pt x="400495" y="68345"/>
                                      <a:pt x="402212" y="71776"/>
                                    </a:cubicBezTo>
                                    <a:cubicBezTo>
                                      <a:pt x="403929" y="75183"/>
                                      <a:pt x="406326" y="77775"/>
                                      <a:pt x="409401" y="79564"/>
                                    </a:cubicBezTo>
                                    <a:cubicBezTo>
                                      <a:pt x="412476" y="81321"/>
                                      <a:pt x="416031" y="82200"/>
                                      <a:pt x="420064" y="82200"/>
                                    </a:cubicBezTo>
                                    <a:cubicBezTo>
                                      <a:pt x="422700" y="82200"/>
                                      <a:pt x="425097" y="81832"/>
                                      <a:pt x="427213" y="81093"/>
                                    </a:cubicBezTo>
                                    <a:cubicBezTo>
                                      <a:pt x="429370" y="80331"/>
                                      <a:pt x="431247" y="79196"/>
                                      <a:pt x="432804" y="77691"/>
                                    </a:cubicBezTo>
                                    <a:cubicBezTo>
                                      <a:pt x="434362" y="76161"/>
                                      <a:pt x="435560" y="74260"/>
                                      <a:pt x="436399" y="71992"/>
                                    </a:cubicBezTo>
                                    <a:lnTo>
                                      <a:pt x="446104" y="74711"/>
                                    </a:lnTo>
                                    <a:cubicBezTo>
                                      <a:pt x="445105" y="78002"/>
                                      <a:pt x="443388" y="80898"/>
                                      <a:pt x="440952" y="83394"/>
                                    </a:cubicBezTo>
                                    <a:cubicBezTo>
                                      <a:pt x="438555" y="85862"/>
                                      <a:pt x="435560" y="87791"/>
                                      <a:pt x="432046" y="89181"/>
                                    </a:cubicBezTo>
                                    <a:cubicBezTo>
                                      <a:pt x="428491" y="90539"/>
                                      <a:pt x="424497" y="91222"/>
                                      <a:pt x="420064" y="91222"/>
                                    </a:cubicBezTo>
                                    <a:close/>
                                    <a:moveTo>
                                      <a:pt x="462398" y="89860"/>
                                    </a:moveTo>
                                    <a:lnTo>
                                      <a:pt x="462398" y="24506"/>
                                    </a:lnTo>
                                    <a:lnTo>
                                      <a:pt x="472103" y="24506"/>
                                    </a:lnTo>
                                    <a:lnTo>
                                      <a:pt x="472103" y="34378"/>
                                    </a:lnTo>
                                    <a:lnTo>
                                      <a:pt x="472782" y="34378"/>
                                    </a:lnTo>
                                    <a:cubicBezTo>
                                      <a:pt x="473980" y="31143"/>
                                      <a:pt x="476137" y="28519"/>
                                      <a:pt x="479252" y="26507"/>
                                    </a:cubicBezTo>
                                    <a:cubicBezTo>
                                      <a:pt x="482367" y="24494"/>
                                      <a:pt x="485881" y="23487"/>
                                      <a:pt x="489795" y="23487"/>
                                    </a:cubicBezTo>
                                    <a:cubicBezTo>
                                      <a:pt x="490554" y="23487"/>
                                      <a:pt x="491473" y="23499"/>
                                      <a:pt x="492591" y="23527"/>
                                    </a:cubicBezTo>
                                    <a:cubicBezTo>
                                      <a:pt x="493670" y="23555"/>
                                      <a:pt x="494508" y="23599"/>
                                      <a:pt x="495067" y="23655"/>
                                    </a:cubicBezTo>
                                    <a:lnTo>
                                      <a:pt x="495067" y="33867"/>
                                    </a:lnTo>
                                    <a:cubicBezTo>
                                      <a:pt x="494748" y="33783"/>
                                      <a:pt x="493949" y="33655"/>
                                      <a:pt x="492751" y="33484"/>
                                    </a:cubicBezTo>
                                    <a:cubicBezTo>
                                      <a:pt x="491553" y="33288"/>
                                      <a:pt x="490275" y="33188"/>
                                      <a:pt x="488957" y="33188"/>
                                    </a:cubicBezTo>
                                    <a:cubicBezTo>
                                      <a:pt x="485802" y="33188"/>
                                      <a:pt x="482926" y="33855"/>
                                      <a:pt x="480450" y="35185"/>
                                    </a:cubicBezTo>
                                    <a:cubicBezTo>
                                      <a:pt x="477974" y="36491"/>
                                      <a:pt x="476017" y="38308"/>
                                      <a:pt x="474579" y="40633"/>
                                    </a:cubicBezTo>
                                    <a:cubicBezTo>
                                      <a:pt x="473142" y="42929"/>
                                      <a:pt x="472462" y="45553"/>
                                      <a:pt x="472462" y="48504"/>
                                    </a:cubicBezTo>
                                    <a:lnTo>
                                      <a:pt x="472462" y="89860"/>
                                    </a:lnTo>
                                    <a:lnTo>
                                      <a:pt x="462398" y="89860"/>
                                    </a:lnTo>
                                    <a:close/>
                                    <a:moveTo>
                                      <a:pt x="506969" y="89860"/>
                                    </a:moveTo>
                                    <a:lnTo>
                                      <a:pt x="506969" y="24506"/>
                                    </a:lnTo>
                                    <a:lnTo>
                                      <a:pt x="517033" y="24506"/>
                                    </a:lnTo>
                                    <a:lnTo>
                                      <a:pt x="517033" y="89860"/>
                                    </a:lnTo>
                                    <a:lnTo>
                                      <a:pt x="506969" y="89860"/>
                                    </a:lnTo>
                                    <a:close/>
                                    <a:moveTo>
                                      <a:pt x="512081" y="13615"/>
                                    </a:moveTo>
                                    <a:cubicBezTo>
                                      <a:pt x="510124" y="13615"/>
                                      <a:pt x="508446" y="12948"/>
                                      <a:pt x="507049" y="11614"/>
                                    </a:cubicBezTo>
                                    <a:cubicBezTo>
                                      <a:pt x="505651" y="10284"/>
                                      <a:pt x="504932" y="8678"/>
                                      <a:pt x="504932" y="6809"/>
                                    </a:cubicBezTo>
                                    <a:cubicBezTo>
                                      <a:pt x="504932" y="4936"/>
                                      <a:pt x="505651" y="3335"/>
                                      <a:pt x="507049" y="2001"/>
                                    </a:cubicBezTo>
                                    <a:cubicBezTo>
                                      <a:pt x="508446" y="667"/>
                                      <a:pt x="510124" y="0"/>
                                      <a:pt x="512081" y="0"/>
                                    </a:cubicBezTo>
                                    <a:cubicBezTo>
                                      <a:pt x="514038" y="0"/>
                                      <a:pt x="515715" y="667"/>
                                      <a:pt x="517113" y="2001"/>
                                    </a:cubicBezTo>
                                    <a:cubicBezTo>
                                      <a:pt x="518551" y="3335"/>
                                      <a:pt x="519229" y="4936"/>
                                      <a:pt x="519229" y="6809"/>
                                    </a:cubicBezTo>
                                    <a:cubicBezTo>
                                      <a:pt x="519229" y="8678"/>
                                      <a:pt x="518551" y="10284"/>
                                      <a:pt x="517113" y="11614"/>
                                    </a:cubicBezTo>
                                    <a:cubicBezTo>
                                      <a:pt x="515715" y="12948"/>
                                      <a:pt x="514038" y="13615"/>
                                      <a:pt x="512081" y="13615"/>
                                    </a:cubicBezTo>
                                    <a:close/>
                                    <a:moveTo>
                                      <a:pt x="562801" y="91222"/>
                                    </a:moveTo>
                                    <a:cubicBezTo>
                                      <a:pt x="556531" y="91222"/>
                                      <a:pt x="551099" y="89832"/>
                                      <a:pt x="546507" y="87052"/>
                                    </a:cubicBezTo>
                                    <a:cubicBezTo>
                                      <a:pt x="541994" y="84244"/>
                                      <a:pt x="538480" y="80331"/>
                                      <a:pt x="536003" y="75310"/>
                                    </a:cubicBezTo>
                                    <a:cubicBezTo>
                                      <a:pt x="533567" y="70258"/>
                                      <a:pt x="532369" y="64388"/>
                                      <a:pt x="532369" y="57694"/>
                                    </a:cubicBezTo>
                                    <a:cubicBezTo>
                                      <a:pt x="532369" y="51000"/>
                                      <a:pt x="533567" y="45102"/>
                                      <a:pt x="536003" y="39994"/>
                                    </a:cubicBezTo>
                                    <a:cubicBezTo>
                                      <a:pt x="538480" y="34862"/>
                                      <a:pt x="541914" y="30860"/>
                                      <a:pt x="546307" y="27996"/>
                                    </a:cubicBezTo>
                                    <a:cubicBezTo>
                                      <a:pt x="550740" y="25105"/>
                                      <a:pt x="555892" y="23655"/>
                                      <a:pt x="561803" y="23655"/>
                                    </a:cubicBezTo>
                                    <a:cubicBezTo>
                                      <a:pt x="565198" y="23655"/>
                                      <a:pt x="568553" y="24222"/>
                                      <a:pt x="571867" y="25356"/>
                                    </a:cubicBezTo>
                                    <a:cubicBezTo>
                                      <a:pt x="575182" y="26495"/>
                                      <a:pt x="578217" y="28336"/>
                                      <a:pt x="580933" y="30888"/>
                                    </a:cubicBezTo>
                                    <a:cubicBezTo>
                                      <a:pt x="583649" y="33412"/>
                                      <a:pt x="585846" y="36763"/>
                                      <a:pt x="587443" y="40932"/>
                                    </a:cubicBezTo>
                                    <a:cubicBezTo>
                                      <a:pt x="589080" y="45102"/>
                                      <a:pt x="589879" y="50234"/>
                                      <a:pt x="589879" y="56332"/>
                                    </a:cubicBezTo>
                                    <a:lnTo>
                                      <a:pt x="589879" y="60585"/>
                                    </a:lnTo>
                                    <a:lnTo>
                                      <a:pt x="539518" y="60585"/>
                                    </a:lnTo>
                                    <a:lnTo>
                                      <a:pt x="539518" y="51907"/>
                                    </a:lnTo>
                                    <a:lnTo>
                                      <a:pt x="579655" y="51907"/>
                                    </a:lnTo>
                                    <a:cubicBezTo>
                                      <a:pt x="579655" y="48221"/>
                                      <a:pt x="578936" y="44930"/>
                                      <a:pt x="577459" y="42038"/>
                                    </a:cubicBezTo>
                                    <a:cubicBezTo>
                                      <a:pt x="576021" y="39143"/>
                                      <a:pt x="573944" y="36858"/>
                                      <a:pt x="571228" y="35185"/>
                                    </a:cubicBezTo>
                                    <a:cubicBezTo>
                                      <a:pt x="568592" y="33512"/>
                                      <a:pt x="565437" y="32677"/>
                                      <a:pt x="561803" y="32677"/>
                                    </a:cubicBezTo>
                                    <a:cubicBezTo>
                                      <a:pt x="557809" y="32677"/>
                                      <a:pt x="554335" y="33667"/>
                                      <a:pt x="551419" y="35656"/>
                                    </a:cubicBezTo>
                                    <a:cubicBezTo>
                                      <a:pt x="548544" y="37613"/>
                                      <a:pt x="546307" y="40165"/>
                                      <a:pt x="544750" y="43312"/>
                                    </a:cubicBezTo>
                                    <a:cubicBezTo>
                                      <a:pt x="543192" y="46463"/>
                                      <a:pt x="542393" y="49838"/>
                                      <a:pt x="542393" y="53441"/>
                                    </a:cubicBezTo>
                                    <a:lnTo>
                                      <a:pt x="542393" y="59227"/>
                                    </a:lnTo>
                                    <a:cubicBezTo>
                                      <a:pt x="542393" y="64160"/>
                                      <a:pt x="543232" y="68345"/>
                                      <a:pt x="544949" y="71776"/>
                                    </a:cubicBezTo>
                                    <a:cubicBezTo>
                                      <a:pt x="546666" y="75183"/>
                                      <a:pt x="549063" y="77775"/>
                                      <a:pt x="552138" y="79564"/>
                                    </a:cubicBezTo>
                                    <a:cubicBezTo>
                                      <a:pt x="555213" y="81321"/>
                                      <a:pt x="558768" y="82200"/>
                                      <a:pt x="562801" y="82200"/>
                                    </a:cubicBezTo>
                                    <a:cubicBezTo>
                                      <a:pt x="565477" y="82200"/>
                                      <a:pt x="567834" y="81832"/>
                                      <a:pt x="569950" y="81093"/>
                                    </a:cubicBezTo>
                                    <a:cubicBezTo>
                                      <a:pt x="572107" y="80331"/>
                                      <a:pt x="573984" y="79196"/>
                                      <a:pt x="575542" y="77691"/>
                                    </a:cubicBezTo>
                                    <a:cubicBezTo>
                                      <a:pt x="577099" y="76161"/>
                                      <a:pt x="578297" y="74260"/>
                                      <a:pt x="579176" y="71992"/>
                                    </a:cubicBezTo>
                                    <a:lnTo>
                                      <a:pt x="588841" y="74711"/>
                                    </a:lnTo>
                                    <a:cubicBezTo>
                                      <a:pt x="587842" y="78002"/>
                                      <a:pt x="586125" y="80898"/>
                                      <a:pt x="583729" y="83394"/>
                                    </a:cubicBezTo>
                                    <a:cubicBezTo>
                                      <a:pt x="581293" y="85862"/>
                                      <a:pt x="578337" y="87791"/>
                                      <a:pt x="574783" y="89181"/>
                                    </a:cubicBezTo>
                                    <a:cubicBezTo>
                                      <a:pt x="571228" y="90539"/>
                                      <a:pt x="567234" y="91222"/>
                                      <a:pt x="562801" y="91222"/>
                                    </a:cubicBezTo>
                                    <a:close/>
                                    <a:moveTo>
                                      <a:pt x="651463" y="39143"/>
                                    </a:moveTo>
                                    <a:lnTo>
                                      <a:pt x="642437" y="41695"/>
                                    </a:lnTo>
                                    <a:cubicBezTo>
                                      <a:pt x="641878" y="40193"/>
                                      <a:pt x="641039" y="38732"/>
                                      <a:pt x="639921" y="37314"/>
                                    </a:cubicBezTo>
                                    <a:cubicBezTo>
                                      <a:pt x="638843" y="35868"/>
                                      <a:pt x="637365" y="34678"/>
                                      <a:pt x="635488" y="33739"/>
                                    </a:cubicBezTo>
                                    <a:cubicBezTo>
                                      <a:pt x="633611" y="32805"/>
                                      <a:pt x="631215" y="32337"/>
                                      <a:pt x="628299" y="32337"/>
                                    </a:cubicBezTo>
                                    <a:cubicBezTo>
                                      <a:pt x="624305" y="32337"/>
                                      <a:pt x="620951" y="33256"/>
                                      <a:pt x="618315" y="35101"/>
                                    </a:cubicBezTo>
                                    <a:cubicBezTo>
                                      <a:pt x="615679" y="36918"/>
                                      <a:pt x="614361" y="39227"/>
                                      <a:pt x="614361" y="42038"/>
                                    </a:cubicBezTo>
                                    <a:cubicBezTo>
                                      <a:pt x="614361" y="44534"/>
                                      <a:pt x="615240" y="46503"/>
                                      <a:pt x="617077" y="47949"/>
                                    </a:cubicBezTo>
                                    <a:cubicBezTo>
                                      <a:pt x="618874" y="49399"/>
                                      <a:pt x="621709" y="50601"/>
                                      <a:pt x="625583" y="51567"/>
                                    </a:cubicBezTo>
                                    <a:lnTo>
                                      <a:pt x="635288" y="53952"/>
                                    </a:lnTo>
                                    <a:cubicBezTo>
                                      <a:pt x="641119" y="55370"/>
                                      <a:pt x="645472" y="57538"/>
                                      <a:pt x="648348" y="60458"/>
                                    </a:cubicBezTo>
                                    <a:cubicBezTo>
                                      <a:pt x="651223" y="63353"/>
                                      <a:pt x="652621" y="67083"/>
                                      <a:pt x="652621" y="71648"/>
                                    </a:cubicBezTo>
                                    <a:cubicBezTo>
                                      <a:pt x="652621" y="75394"/>
                                      <a:pt x="651543" y="78741"/>
                                      <a:pt x="649386" y="81692"/>
                                    </a:cubicBezTo>
                                    <a:cubicBezTo>
                                      <a:pt x="647270" y="84640"/>
                                      <a:pt x="644314" y="86968"/>
                                      <a:pt x="640480" y="88670"/>
                                    </a:cubicBezTo>
                                    <a:cubicBezTo>
                                      <a:pt x="636646" y="90371"/>
                                      <a:pt x="632173" y="91222"/>
                                      <a:pt x="627101" y="91222"/>
                                    </a:cubicBezTo>
                                    <a:cubicBezTo>
                                      <a:pt x="620432" y="91222"/>
                                      <a:pt x="614920" y="89776"/>
                                      <a:pt x="610567" y="86880"/>
                                    </a:cubicBezTo>
                                    <a:cubicBezTo>
                                      <a:pt x="606174" y="83989"/>
                                      <a:pt x="603418" y="79763"/>
                                      <a:pt x="602260" y="74204"/>
                                    </a:cubicBezTo>
                                    <a:lnTo>
                                      <a:pt x="611805" y="71820"/>
                                    </a:lnTo>
                                    <a:cubicBezTo>
                                      <a:pt x="612684" y="75338"/>
                                      <a:pt x="614401" y="77974"/>
                                      <a:pt x="616957" y="79731"/>
                                    </a:cubicBezTo>
                                    <a:cubicBezTo>
                                      <a:pt x="619513" y="81493"/>
                                      <a:pt x="622828" y="82371"/>
                                      <a:pt x="626942" y="82371"/>
                                    </a:cubicBezTo>
                                    <a:cubicBezTo>
                                      <a:pt x="631614" y="82371"/>
                                      <a:pt x="635328" y="81377"/>
                                      <a:pt x="638084" y="79392"/>
                                    </a:cubicBezTo>
                                    <a:cubicBezTo>
                                      <a:pt x="640880" y="77379"/>
                                      <a:pt x="642237" y="74967"/>
                                      <a:pt x="642237" y="72159"/>
                                    </a:cubicBezTo>
                                    <a:cubicBezTo>
                                      <a:pt x="642237" y="69891"/>
                                      <a:pt x="641478" y="67990"/>
                                      <a:pt x="639881" y="66460"/>
                                    </a:cubicBezTo>
                                    <a:cubicBezTo>
                                      <a:pt x="638284" y="64899"/>
                                      <a:pt x="635848" y="63737"/>
                                      <a:pt x="632572" y="62970"/>
                                    </a:cubicBezTo>
                                    <a:lnTo>
                                      <a:pt x="621669" y="60418"/>
                                    </a:lnTo>
                                    <a:cubicBezTo>
                                      <a:pt x="615679" y="59000"/>
                                      <a:pt x="611286" y="56799"/>
                                      <a:pt x="608490" y="53824"/>
                                    </a:cubicBezTo>
                                    <a:cubicBezTo>
                                      <a:pt x="605694" y="50817"/>
                                      <a:pt x="604297" y="47058"/>
                                      <a:pt x="604297" y="42546"/>
                                    </a:cubicBezTo>
                                    <a:cubicBezTo>
                                      <a:pt x="604297" y="38859"/>
                                      <a:pt x="605335" y="35596"/>
                                      <a:pt x="607412" y="32761"/>
                                    </a:cubicBezTo>
                                    <a:cubicBezTo>
                                      <a:pt x="609528" y="29925"/>
                                      <a:pt x="612364" y="27697"/>
                                      <a:pt x="615959" y="26083"/>
                                    </a:cubicBezTo>
                                    <a:cubicBezTo>
                                      <a:pt x="619593" y="24466"/>
                                      <a:pt x="623706" y="23655"/>
                                      <a:pt x="628299" y="23655"/>
                                    </a:cubicBezTo>
                                    <a:cubicBezTo>
                                      <a:pt x="634769" y="23655"/>
                                      <a:pt x="639841" y="25073"/>
                                      <a:pt x="643515" y="27912"/>
                                    </a:cubicBezTo>
                                    <a:cubicBezTo>
                                      <a:pt x="647230" y="30748"/>
                                      <a:pt x="649906" y="34490"/>
                                      <a:pt x="651463" y="39143"/>
                                    </a:cubicBezTo>
                                    <a:close/>
                                    <a:moveTo>
                                      <a:pt x="31671" y="249610"/>
                                    </a:moveTo>
                                    <a:lnTo>
                                      <a:pt x="4753" y="249610"/>
                                    </a:lnTo>
                                    <a:lnTo>
                                      <a:pt x="4753" y="162474"/>
                                    </a:lnTo>
                                    <a:lnTo>
                                      <a:pt x="32829" y="162474"/>
                                    </a:lnTo>
                                    <a:cubicBezTo>
                                      <a:pt x="41296" y="162474"/>
                                      <a:pt x="48524" y="164220"/>
                                      <a:pt x="54555" y="167706"/>
                                    </a:cubicBezTo>
                                    <a:cubicBezTo>
                                      <a:pt x="60546" y="171169"/>
                                      <a:pt x="65179" y="176145"/>
                                      <a:pt x="68373" y="182643"/>
                                    </a:cubicBezTo>
                                    <a:cubicBezTo>
                                      <a:pt x="71568" y="189109"/>
                                      <a:pt x="73166" y="196853"/>
                                      <a:pt x="73166" y="205871"/>
                                    </a:cubicBezTo>
                                    <a:cubicBezTo>
                                      <a:pt x="73166" y="214948"/>
                                      <a:pt x="71568" y="222764"/>
                                      <a:pt x="68334" y="229314"/>
                                    </a:cubicBezTo>
                                    <a:cubicBezTo>
                                      <a:pt x="65099" y="235840"/>
                                      <a:pt x="60386" y="240860"/>
                                      <a:pt x="54196" y="244378"/>
                                    </a:cubicBezTo>
                                    <a:cubicBezTo>
                                      <a:pt x="48005" y="247865"/>
                                      <a:pt x="40497" y="249610"/>
                                      <a:pt x="31671" y="249610"/>
                                    </a:cubicBezTo>
                                    <a:close/>
                                    <a:moveTo>
                                      <a:pt x="15296" y="240249"/>
                                    </a:moveTo>
                                    <a:lnTo>
                                      <a:pt x="30952" y="240249"/>
                                    </a:lnTo>
                                    <a:cubicBezTo>
                                      <a:pt x="38181" y="240249"/>
                                      <a:pt x="44131" y="238859"/>
                                      <a:pt x="48884" y="236079"/>
                                    </a:cubicBezTo>
                                    <a:cubicBezTo>
                                      <a:pt x="53636" y="233300"/>
                                      <a:pt x="57151" y="229342"/>
                                      <a:pt x="59467" y="224210"/>
                                    </a:cubicBezTo>
                                    <a:cubicBezTo>
                                      <a:pt x="61784" y="219074"/>
                                      <a:pt x="62982" y="212964"/>
                                      <a:pt x="62982" y="205871"/>
                                    </a:cubicBezTo>
                                    <a:cubicBezTo>
                                      <a:pt x="62982" y="198837"/>
                                      <a:pt x="61824" y="192783"/>
                                      <a:pt x="59507" y="187703"/>
                                    </a:cubicBezTo>
                                    <a:cubicBezTo>
                                      <a:pt x="57231" y="182599"/>
                                      <a:pt x="53796" y="178685"/>
                                      <a:pt x="49203" y="175961"/>
                                    </a:cubicBezTo>
                                    <a:cubicBezTo>
                                      <a:pt x="44650" y="173210"/>
                                      <a:pt x="38979" y="171836"/>
                                      <a:pt x="32150" y="171836"/>
                                    </a:cubicBezTo>
                                    <a:lnTo>
                                      <a:pt x="15296" y="171836"/>
                                    </a:lnTo>
                                    <a:lnTo>
                                      <a:pt x="15296" y="240249"/>
                                    </a:lnTo>
                                    <a:close/>
                                    <a:moveTo>
                                      <a:pt x="108751" y="251144"/>
                                    </a:moveTo>
                                    <a:cubicBezTo>
                                      <a:pt x="104597" y="251144"/>
                                      <a:pt x="100843" y="250361"/>
                                      <a:pt x="97488" y="248804"/>
                                    </a:cubicBezTo>
                                    <a:cubicBezTo>
                                      <a:pt x="94093" y="247214"/>
                                      <a:pt x="91417" y="244930"/>
                                      <a:pt x="89420" y="241950"/>
                                    </a:cubicBezTo>
                                    <a:cubicBezTo>
                                      <a:pt x="87464" y="238947"/>
                                      <a:pt x="86465" y="235313"/>
                                      <a:pt x="86465" y="231059"/>
                                    </a:cubicBezTo>
                                    <a:cubicBezTo>
                                      <a:pt x="86465" y="227317"/>
                                      <a:pt x="87184" y="224282"/>
                                      <a:pt x="88662" y="221953"/>
                                    </a:cubicBezTo>
                                    <a:cubicBezTo>
                                      <a:pt x="90140" y="219601"/>
                                      <a:pt x="92096" y="217756"/>
                                      <a:pt x="94573" y="216422"/>
                                    </a:cubicBezTo>
                                    <a:cubicBezTo>
                                      <a:pt x="97049" y="215092"/>
                                      <a:pt x="99765" y="214098"/>
                                      <a:pt x="102760" y="213447"/>
                                    </a:cubicBezTo>
                                    <a:cubicBezTo>
                                      <a:pt x="105755" y="212764"/>
                                      <a:pt x="108790" y="212225"/>
                                      <a:pt x="111825" y="211829"/>
                                    </a:cubicBezTo>
                                    <a:cubicBezTo>
                                      <a:pt x="115779" y="211318"/>
                                      <a:pt x="119014" y="210935"/>
                                      <a:pt x="121451" y="210679"/>
                                    </a:cubicBezTo>
                                    <a:cubicBezTo>
                                      <a:pt x="123967" y="210395"/>
                                      <a:pt x="125764" y="209928"/>
                                      <a:pt x="126922" y="209277"/>
                                    </a:cubicBezTo>
                                    <a:cubicBezTo>
                                      <a:pt x="128080" y="208622"/>
                                      <a:pt x="128639" y="207488"/>
                                      <a:pt x="128639" y="205871"/>
                                    </a:cubicBezTo>
                                    <a:lnTo>
                                      <a:pt x="128639" y="205531"/>
                                    </a:lnTo>
                                    <a:cubicBezTo>
                                      <a:pt x="128639" y="201334"/>
                                      <a:pt x="127521" y="198071"/>
                                      <a:pt x="125205" y="195746"/>
                                    </a:cubicBezTo>
                                    <a:cubicBezTo>
                                      <a:pt x="122928" y="193418"/>
                                      <a:pt x="119494" y="192256"/>
                                      <a:pt x="114861" y="192256"/>
                                    </a:cubicBezTo>
                                    <a:cubicBezTo>
                                      <a:pt x="110068" y="192256"/>
                                      <a:pt x="106314" y="193306"/>
                                      <a:pt x="103598" y="195407"/>
                                    </a:cubicBezTo>
                                    <a:cubicBezTo>
                                      <a:pt x="100883" y="197504"/>
                                      <a:pt x="98966" y="199744"/>
                                      <a:pt x="97847" y="202128"/>
                                    </a:cubicBezTo>
                                    <a:lnTo>
                                      <a:pt x="88342" y="198726"/>
                                    </a:lnTo>
                                    <a:cubicBezTo>
                                      <a:pt x="90020" y="194752"/>
                                      <a:pt x="92296" y="191661"/>
                                      <a:pt x="95132" y="189448"/>
                                    </a:cubicBezTo>
                                    <a:cubicBezTo>
                                      <a:pt x="98007" y="187208"/>
                                      <a:pt x="101122" y="185646"/>
                                      <a:pt x="104477" y="184768"/>
                                    </a:cubicBezTo>
                                    <a:cubicBezTo>
                                      <a:pt x="107912" y="183861"/>
                                      <a:pt x="111227" y="183406"/>
                                      <a:pt x="114541" y="183406"/>
                                    </a:cubicBezTo>
                                    <a:cubicBezTo>
                                      <a:pt x="116618" y="183406"/>
                                      <a:pt x="119054" y="183661"/>
                                      <a:pt x="121770" y="184172"/>
                                    </a:cubicBezTo>
                                    <a:cubicBezTo>
                                      <a:pt x="124526" y="184656"/>
                                      <a:pt x="127162" y="185662"/>
                                      <a:pt x="129718" y="187192"/>
                                    </a:cubicBezTo>
                                    <a:cubicBezTo>
                                      <a:pt x="132313" y="188725"/>
                                      <a:pt x="134430" y="191038"/>
                                      <a:pt x="136148" y="194129"/>
                                    </a:cubicBezTo>
                                    <a:cubicBezTo>
                                      <a:pt x="137865" y="197220"/>
                                      <a:pt x="138704" y="201362"/>
                                      <a:pt x="138704" y="206553"/>
                                    </a:cubicBezTo>
                                    <a:lnTo>
                                      <a:pt x="138704" y="249610"/>
                                    </a:lnTo>
                                    <a:lnTo>
                                      <a:pt x="128639" y="249610"/>
                                    </a:lnTo>
                                    <a:lnTo>
                                      <a:pt x="128639" y="240760"/>
                                    </a:lnTo>
                                    <a:lnTo>
                                      <a:pt x="128160" y="240760"/>
                                    </a:lnTo>
                                    <a:cubicBezTo>
                                      <a:pt x="127481" y="242178"/>
                                      <a:pt x="126323" y="243696"/>
                                      <a:pt x="124726" y="245313"/>
                                    </a:cubicBezTo>
                                    <a:cubicBezTo>
                                      <a:pt x="123168" y="246930"/>
                                      <a:pt x="121051" y="248304"/>
                                      <a:pt x="118415" y="249439"/>
                                    </a:cubicBezTo>
                                    <a:cubicBezTo>
                                      <a:pt x="115779" y="250573"/>
                                      <a:pt x="112544" y="251144"/>
                                      <a:pt x="108751" y="251144"/>
                                    </a:cubicBezTo>
                                    <a:close/>
                                    <a:moveTo>
                                      <a:pt x="110268" y="242122"/>
                                    </a:moveTo>
                                    <a:cubicBezTo>
                                      <a:pt x="114262" y="242122"/>
                                      <a:pt x="117577" y="241343"/>
                                      <a:pt x="120332" y="239782"/>
                                    </a:cubicBezTo>
                                    <a:cubicBezTo>
                                      <a:pt x="123088" y="238220"/>
                                      <a:pt x="125125" y="236207"/>
                                      <a:pt x="126523" y="233739"/>
                                    </a:cubicBezTo>
                                    <a:cubicBezTo>
                                      <a:pt x="127960" y="231271"/>
                                      <a:pt x="128639" y="228679"/>
                                      <a:pt x="128639" y="225955"/>
                                    </a:cubicBezTo>
                                    <a:lnTo>
                                      <a:pt x="128639" y="216766"/>
                                    </a:lnTo>
                                    <a:cubicBezTo>
                                      <a:pt x="128240" y="217273"/>
                                      <a:pt x="127281" y="217744"/>
                                      <a:pt x="125844" y="218167"/>
                                    </a:cubicBezTo>
                                    <a:cubicBezTo>
                                      <a:pt x="124446" y="218567"/>
                                      <a:pt x="122768" y="218918"/>
                                      <a:pt x="120931" y="219230"/>
                                    </a:cubicBezTo>
                                    <a:cubicBezTo>
                                      <a:pt x="119054" y="219513"/>
                                      <a:pt x="117257" y="219769"/>
                                      <a:pt x="115500" y="219996"/>
                                    </a:cubicBezTo>
                                    <a:cubicBezTo>
                                      <a:pt x="113782" y="220196"/>
                                      <a:pt x="112385" y="220368"/>
                                      <a:pt x="111306" y="220508"/>
                                    </a:cubicBezTo>
                                    <a:cubicBezTo>
                                      <a:pt x="108671" y="220847"/>
                                      <a:pt x="106235" y="221402"/>
                                      <a:pt x="103998" y="222169"/>
                                    </a:cubicBezTo>
                                    <a:cubicBezTo>
                                      <a:pt x="101722" y="222904"/>
                                      <a:pt x="99924" y="224026"/>
                                      <a:pt x="98526" y="225528"/>
                                    </a:cubicBezTo>
                                    <a:cubicBezTo>
                                      <a:pt x="97169" y="227002"/>
                                      <a:pt x="96489" y="229018"/>
                                      <a:pt x="96489" y="231570"/>
                                    </a:cubicBezTo>
                                    <a:cubicBezTo>
                                      <a:pt x="96489" y="235061"/>
                                      <a:pt x="97768" y="237697"/>
                                      <a:pt x="100363" y="239482"/>
                                    </a:cubicBezTo>
                                    <a:cubicBezTo>
                                      <a:pt x="102959" y="241243"/>
                                      <a:pt x="106274" y="242122"/>
                                      <a:pt x="110268" y="242122"/>
                                    </a:cubicBezTo>
                                    <a:close/>
                                    <a:moveTo>
                                      <a:pt x="185431" y="184256"/>
                                    </a:moveTo>
                                    <a:lnTo>
                                      <a:pt x="185431" y="192767"/>
                                    </a:lnTo>
                                    <a:lnTo>
                                      <a:pt x="151564" y="192767"/>
                                    </a:lnTo>
                                    <a:lnTo>
                                      <a:pt x="151564" y="184256"/>
                                    </a:lnTo>
                                    <a:lnTo>
                                      <a:pt x="185431" y="184256"/>
                                    </a:lnTo>
                                    <a:close/>
                                    <a:moveTo>
                                      <a:pt x="161468" y="168601"/>
                                    </a:moveTo>
                                    <a:lnTo>
                                      <a:pt x="171492" y="168601"/>
                                    </a:lnTo>
                                    <a:lnTo>
                                      <a:pt x="171492" y="230888"/>
                                    </a:lnTo>
                                    <a:cubicBezTo>
                                      <a:pt x="171492" y="233727"/>
                                      <a:pt x="171892" y="235852"/>
                                      <a:pt x="172730" y="237274"/>
                                    </a:cubicBezTo>
                                    <a:cubicBezTo>
                                      <a:pt x="173569" y="238663"/>
                                      <a:pt x="174648" y="239598"/>
                                      <a:pt x="175965" y="240081"/>
                                    </a:cubicBezTo>
                                    <a:cubicBezTo>
                                      <a:pt x="177283" y="240532"/>
                                      <a:pt x="178681" y="240760"/>
                                      <a:pt x="180159" y="240760"/>
                                    </a:cubicBezTo>
                                    <a:cubicBezTo>
                                      <a:pt x="181277" y="240760"/>
                                      <a:pt x="182196" y="240704"/>
                                      <a:pt x="182915" y="240588"/>
                                    </a:cubicBezTo>
                                    <a:cubicBezTo>
                                      <a:pt x="183594" y="240449"/>
                                      <a:pt x="184153" y="240337"/>
                                      <a:pt x="184592" y="240249"/>
                                    </a:cubicBezTo>
                                    <a:lnTo>
                                      <a:pt x="186629" y="249271"/>
                                    </a:lnTo>
                                    <a:cubicBezTo>
                                      <a:pt x="185950" y="249526"/>
                                      <a:pt x="184991" y="249782"/>
                                      <a:pt x="183793" y="250038"/>
                                    </a:cubicBezTo>
                                    <a:cubicBezTo>
                                      <a:pt x="182555" y="250321"/>
                                      <a:pt x="181038" y="250461"/>
                                      <a:pt x="179161" y="250461"/>
                                    </a:cubicBezTo>
                                    <a:cubicBezTo>
                                      <a:pt x="176325" y="250461"/>
                                      <a:pt x="173529" y="249850"/>
                                      <a:pt x="170813" y="248632"/>
                                    </a:cubicBezTo>
                                    <a:cubicBezTo>
                                      <a:pt x="168098" y="247414"/>
                                      <a:pt x="165861" y="245553"/>
                                      <a:pt x="164104" y="243057"/>
                                    </a:cubicBezTo>
                                    <a:cubicBezTo>
                                      <a:pt x="162347" y="240560"/>
                                      <a:pt x="161468" y="237413"/>
                                      <a:pt x="161468" y="233611"/>
                                    </a:cubicBezTo>
                                    <a:lnTo>
                                      <a:pt x="161468" y="168601"/>
                                    </a:lnTo>
                                    <a:close/>
                                    <a:moveTo>
                                      <a:pt x="219777" y="251144"/>
                                    </a:moveTo>
                                    <a:cubicBezTo>
                                      <a:pt x="215623" y="251144"/>
                                      <a:pt x="211869" y="250361"/>
                                      <a:pt x="208515" y="248804"/>
                                    </a:cubicBezTo>
                                    <a:cubicBezTo>
                                      <a:pt x="205120" y="247214"/>
                                      <a:pt x="202444" y="244930"/>
                                      <a:pt x="200487" y="241950"/>
                                    </a:cubicBezTo>
                                    <a:cubicBezTo>
                                      <a:pt x="198490" y="238947"/>
                                      <a:pt x="197492" y="235313"/>
                                      <a:pt x="197492" y="231059"/>
                                    </a:cubicBezTo>
                                    <a:cubicBezTo>
                                      <a:pt x="197492" y="227317"/>
                                      <a:pt x="198211" y="224282"/>
                                      <a:pt x="199688" y="221953"/>
                                    </a:cubicBezTo>
                                    <a:cubicBezTo>
                                      <a:pt x="201166" y="219601"/>
                                      <a:pt x="203163" y="217756"/>
                                      <a:pt x="205599" y="216422"/>
                                    </a:cubicBezTo>
                                    <a:cubicBezTo>
                                      <a:pt x="208076" y="215092"/>
                                      <a:pt x="210791" y="214098"/>
                                      <a:pt x="213786" y="213447"/>
                                    </a:cubicBezTo>
                                    <a:cubicBezTo>
                                      <a:pt x="216782" y="212764"/>
                                      <a:pt x="219817" y="212225"/>
                                      <a:pt x="222852" y="211829"/>
                                    </a:cubicBezTo>
                                    <a:cubicBezTo>
                                      <a:pt x="226806" y="211318"/>
                                      <a:pt x="230041" y="210935"/>
                                      <a:pt x="232517" y="210679"/>
                                    </a:cubicBezTo>
                                    <a:cubicBezTo>
                                      <a:pt x="234993" y="210395"/>
                                      <a:pt x="236830" y="209928"/>
                                      <a:pt x="237949" y="209277"/>
                                    </a:cubicBezTo>
                                    <a:cubicBezTo>
                                      <a:pt x="239107" y="208622"/>
                                      <a:pt x="239706" y="207488"/>
                                      <a:pt x="239706" y="205871"/>
                                    </a:cubicBezTo>
                                    <a:lnTo>
                                      <a:pt x="239706" y="205531"/>
                                    </a:lnTo>
                                    <a:cubicBezTo>
                                      <a:pt x="239706" y="201334"/>
                                      <a:pt x="238548" y="198071"/>
                                      <a:pt x="236231" y="195746"/>
                                    </a:cubicBezTo>
                                    <a:cubicBezTo>
                                      <a:pt x="233995" y="193418"/>
                                      <a:pt x="230520" y="192256"/>
                                      <a:pt x="225928" y="192256"/>
                                    </a:cubicBezTo>
                                    <a:cubicBezTo>
                                      <a:pt x="221135" y="192256"/>
                                      <a:pt x="217341" y="193306"/>
                                      <a:pt x="214625" y="195407"/>
                                    </a:cubicBezTo>
                                    <a:cubicBezTo>
                                      <a:pt x="211909" y="197504"/>
                                      <a:pt x="209992" y="199744"/>
                                      <a:pt x="208874" y="202128"/>
                                    </a:cubicBezTo>
                                    <a:lnTo>
                                      <a:pt x="199369" y="198726"/>
                                    </a:lnTo>
                                    <a:cubicBezTo>
                                      <a:pt x="201046" y="194752"/>
                                      <a:pt x="203323" y="191661"/>
                                      <a:pt x="206158" y="189448"/>
                                    </a:cubicBezTo>
                                    <a:cubicBezTo>
                                      <a:pt x="209034" y="187208"/>
                                      <a:pt x="212149" y="185646"/>
                                      <a:pt x="215544" y="184768"/>
                                    </a:cubicBezTo>
                                    <a:cubicBezTo>
                                      <a:pt x="218938" y="183861"/>
                                      <a:pt x="222293" y="183406"/>
                                      <a:pt x="225568" y="183406"/>
                                    </a:cubicBezTo>
                                    <a:cubicBezTo>
                                      <a:pt x="227685" y="183406"/>
                                      <a:pt x="230081" y="183661"/>
                                      <a:pt x="232797" y="184172"/>
                                    </a:cubicBezTo>
                                    <a:cubicBezTo>
                                      <a:pt x="235553" y="184656"/>
                                      <a:pt x="238188" y="185662"/>
                                      <a:pt x="240744" y="187192"/>
                                    </a:cubicBezTo>
                                    <a:cubicBezTo>
                                      <a:pt x="243340" y="188725"/>
                                      <a:pt x="245497" y="191038"/>
                                      <a:pt x="247174" y="194129"/>
                                    </a:cubicBezTo>
                                    <a:cubicBezTo>
                                      <a:pt x="248892" y="197220"/>
                                      <a:pt x="249730" y="201362"/>
                                      <a:pt x="249730" y="206553"/>
                                    </a:cubicBezTo>
                                    <a:lnTo>
                                      <a:pt x="249730" y="249610"/>
                                    </a:lnTo>
                                    <a:lnTo>
                                      <a:pt x="239706" y="249610"/>
                                    </a:lnTo>
                                    <a:lnTo>
                                      <a:pt x="239706" y="240760"/>
                                    </a:lnTo>
                                    <a:lnTo>
                                      <a:pt x="239187" y="240760"/>
                                    </a:lnTo>
                                    <a:cubicBezTo>
                                      <a:pt x="238508" y="242178"/>
                                      <a:pt x="237390" y="243696"/>
                                      <a:pt x="235792" y="245313"/>
                                    </a:cubicBezTo>
                                    <a:cubicBezTo>
                                      <a:pt x="234194" y="246930"/>
                                      <a:pt x="232078" y="248304"/>
                                      <a:pt x="229442" y="249439"/>
                                    </a:cubicBezTo>
                                    <a:cubicBezTo>
                                      <a:pt x="226806" y="250573"/>
                                      <a:pt x="223571" y="251144"/>
                                      <a:pt x="219777" y="251144"/>
                                    </a:cubicBezTo>
                                    <a:close/>
                                    <a:moveTo>
                                      <a:pt x="221335" y="242122"/>
                                    </a:moveTo>
                                    <a:cubicBezTo>
                                      <a:pt x="225288" y="242122"/>
                                      <a:pt x="228643" y="241343"/>
                                      <a:pt x="231359" y="239782"/>
                                    </a:cubicBezTo>
                                    <a:cubicBezTo>
                                      <a:pt x="234114" y="238220"/>
                                      <a:pt x="236191" y="236207"/>
                                      <a:pt x="237550" y="233739"/>
                                    </a:cubicBezTo>
                                    <a:cubicBezTo>
                                      <a:pt x="238987" y="231271"/>
                                      <a:pt x="239706" y="228679"/>
                                      <a:pt x="239706" y="225955"/>
                                    </a:cubicBezTo>
                                    <a:lnTo>
                                      <a:pt x="239706" y="216766"/>
                                    </a:lnTo>
                                    <a:cubicBezTo>
                                      <a:pt x="239267" y="217273"/>
                                      <a:pt x="238348" y="217744"/>
                                      <a:pt x="236870" y="218167"/>
                                    </a:cubicBezTo>
                                    <a:cubicBezTo>
                                      <a:pt x="235473" y="218567"/>
                                      <a:pt x="233835" y="218918"/>
                                      <a:pt x="231958" y="219230"/>
                                    </a:cubicBezTo>
                                    <a:cubicBezTo>
                                      <a:pt x="230121" y="219513"/>
                                      <a:pt x="228324" y="219769"/>
                                      <a:pt x="226567" y="219996"/>
                                    </a:cubicBezTo>
                                    <a:cubicBezTo>
                                      <a:pt x="224809" y="220196"/>
                                      <a:pt x="223411" y="220368"/>
                                      <a:pt x="222333" y="220508"/>
                                    </a:cubicBezTo>
                                    <a:cubicBezTo>
                                      <a:pt x="219737" y="220847"/>
                                      <a:pt x="217301" y="221402"/>
                                      <a:pt x="215025" y="222169"/>
                                    </a:cubicBezTo>
                                    <a:cubicBezTo>
                                      <a:pt x="212788" y="222904"/>
                                      <a:pt x="210951" y="224026"/>
                                      <a:pt x="209553" y="225528"/>
                                    </a:cubicBezTo>
                                    <a:cubicBezTo>
                                      <a:pt x="208195" y="227002"/>
                                      <a:pt x="207516" y="229018"/>
                                      <a:pt x="207516" y="231570"/>
                                    </a:cubicBezTo>
                                    <a:cubicBezTo>
                                      <a:pt x="207516" y="235061"/>
                                      <a:pt x="208834" y="237697"/>
                                      <a:pt x="211390" y="239482"/>
                                    </a:cubicBezTo>
                                    <a:cubicBezTo>
                                      <a:pt x="214026" y="241243"/>
                                      <a:pt x="217301" y="242122"/>
                                      <a:pt x="221335" y="242122"/>
                                    </a:cubicBezTo>
                                    <a:close/>
                                    <a:moveTo>
                                      <a:pt x="269420" y="249610"/>
                                    </a:moveTo>
                                    <a:lnTo>
                                      <a:pt x="269420" y="162474"/>
                                    </a:lnTo>
                                    <a:lnTo>
                                      <a:pt x="279484" y="162474"/>
                                    </a:lnTo>
                                    <a:lnTo>
                                      <a:pt x="279484" y="194640"/>
                                    </a:lnTo>
                                    <a:lnTo>
                                      <a:pt x="280323" y="194640"/>
                                    </a:lnTo>
                                    <a:cubicBezTo>
                                      <a:pt x="281041" y="193506"/>
                                      <a:pt x="282080" y="192056"/>
                                      <a:pt x="283398" y="190299"/>
                                    </a:cubicBezTo>
                                    <a:cubicBezTo>
                                      <a:pt x="284716" y="188514"/>
                                      <a:pt x="286633" y="186924"/>
                                      <a:pt x="289069" y="185534"/>
                                    </a:cubicBezTo>
                                    <a:cubicBezTo>
                                      <a:pt x="291585" y="184117"/>
                                      <a:pt x="294940" y="183406"/>
                                      <a:pt x="299213" y="183406"/>
                                    </a:cubicBezTo>
                                    <a:cubicBezTo>
                                      <a:pt x="304724" y="183406"/>
                                      <a:pt x="309557" y="184784"/>
                                      <a:pt x="313750" y="187535"/>
                                    </a:cubicBezTo>
                                    <a:cubicBezTo>
                                      <a:pt x="317944" y="190287"/>
                                      <a:pt x="321219" y="194185"/>
                                      <a:pt x="323575" y="199233"/>
                                    </a:cubicBezTo>
                                    <a:cubicBezTo>
                                      <a:pt x="325932" y="204285"/>
                                      <a:pt x="327129" y="210240"/>
                                      <a:pt x="327129" y="217105"/>
                                    </a:cubicBezTo>
                                    <a:cubicBezTo>
                                      <a:pt x="327129" y="224026"/>
                                      <a:pt x="325932" y="230025"/>
                                      <a:pt x="323575" y="235101"/>
                                    </a:cubicBezTo>
                                    <a:cubicBezTo>
                                      <a:pt x="321219" y="240149"/>
                                      <a:pt x="317983" y="244067"/>
                                      <a:pt x="313790" y="246847"/>
                                    </a:cubicBezTo>
                                    <a:cubicBezTo>
                                      <a:pt x="309637" y="249594"/>
                                      <a:pt x="304844" y="250972"/>
                                      <a:pt x="299373" y="250972"/>
                                    </a:cubicBezTo>
                                    <a:cubicBezTo>
                                      <a:pt x="295179" y="250972"/>
                                      <a:pt x="291825" y="250277"/>
                                      <a:pt x="289309" y="248887"/>
                                    </a:cubicBezTo>
                                    <a:cubicBezTo>
                                      <a:pt x="286752" y="247470"/>
                                      <a:pt x="284836" y="245864"/>
                                      <a:pt x="283478" y="244079"/>
                                    </a:cubicBezTo>
                                    <a:cubicBezTo>
                                      <a:pt x="282120" y="242266"/>
                                      <a:pt x="281041" y="240760"/>
                                      <a:pt x="280323" y="239570"/>
                                    </a:cubicBezTo>
                                    <a:lnTo>
                                      <a:pt x="279124" y="239570"/>
                                    </a:lnTo>
                                    <a:lnTo>
                                      <a:pt x="279124" y="249610"/>
                                    </a:lnTo>
                                    <a:lnTo>
                                      <a:pt x="269420" y="249610"/>
                                    </a:lnTo>
                                    <a:close/>
                                    <a:moveTo>
                                      <a:pt x="279284" y="216933"/>
                                    </a:moveTo>
                                    <a:cubicBezTo>
                                      <a:pt x="279284" y="221870"/>
                                      <a:pt x="280003" y="226223"/>
                                      <a:pt x="281481" y="229997"/>
                                    </a:cubicBezTo>
                                    <a:cubicBezTo>
                                      <a:pt x="282919" y="233739"/>
                                      <a:pt x="285035" y="236674"/>
                                      <a:pt x="287791" y="238803"/>
                                    </a:cubicBezTo>
                                    <a:cubicBezTo>
                                      <a:pt x="290586" y="240904"/>
                                      <a:pt x="293981" y="241950"/>
                                      <a:pt x="298015" y="241950"/>
                                    </a:cubicBezTo>
                                    <a:cubicBezTo>
                                      <a:pt x="302208" y="241950"/>
                                      <a:pt x="305723" y="240844"/>
                                      <a:pt x="308518" y="238631"/>
                                    </a:cubicBezTo>
                                    <a:cubicBezTo>
                                      <a:pt x="311354" y="236391"/>
                                      <a:pt x="313471" y="233384"/>
                                      <a:pt x="314909" y="229614"/>
                                    </a:cubicBezTo>
                                    <a:cubicBezTo>
                                      <a:pt x="316346" y="225811"/>
                                      <a:pt x="317065" y="221586"/>
                                      <a:pt x="317065" y="216933"/>
                                    </a:cubicBezTo>
                                    <a:cubicBezTo>
                                      <a:pt x="317065" y="212340"/>
                                      <a:pt x="316386" y="208199"/>
                                      <a:pt x="314949" y="204509"/>
                                    </a:cubicBezTo>
                                    <a:cubicBezTo>
                                      <a:pt x="313550" y="200795"/>
                                      <a:pt x="311434" y="197859"/>
                                      <a:pt x="308598" y="195702"/>
                                    </a:cubicBezTo>
                                    <a:cubicBezTo>
                                      <a:pt x="305803" y="193518"/>
                                      <a:pt x="302288" y="192428"/>
                                      <a:pt x="298015" y="192428"/>
                                    </a:cubicBezTo>
                                    <a:cubicBezTo>
                                      <a:pt x="293941" y="192428"/>
                                      <a:pt x="290506" y="193462"/>
                                      <a:pt x="287711" y="195535"/>
                                    </a:cubicBezTo>
                                    <a:cubicBezTo>
                                      <a:pt x="284955" y="197576"/>
                                      <a:pt x="282839" y="200439"/>
                                      <a:pt x="281441" y="204129"/>
                                    </a:cubicBezTo>
                                    <a:cubicBezTo>
                                      <a:pt x="280003" y="207788"/>
                                      <a:pt x="279284" y="212057"/>
                                      <a:pt x="279284" y="216933"/>
                                    </a:cubicBezTo>
                                    <a:close/>
                                    <a:moveTo>
                                      <a:pt x="361715" y="251144"/>
                                    </a:moveTo>
                                    <a:cubicBezTo>
                                      <a:pt x="357562" y="251144"/>
                                      <a:pt x="353808" y="250361"/>
                                      <a:pt x="350453" y="248804"/>
                                    </a:cubicBezTo>
                                    <a:cubicBezTo>
                                      <a:pt x="347058" y="247214"/>
                                      <a:pt x="344383" y="244930"/>
                                      <a:pt x="342386" y="241950"/>
                                    </a:cubicBezTo>
                                    <a:cubicBezTo>
                                      <a:pt x="340428" y="238947"/>
                                      <a:pt x="339430" y="235313"/>
                                      <a:pt x="339430" y="231059"/>
                                    </a:cubicBezTo>
                                    <a:cubicBezTo>
                                      <a:pt x="339430" y="227317"/>
                                      <a:pt x="340149" y="224282"/>
                                      <a:pt x="341627" y="221953"/>
                                    </a:cubicBezTo>
                                    <a:cubicBezTo>
                                      <a:pt x="343104" y="219601"/>
                                      <a:pt x="345061" y="217756"/>
                                      <a:pt x="347537" y="216422"/>
                                    </a:cubicBezTo>
                                    <a:cubicBezTo>
                                      <a:pt x="350014" y="215092"/>
                                      <a:pt x="352730" y="214098"/>
                                      <a:pt x="355725" y="213447"/>
                                    </a:cubicBezTo>
                                    <a:cubicBezTo>
                                      <a:pt x="358720" y="212764"/>
                                      <a:pt x="361755" y="212225"/>
                                      <a:pt x="364791" y="211829"/>
                                    </a:cubicBezTo>
                                    <a:cubicBezTo>
                                      <a:pt x="368745" y="211318"/>
                                      <a:pt x="371979" y="210935"/>
                                      <a:pt x="374415" y="210679"/>
                                    </a:cubicBezTo>
                                    <a:cubicBezTo>
                                      <a:pt x="376931" y="210395"/>
                                      <a:pt x="378729" y="209928"/>
                                      <a:pt x="379887" y="209277"/>
                                    </a:cubicBezTo>
                                    <a:cubicBezTo>
                                      <a:pt x="381045" y="208622"/>
                                      <a:pt x="381604" y="207488"/>
                                      <a:pt x="381604" y="205871"/>
                                    </a:cubicBezTo>
                                    <a:lnTo>
                                      <a:pt x="381604" y="205531"/>
                                    </a:lnTo>
                                    <a:cubicBezTo>
                                      <a:pt x="381604" y="201334"/>
                                      <a:pt x="380486" y="198071"/>
                                      <a:pt x="378170" y="195746"/>
                                    </a:cubicBezTo>
                                    <a:cubicBezTo>
                                      <a:pt x="375893" y="193418"/>
                                      <a:pt x="372458" y="192256"/>
                                      <a:pt x="367826" y="192256"/>
                                    </a:cubicBezTo>
                                    <a:cubicBezTo>
                                      <a:pt x="363033" y="192256"/>
                                      <a:pt x="359279" y="193306"/>
                                      <a:pt x="356563" y="195407"/>
                                    </a:cubicBezTo>
                                    <a:cubicBezTo>
                                      <a:pt x="353848" y="197504"/>
                                      <a:pt x="351930" y="199744"/>
                                      <a:pt x="350813" y="202128"/>
                                    </a:cubicBezTo>
                                    <a:lnTo>
                                      <a:pt x="341307" y="198726"/>
                                    </a:lnTo>
                                    <a:cubicBezTo>
                                      <a:pt x="342984" y="194752"/>
                                      <a:pt x="345261" y="191661"/>
                                      <a:pt x="348097" y="189448"/>
                                    </a:cubicBezTo>
                                    <a:cubicBezTo>
                                      <a:pt x="350972" y="187208"/>
                                      <a:pt x="354087" y="185646"/>
                                      <a:pt x="357442" y="184768"/>
                                    </a:cubicBezTo>
                                    <a:cubicBezTo>
                                      <a:pt x="360877" y="183861"/>
                                      <a:pt x="364192" y="183406"/>
                                      <a:pt x="367506" y="183406"/>
                                    </a:cubicBezTo>
                                    <a:cubicBezTo>
                                      <a:pt x="369583" y="183406"/>
                                      <a:pt x="372019" y="183661"/>
                                      <a:pt x="374735" y="184172"/>
                                    </a:cubicBezTo>
                                    <a:cubicBezTo>
                                      <a:pt x="377491" y="184656"/>
                                      <a:pt x="380127" y="185662"/>
                                      <a:pt x="382683" y="187192"/>
                                    </a:cubicBezTo>
                                    <a:cubicBezTo>
                                      <a:pt x="385279" y="188725"/>
                                      <a:pt x="387395" y="191038"/>
                                      <a:pt x="389113" y="194129"/>
                                    </a:cubicBezTo>
                                    <a:cubicBezTo>
                                      <a:pt x="390830" y="197220"/>
                                      <a:pt x="391669" y="201362"/>
                                      <a:pt x="391669" y="206553"/>
                                    </a:cubicBezTo>
                                    <a:lnTo>
                                      <a:pt x="391669" y="249610"/>
                                    </a:lnTo>
                                    <a:lnTo>
                                      <a:pt x="381604" y="249610"/>
                                    </a:lnTo>
                                    <a:lnTo>
                                      <a:pt x="381604" y="240760"/>
                                    </a:lnTo>
                                    <a:lnTo>
                                      <a:pt x="381125" y="240760"/>
                                    </a:lnTo>
                                    <a:cubicBezTo>
                                      <a:pt x="380446" y="242178"/>
                                      <a:pt x="379288" y="243696"/>
                                      <a:pt x="377691" y="245313"/>
                                    </a:cubicBezTo>
                                    <a:cubicBezTo>
                                      <a:pt x="376133" y="246930"/>
                                      <a:pt x="374016" y="248304"/>
                                      <a:pt x="371380" y="249439"/>
                                    </a:cubicBezTo>
                                    <a:cubicBezTo>
                                      <a:pt x="368745" y="250573"/>
                                      <a:pt x="365509" y="251144"/>
                                      <a:pt x="361715" y="251144"/>
                                    </a:cubicBezTo>
                                    <a:close/>
                                    <a:moveTo>
                                      <a:pt x="363233" y="242122"/>
                                    </a:moveTo>
                                    <a:cubicBezTo>
                                      <a:pt x="367227" y="242122"/>
                                      <a:pt x="370542" y="241343"/>
                                      <a:pt x="373298" y="239782"/>
                                    </a:cubicBezTo>
                                    <a:cubicBezTo>
                                      <a:pt x="376053" y="238220"/>
                                      <a:pt x="378090" y="236207"/>
                                      <a:pt x="379488" y="233739"/>
                                    </a:cubicBezTo>
                                    <a:cubicBezTo>
                                      <a:pt x="380925" y="231271"/>
                                      <a:pt x="381604" y="228679"/>
                                      <a:pt x="381604" y="225955"/>
                                    </a:cubicBezTo>
                                    <a:lnTo>
                                      <a:pt x="381604" y="216766"/>
                                    </a:lnTo>
                                    <a:cubicBezTo>
                                      <a:pt x="381205" y="217273"/>
                                      <a:pt x="380247" y="217744"/>
                                      <a:pt x="378809" y="218167"/>
                                    </a:cubicBezTo>
                                    <a:cubicBezTo>
                                      <a:pt x="377411" y="218567"/>
                                      <a:pt x="375734" y="218918"/>
                                      <a:pt x="373896" y="219230"/>
                                    </a:cubicBezTo>
                                    <a:cubicBezTo>
                                      <a:pt x="372019" y="219513"/>
                                      <a:pt x="370222" y="219769"/>
                                      <a:pt x="368465" y="219996"/>
                                    </a:cubicBezTo>
                                    <a:cubicBezTo>
                                      <a:pt x="366748" y="220196"/>
                                      <a:pt x="365350" y="220368"/>
                                      <a:pt x="364272" y="220508"/>
                                    </a:cubicBezTo>
                                    <a:cubicBezTo>
                                      <a:pt x="361636" y="220847"/>
                                      <a:pt x="359199" y="221402"/>
                                      <a:pt x="356963" y="222169"/>
                                    </a:cubicBezTo>
                                    <a:cubicBezTo>
                                      <a:pt x="354686" y="222904"/>
                                      <a:pt x="352889" y="224026"/>
                                      <a:pt x="351491" y="225528"/>
                                    </a:cubicBezTo>
                                    <a:cubicBezTo>
                                      <a:pt x="350133" y="227002"/>
                                      <a:pt x="349454" y="229018"/>
                                      <a:pt x="349454" y="231570"/>
                                    </a:cubicBezTo>
                                    <a:cubicBezTo>
                                      <a:pt x="349454" y="235061"/>
                                      <a:pt x="350733" y="237697"/>
                                      <a:pt x="353329" y="239482"/>
                                    </a:cubicBezTo>
                                    <a:cubicBezTo>
                                      <a:pt x="355924" y="241243"/>
                                      <a:pt x="359239" y="242122"/>
                                      <a:pt x="363233" y="242122"/>
                                    </a:cubicBezTo>
                                    <a:close/>
                                    <a:moveTo>
                                      <a:pt x="456288" y="198893"/>
                                    </a:moveTo>
                                    <a:lnTo>
                                      <a:pt x="447262" y="201445"/>
                                    </a:lnTo>
                                    <a:cubicBezTo>
                                      <a:pt x="446703" y="199944"/>
                                      <a:pt x="445864" y="198482"/>
                                      <a:pt x="444746" y="197064"/>
                                    </a:cubicBezTo>
                                    <a:cubicBezTo>
                                      <a:pt x="443668" y="195619"/>
                                      <a:pt x="442190" y="194428"/>
                                      <a:pt x="440312" y="193490"/>
                                    </a:cubicBezTo>
                                    <a:cubicBezTo>
                                      <a:pt x="438436" y="192555"/>
                                      <a:pt x="436039" y="192088"/>
                                      <a:pt x="433124" y="192088"/>
                                    </a:cubicBezTo>
                                    <a:cubicBezTo>
                                      <a:pt x="429130" y="192088"/>
                                      <a:pt x="425815" y="193007"/>
                                      <a:pt x="423140" y="194852"/>
                                    </a:cubicBezTo>
                                    <a:cubicBezTo>
                                      <a:pt x="420504" y="196669"/>
                                      <a:pt x="419186" y="198977"/>
                                      <a:pt x="419186" y="201789"/>
                                    </a:cubicBezTo>
                                    <a:cubicBezTo>
                                      <a:pt x="419186" y="204285"/>
                                      <a:pt x="420104" y="206254"/>
                                      <a:pt x="421901" y="207700"/>
                                    </a:cubicBezTo>
                                    <a:cubicBezTo>
                                      <a:pt x="423739" y="209149"/>
                                      <a:pt x="426574" y="210352"/>
                                      <a:pt x="430408" y="211318"/>
                                    </a:cubicBezTo>
                                    <a:lnTo>
                                      <a:pt x="440113" y="213702"/>
                                    </a:lnTo>
                                    <a:cubicBezTo>
                                      <a:pt x="445944" y="215120"/>
                                      <a:pt x="450297" y="217289"/>
                                      <a:pt x="453173" y="220208"/>
                                    </a:cubicBezTo>
                                    <a:cubicBezTo>
                                      <a:pt x="456048" y="223104"/>
                                      <a:pt x="457486" y="226834"/>
                                      <a:pt x="457486" y="231399"/>
                                    </a:cubicBezTo>
                                    <a:cubicBezTo>
                                      <a:pt x="457486" y="235145"/>
                                      <a:pt x="456407" y="238492"/>
                                      <a:pt x="454251" y="241443"/>
                                    </a:cubicBezTo>
                                    <a:cubicBezTo>
                                      <a:pt x="452094" y="244390"/>
                                      <a:pt x="449139" y="246719"/>
                                      <a:pt x="445305" y="248420"/>
                                    </a:cubicBezTo>
                                    <a:cubicBezTo>
                                      <a:pt x="441471" y="250121"/>
                                      <a:pt x="437038" y="250972"/>
                                      <a:pt x="431926" y="250972"/>
                                    </a:cubicBezTo>
                                    <a:cubicBezTo>
                                      <a:pt x="425296" y="250972"/>
                                      <a:pt x="419745" y="249526"/>
                                      <a:pt x="415391" y="246631"/>
                                    </a:cubicBezTo>
                                    <a:cubicBezTo>
                                      <a:pt x="411038" y="243739"/>
                                      <a:pt x="408243" y="239514"/>
                                      <a:pt x="407085" y="233955"/>
                                    </a:cubicBezTo>
                                    <a:lnTo>
                                      <a:pt x="416630" y="231570"/>
                                    </a:lnTo>
                                    <a:cubicBezTo>
                                      <a:pt x="417548" y="235089"/>
                                      <a:pt x="419266" y="237725"/>
                                      <a:pt x="421782" y="239482"/>
                                    </a:cubicBezTo>
                                    <a:cubicBezTo>
                                      <a:pt x="424337" y="241243"/>
                                      <a:pt x="427653" y="242122"/>
                                      <a:pt x="431766" y="242122"/>
                                    </a:cubicBezTo>
                                    <a:cubicBezTo>
                                      <a:pt x="436439" y="242122"/>
                                      <a:pt x="440153" y="241128"/>
                                      <a:pt x="442909" y="239143"/>
                                    </a:cubicBezTo>
                                    <a:cubicBezTo>
                                      <a:pt x="445704" y="237130"/>
                                      <a:pt x="447102" y="234717"/>
                                      <a:pt x="447102" y="231910"/>
                                    </a:cubicBezTo>
                                    <a:cubicBezTo>
                                      <a:pt x="447102" y="229641"/>
                                      <a:pt x="446303" y="227740"/>
                                      <a:pt x="444706" y="226211"/>
                                    </a:cubicBezTo>
                                    <a:cubicBezTo>
                                      <a:pt x="443108" y="224649"/>
                                      <a:pt x="440672" y="223487"/>
                                      <a:pt x="437397" y="222720"/>
                                    </a:cubicBezTo>
                                    <a:lnTo>
                                      <a:pt x="426494" y="220168"/>
                                    </a:lnTo>
                                    <a:cubicBezTo>
                                      <a:pt x="420504" y="218750"/>
                                      <a:pt x="416111" y="216550"/>
                                      <a:pt x="413315" y="213574"/>
                                    </a:cubicBezTo>
                                    <a:cubicBezTo>
                                      <a:pt x="410519" y="210567"/>
                                      <a:pt x="409121" y="206809"/>
                                      <a:pt x="409121" y="202296"/>
                                    </a:cubicBezTo>
                                    <a:cubicBezTo>
                                      <a:pt x="409121" y="198610"/>
                                      <a:pt x="410160" y="195347"/>
                                      <a:pt x="412237" y="192511"/>
                                    </a:cubicBezTo>
                                    <a:cubicBezTo>
                                      <a:pt x="414353" y="189676"/>
                                      <a:pt x="417189" y="187447"/>
                                      <a:pt x="420783" y="185834"/>
                                    </a:cubicBezTo>
                                    <a:cubicBezTo>
                                      <a:pt x="424417" y="184216"/>
                                      <a:pt x="428531" y="183406"/>
                                      <a:pt x="433124" y="183406"/>
                                    </a:cubicBezTo>
                                    <a:cubicBezTo>
                                      <a:pt x="439594" y="183406"/>
                                      <a:pt x="444666" y="184823"/>
                                      <a:pt x="448380" y="187663"/>
                                    </a:cubicBezTo>
                                    <a:cubicBezTo>
                                      <a:pt x="452094" y="190499"/>
                                      <a:pt x="454730" y="194241"/>
                                      <a:pt x="456288" y="198893"/>
                                    </a:cubicBezTo>
                                    <a:close/>
                                    <a:moveTo>
                                      <a:pt x="499980" y="250972"/>
                                    </a:moveTo>
                                    <a:cubicBezTo>
                                      <a:pt x="493709" y="250972"/>
                                      <a:pt x="488278" y="249582"/>
                                      <a:pt x="483685" y="246803"/>
                                    </a:cubicBezTo>
                                    <a:cubicBezTo>
                                      <a:pt x="479172" y="243995"/>
                                      <a:pt x="475658" y="240081"/>
                                      <a:pt x="473182" y="235061"/>
                                    </a:cubicBezTo>
                                    <a:cubicBezTo>
                                      <a:pt x="470745" y="230009"/>
                                      <a:pt x="469507" y="224138"/>
                                      <a:pt x="469507" y="217445"/>
                                    </a:cubicBezTo>
                                    <a:cubicBezTo>
                                      <a:pt x="469507" y="210751"/>
                                      <a:pt x="470745" y="204852"/>
                                      <a:pt x="473182" y="199744"/>
                                    </a:cubicBezTo>
                                    <a:cubicBezTo>
                                      <a:pt x="475658" y="194612"/>
                                      <a:pt x="479092" y="190610"/>
                                      <a:pt x="483485" y="187747"/>
                                    </a:cubicBezTo>
                                    <a:cubicBezTo>
                                      <a:pt x="487918" y="184855"/>
                                      <a:pt x="493070" y="183406"/>
                                      <a:pt x="498981" y="183406"/>
                                    </a:cubicBezTo>
                                    <a:cubicBezTo>
                                      <a:pt x="502376" y="183406"/>
                                      <a:pt x="505730" y="183973"/>
                                      <a:pt x="509046" y="185107"/>
                                    </a:cubicBezTo>
                                    <a:cubicBezTo>
                                      <a:pt x="512360" y="186245"/>
                                      <a:pt x="515395" y="188086"/>
                                      <a:pt x="518111" y="190638"/>
                                    </a:cubicBezTo>
                                    <a:cubicBezTo>
                                      <a:pt x="520827" y="193162"/>
                                      <a:pt x="523024" y="196513"/>
                                      <a:pt x="524621" y="200683"/>
                                    </a:cubicBezTo>
                                    <a:cubicBezTo>
                                      <a:pt x="526258" y="204852"/>
                                      <a:pt x="527057" y="209984"/>
                                      <a:pt x="527057" y="216083"/>
                                    </a:cubicBezTo>
                                    <a:lnTo>
                                      <a:pt x="527057" y="220336"/>
                                    </a:lnTo>
                                    <a:lnTo>
                                      <a:pt x="476656" y="220336"/>
                                    </a:lnTo>
                                    <a:lnTo>
                                      <a:pt x="476656" y="211658"/>
                                    </a:lnTo>
                                    <a:lnTo>
                                      <a:pt x="516833" y="211658"/>
                                    </a:lnTo>
                                    <a:cubicBezTo>
                                      <a:pt x="516833" y="207971"/>
                                      <a:pt x="516115" y="204680"/>
                                      <a:pt x="514637" y="201789"/>
                                    </a:cubicBezTo>
                                    <a:cubicBezTo>
                                      <a:pt x="513159" y="198893"/>
                                      <a:pt x="511122" y="196609"/>
                                      <a:pt x="508406" y="194936"/>
                                    </a:cubicBezTo>
                                    <a:cubicBezTo>
                                      <a:pt x="505730" y="193262"/>
                                      <a:pt x="502616" y="192428"/>
                                      <a:pt x="498981" y="192428"/>
                                    </a:cubicBezTo>
                                    <a:cubicBezTo>
                                      <a:pt x="494987" y="192428"/>
                                      <a:pt x="491513" y="193418"/>
                                      <a:pt x="488597" y="195407"/>
                                    </a:cubicBezTo>
                                    <a:cubicBezTo>
                                      <a:pt x="485682" y="197364"/>
                                      <a:pt x="483485" y="199916"/>
                                      <a:pt x="481888" y="203063"/>
                                    </a:cubicBezTo>
                                    <a:cubicBezTo>
                                      <a:pt x="480330" y="206214"/>
                                      <a:pt x="479572" y="209589"/>
                                      <a:pt x="479572" y="213191"/>
                                    </a:cubicBezTo>
                                    <a:lnTo>
                                      <a:pt x="479572" y="218978"/>
                                    </a:lnTo>
                                    <a:cubicBezTo>
                                      <a:pt x="479572" y="223910"/>
                                      <a:pt x="480410" y="228096"/>
                                      <a:pt x="482128" y="231526"/>
                                    </a:cubicBezTo>
                                    <a:cubicBezTo>
                                      <a:pt x="483845" y="234933"/>
                                      <a:pt x="486241" y="237525"/>
                                      <a:pt x="489316" y="239314"/>
                                    </a:cubicBezTo>
                                    <a:cubicBezTo>
                                      <a:pt x="492391" y="241072"/>
                                      <a:pt x="495946" y="241950"/>
                                      <a:pt x="499980" y="241950"/>
                                    </a:cubicBezTo>
                                    <a:cubicBezTo>
                                      <a:pt x="502616" y="241950"/>
                                      <a:pt x="505012" y="241583"/>
                                      <a:pt x="507129" y="240844"/>
                                    </a:cubicBezTo>
                                    <a:cubicBezTo>
                                      <a:pt x="509285" y="240081"/>
                                      <a:pt x="511162" y="238947"/>
                                      <a:pt x="512719" y="237441"/>
                                    </a:cubicBezTo>
                                    <a:cubicBezTo>
                                      <a:pt x="514277" y="235912"/>
                                      <a:pt x="515475" y="234011"/>
                                      <a:pt x="516314" y="231742"/>
                                    </a:cubicBezTo>
                                    <a:lnTo>
                                      <a:pt x="526019" y="234462"/>
                                    </a:lnTo>
                                    <a:cubicBezTo>
                                      <a:pt x="525021" y="237753"/>
                                      <a:pt x="523303" y="240648"/>
                                      <a:pt x="520867" y="243144"/>
                                    </a:cubicBezTo>
                                    <a:cubicBezTo>
                                      <a:pt x="518471" y="245612"/>
                                      <a:pt x="515475" y="247541"/>
                                      <a:pt x="511961" y="248931"/>
                                    </a:cubicBezTo>
                                    <a:cubicBezTo>
                                      <a:pt x="508406" y="250289"/>
                                      <a:pt x="504413" y="250972"/>
                                      <a:pt x="499980" y="250972"/>
                                    </a:cubicBezTo>
                                    <a:close/>
                                    <a:moveTo>
                                      <a:pt x="588601" y="198893"/>
                                    </a:moveTo>
                                    <a:lnTo>
                                      <a:pt x="579575" y="201445"/>
                                    </a:lnTo>
                                    <a:cubicBezTo>
                                      <a:pt x="579016" y="199944"/>
                                      <a:pt x="578177" y="198482"/>
                                      <a:pt x="577099" y="197064"/>
                                    </a:cubicBezTo>
                                    <a:cubicBezTo>
                                      <a:pt x="576021" y="195619"/>
                                      <a:pt x="574543" y="194428"/>
                                      <a:pt x="572666" y="193490"/>
                                    </a:cubicBezTo>
                                    <a:cubicBezTo>
                                      <a:pt x="570789" y="192555"/>
                                      <a:pt x="568393" y="192088"/>
                                      <a:pt x="565477" y="192088"/>
                                    </a:cubicBezTo>
                                    <a:cubicBezTo>
                                      <a:pt x="561484" y="192088"/>
                                      <a:pt x="558129" y="193007"/>
                                      <a:pt x="555453" y="194852"/>
                                    </a:cubicBezTo>
                                    <a:cubicBezTo>
                                      <a:pt x="552817" y="196669"/>
                                      <a:pt x="551499" y="198977"/>
                                      <a:pt x="551499" y="201789"/>
                                    </a:cubicBezTo>
                                    <a:cubicBezTo>
                                      <a:pt x="551499" y="204285"/>
                                      <a:pt x="552418" y="206254"/>
                                      <a:pt x="554255" y="207700"/>
                                    </a:cubicBezTo>
                                    <a:cubicBezTo>
                                      <a:pt x="556052" y="209149"/>
                                      <a:pt x="558888" y="210352"/>
                                      <a:pt x="562761" y="211318"/>
                                    </a:cubicBezTo>
                                    <a:lnTo>
                                      <a:pt x="572467" y="213702"/>
                                    </a:lnTo>
                                    <a:cubicBezTo>
                                      <a:pt x="578297" y="215120"/>
                                      <a:pt x="582650" y="217289"/>
                                      <a:pt x="585526" y="220208"/>
                                    </a:cubicBezTo>
                                    <a:cubicBezTo>
                                      <a:pt x="588362" y="223104"/>
                                      <a:pt x="589799" y="226834"/>
                                      <a:pt x="589799" y="231399"/>
                                    </a:cubicBezTo>
                                    <a:cubicBezTo>
                                      <a:pt x="589799" y="235145"/>
                                      <a:pt x="588721" y="238492"/>
                                      <a:pt x="586564" y="241443"/>
                                    </a:cubicBezTo>
                                    <a:cubicBezTo>
                                      <a:pt x="584448" y="244390"/>
                                      <a:pt x="581452" y="246719"/>
                                      <a:pt x="577618" y="248420"/>
                                    </a:cubicBezTo>
                                    <a:cubicBezTo>
                                      <a:pt x="573824" y="250121"/>
                                      <a:pt x="569351" y="250972"/>
                                      <a:pt x="564279" y="250972"/>
                                    </a:cubicBezTo>
                                    <a:cubicBezTo>
                                      <a:pt x="557609" y="250972"/>
                                      <a:pt x="552098" y="249526"/>
                                      <a:pt x="547745" y="246631"/>
                                    </a:cubicBezTo>
                                    <a:cubicBezTo>
                                      <a:pt x="543352" y="243739"/>
                                      <a:pt x="540596" y="239514"/>
                                      <a:pt x="539438" y="233955"/>
                                    </a:cubicBezTo>
                                    <a:lnTo>
                                      <a:pt x="548943" y="231570"/>
                                    </a:lnTo>
                                    <a:cubicBezTo>
                                      <a:pt x="549862" y="235089"/>
                                      <a:pt x="551579" y="237725"/>
                                      <a:pt x="554095" y="239482"/>
                                    </a:cubicBezTo>
                                    <a:cubicBezTo>
                                      <a:pt x="556651" y="241243"/>
                                      <a:pt x="560006" y="242122"/>
                                      <a:pt x="564119" y="242122"/>
                                    </a:cubicBezTo>
                                    <a:cubicBezTo>
                                      <a:pt x="568792" y="242122"/>
                                      <a:pt x="572506" y="241128"/>
                                      <a:pt x="575262" y="239143"/>
                                    </a:cubicBezTo>
                                    <a:cubicBezTo>
                                      <a:pt x="578018" y="237130"/>
                                      <a:pt x="579416" y="234717"/>
                                      <a:pt x="579416" y="231910"/>
                                    </a:cubicBezTo>
                                    <a:cubicBezTo>
                                      <a:pt x="579416" y="229641"/>
                                      <a:pt x="578617" y="227740"/>
                                      <a:pt x="577059" y="226211"/>
                                    </a:cubicBezTo>
                                    <a:cubicBezTo>
                                      <a:pt x="575462" y="224649"/>
                                      <a:pt x="573026" y="223487"/>
                                      <a:pt x="569711" y="222720"/>
                                    </a:cubicBezTo>
                                    <a:lnTo>
                                      <a:pt x="558848" y="220168"/>
                                    </a:lnTo>
                                    <a:cubicBezTo>
                                      <a:pt x="552857" y="218750"/>
                                      <a:pt x="548464" y="216550"/>
                                      <a:pt x="545628" y="213574"/>
                                    </a:cubicBezTo>
                                    <a:cubicBezTo>
                                      <a:pt x="542873" y="210567"/>
                                      <a:pt x="541475" y="206809"/>
                                      <a:pt x="541475" y="202296"/>
                                    </a:cubicBezTo>
                                    <a:cubicBezTo>
                                      <a:pt x="541475" y="198610"/>
                                      <a:pt x="542513" y="195347"/>
                                      <a:pt x="544590" y="192511"/>
                                    </a:cubicBezTo>
                                    <a:cubicBezTo>
                                      <a:pt x="546666" y="189676"/>
                                      <a:pt x="549542" y="187447"/>
                                      <a:pt x="553136" y="185834"/>
                                    </a:cubicBezTo>
                                    <a:cubicBezTo>
                                      <a:pt x="556771" y="184216"/>
                                      <a:pt x="560885" y="183406"/>
                                      <a:pt x="565477" y="183406"/>
                                    </a:cubicBezTo>
                                    <a:cubicBezTo>
                                      <a:pt x="571947" y="183406"/>
                                      <a:pt x="577019" y="184823"/>
                                      <a:pt x="580693" y="187663"/>
                                    </a:cubicBezTo>
                                    <a:cubicBezTo>
                                      <a:pt x="584408" y="190499"/>
                                      <a:pt x="587043" y="194241"/>
                                      <a:pt x="588601" y="198893"/>
                                    </a:cubicBezTo>
                                    <a:close/>
                                  </a:path>
                                </a:pathLst>
                              </a:custGeom>
                              <a:solidFill>
                                <a:srgbClr val="7D88A1"/>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grpSp>
                          <wpg:cNvPr id="378413426" name="Espace réservé du contenu 4">
                            <a:extLst>
                              <a:ext uri="{FF2B5EF4-FFF2-40B4-BE49-F238E27FC236}">
                                <a16:creationId xmlns:a16="http://schemas.microsoft.com/office/drawing/2014/main" id="{982AC074-296D-D6BA-7381-7656208E02D2}"/>
                              </a:ext>
                            </a:extLst>
                          </wpg:cNvPr>
                          <wpg:cNvGrpSpPr/>
                          <wpg:grpSpPr>
                            <a:xfrm>
                              <a:off x="4900709" y="1593511"/>
                              <a:ext cx="1034384" cy="447301"/>
                              <a:chOff x="4900709" y="1593511"/>
                              <a:chExt cx="1034384" cy="447301"/>
                            </a:xfrm>
                          </wpg:grpSpPr>
                          <wps:wsp>
                            <wps:cNvPr id="160394059" name="Forme libre : forme 160394059">
                              <a:extLst>
                                <a:ext uri="{FF2B5EF4-FFF2-40B4-BE49-F238E27FC236}">
                                  <a16:creationId xmlns:a16="http://schemas.microsoft.com/office/drawing/2014/main" id="{08E3EC78-8F75-7C44-63CE-9359B53B9FDD}"/>
                                </a:ext>
                              </a:extLst>
                            </wps:cNvPr>
                            <wps:cNvSpPr/>
                            <wps:spPr>
                              <a:xfrm>
                                <a:off x="4900709" y="1593511"/>
                                <a:ext cx="1034384" cy="447301"/>
                              </a:xfrm>
                              <a:custGeom>
                                <a:avLst/>
                                <a:gdLst>
                                  <a:gd name="connsiteX0" fmla="*/ 0 w 1034384"/>
                                  <a:gd name="connsiteY0" fmla="*/ 39938 h 447301"/>
                                  <a:gd name="connsiteX1" fmla="*/ 39938 w 1034384"/>
                                  <a:gd name="connsiteY1" fmla="*/ 0 h 447301"/>
                                  <a:gd name="connsiteX2" fmla="*/ 994447 w 1034384"/>
                                  <a:gd name="connsiteY2" fmla="*/ 0 h 447301"/>
                                  <a:gd name="connsiteX3" fmla="*/ 1034385 w 1034384"/>
                                  <a:gd name="connsiteY3" fmla="*/ 39938 h 447301"/>
                                  <a:gd name="connsiteX4" fmla="*/ 1034385 w 1034384"/>
                                  <a:gd name="connsiteY4" fmla="*/ 407364 h 447301"/>
                                  <a:gd name="connsiteX5" fmla="*/ 994447 w 1034384"/>
                                  <a:gd name="connsiteY5" fmla="*/ 447302 h 447301"/>
                                  <a:gd name="connsiteX6" fmla="*/ 39938 w 1034384"/>
                                  <a:gd name="connsiteY6" fmla="*/ 447302 h 447301"/>
                                  <a:gd name="connsiteX7" fmla="*/ 0 w 1034384"/>
                                  <a:gd name="connsiteY7" fmla="*/ 407364 h 447301"/>
                                  <a:gd name="connsiteX8" fmla="*/ 0 w 1034384"/>
                                  <a:gd name="connsiteY8" fmla="*/ 39938 h 44730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1034384" h="447301">
                                    <a:moveTo>
                                      <a:pt x="0" y="39938"/>
                                    </a:moveTo>
                                    <a:cubicBezTo>
                                      <a:pt x="0" y="17880"/>
                                      <a:pt x="17892" y="0"/>
                                      <a:pt x="39938" y="0"/>
                                    </a:cubicBezTo>
                                    <a:lnTo>
                                      <a:pt x="994447" y="0"/>
                                    </a:lnTo>
                                    <a:cubicBezTo>
                                      <a:pt x="1016493" y="0"/>
                                      <a:pt x="1034385" y="17880"/>
                                      <a:pt x="1034385" y="39938"/>
                                    </a:cubicBezTo>
                                    <a:lnTo>
                                      <a:pt x="1034385" y="407364"/>
                                    </a:lnTo>
                                    <a:cubicBezTo>
                                      <a:pt x="1034385" y="429422"/>
                                      <a:pt x="1016493" y="447302"/>
                                      <a:pt x="994447" y="447302"/>
                                    </a:cubicBezTo>
                                    <a:lnTo>
                                      <a:pt x="39938" y="447302"/>
                                    </a:lnTo>
                                    <a:cubicBezTo>
                                      <a:pt x="17892" y="447302"/>
                                      <a:pt x="0" y="429422"/>
                                      <a:pt x="0" y="407364"/>
                                    </a:cubicBezTo>
                                    <a:lnTo>
                                      <a:pt x="0" y="39938"/>
                                    </a:lnTo>
                                    <a:close/>
                                  </a:path>
                                </a:pathLst>
                              </a:custGeom>
                              <a:solidFill>
                                <a:srgbClr val="FFFFFF"/>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057883799" name="Forme libre : forme 1057883799">
                              <a:extLst>
                                <a:ext uri="{FF2B5EF4-FFF2-40B4-BE49-F238E27FC236}">
                                  <a16:creationId xmlns:a16="http://schemas.microsoft.com/office/drawing/2014/main" id="{C07D4F1A-058E-E060-3D0F-BAFD563192A0}"/>
                                </a:ext>
                              </a:extLst>
                            </wps:cNvPr>
                            <wps:cNvSpPr/>
                            <wps:spPr>
                              <a:xfrm>
                                <a:off x="5034300" y="1694082"/>
                                <a:ext cx="589799" cy="248420"/>
                              </a:xfrm>
                              <a:custGeom>
                                <a:avLst/>
                                <a:gdLst>
                                  <a:gd name="connsiteX0" fmla="*/ 0 w 589799"/>
                                  <a:gd name="connsiteY0" fmla="*/ 9361 h 248420"/>
                                  <a:gd name="connsiteX1" fmla="*/ 0 w 589799"/>
                                  <a:gd name="connsiteY1" fmla="*/ 0 h 248420"/>
                                  <a:gd name="connsiteX2" fmla="*/ 65338 w 589799"/>
                                  <a:gd name="connsiteY2" fmla="*/ 0 h 248420"/>
                                  <a:gd name="connsiteX3" fmla="*/ 65338 w 589799"/>
                                  <a:gd name="connsiteY3" fmla="*/ 9361 h 248420"/>
                                  <a:gd name="connsiteX4" fmla="*/ 37941 w 589799"/>
                                  <a:gd name="connsiteY4" fmla="*/ 9361 h 248420"/>
                                  <a:gd name="connsiteX5" fmla="*/ 37941 w 589799"/>
                                  <a:gd name="connsiteY5" fmla="*/ 87136 h 248420"/>
                                  <a:gd name="connsiteX6" fmla="*/ 27398 w 589799"/>
                                  <a:gd name="connsiteY6" fmla="*/ 87136 h 248420"/>
                                  <a:gd name="connsiteX7" fmla="*/ 27398 w 589799"/>
                                  <a:gd name="connsiteY7" fmla="*/ 9361 h 248420"/>
                                  <a:gd name="connsiteX8" fmla="*/ 0 w 589799"/>
                                  <a:gd name="connsiteY8" fmla="*/ 9361 h 248420"/>
                                  <a:gd name="connsiteX9" fmla="*/ 73485 w 589799"/>
                                  <a:gd name="connsiteY9" fmla="*/ 87136 h 248420"/>
                                  <a:gd name="connsiteX10" fmla="*/ 73485 w 589799"/>
                                  <a:gd name="connsiteY10" fmla="*/ 21782 h 248420"/>
                                  <a:gd name="connsiteX11" fmla="*/ 83190 w 589799"/>
                                  <a:gd name="connsiteY11" fmla="*/ 21782 h 248420"/>
                                  <a:gd name="connsiteX12" fmla="*/ 83190 w 589799"/>
                                  <a:gd name="connsiteY12" fmla="*/ 31655 h 248420"/>
                                  <a:gd name="connsiteX13" fmla="*/ 83869 w 589799"/>
                                  <a:gd name="connsiteY13" fmla="*/ 31655 h 248420"/>
                                  <a:gd name="connsiteX14" fmla="*/ 90339 w 589799"/>
                                  <a:gd name="connsiteY14" fmla="*/ 23783 h 248420"/>
                                  <a:gd name="connsiteX15" fmla="*/ 100883 w 589799"/>
                                  <a:gd name="connsiteY15" fmla="*/ 20764 h 248420"/>
                                  <a:gd name="connsiteX16" fmla="*/ 103638 w 589799"/>
                                  <a:gd name="connsiteY16" fmla="*/ 20803 h 248420"/>
                                  <a:gd name="connsiteX17" fmla="*/ 106155 w 589799"/>
                                  <a:gd name="connsiteY17" fmla="*/ 20931 h 248420"/>
                                  <a:gd name="connsiteX18" fmla="*/ 106155 w 589799"/>
                                  <a:gd name="connsiteY18" fmla="*/ 31143 h 248420"/>
                                  <a:gd name="connsiteX19" fmla="*/ 103838 w 589799"/>
                                  <a:gd name="connsiteY19" fmla="*/ 30760 h 248420"/>
                                  <a:gd name="connsiteX20" fmla="*/ 100044 w 589799"/>
                                  <a:gd name="connsiteY20" fmla="*/ 30464 h 248420"/>
                                  <a:gd name="connsiteX21" fmla="*/ 91537 w 589799"/>
                                  <a:gd name="connsiteY21" fmla="*/ 32461 h 248420"/>
                                  <a:gd name="connsiteX22" fmla="*/ 85667 w 589799"/>
                                  <a:gd name="connsiteY22" fmla="*/ 37909 h 248420"/>
                                  <a:gd name="connsiteX23" fmla="*/ 83510 w 589799"/>
                                  <a:gd name="connsiteY23" fmla="*/ 45780 h 248420"/>
                                  <a:gd name="connsiteX24" fmla="*/ 83510 w 589799"/>
                                  <a:gd name="connsiteY24" fmla="*/ 87136 h 248420"/>
                                  <a:gd name="connsiteX25" fmla="*/ 73485 w 589799"/>
                                  <a:gd name="connsiteY25" fmla="*/ 87136 h 248420"/>
                                  <a:gd name="connsiteX26" fmla="*/ 137306 w 589799"/>
                                  <a:gd name="connsiteY26" fmla="*/ 88670 h 248420"/>
                                  <a:gd name="connsiteX27" fmla="*/ 126003 w 589799"/>
                                  <a:gd name="connsiteY27" fmla="*/ 86329 h 248420"/>
                                  <a:gd name="connsiteX28" fmla="*/ 117976 w 589799"/>
                                  <a:gd name="connsiteY28" fmla="*/ 79476 h 248420"/>
                                  <a:gd name="connsiteX29" fmla="*/ 115021 w 589799"/>
                                  <a:gd name="connsiteY29" fmla="*/ 68585 h 248420"/>
                                  <a:gd name="connsiteX30" fmla="*/ 117217 w 589799"/>
                                  <a:gd name="connsiteY30" fmla="*/ 59479 h 248420"/>
                                  <a:gd name="connsiteX31" fmla="*/ 123128 w 589799"/>
                                  <a:gd name="connsiteY31" fmla="*/ 53948 h 248420"/>
                                  <a:gd name="connsiteX32" fmla="*/ 131315 w 589799"/>
                                  <a:gd name="connsiteY32" fmla="*/ 50972 h 248420"/>
                                  <a:gd name="connsiteX33" fmla="*/ 140341 w 589799"/>
                                  <a:gd name="connsiteY33" fmla="*/ 49355 h 248420"/>
                                  <a:gd name="connsiteX34" fmla="*/ 150006 w 589799"/>
                                  <a:gd name="connsiteY34" fmla="*/ 48205 h 248420"/>
                                  <a:gd name="connsiteX35" fmla="*/ 155477 w 589799"/>
                                  <a:gd name="connsiteY35" fmla="*/ 46803 h 248420"/>
                                  <a:gd name="connsiteX36" fmla="*/ 157195 w 589799"/>
                                  <a:gd name="connsiteY36" fmla="*/ 43396 h 248420"/>
                                  <a:gd name="connsiteX37" fmla="*/ 157195 w 589799"/>
                                  <a:gd name="connsiteY37" fmla="*/ 43057 h 248420"/>
                                  <a:gd name="connsiteX38" fmla="*/ 153760 w 589799"/>
                                  <a:gd name="connsiteY38" fmla="*/ 33272 h 248420"/>
                                  <a:gd name="connsiteX39" fmla="*/ 143416 w 589799"/>
                                  <a:gd name="connsiteY39" fmla="*/ 29782 h 248420"/>
                                  <a:gd name="connsiteX40" fmla="*/ 132154 w 589799"/>
                                  <a:gd name="connsiteY40" fmla="*/ 32933 h 248420"/>
                                  <a:gd name="connsiteX41" fmla="*/ 126403 w 589799"/>
                                  <a:gd name="connsiteY41" fmla="*/ 39654 h 248420"/>
                                  <a:gd name="connsiteX42" fmla="*/ 116858 w 589799"/>
                                  <a:gd name="connsiteY42" fmla="*/ 36251 h 248420"/>
                                  <a:gd name="connsiteX43" fmla="*/ 123687 w 589799"/>
                                  <a:gd name="connsiteY43" fmla="*/ 26974 h 248420"/>
                                  <a:gd name="connsiteX44" fmla="*/ 133033 w 589799"/>
                                  <a:gd name="connsiteY44" fmla="*/ 22293 h 248420"/>
                                  <a:gd name="connsiteX45" fmla="*/ 143097 w 589799"/>
                                  <a:gd name="connsiteY45" fmla="*/ 20931 h 248420"/>
                                  <a:gd name="connsiteX46" fmla="*/ 150325 w 589799"/>
                                  <a:gd name="connsiteY46" fmla="*/ 21698 h 248420"/>
                                  <a:gd name="connsiteX47" fmla="*/ 158273 w 589799"/>
                                  <a:gd name="connsiteY47" fmla="*/ 24717 h 248420"/>
                                  <a:gd name="connsiteX48" fmla="*/ 164703 w 589799"/>
                                  <a:gd name="connsiteY48" fmla="*/ 31655 h 248420"/>
                                  <a:gd name="connsiteX49" fmla="*/ 167259 w 589799"/>
                                  <a:gd name="connsiteY49" fmla="*/ 44079 h 248420"/>
                                  <a:gd name="connsiteX50" fmla="*/ 167259 w 589799"/>
                                  <a:gd name="connsiteY50" fmla="*/ 87136 h 248420"/>
                                  <a:gd name="connsiteX51" fmla="*/ 157195 w 589799"/>
                                  <a:gd name="connsiteY51" fmla="*/ 87136 h 248420"/>
                                  <a:gd name="connsiteX52" fmla="*/ 157195 w 589799"/>
                                  <a:gd name="connsiteY52" fmla="*/ 78286 h 248420"/>
                                  <a:gd name="connsiteX53" fmla="*/ 156715 w 589799"/>
                                  <a:gd name="connsiteY53" fmla="*/ 78286 h 248420"/>
                                  <a:gd name="connsiteX54" fmla="*/ 153281 w 589799"/>
                                  <a:gd name="connsiteY54" fmla="*/ 82839 h 248420"/>
                                  <a:gd name="connsiteX55" fmla="*/ 146971 w 589799"/>
                                  <a:gd name="connsiteY55" fmla="*/ 86964 h 248420"/>
                                  <a:gd name="connsiteX56" fmla="*/ 137306 w 589799"/>
                                  <a:gd name="connsiteY56" fmla="*/ 88670 h 248420"/>
                                  <a:gd name="connsiteX57" fmla="*/ 138823 w 589799"/>
                                  <a:gd name="connsiteY57" fmla="*/ 79648 h 248420"/>
                                  <a:gd name="connsiteX58" fmla="*/ 148888 w 589799"/>
                                  <a:gd name="connsiteY58" fmla="*/ 77307 h 248420"/>
                                  <a:gd name="connsiteX59" fmla="*/ 155078 w 589799"/>
                                  <a:gd name="connsiteY59" fmla="*/ 71265 h 248420"/>
                                  <a:gd name="connsiteX60" fmla="*/ 157195 w 589799"/>
                                  <a:gd name="connsiteY60" fmla="*/ 63481 h 248420"/>
                                  <a:gd name="connsiteX61" fmla="*/ 157195 w 589799"/>
                                  <a:gd name="connsiteY61" fmla="*/ 54291 h 248420"/>
                                  <a:gd name="connsiteX62" fmla="*/ 154399 w 589799"/>
                                  <a:gd name="connsiteY62" fmla="*/ 55693 h 248420"/>
                                  <a:gd name="connsiteX63" fmla="*/ 149447 w 589799"/>
                                  <a:gd name="connsiteY63" fmla="*/ 56755 h 248420"/>
                                  <a:gd name="connsiteX64" fmla="*/ 144055 w 589799"/>
                                  <a:gd name="connsiteY64" fmla="*/ 57522 h 248420"/>
                                  <a:gd name="connsiteX65" fmla="*/ 139862 w 589799"/>
                                  <a:gd name="connsiteY65" fmla="*/ 58033 h 248420"/>
                                  <a:gd name="connsiteX66" fmla="*/ 132513 w 589799"/>
                                  <a:gd name="connsiteY66" fmla="*/ 59695 h 248420"/>
                                  <a:gd name="connsiteX67" fmla="*/ 127082 w 589799"/>
                                  <a:gd name="connsiteY67" fmla="*/ 63054 h 248420"/>
                                  <a:gd name="connsiteX68" fmla="*/ 125045 w 589799"/>
                                  <a:gd name="connsiteY68" fmla="*/ 69096 h 248420"/>
                                  <a:gd name="connsiteX69" fmla="*/ 128919 w 589799"/>
                                  <a:gd name="connsiteY69" fmla="*/ 77008 h 248420"/>
                                  <a:gd name="connsiteX70" fmla="*/ 138823 w 589799"/>
                                  <a:gd name="connsiteY70" fmla="*/ 79648 h 248420"/>
                                  <a:gd name="connsiteX71" fmla="*/ 212109 w 589799"/>
                                  <a:gd name="connsiteY71" fmla="*/ 88498 h 248420"/>
                                  <a:gd name="connsiteX72" fmla="*/ 196294 w 589799"/>
                                  <a:gd name="connsiteY72" fmla="*/ 84157 h 248420"/>
                                  <a:gd name="connsiteX73" fmla="*/ 186070 w 589799"/>
                                  <a:gd name="connsiteY73" fmla="*/ 72203 h 248420"/>
                                  <a:gd name="connsiteX74" fmla="*/ 182515 w 589799"/>
                                  <a:gd name="connsiteY74" fmla="*/ 54798 h 248420"/>
                                  <a:gd name="connsiteX75" fmla="*/ 186189 w 589799"/>
                                  <a:gd name="connsiteY75" fmla="*/ 37230 h 248420"/>
                                  <a:gd name="connsiteX76" fmla="*/ 196454 w 589799"/>
                                  <a:gd name="connsiteY76" fmla="*/ 25273 h 248420"/>
                                  <a:gd name="connsiteX77" fmla="*/ 211949 w 589799"/>
                                  <a:gd name="connsiteY77" fmla="*/ 20931 h 248420"/>
                                  <a:gd name="connsiteX78" fmla="*/ 224370 w 589799"/>
                                  <a:gd name="connsiteY78" fmla="*/ 23483 h 248420"/>
                                  <a:gd name="connsiteX79" fmla="*/ 233436 w 589799"/>
                                  <a:gd name="connsiteY79" fmla="*/ 30632 h 248420"/>
                                  <a:gd name="connsiteX80" fmla="*/ 237829 w 589799"/>
                                  <a:gd name="connsiteY80" fmla="*/ 41355 h 248420"/>
                                  <a:gd name="connsiteX81" fmla="*/ 227764 w 589799"/>
                                  <a:gd name="connsiteY81" fmla="*/ 41355 h 248420"/>
                                  <a:gd name="connsiteX82" fmla="*/ 222692 w 589799"/>
                                  <a:gd name="connsiteY82" fmla="*/ 33440 h 248420"/>
                                  <a:gd name="connsiteX83" fmla="*/ 212109 w 589799"/>
                                  <a:gd name="connsiteY83" fmla="*/ 29953 h 248420"/>
                                  <a:gd name="connsiteX84" fmla="*/ 201845 w 589799"/>
                                  <a:gd name="connsiteY84" fmla="*/ 33016 h 248420"/>
                                  <a:gd name="connsiteX85" fmla="*/ 194976 w 589799"/>
                                  <a:gd name="connsiteY85" fmla="*/ 41567 h 248420"/>
                                  <a:gd name="connsiteX86" fmla="*/ 192540 w 589799"/>
                                  <a:gd name="connsiteY86" fmla="*/ 54459 h 248420"/>
                                  <a:gd name="connsiteX87" fmla="*/ 194936 w 589799"/>
                                  <a:gd name="connsiteY87" fmla="*/ 67650 h 248420"/>
                                  <a:gd name="connsiteX88" fmla="*/ 201725 w 589799"/>
                                  <a:gd name="connsiteY88" fmla="*/ 76373 h 248420"/>
                                  <a:gd name="connsiteX89" fmla="*/ 212109 w 589799"/>
                                  <a:gd name="connsiteY89" fmla="*/ 79476 h 248420"/>
                                  <a:gd name="connsiteX90" fmla="*/ 219218 w 589799"/>
                                  <a:gd name="connsiteY90" fmla="*/ 78114 h 248420"/>
                                  <a:gd name="connsiteX91" fmla="*/ 224649 w 589799"/>
                                  <a:gd name="connsiteY91" fmla="*/ 74200 h 248420"/>
                                  <a:gd name="connsiteX92" fmla="*/ 227764 w 589799"/>
                                  <a:gd name="connsiteY92" fmla="*/ 68074 h 248420"/>
                                  <a:gd name="connsiteX93" fmla="*/ 237829 w 589799"/>
                                  <a:gd name="connsiteY93" fmla="*/ 68074 h 248420"/>
                                  <a:gd name="connsiteX94" fmla="*/ 233595 w 589799"/>
                                  <a:gd name="connsiteY94" fmla="*/ 78497 h 248420"/>
                                  <a:gd name="connsiteX95" fmla="*/ 224809 w 589799"/>
                                  <a:gd name="connsiteY95" fmla="*/ 85818 h 248420"/>
                                  <a:gd name="connsiteX96" fmla="*/ 212109 w 589799"/>
                                  <a:gd name="connsiteY96" fmla="*/ 88498 h 248420"/>
                                  <a:gd name="connsiteX97" fmla="*/ 279883 w 589799"/>
                                  <a:gd name="connsiteY97" fmla="*/ 88498 h 248420"/>
                                  <a:gd name="connsiteX98" fmla="*/ 263588 w 589799"/>
                                  <a:gd name="connsiteY98" fmla="*/ 84328 h 248420"/>
                                  <a:gd name="connsiteX99" fmla="*/ 253085 w 589799"/>
                                  <a:gd name="connsiteY99" fmla="*/ 72587 h 248420"/>
                                  <a:gd name="connsiteX100" fmla="*/ 249451 w 589799"/>
                                  <a:gd name="connsiteY100" fmla="*/ 54970 h 248420"/>
                                  <a:gd name="connsiteX101" fmla="*/ 253085 w 589799"/>
                                  <a:gd name="connsiteY101" fmla="*/ 37270 h 248420"/>
                                  <a:gd name="connsiteX102" fmla="*/ 263389 w 589799"/>
                                  <a:gd name="connsiteY102" fmla="*/ 25273 h 248420"/>
                                  <a:gd name="connsiteX103" fmla="*/ 278885 w 589799"/>
                                  <a:gd name="connsiteY103" fmla="*/ 20931 h 248420"/>
                                  <a:gd name="connsiteX104" fmla="*/ 288949 w 589799"/>
                                  <a:gd name="connsiteY104" fmla="*/ 22633 h 248420"/>
                                  <a:gd name="connsiteX105" fmla="*/ 298015 w 589799"/>
                                  <a:gd name="connsiteY105" fmla="*/ 28164 h 248420"/>
                                  <a:gd name="connsiteX106" fmla="*/ 304525 w 589799"/>
                                  <a:gd name="connsiteY106" fmla="*/ 38208 h 248420"/>
                                  <a:gd name="connsiteX107" fmla="*/ 306961 w 589799"/>
                                  <a:gd name="connsiteY107" fmla="*/ 53608 h 248420"/>
                                  <a:gd name="connsiteX108" fmla="*/ 306961 w 589799"/>
                                  <a:gd name="connsiteY108" fmla="*/ 57862 h 248420"/>
                                  <a:gd name="connsiteX109" fmla="*/ 256599 w 589799"/>
                                  <a:gd name="connsiteY109" fmla="*/ 57862 h 248420"/>
                                  <a:gd name="connsiteX110" fmla="*/ 256599 w 589799"/>
                                  <a:gd name="connsiteY110" fmla="*/ 49183 h 248420"/>
                                  <a:gd name="connsiteX111" fmla="*/ 296737 w 589799"/>
                                  <a:gd name="connsiteY111" fmla="*/ 49183 h 248420"/>
                                  <a:gd name="connsiteX112" fmla="*/ 294540 w 589799"/>
                                  <a:gd name="connsiteY112" fmla="*/ 39315 h 248420"/>
                                  <a:gd name="connsiteX113" fmla="*/ 288310 w 589799"/>
                                  <a:gd name="connsiteY113" fmla="*/ 32461 h 248420"/>
                                  <a:gd name="connsiteX114" fmla="*/ 278885 w 589799"/>
                                  <a:gd name="connsiteY114" fmla="*/ 29953 h 248420"/>
                                  <a:gd name="connsiteX115" fmla="*/ 268501 w 589799"/>
                                  <a:gd name="connsiteY115" fmla="*/ 32933 h 248420"/>
                                  <a:gd name="connsiteX116" fmla="*/ 261831 w 589799"/>
                                  <a:gd name="connsiteY116" fmla="*/ 40589 h 248420"/>
                                  <a:gd name="connsiteX117" fmla="*/ 259475 w 589799"/>
                                  <a:gd name="connsiteY117" fmla="*/ 50717 h 248420"/>
                                  <a:gd name="connsiteX118" fmla="*/ 259475 w 589799"/>
                                  <a:gd name="connsiteY118" fmla="*/ 56504 h 248420"/>
                                  <a:gd name="connsiteX119" fmla="*/ 262031 w 589799"/>
                                  <a:gd name="connsiteY119" fmla="*/ 69052 h 248420"/>
                                  <a:gd name="connsiteX120" fmla="*/ 269220 w 589799"/>
                                  <a:gd name="connsiteY120" fmla="*/ 76840 h 248420"/>
                                  <a:gd name="connsiteX121" fmla="*/ 279883 w 589799"/>
                                  <a:gd name="connsiteY121" fmla="*/ 79476 h 248420"/>
                                  <a:gd name="connsiteX122" fmla="*/ 287032 w 589799"/>
                                  <a:gd name="connsiteY122" fmla="*/ 78370 h 248420"/>
                                  <a:gd name="connsiteX123" fmla="*/ 292623 w 589799"/>
                                  <a:gd name="connsiteY123" fmla="*/ 74967 h 248420"/>
                                  <a:gd name="connsiteX124" fmla="*/ 296258 w 589799"/>
                                  <a:gd name="connsiteY124" fmla="*/ 69268 h 248420"/>
                                  <a:gd name="connsiteX125" fmla="*/ 305923 w 589799"/>
                                  <a:gd name="connsiteY125" fmla="*/ 71988 h 248420"/>
                                  <a:gd name="connsiteX126" fmla="*/ 300811 w 589799"/>
                                  <a:gd name="connsiteY126" fmla="*/ 80670 h 248420"/>
                                  <a:gd name="connsiteX127" fmla="*/ 291865 w 589799"/>
                                  <a:gd name="connsiteY127" fmla="*/ 86457 h 248420"/>
                                  <a:gd name="connsiteX128" fmla="*/ 279883 w 589799"/>
                                  <a:gd name="connsiteY128" fmla="*/ 88498 h 248420"/>
                                  <a:gd name="connsiteX129" fmla="*/ 31671 w 589799"/>
                                  <a:gd name="connsiteY129" fmla="*/ 246886 h 248420"/>
                                  <a:gd name="connsiteX130" fmla="*/ 4753 w 589799"/>
                                  <a:gd name="connsiteY130" fmla="*/ 246886 h 248420"/>
                                  <a:gd name="connsiteX131" fmla="*/ 4753 w 589799"/>
                                  <a:gd name="connsiteY131" fmla="*/ 159751 h 248420"/>
                                  <a:gd name="connsiteX132" fmla="*/ 32829 w 589799"/>
                                  <a:gd name="connsiteY132" fmla="*/ 159751 h 248420"/>
                                  <a:gd name="connsiteX133" fmla="*/ 54555 w 589799"/>
                                  <a:gd name="connsiteY133" fmla="*/ 164982 h 248420"/>
                                  <a:gd name="connsiteX134" fmla="*/ 68373 w 589799"/>
                                  <a:gd name="connsiteY134" fmla="*/ 179919 h 248420"/>
                                  <a:gd name="connsiteX135" fmla="*/ 73166 w 589799"/>
                                  <a:gd name="connsiteY135" fmla="*/ 203147 h 248420"/>
                                  <a:gd name="connsiteX136" fmla="*/ 68334 w 589799"/>
                                  <a:gd name="connsiteY136" fmla="*/ 226590 h 248420"/>
                                  <a:gd name="connsiteX137" fmla="*/ 54196 w 589799"/>
                                  <a:gd name="connsiteY137" fmla="*/ 241655 h 248420"/>
                                  <a:gd name="connsiteX138" fmla="*/ 31671 w 589799"/>
                                  <a:gd name="connsiteY138" fmla="*/ 246886 h 248420"/>
                                  <a:gd name="connsiteX139" fmla="*/ 15296 w 589799"/>
                                  <a:gd name="connsiteY139" fmla="*/ 237525 h 248420"/>
                                  <a:gd name="connsiteX140" fmla="*/ 30952 w 589799"/>
                                  <a:gd name="connsiteY140" fmla="*/ 237525 h 248420"/>
                                  <a:gd name="connsiteX141" fmla="*/ 48884 w 589799"/>
                                  <a:gd name="connsiteY141" fmla="*/ 233356 h 248420"/>
                                  <a:gd name="connsiteX142" fmla="*/ 59467 w 589799"/>
                                  <a:gd name="connsiteY142" fmla="*/ 221486 h 248420"/>
                                  <a:gd name="connsiteX143" fmla="*/ 62982 w 589799"/>
                                  <a:gd name="connsiteY143" fmla="*/ 203147 h 248420"/>
                                  <a:gd name="connsiteX144" fmla="*/ 59507 w 589799"/>
                                  <a:gd name="connsiteY144" fmla="*/ 184979 h 248420"/>
                                  <a:gd name="connsiteX145" fmla="*/ 49203 w 589799"/>
                                  <a:gd name="connsiteY145" fmla="*/ 173237 h 248420"/>
                                  <a:gd name="connsiteX146" fmla="*/ 32150 w 589799"/>
                                  <a:gd name="connsiteY146" fmla="*/ 169112 h 248420"/>
                                  <a:gd name="connsiteX147" fmla="*/ 15296 w 589799"/>
                                  <a:gd name="connsiteY147" fmla="*/ 169112 h 248420"/>
                                  <a:gd name="connsiteX148" fmla="*/ 15296 w 589799"/>
                                  <a:gd name="connsiteY148" fmla="*/ 237525 h 248420"/>
                                  <a:gd name="connsiteX149" fmla="*/ 108751 w 589799"/>
                                  <a:gd name="connsiteY149" fmla="*/ 248420 h 248420"/>
                                  <a:gd name="connsiteX150" fmla="*/ 97488 w 589799"/>
                                  <a:gd name="connsiteY150" fmla="*/ 246080 h 248420"/>
                                  <a:gd name="connsiteX151" fmla="*/ 89420 w 589799"/>
                                  <a:gd name="connsiteY151" fmla="*/ 239226 h 248420"/>
                                  <a:gd name="connsiteX152" fmla="*/ 86465 w 589799"/>
                                  <a:gd name="connsiteY152" fmla="*/ 228335 h 248420"/>
                                  <a:gd name="connsiteX153" fmla="*/ 88662 w 589799"/>
                                  <a:gd name="connsiteY153" fmla="*/ 219230 h 248420"/>
                                  <a:gd name="connsiteX154" fmla="*/ 94573 w 589799"/>
                                  <a:gd name="connsiteY154" fmla="*/ 213698 h 248420"/>
                                  <a:gd name="connsiteX155" fmla="*/ 102760 w 589799"/>
                                  <a:gd name="connsiteY155" fmla="*/ 210723 h 248420"/>
                                  <a:gd name="connsiteX156" fmla="*/ 111825 w 589799"/>
                                  <a:gd name="connsiteY156" fmla="*/ 209106 h 248420"/>
                                  <a:gd name="connsiteX157" fmla="*/ 121451 w 589799"/>
                                  <a:gd name="connsiteY157" fmla="*/ 207955 h 248420"/>
                                  <a:gd name="connsiteX158" fmla="*/ 126922 w 589799"/>
                                  <a:gd name="connsiteY158" fmla="*/ 206553 h 248420"/>
                                  <a:gd name="connsiteX159" fmla="*/ 128639 w 589799"/>
                                  <a:gd name="connsiteY159" fmla="*/ 203147 h 248420"/>
                                  <a:gd name="connsiteX160" fmla="*/ 128639 w 589799"/>
                                  <a:gd name="connsiteY160" fmla="*/ 202807 h 248420"/>
                                  <a:gd name="connsiteX161" fmla="*/ 125205 w 589799"/>
                                  <a:gd name="connsiteY161" fmla="*/ 193023 h 248420"/>
                                  <a:gd name="connsiteX162" fmla="*/ 114861 w 589799"/>
                                  <a:gd name="connsiteY162" fmla="*/ 189532 h 248420"/>
                                  <a:gd name="connsiteX163" fmla="*/ 103598 w 589799"/>
                                  <a:gd name="connsiteY163" fmla="*/ 192683 h 248420"/>
                                  <a:gd name="connsiteX164" fmla="*/ 97847 w 589799"/>
                                  <a:gd name="connsiteY164" fmla="*/ 199405 h 248420"/>
                                  <a:gd name="connsiteX165" fmla="*/ 88342 w 589799"/>
                                  <a:gd name="connsiteY165" fmla="*/ 196002 h 248420"/>
                                  <a:gd name="connsiteX166" fmla="*/ 95132 w 589799"/>
                                  <a:gd name="connsiteY166" fmla="*/ 186724 h 248420"/>
                                  <a:gd name="connsiteX167" fmla="*/ 104477 w 589799"/>
                                  <a:gd name="connsiteY167" fmla="*/ 182044 h 248420"/>
                                  <a:gd name="connsiteX168" fmla="*/ 114541 w 589799"/>
                                  <a:gd name="connsiteY168" fmla="*/ 180682 h 248420"/>
                                  <a:gd name="connsiteX169" fmla="*/ 121770 w 589799"/>
                                  <a:gd name="connsiteY169" fmla="*/ 181449 h 248420"/>
                                  <a:gd name="connsiteX170" fmla="*/ 129718 w 589799"/>
                                  <a:gd name="connsiteY170" fmla="*/ 184468 h 248420"/>
                                  <a:gd name="connsiteX171" fmla="*/ 136148 w 589799"/>
                                  <a:gd name="connsiteY171" fmla="*/ 191405 h 248420"/>
                                  <a:gd name="connsiteX172" fmla="*/ 138704 w 589799"/>
                                  <a:gd name="connsiteY172" fmla="*/ 203830 h 248420"/>
                                  <a:gd name="connsiteX173" fmla="*/ 138704 w 589799"/>
                                  <a:gd name="connsiteY173" fmla="*/ 246886 h 248420"/>
                                  <a:gd name="connsiteX174" fmla="*/ 128639 w 589799"/>
                                  <a:gd name="connsiteY174" fmla="*/ 246886 h 248420"/>
                                  <a:gd name="connsiteX175" fmla="*/ 128639 w 589799"/>
                                  <a:gd name="connsiteY175" fmla="*/ 238036 h 248420"/>
                                  <a:gd name="connsiteX176" fmla="*/ 128160 w 589799"/>
                                  <a:gd name="connsiteY176" fmla="*/ 238036 h 248420"/>
                                  <a:gd name="connsiteX177" fmla="*/ 124726 w 589799"/>
                                  <a:gd name="connsiteY177" fmla="*/ 242589 h 248420"/>
                                  <a:gd name="connsiteX178" fmla="*/ 118415 w 589799"/>
                                  <a:gd name="connsiteY178" fmla="*/ 246715 h 248420"/>
                                  <a:gd name="connsiteX179" fmla="*/ 108751 w 589799"/>
                                  <a:gd name="connsiteY179" fmla="*/ 248420 h 248420"/>
                                  <a:gd name="connsiteX180" fmla="*/ 110268 w 589799"/>
                                  <a:gd name="connsiteY180" fmla="*/ 239398 h 248420"/>
                                  <a:gd name="connsiteX181" fmla="*/ 120332 w 589799"/>
                                  <a:gd name="connsiteY181" fmla="*/ 237058 h 248420"/>
                                  <a:gd name="connsiteX182" fmla="*/ 126523 w 589799"/>
                                  <a:gd name="connsiteY182" fmla="*/ 231015 h 248420"/>
                                  <a:gd name="connsiteX183" fmla="*/ 128639 w 589799"/>
                                  <a:gd name="connsiteY183" fmla="*/ 223231 h 248420"/>
                                  <a:gd name="connsiteX184" fmla="*/ 128639 w 589799"/>
                                  <a:gd name="connsiteY184" fmla="*/ 214042 h 248420"/>
                                  <a:gd name="connsiteX185" fmla="*/ 125844 w 589799"/>
                                  <a:gd name="connsiteY185" fmla="*/ 215444 h 248420"/>
                                  <a:gd name="connsiteX186" fmla="*/ 120931 w 589799"/>
                                  <a:gd name="connsiteY186" fmla="*/ 216506 h 248420"/>
                                  <a:gd name="connsiteX187" fmla="*/ 115500 w 589799"/>
                                  <a:gd name="connsiteY187" fmla="*/ 217273 h 248420"/>
                                  <a:gd name="connsiteX188" fmla="*/ 111306 w 589799"/>
                                  <a:gd name="connsiteY188" fmla="*/ 217784 h 248420"/>
                                  <a:gd name="connsiteX189" fmla="*/ 103998 w 589799"/>
                                  <a:gd name="connsiteY189" fmla="*/ 219445 h 248420"/>
                                  <a:gd name="connsiteX190" fmla="*/ 98526 w 589799"/>
                                  <a:gd name="connsiteY190" fmla="*/ 222804 h 248420"/>
                                  <a:gd name="connsiteX191" fmla="*/ 96489 w 589799"/>
                                  <a:gd name="connsiteY191" fmla="*/ 228847 h 248420"/>
                                  <a:gd name="connsiteX192" fmla="*/ 100363 w 589799"/>
                                  <a:gd name="connsiteY192" fmla="*/ 236758 h 248420"/>
                                  <a:gd name="connsiteX193" fmla="*/ 110268 w 589799"/>
                                  <a:gd name="connsiteY193" fmla="*/ 239398 h 248420"/>
                                  <a:gd name="connsiteX194" fmla="*/ 185431 w 589799"/>
                                  <a:gd name="connsiteY194" fmla="*/ 181532 h 248420"/>
                                  <a:gd name="connsiteX195" fmla="*/ 185431 w 589799"/>
                                  <a:gd name="connsiteY195" fmla="*/ 190043 h 248420"/>
                                  <a:gd name="connsiteX196" fmla="*/ 151564 w 589799"/>
                                  <a:gd name="connsiteY196" fmla="*/ 190043 h 248420"/>
                                  <a:gd name="connsiteX197" fmla="*/ 151564 w 589799"/>
                                  <a:gd name="connsiteY197" fmla="*/ 181532 h 248420"/>
                                  <a:gd name="connsiteX198" fmla="*/ 185431 w 589799"/>
                                  <a:gd name="connsiteY198" fmla="*/ 181532 h 248420"/>
                                  <a:gd name="connsiteX199" fmla="*/ 161468 w 589799"/>
                                  <a:gd name="connsiteY199" fmla="*/ 165877 h 248420"/>
                                  <a:gd name="connsiteX200" fmla="*/ 171492 w 589799"/>
                                  <a:gd name="connsiteY200" fmla="*/ 165877 h 248420"/>
                                  <a:gd name="connsiteX201" fmla="*/ 171492 w 589799"/>
                                  <a:gd name="connsiteY201" fmla="*/ 228164 h 248420"/>
                                  <a:gd name="connsiteX202" fmla="*/ 172730 w 589799"/>
                                  <a:gd name="connsiteY202" fmla="*/ 234550 h 248420"/>
                                  <a:gd name="connsiteX203" fmla="*/ 175965 w 589799"/>
                                  <a:gd name="connsiteY203" fmla="*/ 237357 h 248420"/>
                                  <a:gd name="connsiteX204" fmla="*/ 180159 w 589799"/>
                                  <a:gd name="connsiteY204" fmla="*/ 238036 h 248420"/>
                                  <a:gd name="connsiteX205" fmla="*/ 182915 w 589799"/>
                                  <a:gd name="connsiteY205" fmla="*/ 237865 h 248420"/>
                                  <a:gd name="connsiteX206" fmla="*/ 184592 w 589799"/>
                                  <a:gd name="connsiteY206" fmla="*/ 237525 h 248420"/>
                                  <a:gd name="connsiteX207" fmla="*/ 186629 w 589799"/>
                                  <a:gd name="connsiteY207" fmla="*/ 246547 h 248420"/>
                                  <a:gd name="connsiteX208" fmla="*/ 183793 w 589799"/>
                                  <a:gd name="connsiteY208" fmla="*/ 247314 h 248420"/>
                                  <a:gd name="connsiteX209" fmla="*/ 179161 w 589799"/>
                                  <a:gd name="connsiteY209" fmla="*/ 247737 h 248420"/>
                                  <a:gd name="connsiteX210" fmla="*/ 170813 w 589799"/>
                                  <a:gd name="connsiteY210" fmla="*/ 245908 h 248420"/>
                                  <a:gd name="connsiteX211" fmla="*/ 164104 w 589799"/>
                                  <a:gd name="connsiteY211" fmla="*/ 240333 h 248420"/>
                                  <a:gd name="connsiteX212" fmla="*/ 161468 w 589799"/>
                                  <a:gd name="connsiteY212" fmla="*/ 230887 h 248420"/>
                                  <a:gd name="connsiteX213" fmla="*/ 161468 w 589799"/>
                                  <a:gd name="connsiteY213" fmla="*/ 165877 h 248420"/>
                                  <a:gd name="connsiteX214" fmla="*/ 219777 w 589799"/>
                                  <a:gd name="connsiteY214" fmla="*/ 248420 h 248420"/>
                                  <a:gd name="connsiteX215" fmla="*/ 208515 w 589799"/>
                                  <a:gd name="connsiteY215" fmla="*/ 246080 h 248420"/>
                                  <a:gd name="connsiteX216" fmla="*/ 200487 w 589799"/>
                                  <a:gd name="connsiteY216" fmla="*/ 239226 h 248420"/>
                                  <a:gd name="connsiteX217" fmla="*/ 197492 w 589799"/>
                                  <a:gd name="connsiteY217" fmla="*/ 228335 h 248420"/>
                                  <a:gd name="connsiteX218" fmla="*/ 199688 w 589799"/>
                                  <a:gd name="connsiteY218" fmla="*/ 219230 h 248420"/>
                                  <a:gd name="connsiteX219" fmla="*/ 205599 w 589799"/>
                                  <a:gd name="connsiteY219" fmla="*/ 213698 h 248420"/>
                                  <a:gd name="connsiteX220" fmla="*/ 213786 w 589799"/>
                                  <a:gd name="connsiteY220" fmla="*/ 210723 h 248420"/>
                                  <a:gd name="connsiteX221" fmla="*/ 222852 w 589799"/>
                                  <a:gd name="connsiteY221" fmla="*/ 209106 h 248420"/>
                                  <a:gd name="connsiteX222" fmla="*/ 232517 w 589799"/>
                                  <a:gd name="connsiteY222" fmla="*/ 207955 h 248420"/>
                                  <a:gd name="connsiteX223" fmla="*/ 237949 w 589799"/>
                                  <a:gd name="connsiteY223" fmla="*/ 206553 h 248420"/>
                                  <a:gd name="connsiteX224" fmla="*/ 239706 w 589799"/>
                                  <a:gd name="connsiteY224" fmla="*/ 203147 h 248420"/>
                                  <a:gd name="connsiteX225" fmla="*/ 239706 w 589799"/>
                                  <a:gd name="connsiteY225" fmla="*/ 202807 h 248420"/>
                                  <a:gd name="connsiteX226" fmla="*/ 236231 w 589799"/>
                                  <a:gd name="connsiteY226" fmla="*/ 193023 h 248420"/>
                                  <a:gd name="connsiteX227" fmla="*/ 225928 w 589799"/>
                                  <a:gd name="connsiteY227" fmla="*/ 189532 h 248420"/>
                                  <a:gd name="connsiteX228" fmla="*/ 214625 w 589799"/>
                                  <a:gd name="connsiteY228" fmla="*/ 192683 h 248420"/>
                                  <a:gd name="connsiteX229" fmla="*/ 208874 w 589799"/>
                                  <a:gd name="connsiteY229" fmla="*/ 199405 h 248420"/>
                                  <a:gd name="connsiteX230" fmla="*/ 199369 w 589799"/>
                                  <a:gd name="connsiteY230" fmla="*/ 196002 h 248420"/>
                                  <a:gd name="connsiteX231" fmla="*/ 206158 w 589799"/>
                                  <a:gd name="connsiteY231" fmla="*/ 186724 h 248420"/>
                                  <a:gd name="connsiteX232" fmla="*/ 215544 w 589799"/>
                                  <a:gd name="connsiteY232" fmla="*/ 182044 h 248420"/>
                                  <a:gd name="connsiteX233" fmla="*/ 225568 w 589799"/>
                                  <a:gd name="connsiteY233" fmla="*/ 180682 h 248420"/>
                                  <a:gd name="connsiteX234" fmla="*/ 232797 w 589799"/>
                                  <a:gd name="connsiteY234" fmla="*/ 181449 h 248420"/>
                                  <a:gd name="connsiteX235" fmla="*/ 240744 w 589799"/>
                                  <a:gd name="connsiteY235" fmla="*/ 184468 h 248420"/>
                                  <a:gd name="connsiteX236" fmla="*/ 247174 w 589799"/>
                                  <a:gd name="connsiteY236" fmla="*/ 191405 h 248420"/>
                                  <a:gd name="connsiteX237" fmla="*/ 249730 w 589799"/>
                                  <a:gd name="connsiteY237" fmla="*/ 203830 h 248420"/>
                                  <a:gd name="connsiteX238" fmla="*/ 249730 w 589799"/>
                                  <a:gd name="connsiteY238" fmla="*/ 246886 h 248420"/>
                                  <a:gd name="connsiteX239" fmla="*/ 239706 w 589799"/>
                                  <a:gd name="connsiteY239" fmla="*/ 246886 h 248420"/>
                                  <a:gd name="connsiteX240" fmla="*/ 239706 w 589799"/>
                                  <a:gd name="connsiteY240" fmla="*/ 238036 h 248420"/>
                                  <a:gd name="connsiteX241" fmla="*/ 239187 w 589799"/>
                                  <a:gd name="connsiteY241" fmla="*/ 238036 h 248420"/>
                                  <a:gd name="connsiteX242" fmla="*/ 235792 w 589799"/>
                                  <a:gd name="connsiteY242" fmla="*/ 242589 h 248420"/>
                                  <a:gd name="connsiteX243" fmla="*/ 229442 w 589799"/>
                                  <a:gd name="connsiteY243" fmla="*/ 246715 h 248420"/>
                                  <a:gd name="connsiteX244" fmla="*/ 219777 w 589799"/>
                                  <a:gd name="connsiteY244" fmla="*/ 248420 h 248420"/>
                                  <a:gd name="connsiteX245" fmla="*/ 221335 w 589799"/>
                                  <a:gd name="connsiteY245" fmla="*/ 239398 h 248420"/>
                                  <a:gd name="connsiteX246" fmla="*/ 231359 w 589799"/>
                                  <a:gd name="connsiteY246" fmla="*/ 237058 h 248420"/>
                                  <a:gd name="connsiteX247" fmla="*/ 237550 w 589799"/>
                                  <a:gd name="connsiteY247" fmla="*/ 231015 h 248420"/>
                                  <a:gd name="connsiteX248" fmla="*/ 239706 w 589799"/>
                                  <a:gd name="connsiteY248" fmla="*/ 223231 h 248420"/>
                                  <a:gd name="connsiteX249" fmla="*/ 239706 w 589799"/>
                                  <a:gd name="connsiteY249" fmla="*/ 214042 h 248420"/>
                                  <a:gd name="connsiteX250" fmla="*/ 236870 w 589799"/>
                                  <a:gd name="connsiteY250" fmla="*/ 215444 h 248420"/>
                                  <a:gd name="connsiteX251" fmla="*/ 231958 w 589799"/>
                                  <a:gd name="connsiteY251" fmla="*/ 216506 h 248420"/>
                                  <a:gd name="connsiteX252" fmla="*/ 226567 w 589799"/>
                                  <a:gd name="connsiteY252" fmla="*/ 217273 h 248420"/>
                                  <a:gd name="connsiteX253" fmla="*/ 222333 w 589799"/>
                                  <a:gd name="connsiteY253" fmla="*/ 217784 h 248420"/>
                                  <a:gd name="connsiteX254" fmla="*/ 215025 w 589799"/>
                                  <a:gd name="connsiteY254" fmla="*/ 219445 h 248420"/>
                                  <a:gd name="connsiteX255" fmla="*/ 209553 w 589799"/>
                                  <a:gd name="connsiteY255" fmla="*/ 222804 h 248420"/>
                                  <a:gd name="connsiteX256" fmla="*/ 207516 w 589799"/>
                                  <a:gd name="connsiteY256" fmla="*/ 228847 h 248420"/>
                                  <a:gd name="connsiteX257" fmla="*/ 211390 w 589799"/>
                                  <a:gd name="connsiteY257" fmla="*/ 236758 h 248420"/>
                                  <a:gd name="connsiteX258" fmla="*/ 221335 w 589799"/>
                                  <a:gd name="connsiteY258" fmla="*/ 239398 h 248420"/>
                                  <a:gd name="connsiteX259" fmla="*/ 269420 w 589799"/>
                                  <a:gd name="connsiteY259" fmla="*/ 246886 h 248420"/>
                                  <a:gd name="connsiteX260" fmla="*/ 269420 w 589799"/>
                                  <a:gd name="connsiteY260" fmla="*/ 159751 h 248420"/>
                                  <a:gd name="connsiteX261" fmla="*/ 279484 w 589799"/>
                                  <a:gd name="connsiteY261" fmla="*/ 159751 h 248420"/>
                                  <a:gd name="connsiteX262" fmla="*/ 279484 w 589799"/>
                                  <a:gd name="connsiteY262" fmla="*/ 191916 h 248420"/>
                                  <a:gd name="connsiteX263" fmla="*/ 280323 w 589799"/>
                                  <a:gd name="connsiteY263" fmla="*/ 191916 h 248420"/>
                                  <a:gd name="connsiteX264" fmla="*/ 283398 w 589799"/>
                                  <a:gd name="connsiteY264" fmla="*/ 187575 h 248420"/>
                                  <a:gd name="connsiteX265" fmla="*/ 289069 w 589799"/>
                                  <a:gd name="connsiteY265" fmla="*/ 182811 h 248420"/>
                                  <a:gd name="connsiteX266" fmla="*/ 299213 w 589799"/>
                                  <a:gd name="connsiteY266" fmla="*/ 180682 h 248420"/>
                                  <a:gd name="connsiteX267" fmla="*/ 313750 w 589799"/>
                                  <a:gd name="connsiteY267" fmla="*/ 184811 h 248420"/>
                                  <a:gd name="connsiteX268" fmla="*/ 323575 w 589799"/>
                                  <a:gd name="connsiteY268" fmla="*/ 196509 h 248420"/>
                                  <a:gd name="connsiteX269" fmla="*/ 327129 w 589799"/>
                                  <a:gd name="connsiteY269" fmla="*/ 214381 h 248420"/>
                                  <a:gd name="connsiteX270" fmla="*/ 323575 w 589799"/>
                                  <a:gd name="connsiteY270" fmla="*/ 232377 h 248420"/>
                                  <a:gd name="connsiteX271" fmla="*/ 313790 w 589799"/>
                                  <a:gd name="connsiteY271" fmla="*/ 244123 h 248420"/>
                                  <a:gd name="connsiteX272" fmla="*/ 299373 w 589799"/>
                                  <a:gd name="connsiteY272" fmla="*/ 248248 h 248420"/>
                                  <a:gd name="connsiteX273" fmla="*/ 289309 w 589799"/>
                                  <a:gd name="connsiteY273" fmla="*/ 246164 h 248420"/>
                                  <a:gd name="connsiteX274" fmla="*/ 283478 w 589799"/>
                                  <a:gd name="connsiteY274" fmla="*/ 241355 h 248420"/>
                                  <a:gd name="connsiteX275" fmla="*/ 280323 w 589799"/>
                                  <a:gd name="connsiteY275" fmla="*/ 236846 h 248420"/>
                                  <a:gd name="connsiteX276" fmla="*/ 279124 w 589799"/>
                                  <a:gd name="connsiteY276" fmla="*/ 236846 h 248420"/>
                                  <a:gd name="connsiteX277" fmla="*/ 279124 w 589799"/>
                                  <a:gd name="connsiteY277" fmla="*/ 246886 h 248420"/>
                                  <a:gd name="connsiteX278" fmla="*/ 269420 w 589799"/>
                                  <a:gd name="connsiteY278" fmla="*/ 246886 h 248420"/>
                                  <a:gd name="connsiteX279" fmla="*/ 279284 w 589799"/>
                                  <a:gd name="connsiteY279" fmla="*/ 214209 h 248420"/>
                                  <a:gd name="connsiteX280" fmla="*/ 281481 w 589799"/>
                                  <a:gd name="connsiteY280" fmla="*/ 227273 h 248420"/>
                                  <a:gd name="connsiteX281" fmla="*/ 287791 w 589799"/>
                                  <a:gd name="connsiteY281" fmla="*/ 236079 h 248420"/>
                                  <a:gd name="connsiteX282" fmla="*/ 298015 w 589799"/>
                                  <a:gd name="connsiteY282" fmla="*/ 239226 h 248420"/>
                                  <a:gd name="connsiteX283" fmla="*/ 308518 w 589799"/>
                                  <a:gd name="connsiteY283" fmla="*/ 235908 h 248420"/>
                                  <a:gd name="connsiteX284" fmla="*/ 314909 w 589799"/>
                                  <a:gd name="connsiteY284" fmla="*/ 226890 h 248420"/>
                                  <a:gd name="connsiteX285" fmla="*/ 317065 w 589799"/>
                                  <a:gd name="connsiteY285" fmla="*/ 214209 h 248420"/>
                                  <a:gd name="connsiteX286" fmla="*/ 314949 w 589799"/>
                                  <a:gd name="connsiteY286" fmla="*/ 201785 h 248420"/>
                                  <a:gd name="connsiteX287" fmla="*/ 308598 w 589799"/>
                                  <a:gd name="connsiteY287" fmla="*/ 192979 h 248420"/>
                                  <a:gd name="connsiteX288" fmla="*/ 298015 w 589799"/>
                                  <a:gd name="connsiteY288" fmla="*/ 189704 h 248420"/>
                                  <a:gd name="connsiteX289" fmla="*/ 287711 w 589799"/>
                                  <a:gd name="connsiteY289" fmla="*/ 192811 h 248420"/>
                                  <a:gd name="connsiteX290" fmla="*/ 281441 w 589799"/>
                                  <a:gd name="connsiteY290" fmla="*/ 201405 h 248420"/>
                                  <a:gd name="connsiteX291" fmla="*/ 279284 w 589799"/>
                                  <a:gd name="connsiteY291" fmla="*/ 214209 h 248420"/>
                                  <a:gd name="connsiteX292" fmla="*/ 361715 w 589799"/>
                                  <a:gd name="connsiteY292" fmla="*/ 248420 h 248420"/>
                                  <a:gd name="connsiteX293" fmla="*/ 350453 w 589799"/>
                                  <a:gd name="connsiteY293" fmla="*/ 246080 h 248420"/>
                                  <a:gd name="connsiteX294" fmla="*/ 342386 w 589799"/>
                                  <a:gd name="connsiteY294" fmla="*/ 239226 h 248420"/>
                                  <a:gd name="connsiteX295" fmla="*/ 339430 w 589799"/>
                                  <a:gd name="connsiteY295" fmla="*/ 228335 h 248420"/>
                                  <a:gd name="connsiteX296" fmla="*/ 341627 w 589799"/>
                                  <a:gd name="connsiteY296" fmla="*/ 219230 h 248420"/>
                                  <a:gd name="connsiteX297" fmla="*/ 347537 w 589799"/>
                                  <a:gd name="connsiteY297" fmla="*/ 213698 h 248420"/>
                                  <a:gd name="connsiteX298" fmla="*/ 355725 w 589799"/>
                                  <a:gd name="connsiteY298" fmla="*/ 210723 h 248420"/>
                                  <a:gd name="connsiteX299" fmla="*/ 364791 w 589799"/>
                                  <a:gd name="connsiteY299" fmla="*/ 209106 h 248420"/>
                                  <a:gd name="connsiteX300" fmla="*/ 374415 w 589799"/>
                                  <a:gd name="connsiteY300" fmla="*/ 207955 h 248420"/>
                                  <a:gd name="connsiteX301" fmla="*/ 379887 w 589799"/>
                                  <a:gd name="connsiteY301" fmla="*/ 206553 h 248420"/>
                                  <a:gd name="connsiteX302" fmla="*/ 381604 w 589799"/>
                                  <a:gd name="connsiteY302" fmla="*/ 203147 h 248420"/>
                                  <a:gd name="connsiteX303" fmla="*/ 381604 w 589799"/>
                                  <a:gd name="connsiteY303" fmla="*/ 202807 h 248420"/>
                                  <a:gd name="connsiteX304" fmla="*/ 378170 w 589799"/>
                                  <a:gd name="connsiteY304" fmla="*/ 193023 h 248420"/>
                                  <a:gd name="connsiteX305" fmla="*/ 367826 w 589799"/>
                                  <a:gd name="connsiteY305" fmla="*/ 189532 h 248420"/>
                                  <a:gd name="connsiteX306" fmla="*/ 356563 w 589799"/>
                                  <a:gd name="connsiteY306" fmla="*/ 192683 h 248420"/>
                                  <a:gd name="connsiteX307" fmla="*/ 350813 w 589799"/>
                                  <a:gd name="connsiteY307" fmla="*/ 199405 h 248420"/>
                                  <a:gd name="connsiteX308" fmla="*/ 341307 w 589799"/>
                                  <a:gd name="connsiteY308" fmla="*/ 196002 h 248420"/>
                                  <a:gd name="connsiteX309" fmla="*/ 348097 w 589799"/>
                                  <a:gd name="connsiteY309" fmla="*/ 186724 h 248420"/>
                                  <a:gd name="connsiteX310" fmla="*/ 357442 w 589799"/>
                                  <a:gd name="connsiteY310" fmla="*/ 182044 h 248420"/>
                                  <a:gd name="connsiteX311" fmla="*/ 367506 w 589799"/>
                                  <a:gd name="connsiteY311" fmla="*/ 180682 h 248420"/>
                                  <a:gd name="connsiteX312" fmla="*/ 374735 w 589799"/>
                                  <a:gd name="connsiteY312" fmla="*/ 181449 h 248420"/>
                                  <a:gd name="connsiteX313" fmla="*/ 382683 w 589799"/>
                                  <a:gd name="connsiteY313" fmla="*/ 184468 h 248420"/>
                                  <a:gd name="connsiteX314" fmla="*/ 389113 w 589799"/>
                                  <a:gd name="connsiteY314" fmla="*/ 191405 h 248420"/>
                                  <a:gd name="connsiteX315" fmla="*/ 391669 w 589799"/>
                                  <a:gd name="connsiteY315" fmla="*/ 203830 h 248420"/>
                                  <a:gd name="connsiteX316" fmla="*/ 391669 w 589799"/>
                                  <a:gd name="connsiteY316" fmla="*/ 246886 h 248420"/>
                                  <a:gd name="connsiteX317" fmla="*/ 381604 w 589799"/>
                                  <a:gd name="connsiteY317" fmla="*/ 246886 h 248420"/>
                                  <a:gd name="connsiteX318" fmla="*/ 381604 w 589799"/>
                                  <a:gd name="connsiteY318" fmla="*/ 238036 h 248420"/>
                                  <a:gd name="connsiteX319" fmla="*/ 381125 w 589799"/>
                                  <a:gd name="connsiteY319" fmla="*/ 238036 h 248420"/>
                                  <a:gd name="connsiteX320" fmla="*/ 377691 w 589799"/>
                                  <a:gd name="connsiteY320" fmla="*/ 242589 h 248420"/>
                                  <a:gd name="connsiteX321" fmla="*/ 371380 w 589799"/>
                                  <a:gd name="connsiteY321" fmla="*/ 246715 h 248420"/>
                                  <a:gd name="connsiteX322" fmla="*/ 361715 w 589799"/>
                                  <a:gd name="connsiteY322" fmla="*/ 248420 h 248420"/>
                                  <a:gd name="connsiteX323" fmla="*/ 363233 w 589799"/>
                                  <a:gd name="connsiteY323" fmla="*/ 239398 h 248420"/>
                                  <a:gd name="connsiteX324" fmla="*/ 373298 w 589799"/>
                                  <a:gd name="connsiteY324" fmla="*/ 237058 h 248420"/>
                                  <a:gd name="connsiteX325" fmla="*/ 379488 w 589799"/>
                                  <a:gd name="connsiteY325" fmla="*/ 231015 h 248420"/>
                                  <a:gd name="connsiteX326" fmla="*/ 381604 w 589799"/>
                                  <a:gd name="connsiteY326" fmla="*/ 223231 h 248420"/>
                                  <a:gd name="connsiteX327" fmla="*/ 381604 w 589799"/>
                                  <a:gd name="connsiteY327" fmla="*/ 214042 h 248420"/>
                                  <a:gd name="connsiteX328" fmla="*/ 378809 w 589799"/>
                                  <a:gd name="connsiteY328" fmla="*/ 215444 h 248420"/>
                                  <a:gd name="connsiteX329" fmla="*/ 373896 w 589799"/>
                                  <a:gd name="connsiteY329" fmla="*/ 216506 h 248420"/>
                                  <a:gd name="connsiteX330" fmla="*/ 368465 w 589799"/>
                                  <a:gd name="connsiteY330" fmla="*/ 217273 h 248420"/>
                                  <a:gd name="connsiteX331" fmla="*/ 364272 w 589799"/>
                                  <a:gd name="connsiteY331" fmla="*/ 217784 h 248420"/>
                                  <a:gd name="connsiteX332" fmla="*/ 356963 w 589799"/>
                                  <a:gd name="connsiteY332" fmla="*/ 219445 h 248420"/>
                                  <a:gd name="connsiteX333" fmla="*/ 351491 w 589799"/>
                                  <a:gd name="connsiteY333" fmla="*/ 222804 h 248420"/>
                                  <a:gd name="connsiteX334" fmla="*/ 349454 w 589799"/>
                                  <a:gd name="connsiteY334" fmla="*/ 228847 h 248420"/>
                                  <a:gd name="connsiteX335" fmla="*/ 353329 w 589799"/>
                                  <a:gd name="connsiteY335" fmla="*/ 236758 h 248420"/>
                                  <a:gd name="connsiteX336" fmla="*/ 363233 w 589799"/>
                                  <a:gd name="connsiteY336" fmla="*/ 239398 h 248420"/>
                                  <a:gd name="connsiteX337" fmla="*/ 456288 w 589799"/>
                                  <a:gd name="connsiteY337" fmla="*/ 196170 h 248420"/>
                                  <a:gd name="connsiteX338" fmla="*/ 447262 w 589799"/>
                                  <a:gd name="connsiteY338" fmla="*/ 198722 h 248420"/>
                                  <a:gd name="connsiteX339" fmla="*/ 444746 w 589799"/>
                                  <a:gd name="connsiteY339" fmla="*/ 194340 h 248420"/>
                                  <a:gd name="connsiteX340" fmla="*/ 440312 w 589799"/>
                                  <a:gd name="connsiteY340" fmla="*/ 190766 h 248420"/>
                                  <a:gd name="connsiteX341" fmla="*/ 433124 w 589799"/>
                                  <a:gd name="connsiteY341" fmla="*/ 189364 h 248420"/>
                                  <a:gd name="connsiteX342" fmla="*/ 423140 w 589799"/>
                                  <a:gd name="connsiteY342" fmla="*/ 192128 h 248420"/>
                                  <a:gd name="connsiteX343" fmla="*/ 419186 w 589799"/>
                                  <a:gd name="connsiteY343" fmla="*/ 199065 h 248420"/>
                                  <a:gd name="connsiteX344" fmla="*/ 421901 w 589799"/>
                                  <a:gd name="connsiteY344" fmla="*/ 204976 h 248420"/>
                                  <a:gd name="connsiteX345" fmla="*/ 430408 w 589799"/>
                                  <a:gd name="connsiteY345" fmla="*/ 208594 h 248420"/>
                                  <a:gd name="connsiteX346" fmla="*/ 440113 w 589799"/>
                                  <a:gd name="connsiteY346" fmla="*/ 210979 h 248420"/>
                                  <a:gd name="connsiteX347" fmla="*/ 453173 w 589799"/>
                                  <a:gd name="connsiteY347" fmla="*/ 217484 h 248420"/>
                                  <a:gd name="connsiteX348" fmla="*/ 457486 w 589799"/>
                                  <a:gd name="connsiteY348" fmla="*/ 228675 h 248420"/>
                                  <a:gd name="connsiteX349" fmla="*/ 454251 w 589799"/>
                                  <a:gd name="connsiteY349" fmla="*/ 238719 h 248420"/>
                                  <a:gd name="connsiteX350" fmla="*/ 445305 w 589799"/>
                                  <a:gd name="connsiteY350" fmla="*/ 245696 h 248420"/>
                                  <a:gd name="connsiteX351" fmla="*/ 431926 w 589799"/>
                                  <a:gd name="connsiteY351" fmla="*/ 248248 h 248420"/>
                                  <a:gd name="connsiteX352" fmla="*/ 415391 w 589799"/>
                                  <a:gd name="connsiteY352" fmla="*/ 243907 h 248420"/>
                                  <a:gd name="connsiteX353" fmla="*/ 407085 w 589799"/>
                                  <a:gd name="connsiteY353" fmla="*/ 231231 h 248420"/>
                                  <a:gd name="connsiteX354" fmla="*/ 416630 w 589799"/>
                                  <a:gd name="connsiteY354" fmla="*/ 228847 h 248420"/>
                                  <a:gd name="connsiteX355" fmla="*/ 421782 w 589799"/>
                                  <a:gd name="connsiteY355" fmla="*/ 236758 h 248420"/>
                                  <a:gd name="connsiteX356" fmla="*/ 431766 w 589799"/>
                                  <a:gd name="connsiteY356" fmla="*/ 239398 h 248420"/>
                                  <a:gd name="connsiteX357" fmla="*/ 442909 w 589799"/>
                                  <a:gd name="connsiteY357" fmla="*/ 236419 h 248420"/>
                                  <a:gd name="connsiteX358" fmla="*/ 447102 w 589799"/>
                                  <a:gd name="connsiteY358" fmla="*/ 229186 h 248420"/>
                                  <a:gd name="connsiteX359" fmla="*/ 444706 w 589799"/>
                                  <a:gd name="connsiteY359" fmla="*/ 223487 h 248420"/>
                                  <a:gd name="connsiteX360" fmla="*/ 437397 w 589799"/>
                                  <a:gd name="connsiteY360" fmla="*/ 219996 h 248420"/>
                                  <a:gd name="connsiteX361" fmla="*/ 426494 w 589799"/>
                                  <a:gd name="connsiteY361" fmla="*/ 217444 h 248420"/>
                                  <a:gd name="connsiteX362" fmla="*/ 413315 w 589799"/>
                                  <a:gd name="connsiteY362" fmla="*/ 210851 h 248420"/>
                                  <a:gd name="connsiteX363" fmla="*/ 409121 w 589799"/>
                                  <a:gd name="connsiteY363" fmla="*/ 199572 h 248420"/>
                                  <a:gd name="connsiteX364" fmla="*/ 412237 w 589799"/>
                                  <a:gd name="connsiteY364" fmla="*/ 189788 h 248420"/>
                                  <a:gd name="connsiteX365" fmla="*/ 420783 w 589799"/>
                                  <a:gd name="connsiteY365" fmla="*/ 183110 h 248420"/>
                                  <a:gd name="connsiteX366" fmla="*/ 433124 w 589799"/>
                                  <a:gd name="connsiteY366" fmla="*/ 180682 h 248420"/>
                                  <a:gd name="connsiteX367" fmla="*/ 448380 w 589799"/>
                                  <a:gd name="connsiteY367" fmla="*/ 184939 h 248420"/>
                                  <a:gd name="connsiteX368" fmla="*/ 456288 w 589799"/>
                                  <a:gd name="connsiteY368" fmla="*/ 196170 h 248420"/>
                                  <a:gd name="connsiteX369" fmla="*/ 499980 w 589799"/>
                                  <a:gd name="connsiteY369" fmla="*/ 248248 h 248420"/>
                                  <a:gd name="connsiteX370" fmla="*/ 483685 w 589799"/>
                                  <a:gd name="connsiteY370" fmla="*/ 244079 h 248420"/>
                                  <a:gd name="connsiteX371" fmla="*/ 473182 w 589799"/>
                                  <a:gd name="connsiteY371" fmla="*/ 232337 h 248420"/>
                                  <a:gd name="connsiteX372" fmla="*/ 469507 w 589799"/>
                                  <a:gd name="connsiteY372" fmla="*/ 214721 h 248420"/>
                                  <a:gd name="connsiteX373" fmla="*/ 473182 w 589799"/>
                                  <a:gd name="connsiteY373" fmla="*/ 197020 h 248420"/>
                                  <a:gd name="connsiteX374" fmla="*/ 483485 w 589799"/>
                                  <a:gd name="connsiteY374" fmla="*/ 185023 h 248420"/>
                                  <a:gd name="connsiteX375" fmla="*/ 498981 w 589799"/>
                                  <a:gd name="connsiteY375" fmla="*/ 180682 h 248420"/>
                                  <a:gd name="connsiteX376" fmla="*/ 509046 w 589799"/>
                                  <a:gd name="connsiteY376" fmla="*/ 182383 h 248420"/>
                                  <a:gd name="connsiteX377" fmla="*/ 518111 w 589799"/>
                                  <a:gd name="connsiteY377" fmla="*/ 187915 h 248420"/>
                                  <a:gd name="connsiteX378" fmla="*/ 524621 w 589799"/>
                                  <a:gd name="connsiteY378" fmla="*/ 197959 h 248420"/>
                                  <a:gd name="connsiteX379" fmla="*/ 527057 w 589799"/>
                                  <a:gd name="connsiteY379" fmla="*/ 213359 h 248420"/>
                                  <a:gd name="connsiteX380" fmla="*/ 527057 w 589799"/>
                                  <a:gd name="connsiteY380" fmla="*/ 217612 h 248420"/>
                                  <a:gd name="connsiteX381" fmla="*/ 476656 w 589799"/>
                                  <a:gd name="connsiteY381" fmla="*/ 217612 h 248420"/>
                                  <a:gd name="connsiteX382" fmla="*/ 476656 w 589799"/>
                                  <a:gd name="connsiteY382" fmla="*/ 208934 h 248420"/>
                                  <a:gd name="connsiteX383" fmla="*/ 516833 w 589799"/>
                                  <a:gd name="connsiteY383" fmla="*/ 208934 h 248420"/>
                                  <a:gd name="connsiteX384" fmla="*/ 514637 w 589799"/>
                                  <a:gd name="connsiteY384" fmla="*/ 199065 h 248420"/>
                                  <a:gd name="connsiteX385" fmla="*/ 508406 w 589799"/>
                                  <a:gd name="connsiteY385" fmla="*/ 192212 h 248420"/>
                                  <a:gd name="connsiteX386" fmla="*/ 498981 w 589799"/>
                                  <a:gd name="connsiteY386" fmla="*/ 189704 h 248420"/>
                                  <a:gd name="connsiteX387" fmla="*/ 488597 w 589799"/>
                                  <a:gd name="connsiteY387" fmla="*/ 192683 h 248420"/>
                                  <a:gd name="connsiteX388" fmla="*/ 481888 w 589799"/>
                                  <a:gd name="connsiteY388" fmla="*/ 200339 h 248420"/>
                                  <a:gd name="connsiteX389" fmla="*/ 479572 w 589799"/>
                                  <a:gd name="connsiteY389" fmla="*/ 210467 h 248420"/>
                                  <a:gd name="connsiteX390" fmla="*/ 479572 w 589799"/>
                                  <a:gd name="connsiteY390" fmla="*/ 216254 h 248420"/>
                                  <a:gd name="connsiteX391" fmla="*/ 482128 w 589799"/>
                                  <a:gd name="connsiteY391" fmla="*/ 228803 h 248420"/>
                                  <a:gd name="connsiteX392" fmla="*/ 489316 w 589799"/>
                                  <a:gd name="connsiteY392" fmla="*/ 236591 h 248420"/>
                                  <a:gd name="connsiteX393" fmla="*/ 499980 w 589799"/>
                                  <a:gd name="connsiteY393" fmla="*/ 239226 h 248420"/>
                                  <a:gd name="connsiteX394" fmla="*/ 507129 w 589799"/>
                                  <a:gd name="connsiteY394" fmla="*/ 238120 h 248420"/>
                                  <a:gd name="connsiteX395" fmla="*/ 512719 w 589799"/>
                                  <a:gd name="connsiteY395" fmla="*/ 234717 h 248420"/>
                                  <a:gd name="connsiteX396" fmla="*/ 516314 w 589799"/>
                                  <a:gd name="connsiteY396" fmla="*/ 229018 h 248420"/>
                                  <a:gd name="connsiteX397" fmla="*/ 526019 w 589799"/>
                                  <a:gd name="connsiteY397" fmla="*/ 231738 h 248420"/>
                                  <a:gd name="connsiteX398" fmla="*/ 520867 w 589799"/>
                                  <a:gd name="connsiteY398" fmla="*/ 240421 h 248420"/>
                                  <a:gd name="connsiteX399" fmla="*/ 511961 w 589799"/>
                                  <a:gd name="connsiteY399" fmla="*/ 246207 h 248420"/>
                                  <a:gd name="connsiteX400" fmla="*/ 499980 w 589799"/>
                                  <a:gd name="connsiteY400" fmla="*/ 248248 h 248420"/>
                                  <a:gd name="connsiteX401" fmla="*/ 588601 w 589799"/>
                                  <a:gd name="connsiteY401" fmla="*/ 196170 h 248420"/>
                                  <a:gd name="connsiteX402" fmla="*/ 579575 w 589799"/>
                                  <a:gd name="connsiteY402" fmla="*/ 198722 h 248420"/>
                                  <a:gd name="connsiteX403" fmla="*/ 577099 w 589799"/>
                                  <a:gd name="connsiteY403" fmla="*/ 194340 h 248420"/>
                                  <a:gd name="connsiteX404" fmla="*/ 572666 w 589799"/>
                                  <a:gd name="connsiteY404" fmla="*/ 190766 h 248420"/>
                                  <a:gd name="connsiteX405" fmla="*/ 565477 w 589799"/>
                                  <a:gd name="connsiteY405" fmla="*/ 189364 h 248420"/>
                                  <a:gd name="connsiteX406" fmla="*/ 555453 w 589799"/>
                                  <a:gd name="connsiteY406" fmla="*/ 192128 h 248420"/>
                                  <a:gd name="connsiteX407" fmla="*/ 551499 w 589799"/>
                                  <a:gd name="connsiteY407" fmla="*/ 199065 h 248420"/>
                                  <a:gd name="connsiteX408" fmla="*/ 554255 w 589799"/>
                                  <a:gd name="connsiteY408" fmla="*/ 204976 h 248420"/>
                                  <a:gd name="connsiteX409" fmla="*/ 562761 w 589799"/>
                                  <a:gd name="connsiteY409" fmla="*/ 208594 h 248420"/>
                                  <a:gd name="connsiteX410" fmla="*/ 572467 w 589799"/>
                                  <a:gd name="connsiteY410" fmla="*/ 210979 h 248420"/>
                                  <a:gd name="connsiteX411" fmla="*/ 585526 w 589799"/>
                                  <a:gd name="connsiteY411" fmla="*/ 217484 h 248420"/>
                                  <a:gd name="connsiteX412" fmla="*/ 589799 w 589799"/>
                                  <a:gd name="connsiteY412" fmla="*/ 228675 h 248420"/>
                                  <a:gd name="connsiteX413" fmla="*/ 586564 w 589799"/>
                                  <a:gd name="connsiteY413" fmla="*/ 238719 h 248420"/>
                                  <a:gd name="connsiteX414" fmla="*/ 577618 w 589799"/>
                                  <a:gd name="connsiteY414" fmla="*/ 245696 h 248420"/>
                                  <a:gd name="connsiteX415" fmla="*/ 564279 w 589799"/>
                                  <a:gd name="connsiteY415" fmla="*/ 248248 h 248420"/>
                                  <a:gd name="connsiteX416" fmla="*/ 547745 w 589799"/>
                                  <a:gd name="connsiteY416" fmla="*/ 243907 h 248420"/>
                                  <a:gd name="connsiteX417" fmla="*/ 539438 w 589799"/>
                                  <a:gd name="connsiteY417" fmla="*/ 231231 h 248420"/>
                                  <a:gd name="connsiteX418" fmla="*/ 548943 w 589799"/>
                                  <a:gd name="connsiteY418" fmla="*/ 228847 h 248420"/>
                                  <a:gd name="connsiteX419" fmla="*/ 554095 w 589799"/>
                                  <a:gd name="connsiteY419" fmla="*/ 236758 h 248420"/>
                                  <a:gd name="connsiteX420" fmla="*/ 564119 w 589799"/>
                                  <a:gd name="connsiteY420" fmla="*/ 239398 h 248420"/>
                                  <a:gd name="connsiteX421" fmla="*/ 575262 w 589799"/>
                                  <a:gd name="connsiteY421" fmla="*/ 236419 h 248420"/>
                                  <a:gd name="connsiteX422" fmla="*/ 579416 w 589799"/>
                                  <a:gd name="connsiteY422" fmla="*/ 229186 h 248420"/>
                                  <a:gd name="connsiteX423" fmla="*/ 577059 w 589799"/>
                                  <a:gd name="connsiteY423" fmla="*/ 223487 h 248420"/>
                                  <a:gd name="connsiteX424" fmla="*/ 569711 w 589799"/>
                                  <a:gd name="connsiteY424" fmla="*/ 219996 h 248420"/>
                                  <a:gd name="connsiteX425" fmla="*/ 558848 w 589799"/>
                                  <a:gd name="connsiteY425" fmla="*/ 217444 h 248420"/>
                                  <a:gd name="connsiteX426" fmla="*/ 545628 w 589799"/>
                                  <a:gd name="connsiteY426" fmla="*/ 210851 h 248420"/>
                                  <a:gd name="connsiteX427" fmla="*/ 541475 w 589799"/>
                                  <a:gd name="connsiteY427" fmla="*/ 199572 h 248420"/>
                                  <a:gd name="connsiteX428" fmla="*/ 544590 w 589799"/>
                                  <a:gd name="connsiteY428" fmla="*/ 189788 h 248420"/>
                                  <a:gd name="connsiteX429" fmla="*/ 553136 w 589799"/>
                                  <a:gd name="connsiteY429" fmla="*/ 183110 h 248420"/>
                                  <a:gd name="connsiteX430" fmla="*/ 565477 w 589799"/>
                                  <a:gd name="connsiteY430" fmla="*/ 180682 h 248420"/>
                                  <a:gd name="connsiteX431" fmla="*/ 580693 w 589799"/>
                                  <a:gd name="connsiteY431" fmla="*/ 184939 h 248420"/>
                                  <a:gd name="connsiteX432" fmla="*/ 588601 w 589799"/>
                                  <a:gd name="connsiteY432" fmla="*/ 196170 h 24842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 ang="0">
                                    <a:pos x="connsiteX156" y="connsiteY156"/>
                                  </a:cxn>
                                  <a:cxn ang="0">
                                    <a:pos x="connsiteX157" y="connsiteY157"/>
                                  </a:cxn>
                                  <a:cxn ang="0">
                                    <a:pos x="connsiteX158" y="connsiteY158"/>
                                  </a:cxn>
                                  <a:cxn ang="0">
                                    <a:pos x="connsiteX159" y="connsiteY159"/>
                                  </a:cxn>
                                  <a:cxn ang="0">
                                    <a:pos x="connsiteX160" y="connsiteY160"/>
                                  </a:cxn>
                                  <a:cxn ang="0">
                                    <a:pos x="connsiteX161" y="connsiteY161"/>
                                  </a:cxn>
                                  <a:cxn ang="0">
                                    <a:pos x="connsiteX162" y="connsiteY162"/>
                                  </a:cxn>
                                  <a:cxn ang="0">
                                    <a:pos x="connsiteX163" y="connsiteY163"/>
                                  </a:cxn>
                                  <a:cxn ang="0">
                                    <a:pos x="connsiteX164" y="connsiteY164"/>
                                  </a:cxn>
                                  <a:cxn ang="0">
                                    <a:pos x="connsiteX165" y="connsiteY165"/>
                                  </a:cxn>
                                  <a:cxn ang="0">
                                    <a:pos x="connsiteX166" y="connsiteY166"/>
                                  </a:cxn>
                                  <a:cxn ang="0">
                                    <a:pos x="connsiteX167" y="connsiteY167"/>
                                  </a:cxn>
                                  <a:cxn ang="0">
                                    <a:pos x="connsiteX168" y="connsiteY168"/>
                                  </a:cxn>
                                  <a:cxn ang="0">
                                    <a:pos x="connsiteX169" y="connsiteY169"/>
                                  </a:cxn>
                                  <a:cxn ang="0">
                                    <a:pos x="connsiteX170" y="connsiteY170"/>
                                  </a:cxn>
                                  <a:cxn ang="0">
                                    <a:pos x="connsiteX171" y="connsiteY171"/>
                                  </a:cxn>
                                  <a:cxn ang="0">
                                    <a:pos x="connsiteX172" y="connsiteY172"/>
                                  </a:cxn>
                                  <a:cxn ang="0">
                                    <a:pos x="connsiteX173" y="connsiteY173"/>
                                  </a:cxn>
                                  <a:cxn ang="0">
                                    <a:pos x="connsiteX174" y="connsiteY174"/>
                                  </a:cxn>
                                  <a:cxn ang="0">
                                    <a:pos x="connsiteX175" y="connsiteY175"/>
                                  </a:cxn>
                                  <a:cxn ang="0">
                                    <a:pos x="connsiteX176" y="connsiteY176"/>
                                  </a:cxn>
                                  <a:cxn ang="0">
                                    <a:pos x="connsiteX177" y="connsiteY177"/>
                                  </a:cxn>
                                  <a:cxn ang="0">
                                    <a:pos x="connsiteX178" y="connsiteY178"/>
                                  </a:cxn>
                                  <a:cxn ang="0">
                                    <a:pos x="connsiteX179" y="connsiteY179"/>
                                  </a:cxn>
                                  <a:cxn ang="0">
                                    <a:pos x="connsiteX180" y="connsiteY180"/>
                                  </a:cxn>
                                  <a:cxn ang="0">
                                    <a:pos x="connsiteX181" y="connsiteY181"/>
                                  </a:cxn>
                                  <a:cxn ang="0">
                                    <a:pos x="connsiteX182" y="connsiteY182"/>
                                  </a:cxn>
                                  <a:cxn ang="0">
                                    <a:pos x="connsiteX183" y="connsiteY183"/>
                                  </a:cxn>
                                  <a:cxn ang="0">
                                    <a:pos x="connsiteX184" y="connsiteY184"/>
                                  </a:cxn>
                                  <a:cxn ang="0">
                                    <a:pos x="connsiteX185" y="connsiteY185"/>
                                  </a:cxn>
                                  <a:cxn ang="0">
                                    <a:pos x="connsiteX186" y="connsiteY186"/>
                                  </a:cxn>
                                  <a:cxn ang="0">
                                    <a:pos x="connsiteX187" y="connsiteY187"/>
                                  </a:cxn>
                                  <a:cxn ang="0">
                                    <a:pos x="connsiteX188" y="connsiteY188"/>
                                  </a:cxn>
                                  <a:cxn ang="0">
                                    <a:pos x="connsiteX189" y="connsiteY189"/>
                                  </a:cxn>
                                  <a:cxn ang="0">
                                    <a:pos x="connsiteX190" y="connsiteY190"/>
                                  </a:cxn>
                                  <a:cxn ang="0">
                                    <a:pos x="connsiteX191" y="connsiteY191"/>
                                  </a:cxn>
                                  <a:cxn ang="0">
                                    <a:pos x="connsiteX192" y="connsiteY192"/>
                                  </a:cxn>
                                  <a:cxn ang="0">
                                    <a:pos x="connsiteX193" y="connsiteY193"/>
                                  </a:cxn>
                                  <a:cxn ang="0">
                                    <a:pos x="connsiteX194" y="connsiteY194"/>
                                  </a:cxn>
                                  <a:cxn ang="0">
                                    <a:pos x="connsiteX195" y="connsiteY195"/>
                                  </a:cxn>
                                  <a:cxn ang="0">
                                    <a:pos x="connsiteX196" y="connsiteY196"/>
                                  </a:cxn>
                                  <a:cxn ang="0">
                                    <a:pos x="connsiteX197" y="connsiteY197"/>
                                  </a:cxn>
                                  <a:cxn ang="0">
                                    <a:pos x="connsiteX198" y="connsiteY198"/>
                                  </a:cxn>
                                  <a:cxn ang="0">
                                    <a:pos x="connsiteX199" y="connsiteY199"/>
                                  </a:cxn>
                                  <a:cxn ang="0">
                                    <a:pos x="connsiteX200" y="connsiteY200"/>
                                  </a:cxn>
                                  <a:cxn ang="0">
                                    <a:pos x="connsiteX201" y="connsiteY201"/>
                                  </a:cxn>
                                  <a:cxn ang="0">
                                    <a:pos x="connsiteX202" y="connsiteY202"/>
                                  </a:cxn>
                                  <a:cxn ang="0">
                                    <a:pos x="connsiteX203" y="connsiteY203"/>
                                  </a:cxn>
                                  <a:cxn ang="0">
                                    <a:pos x="connsiteX204" y="connsiteY204"/>
                                  </a:cxn>
                                  <a:cxn ang="0">
                                    <a:pos x="connsiteX205" y="connsiteY205"/>
                                  </a:cxn>
                                  <a:cxn ang="0">
                                    <a:pos x="connsiteX206" y="connsiteY206"/>
                                  </a:cxn>
                                  <a:cxn ang="0">
                                    <a:pos x="connsiteX207" y="connsiteY207"/>
                                  </a:cxn>
                                  <a:cxn ang="0">
                                    <a:pos x="connsiteX208" y="connsiteY208"/>
                                  </a:cxn>
                                  <a:cxn ang="0">
                                    <a:pos x="connsiteX209" y="connsiteY209"/>
                                  </a:cxn>
                                  <a:cxn ang="0">
                                    <a:pos x="connsiteX210" y="connsiteY210"/>
                                  </a:cxn>
                                  <a:cxn ang="0">
                                    <a:pos x="connsiteX211" y="connsiteY211"/>
                                  </a:cxn>
                                  <a:cxn ang="0">
                                    <a:pos x="connsiteX212" y="connsiteY212"/>
                                  </a:cxn>
                                  <a:cxn ang="0">
                                    <a:pos x="connsiteX213" y="connsiteY213"/>
                                  </a:cxn>
                                  <a:cxn ang="0">
                                    <a:pos x="connsiteX214" y="connsiteY214"/>
                                  </a:cxn>
                                  <a:cxn ang="0">
                                    <a:pos x="connsiteX215" y="connsiteY215"/>
                                  </a:cxn>
                                  <a:cxn ang="0">
                                    <a:pos x="connsiteX216" y="connsiteY216"/>
                                  </a:cxn>
                                  <a:cxn ang="0">
                                    <a:pos x="connsiteX217" y="connsiteY217"/>
                                  </a:cxn>
                                  <a:cxn ang="0">
                                    <a:pos x="connsiteX218" y="connsiteY218"/>
                                  </a:cxn>
                                  <a:cxn ang="0">
                                    <a:pos x="connsiteX219" y="connsiteY219"/>
                                  </a:cxn>
                                  <a:cxn ang="0">
                                    <a:pos x="connsiteX220" y="connsiteY220"/>
                                  </a:cxn>
                                  <a:cxn ang="0">
                                    <a:pos x="connsiteX221" y="connsiteY221"/>
                                  </a:cxn>
                                  <a:cxn ang="0">
                                    <a:pos x="connsiteX222" y="connsiteY222"/>
                                  </a:cxn>
                                  <a:cxn ang="0">
                                    <a:pos x="connsiteX223" y="connsiteY223"/>
                                  </a:cxn>
                                  <a:cxn ang="0">
                                    <a:pos x="connsiteX224" y="connsiteY224"/>
                                  </a:cxn>
                                  <a:cxn ang="0">
                                    <a:pos x="connsiteX225" y="connsiteY225"/>
                                  </a:cxn>
                                  <a:cxn ang="0">
                                    <a:pos x="connsiteX226" y="connsiteY226"/>
                                  </a:cxn>
                                  <a:cxn ang="0">
                                    <a:pos x="connsiteX227" y="connsiteY227"/>
                                  </a:cxn>
                                  <a:cxn ang="0">
                                    <a:pos x="connsiteX228" y="connsiteY228"/>
                                  </a:cxn>
                                  <a:cxn ang="0">
                                    <a:pos x="connsiteX229" y="connsiteY229"/>
                                  </a:cxn>
                                  <a:cxn ang="0">
                                    <a:pos x="connsiteX230" y="connsiteY230"/>
                                  </a:cxn>
                                  <a:cxn ang="0">
                                    <a:pos x="connsiteX231" y="connsiteY231"/>
                                  </a:cxn>
                                  <a:cxn ang="0">
                                    <a:pos x="connsiteX232" y="connsiteY232"/>
                                  </a:cxn>
                                  <a:cxn ang="0">
                                    <a:pos x="connsiteX233" y="connsiteY233"/>
                                  </a:cxn>
                                  <a:cxn ang="0">
                                    <a:pos x="connsiteX234" y="connsiteY234"/>
                                  </a:cxn>
                                  <a:cxn ang="0">
                                    <a:pos x="connsiteX235" y="connsiteY235"/>
                                  </a:cxn>
                                  <a:cxn ang="0">
                                    <a:pos x="connsiteX236" y="connsiteY236"/>
                                  </a:cxn>
                                  <a:cxn ang="0">
                                    <a:pos x="connsiteX237" y="connsiteY237"/>
                                  </a:cxn>
                                  <a:cxn ang="0">
                                    <a:pos x="connsiteX238" y="connsiteY238"/>
                                  </a:cxn>
                                  <a:cxn ang="0">
                                    <a:pos x="connsiteX239" y="connsiteY239"/>
                                  </a:cxn>
                                  <a:cxn ang="0">
                                    <a:pos x="connsiteX240" y="connsiteY240"/>
                                  </a:cxn>
                                  <a:cxn ang="0">
                                    <a:pos x="connsiteX241" y="connsiteY241"/>
                                  </a:cxn>
                                  <a:cxn ang="0">
                                    <a:pos x="connsiteX242" y="connsiteY242"/>
                                  </a:cxn>
                                  <a:cxn ang="0">
                                    <a:pos x="connsiteX243" y="connsiteY243"/>
                                  </a:cxn>
                                  <a:cxn ang="0">
                                    <a:pos x="connsiteX244" y="connsiteY244"/>
                                  </a:cxn>
                                  <a:cxn ang="0">
                                    <a:pos x="connsiteX245" y="connsiteY245"/>
                                  </a:cxn>
                                  <a:cxn ang="0">
                                    <a:pos x="connsiteX246" y="connsiteY246"/>
                                  </a:cxn>
                                  <a:cxn ang="0">
                                    <a:pos x="connsiteX247" y="connsiteY247"/>
                                  </a:cxn>
                                  <a:cxn ang="0">
                                    <a:pos x="connsiteX248" y="connsiteY248"/>
                                  </a:cxn>
                                  <a:cxn ang="0">
                                    <a:pos x="connsiteX249" y="connsiteY249"/>
                                  </a:cxn>
                                  <a:cxn ang="0">
                                    <a:pos x="connsiteX250" y="connsiteY250"/>
                                  </a:cxn>
                                  <a:cxn ang="0">
                                    <a:pos x="connsiteX251" y="connsiteY251"/>
                                  </a:cxn>
                                  <a:cxn ang="0">
                                    <a:pos x="connsiteX252" y="connsiteY252"/>
                                  </a:cxn>
                                  <a:cxn ang="0">
                                    <a:pos x="connsiteX253" y="connsiteY253"/>
                                  </a:cxn>
                                  <a:cxn ang="0">
                                    <a:pos x="connsiteX254" y="connsiteY254"/>
                                  </a:cxn>
                                  <a:cxn ang="0">
                                    <a:pos x="connsiteX255" y="connsiteY255"/>
                                  </a:cxn>
                                  <a:cxn ang="0">
                                    <a:pos x="connsiteX256" y="connsiteY256"/>
                                  </a:cxn>
                                  <a:cxn ang="0">
                                    <a:pos x="connsiteX257" y="connsiteY257"/>
                                  </a:cxn>
                                  <a:cxn ang="0">
                                    <a:pos x="connsiteX258" y="connsiteY258"/>
                                  </a:cxn>
                                  <a:cxn ang="0">
                                    <a:pos x="connsiteX259" y="connsiteY259"/>
                                  </a:cxn>
                                  <a:cxn ang="0">
                                    <a:pos x="connsiteX260" y="connsiteY260"/>
                                  </a:cxn>
                                  <a:cxn ang="0">
                                    <a:pos x="connsiteX261" y="connsiteY261"/>
                                  </a:cxn>
                                  <a:cxn ang="0">
                                    <a:pos x="connsiteX262" y="connsiteY262"/>
                                  </a:cxn>
                                  <a:cxn ang="0">
                                    <a:pos x="connsiteX263" y="connsiteY263"/>
                                  </a:cxn>
                                  <a:cxn ang="0">
                                    <a:pos x="connsiteX264" y="connsiteY264"/>
                                  </a:cxn>
                                  <a:cxn ang="0">
                                    <a:pos x="connsiteX265" y="connsiteY265"/>
                                  </a:cxn>
                                  <a:cxn ang="0">
                                    <a:pos x="connsiteX266" y="connsiteY266"/>
                                  </a:cxn>
                                  <a:cxn ang="0">
                                    <a:pos x="connsiteX267" y="connsiteY267"/>
                                  </a:cxn>
                                  <a:cxn ang="0">
                                    <a:pos x="connsiteX268" y="connsiteY268"/>
                                  </a:cxn>
                                  <a:cxn ang="0">
                                    <a:pos x="connsiteX269" y="connsiteY269"/>
                                  </a:cxn>
                                  <a:cxn ang="0">
                                    <a:pos x="connsiteX270" y="connsiteY270"/>
                                  </a:cxn>
                                  <a:cxn ang="0">
                                    <a:pos x="connsiteX271" y="connsiteY271"/>
                                  </a:cxn>
                                  <a:cxn ang="0">
                                    <a:pos x="connsiteX272" y="connsiteY272"/>
                                  </a:cxn>
                                  <a:cxn ang="0">
                                    <a:pos x="connsiteX273" y="connsiteY273"/>
                                  </a:cxn>
                                  <a:cxn ang="0">
                                    <a:pos x="connsiteX274" y="connsiteY274"/>
                                  </a:cxn>
                                  <a:cxn ang="0">
                                    <a:pos x="connsiteX275" y="connsiteY275"/>
                                  </a:cxn>
                                  <a:cxn ang="0">
                                    <a:pos x="connsiteX276" y="connsiteY276"/>
                                  </a:cxn>
                                  <a:cxn ang="0">
                                    <a:pos x="connsiteX277" y="connsiteY277"/>
                                  </a:cxn>
                                  <a:cxn ang="0">
                                    <a:pos x="connsiteX278" y="connsiteY278"/>
                                  </a:cxn>
                                  <a:cxn ang="0">
                                    <a:pos x="connsiteX279" y="connsiteY279"/>
                                  </a:cxn>
                                  <a:cxn ang="0">
                                    <a:pos x="connsiteX280" y="connsiteY280"/>
                                  </a:cxn>
                                  <a:cxn ang="0">
                                    <a:pos x="connsiteX281" y="connsiteY281"/>
                                  </a:cxn>
                                  <a:cxn ang="0">
                                    <a:pos x="connsiteX282" y="connsiteY282"/>
                                  </a:cxn>
                                  <a:cxn ang="0">
                                    <a:pos x="connsiteX283" y="connsiteY283"/>
                                  </a:cxn>
                                  <a:cxn ang="0">
                                    <a:pos x="connsiteX284" y="connsiteY284"/>
                                  </a:cxn>
                                  <a:cxn ang="0">
                                    <a:pos x="connsiteX285" y="connsiteY285"/>
                                  </a:cxn>
                                  <a:cxn ang="0">
                                    <a:pos x="connsiteX286" y="connsiteY286"/>
                                  </a:cxn>
                                  <a:cxn ang="0">
                                    <a:pos x="connsiteX287" y="connsiteY287"/>
                                  </a:cxn>
                                  <a:cxn ang="0">
                                    <a:pos x="connsiteX288" y="connsiteY288"/>
                                  </a:cxn>
                                  <a:cxn ang="0">
                                    <a:pos x="connsiteX289" y="connsiteY289"/>
                                  </a:cxn>
                                  <a:cxn ang="0">
                                    <a:pos x="connsiteX290" y="connsiteY290"/>
                                  </a:cxn>
                                  <a:cxn ang="0">
                                    <a:pos x="connsiteX291" y="connsiteY291"/>
                                  </a:cxn>
                                  <a:cxn ang="0">
                                    <a:pos x="connsiteX292" y="connsiteY292"/>
                                  </a:cxn>
                                  <a:cxn ang="0">
                                    <a:pos x="connsiteX293" y="connsiteY293"/>
                                  </a:cxn>
                                  <a:cxn ang="0">
                                    <a:pos x="connsiteX294" y="connsiteY294"/>
                                  </a:cxn>
                                  <a:cxn ang="0">
                                    <a:pos x="connsiteX295" y="connsiteY295"/>
                                  </a:cxn>
                                  <a:cxn ang="0">
                                    <a:pos x="connsiteX296" y="connsiteY296"/>
                                  </a:cxn>
                                  <a:cxn ang="0">
                                    <a:pos x="connsiteX297" y="connsiteY297"/>
                                  </a:cxn>
                                  <a:cxn ang="0">
                                    <a:pos x="connsiteX298" y="connsiteY298"/>
                                  </a:cxn>
                                  <a:cxn ang="0">
                                    <a:pos x="connsiteX299" y="connsiteY299"/>
                                  </a:cxn>
                                  <a:cxn ang="0">
                                    <a:pos x="connsiteX300" y="connsiteY300"/>
                                  </a:cxn>
                                  <a:cxn ang="0">
                                    <a:pos x="connsiteX301" y="connsiteY301"/>
                                  </a:cxn>
                                  <a:cxn ang="0">
                                    <a:pos x="connsiteX302" y="connsiteY302"/>
                                  </a:cxn>
                                  <a:cxn ang="0">
                                    <a:pos x="connsiteX303" y="connsiteY303"/>
                                  </a:cxn>
                                  <a:cxn ang="0">
                                    <a:pos x="connsiteX304" y="connsiteY304"/>
                                  </a:cxn>
                                  <a:cxn ang="0">
                                    <a:pos x="connsiteX305" y="connsiteY305"/>
                                  </a:cxn>
                                  <a:cxn ang="0">
                                    <a:pos x="connsiteX306" y="connsiteY306"/>
                                  </a:cxn>
                                  <a:cxn ang="0">
                                    <a:pos x="connsiteX307" y="connsiteY307"/>
                                  </a:cxn>
                                  <a:cxn ang="0">
                                    <a:pos x="connsiteX308" y="connsiteY308"/>
                                  </a:cxn>
                                  <a:cxn ang="0">
                                    <a:pos x="connsiteX309" y="connsiteY309"/>
                                  </a:cxn>
                                  <a:cxn ang="0">
                                    <a:pos x="connsiteX310" y="connsiteY310"/>
                                  </a:cxn>
                                  <a:cxn ang="0">
                                    <a:pos x="connsiteX311" y="connsiteY311"/>
                                  </a:cxn>
                                  <a:cxn ang="0">
                                    <a:pos x="connsiteX312" y="connsiteY312"/>
                                  </a:cxn>
                                  <a:cxn ang="0">
                                    <a:pos x="connsiteX313" y="connsiteY313"/>
                                  </a:cxn>
                                  <a:cxn ang="0">
                                    <a:pos x="connsiteX314" y="connsiteY314"/>
                                  </a:cxn>
                                  <a:cxn ang="0">
                                    <a:pos x="connsiteX315" y="connsiteY315"/>
                                  </a:cxn>
                                  <a:cxn ang="0">
                                    <a:pos x="connsiteX316" y="connsiteY316"/>
                                  </a:cxn>
                                  <a:cxn ang="0">
                                    <a:pos x="connsiteX317" y="connsiteY317"/>
                                  </a:cxn>
                                  <a:cxn ang="0">
                                    <a:pos x="connsiteX318" y="connsiteY318"/>
                                  </a:cxn>
                                  <a:cxn ang="0">
                                    <a:pos x="connsiteX319" y="connsiteY319"/>
                                  </a:cxn>
                                  <a:cxn ang="0">
                                    <a:pos x="connsiteX320" y="connsiteY320"/>
                                  </a:cxn>
                                  <a:cxn ang="0">
                                    <a:pos x="connsiteX321" y="connsiteY321"/>
                                  </a:cxn>
                                  <a:cxn ang="0">
                                    <a:pos x="connsiteX322" y="connsiteY322"/>
                                  </a:cxn>
                                  <a:cxn ang="0">
                                    <a:pos x="connsiteX323" y="connsiteY323"/>
                                  </a:cxn>
                                  <a:cxn ang="0">
                                    <a:pos x="connsiteX324" y="connsiteY324"/>
                                  </a:cxn>
                                  <a:cxn ang="0">
                                    <a:pos x="connsiteX325" y="connsiteY325"/>
                                  </a:cxn>
                                  <a:cxn ang="0">
                                    <a:pos x="connsiteX326" y="connsiteY326"/>
                                  </a:cxn>
                                  <a:cxn ang="0">
                                    <a:pos x="connsiteX327" y="connsiteY327"/>
                                  </a:cxn>
                                  <a:cxn ang="0">
                                    <a:pos x="connsiteX328" y="connsiteY328"/>
                                  </a:cxn>
                                  <a:cxn ang="0">
                                    <a:pos x="connsiteX329" y="connsiteY329"/>
                                  </a:cxn>
                                  <a:cxn ang="0">
                                    <a:pos x="connsiteX330" y="connsiteY330"/>
                                  </a:cxn>
                                  <a:cxn ang="0">
                                    <a:pos x="connsiteX331" y="connsiteY331"/>
                                  </a:cxn>
                                  <a:cxn ang="0">
                                    <a:pos x="connsiteX332" y="connsiteY332"/>
                                  </a:cxn>
                                  <a:cxn ang="0">
                                    <a:pos x="connsiteX333" y="connsiteY333"/>
                                  </a:cxn>
                                  <a:cxn ang="0">
                                    <a:pos x="connsiteX334" y="connsiteY334"/>
                                  </a:cxn>
                                  <a:cxn ang="0">
                                    <a:pos x="connsiteX335" y="connsiteY335"/>
                                  </a:cxn>
                                  <a:cxn ang="0">
                                    <a:pos x="connsiteX336" y="connsiteY336"/>
                                  </a:cxn>
                                  <a:cxn ang="0">
                                    <a:pos x="connsiteX337" y="connsiteY337"/>
                                  </a:cxn>
                                  <a:cxn ang="0">
                                    <a:pos x="connsiteX338" y="connsiteY338"/>
                                  </a:cxn>
                                  <a:cxn ang="0">
                                    <a:pos x="connsiteX339" y="connsiteY339"/>
                                  </a:cxn>
                                  <a:cxn ang="0">
                                    <a:pos x="connsiteX340" y="connsiteY340"/>
                                  </a:cxn>
                                  <a:cxn ang="0">
                                    <a:pos x="connsiteX341" y="connsiteY341"/>
                                  </a:cxn>
                                  <a:cxn ang="0">
                                    <a:pos x="connsiteX342" y="connsiteY342"/>
                                  </a:cxn>
                                  <a:cxn ang="0">
                                    <a:pos x="connsiteX343" y="connsiteY343"/>
                                  </a:cxn>
                                  <a:cxn ang="0">
                                    <a:pos x="connsiteX344" y="connsiteY344"/>
                                  </a:cxn>
                                  <a:cxn ang="0">
                                    <a:pos x="connsiteX345" y="connsiteY345"/>
                                  </a:cxn>
                                  <a:cxn ang="0">
                                    <a:pos x="connsiteX346" y="connsiteY346"/>
                                  </a:cxn>
                                  <a:cxn ang="0">
                                    <a:pos x="connsiteX347" y="connsiteY347"/>
                                  </a:cxn>
                                  <a:cxn ang="0">
                                    <a:pos x="connsiteX348" y="connsiteY348"/>
                                  </a:cxn>
                                  <a:cxn ang="0">
                                    <a:pos x="connsiteX349" y="connsiteY349"/>
                                  </a:cxn>
                                  <a:cxn ang="0">
                                    <a:pos x="connsiteX350" y="connsiteY350"/>
                                  </a:cxn>
                                  <a:cxn ang="0">
                                    <a:pos x="connsiteX351" y="connsiteY351"/>
                                  </a:cxn>
                                  <a:cxn ang="0">
                                    <a:pos x="connsiteX352" y="connsiteY352"/>
                                  </a:cxn>
                                  <a:cxn ang="0">
                                    <a:pos x="connsiteX353" y="connsiteY353"/>
                                  </a:cxn>
                                  <a:cxn ang="0">
                                    <a:pos x="connsiteX354" y="connsiteY354"/>
                                  </a:cxn>
                                  <a:cxn ang="0">
                                    <a:pos x="connsiteX355" y="connsiteY355"/>
                                  </a:cxn>
                                  <a:cxn ang="0">
                                    <a:pos x="connsiteX356" y="connsiteY356"/>
                                  </a:cxn>
                                  <a:cxn ang="0">
                                    <a:pos x="connsiteX357" y="connsiteY357"/>
                                  </a:cxn>
                                  <a:cxn ang="0">
                                    <a:pos x="connsiteX358" y="connsiteY358"/>
                                  </a:cxn>
                                  <a:cxn ang="0">
                                    <a:pos x="connsiteX359" y="connsiteY359"/>
                                  </a:cxn>
                                  <a:cxn ang="0">
                                    <a:pos x="connsiteX360" y="connsiteY360"/>
                                  </a:cxn>
                                  <a:cxn ang="0">
                                    <a:pos x="connsiteX361" y="connsiteY361"/>
                                  </a:cxn>
                                  <a:cxn ang="0">
                                    <a:pos x="connsiteX362" y="connsiteY362"/>
                                  </a:cxn>
                                  <a:cxn ang="0">
                                    <a:pos x="connsiteX363" y="connsiteY363"/>
                                  </a:cxn>
                                  <a:cxn ang="0">
                                    <a:pos x="connsiteX364" y="connsiteY364"/>
                                  </a:cxn>
                                  <a:cxn ang="0">
                                    <a:pos x="connsiteX365" y="connsiteY365"/>
                                  </a:cxn>
                                  <a:cxn ang="0">
                                    <a:pos x="connsiteX366" y="connsiteY366"/>
                                  </a:cxn>
                                  <a:cxn ang="0">
                                    <a:pos x="connsiteX367" y="connsiteY367"/>
                                  </a:cxn>
                                  <a:cxn ang="0">
                                    <a:pos x="connsiteX368" y="connsiteY368"/>
                                  </a:cxn>
                                  <a:cxn ang="0">
                                    <a:pos x="connsiteX369" y="connsiteY369"/>
                                  </a:cxn>
                                  <a:cxn ang="0">
                                    <a:pos x="connsiteX370" y="connsiteY370"/>
                                  </a:cxn>
                                  <a:cxn ang="0">
                                    <a:pos x="connsiteX371" y="connsiteY371"/>
                                  </a:cxn>
                                  <a:cxn ang="0">
                                    <a:pos x="connsiteX372" y="connsiteY372"/>
                                  </a:cxn>
                                  <a:cxn ang="0">
                                    <a:pos x="connsiteX373" y="connsiteY373"/>
                                  </a:cxn>
                                  <a:cxn ang="0">
                                    <a:pos x="connsiteX374" y="connsiteY374"/>
                                  </a:cxn>
                                  <a:cxn ang="0">
                                    <a:pos x="connsiteX375" y="connsiteY375"/>
                                  </a:cxn>
                                  <a:cxn ang="0">
                                    <a:pos x="connsiteX376" y="connsiteY376"/>
                                  </a:cxn>
                                  <a:cxn ang="0">
                                    <a:pos x="connsiteX377" y="connsiteY377"/>
                                  </a:cxn>
                                  <a:cxn ang="0">
                                    <a:pos x="connsiteX378" y="connsiteY378"/>
                                  </a:cxn>
                                  <a:cxn ang="0">
                                    <a:pos x="connsiteX379" y="connsiteY379"/>
                                  </a:cxn>
                                  <a:cxn ang="0">
                                    <a:pos x="connsiteX380" y="connsiteY380"/>
                                  </a:cxn>
                                  <a:cxn ang="0">
                                    <a:pos x="connsiteX381" y="connsiteY381"/>
                                  </a:cxn>
                                  <a:cxn ang="0">
                                    <a:pos x="connsiteX382" y="connsiteY382"/>
                                  </a:cxn>
                                  <a:cxn ang="0">
                                    <a:pos x="connsiteX383" y="connsiteY383"/>
                                  </a:cxn>
                                  <a:cxn ang="0">
                                    <a:pos x="connsiteX384" y="connsiteY384"/>
                                  </a:cxn>
                                  <a:cxn ang="0">
                                    <a:pos x="connsiteX385" y="connsiteY385"/>
                                  </a:cxn>
                                  <a:cxn ang="0">
                                    <a:pos x="connsiteX386" y="connsiteY386"/>
                                  </a:cxn>
                                  <a:cxn ang="0">
                                    <a:pos x="connsiteX387" y="connsiteY387"/>
                                  </a:cxn>
                                  <a:cxn ang="0">
                                    <a:pos x="connsiteX388" y="connsiteY388"/>
                                  </a:cxn>
                                  <a:cxn ang="0">
                                    <a:pos x="connsiteX389" y="connsiteY389"/>
                                  </a:cxn>
                                  <a:cxn ang="0">
                                    <a:pos x="connsiteX390" y="connsiteY390"/>
                                  </a:cxn>
                                  <a:cxn ang="0">
                                    <a:pos x="connsiteX391" y="connsiteY391"/>
                                  </a:cxn>
                                  <a:cxn ang="0">
                                    <a:pos x="connsiteX392" y="connsiteY392"/>
                                  </a:cxn>
                                  <a:cxn ang="0">
                                    <a:pos x="connsiteX393" y="connsiteY393"/>
                                  </a:cxn>
                                  <a:cxn ang="0">
                                    <a:pos x="connsiteX394" y="connsiteY394"/>
                                  </a:cxn>
                                  <a:cxn ang="0">
                                    <a:pos x="connsiteX395" y="connsiteY395"/>
                                  </a:cxn>
                                  <a:cxn ang="0">
                                    <a:pos x="connsiteX396" y="connsiteY396"/>
                                  </a:cxn>
                                  <a:cxn ang="0">
                                    <a:pos x="connsiteX397" y="connsiteY397"/>
                                  </a:cxn>
                                  <a:cxn ang="0">
                                    <a:pos x="connsiteX398" y="connsiteY398"/>
                                  </a:cxn>
                                  <a:cxn ang="0">
                                    <a:pos x="connsiteX399" y="connsiteY399"/>
                                  </a:cxn>
                                  <a:cxn ang="0">
                                    <a:pos x="connsiteX400" y="connsiteY400"/>
                                  </a:cxn>
                                  <a:cxn ang="0">
                                    <a:pos x="connsiteX401" y="connsiteY401"/>
                                  </a:cxn>
                                  <a:cxn ang="0">
                                    <a:pos x="connsiteX402" y="connsiteY402"/>
                                  </a:cxn>
                                  <a:cxn ang="0">
                                    <a:pos x="connsiteX403" y="connsiteY403"/>
                                  </a:cxn>
                                  <a:cxn ang="0">
                                    <a:pos x="connsiteX404" y="connsiteY404"/>
                                  </a:cxn>
                                  <a:cxn ang="0">
                                    <a:pos x="connsiteX405" y="connsiteY405"/>
                                  </a:cxn>
                                  <a:cxn ang="0">
                                    <a:pos x="connsiteX406" y="connsiteY406"/>
                                  </a:cxn>
                                  <a:cxn ang="0">
                                    <a:pos x="connsiteX407" y="connsiteY407"/>
                                  </a:cxn>
                                  <a:cxn ang="0">
                                    <a:pos x="connsiteX408" y="connsiteY408"/>
                                  </a:cxn>
                                  <a:cxn ang="0">
                                    <a:pos x="connsiteX409" y="connsiteY409"/>
                                  </a:cxn>
                                  <a:cxn ang="0">
                                    <a:pos x="connsiteX410" y="connsiteY410"/>
                                  </a:cxn>
                                  <a:cxn ang="0">
                                    <a:pos x="connsiteX411" y="connsiteY411"/>
                                  </a:cxn>
                                  <a:cxn ang="0">
                                    <a:pos x="connsiteX412" y="connsiteY412"/>
                                  </a:cxn>
                                  <a:cxn ang="0">
                                    <a:pos x="connsiteX413" y="connsiteY413"/>
                                  </a:cxn>
                                  <a:cxn ang="0">
                                    <a:pos x="connsiteX414" y="connsiteY414"/>
                                  </a:cxn>
                                  <a:cxn ang="0">
                                    <a:pos x="connsiteX415" y="connsiteY415"/>
                                  </a:cxn>
                                  <a:cxn ang="0">
                                    <a:pos x="connsiteX416" y="connsiteY416"/>
                                  </a:cxn>
                                  <a:cxn ang="0">
                                    <a:pos x="connsiteX417" y="connsiteY417"/>
                                  </a:cxn>
                                  <a:cxn ang="0">
                                    <a:pos x="connsiteX418" y="connsiteY418"/>
                                  </a:cxn>
                                  <a:cxn ang="0">
                                    <a:pos x="connsiteX419" y="connsiteY419"/>
                                  </a:cxn>
                                  <a:cxn ang="0">
                                    <a:pos x="connsiteX420" y="connsiteY420"/>
                                  </a:cxn>
                                  <a:cxn ang="0">
                                    <a:pos x="connsiteX421" y="connsiteY421"/>
                                  </a:cxn>
                                  <a:cxn ang="0">
                                    <a:pos x="connsiteX422" y="connsiteY422"/>
                                  </a:cxn>
                                  <a:cxn ang="0">
                                    <a:pos x="connsiteX423" y="connsiteY423"/>
                                  </a:cxn>
                                  <a:cxn ang="0">
                                    <a:pos x="connsiteX424" y="connsiteY424"/>
                                  </a:cxn>
                                  <a:cxn ang="0">
                                    <a:pos x="connsiteX425" y="connsiteY425"/>
                                  </a:cxn>
                                  <a:cxn ang="0">
                                    <a:pos x="connsiteX426" y="connsiteY426"/>
                                  </a:cxn>
                                  <a:cxn ang="0">
                                    <a:pos x="connsiteX427" y="connsiteY427"/>
                                  </a:cxn>
                                  <a:cxn ang="0">
                                    <a:pos x="connsiteX428" y="connsiteY428"/>
                                  </a:cxn>
                                  <a:cxn ang="0">
                                    <a:pos x="connsiteX429" y="connsiteY429"/>
                                  </a:cxn>
                                  <a:cxn ang="0">
                                    <a:pos x="connsiteX430" y="connsiteY430"/>
                                  </a:cxn>
                                  <a:cxn ang="0">
                                    <a:pos x="connsiteX431" y="connsiteY431"/>
                                  </a:cxn>
                                  <a:cxn ang="0">
                                    <a:pos x="connsiteX432" y="connsiteY432"/>
                                  </a:cxn>
                                </a:cxnLst>
                                <a:rect l="l" t="t" r="r" b="b"/>
                                <a:pathLst>
                                  <a:path w="589799" h="248420">
                                    <a:moveTo>
                                      <a:pt x="0" y="9361"/>
                                    </a:moveTo>
                                    <a:lnTo>
                                      <a:pt x="0" y="0"/>
                                    </a:lnTo>
                                    <a:lnTo>
                                      <a:pt x="65338" y="0"/>
                                    </a:lnTo>
                                    <a:lnTo>
                                      <a:pt x="65338" y="9361"/>
                                    </a:lnTo>
                                    <a:lnTo>
                                      <a:pt x="37941" y="9361"/>
                                    </a:lnTo>
                                    <a:lnTo>
                                      <a:pt x="37941" y="87136"/>
                                    </a:lnTo>
                                    <a:lnTo>
                                      <a:pt x="27398" y="87136"/>
                                    </a:lnTo>
                                    <a:lnTo>
                                      <a:pt x="27398" y="9361"/>
                                    </a:lnTo>
                                    <a:lnTo>
                                      <a:pt x="0" y="9361"/>
                                    </a:lnTo>
                                    <a:close/>
                                    <a:moveTo>
                                      <a:pt x="73485" y="87136"/>
                                    </a:moveTo>
                                    <a:lnTo>
                                      <a:pt x="73485" y="21782"/>
                                    </a:lnTo>
                                    <a:lnTo>
                                      <a:pt x="83190" y="21782"/>
                                    </a:lnTo>
                                    <a:lnTo>
                                      <a:pt x="83190" y="31655"/>
                                    </a:lnTo>
                                    <a:lnTo>
                                      <a:pt x="83869" y="31655"/>
                                    </a:lnTo>
                                    <a:cubicBezTo>
                                      <a:pt x="85067" y="28420"/>
                                      <a:pt x="87224" y="25796"/>
                                      <a:pt x="90339" y="23783"/>
                                    </a:cubicBezTo>
                                    <a:cubicBezTo>
                                      <a:pt x="93454" y="21770"/>
                                      <a:pt x="96969" y="20764"/>
                                      <a:pt x="100883" y="20764"/>
                                    </a:cubicBezTo>
                                    <a:cubicBezTo>
                                      <a:pt x="101642" y="20764"/>
                                      <a:pt x="102560" y="20776"/>
                                      <a:pt x="103638" y="20803"/>
                                    </a:cubicBezTo>
                                    <a:cubicBezTo>
                                      <a:pt x="104757" y="20831"/>
                                      <a:pt x="105595" y="20875"/>
                                      <a:pt x="106155" y="20931"/>
                                    </a:cubicBezTo>
                                    <a:lnTo>
                                      <a:pt x="106155" y="31143"/>
                                    </a:lnTo>
                                    <a:cubicBezTo>
                                      <a:pt x="105835" y="31060"/>
                                      <a:pt x="105036" y="30932"/>
                                      <a:pt x="103838" y="30760"/>
                                    </a:cubicBezTo>
                                    <a:cubicBezTo>
                                      <a:pt x="102640" y="30564"/>
                                      <a:pt x="101362" y="30464"/>
                                      <a:pt x="100044" y="30464"/>
                                    </a:cubicBezTo>
                                    <a:cubicBezTo>
                                      <a:pt x="96849" y="30464"/>
                                      <a:pt x="94013" y="31131"/>
                                      <a:pt x="91537" y="32461"/>
                                    </a:cubicBezTo>
                                    <a:cubicBezTo>
                                      <a:pt x="89061" y="33767"/>
                                      <a:pt x="87104" y="35584"/>
                                      <a:pt x="85667" y="37909"/>
                                    </a:cubicBezTo>
                                    <a:cubicBezTo>
                                      <a:pt x="84229" y="40205"/>
                                      <a:pt x="83510" y="42829"/>
                                      <a:pt x="83510" y="45780"/>
                                    </a:cubicBezTo>
                                    <a:lnTo>
                                      <a:pt x="83510" y="87136"/>
                                    </a:lnTo>
                                    <a:lnTo>
                                      <a:pt x="73485" y="87136"/>
                                    </a:lnTo>
                                    <a:close/>
                                    <a:moveTo>
                                      <a:pt x="137306" y="88670"/>
                                    </a:moveTo>
                                    <a:cubicBezTo>
                                      <a:pt x="133152" y="88670"/>
                                      <a:pt x="129398" y="87887"/>
                                      <a:pt x="126003" y="86329"/>
                                    </a:cubicBezTo>
                                    <a:cubicBezTo>
                                      <a:pt x="122649" y="84740"/>
                                      <a:pt x="119973" y="82455"/>
                                      <a:pt x="117976" y="79476"/>
                                    </a:cubicBezTo>
                                    <a:cubicBezTo>
                                      <a:pt x="115979" y="76473"/>
                                      <a:pt x="115021" y="72838"/>
                                      <a:pt x="115021" y="68585"/>
                                    </a:cubicBezTo>
                                    <a:cubicBezTo>
                                      <a:pt x="115021" y="64843"/>
                                      <a:pt x="115740" y="61807"/>
                                      <a:pt x="117217" y="59479"/>
                                    </a:cubicBezTo>
                                    <a:cubicBezTo>
                                      <a:pt x="118695" y="57127"/>
                                      <a:pt x="120652" y="55282"/>
                                      <a:pt x="123128" y="53948"/>
                                    </a:cubicBezTo>
                                    <a:cubicBezTo>
                                      <a:pt x="125604" y="52618"/>
                                      <a:pt x="128320" y="51623"/>
                                      <a:pt x="131315" y="50972"/>
                                    </a:cubicBezTo>
                                    <a:cubicBezTo>
                                      <a:pt x="134310" y="50289"/>
                                      <a:pt x="137306" y="49750"/>
                                      <a:pt x="140341" y="49355"/>
                                    </a:cubicBezTo>
                                    <a:cubicBezTo>
                                      <a:pt x="144335" y="48844"/>
                                      <a:pt x="147530" y="48460"/>
                                      <a:pt x="150006" y="48205"/>
                                    </a:cubicBezTo>
                                    <a:cubicBezTo>
                                      <a:pt x="152522" y="47921"/>
                                      <a:pt x="154319" y="47454"/>
                                      <a:pt x="155477" y="46803"/>
                                    </a:cubicBezTo>
                                    <a:cubicBezTo>
                                      <a:pt x="156636" y="46148"/>
                                      <a:pt x="157195" y="45014"/>
                                      <a:pt x="157195" y="43396"/>
                                    </a:cubicBezTo>
                                    <a:lnTo>
                                      <a:pt x="157195" y="43057"/>
                                    </a:lnTo>
                                    <a:cubicBezTo>
                                      <a:pt x="157195" y="38859"/>
                                      <a:pt x="156077" y="35596"/>
                                      <a:pt x="153760" y="33272"/>
                                    </a:cubicBezTo>
                                    <a:cubicBezTo>
                                      <a:pt x="151484" y="30944"/>
                                      <a:pt x="148049" y="29782"/>
                                      <a:pt x="143416" y="29782"/>
                                    </a:cubicBezTo>
                                    <a:cubicBezTo>
                                      <a:pt x="138624" y="29782"/>
                                      <a:pt x="134869" y="30832"/>
                                      <a:pt x="132154" y="32933"/>
                                    </a:cubicBezTo>
                                    <a:cubicBezTo>
                                      <a:pt x="129438" y="35029"/>
                                      <a:pt x="127521" y="37270"/>
                                      <a:pt x="126403" y="39654"/>
                                    </a:cubicBezTo>
                                    <a:lnTo>
                                      <a:pt x="116858" y="36251"/>
                                    </a:lnTo>
                                    <a:cubicBezTo>
                                      <a:pt x="118575" y="32278"/>
                                      <a:pt x="120851" y="29186"/>
                                      <a:pt x="123687" y="26974"/>
                                    </a:cubicBezTo>
                                    <a:cubicBezTo>
                                      <a:pt x="126563" y="24733"/>
                                      <a:pt x="129678" y="23172"/>
                                      <a:pt x="133033" y="22293"/>
                                    </a:cubicBezTo>
                                    <a:cubicBezTo>
                                      <a:pt x="136427" y="21387"/>
                                      <a:pt x="139782" y="20931"/>
                                      <a:pt x="143097" y="20931"/>
                                    </a:cubicBezTo>
                                    <a:cubicBezTo>
                                      <a:pt x="145174" y="20931"/>
                                      <a:pt x="147610" y="21187"/>
                                      <a:pt x="150325" y="21698"/>
                                    </a:cubicBezTo>
                                    <a:cubicBezTo>
                                      <a:pt x="153081" y="22181"/>
                                      <a:pt x="155717" y="23188"/>
                                      <a:pt x="158273" y="24717"/>
                                    </a:cubicBezTo>
                                    <a:cubicBezTo>
                                      <a:pt x="160869" y="26251"/>
                                      <a:pt x="162986" y="28563"/>
                                      <a:pt x="164703" y="31655"/>
                                    </a:cubicBezTo>
                                    <a:cubicBezTo>
                                      <a:pt x="166380" y="34746"/>
                                      <a:pt x="167259" y="38887"/>
                                      <a:pt x="167259" y="44079"/>
                                    </a:cubicBezTo>
                                    <a:lnTo>
                                      <a:pt x="167259" y="87136"/>
                                    </a:lnTo>
                                    <a:lnTo>
                                      <a:pt x="157195" y="87136"/>
                                    </a:lnTo>
                                    <a:lnTo>
                                      <a:pt x="157195" y="78286"/>
                                    </a:lnTo>
                                    <a:lnTo>
                                      <a:pt x="156715" y="78286"/>
                                    </a:lnTo>
                                    <a:cubicBezTo>
                                      <a:pt x="155997" y="79704"/>
                                      <a:pt x="154878" y="81221"/>
                                      <a:pt x="153281" y="82839"/>
                                    </a:cubicBezTo>
                                    <a:cubicBezTo>
                                      <a:pt x="151723" y="84456"/>
                                      <a:pt x="149607" y="85830"/>
                                      <a:pt x="146971" y="86964"/>
                                    </a:cubicBezTo>
                                    <a:cubicBezTo>
                                      <a:pt x="144335" y="88098"/>
                                      <a:pt x="141100" y="88670"/>
                                      <a:pt x="137306" y="88670"/>
                                    </a:cubicBezTo>
                                    <a:close/>
                                    <a:moveTo>
                                      <a:pt x="138823" y="79648"/>
                                    </a:moveTo>
                                    <a:cubicBezTo>
                                      <a:pt x="142817" y="79648"/>
                                      <a:pt x="146132" y="78869"/>
                                      <a:pt x="148888" y="77307"/>
                                    </a:cubicBezTo>
                                    <a:cubicBezTo>
                                      <a:pt x="151604" y="75746"/>
                                      <a:pt x="153680" y="73733"/>
                                      <a:pt x="155078" y="71265"/>
                                    </a:cubicBezTo>
                                    <a:cubicBezTo>
                                      <a:pt x="156516" y="68797"/>
                                      <a:pt x="157195" y="66205"/>
                                      <a:pt x="157195" y="63481"/>
                                    </a:cubicBezTo>
                                    <a:lnTo>
                                      <a:pt x="157195" y="54291"/>
                                    </a:lnTo>
                                    <a:cubicBezTo>
                                      <a:pt x="156795" y="54798"/>
                                      <a:pt x="155837" y="55270"/>
                                      <a:pt x="154399" y="55693"/>
                                    </a:cubicBezTo>
                                    <a:cubicBezTo>
                                      <a:pt x="152961" y="56092"/>
                                      <a:pt x="151324" y="56444"/>
                                      <a:pt x="149447" y="56755"/>
                                    </a:cubicBezTo>
                                    <a:cubicBezTo>
                                      <a:pt x="147610" y="57039"/>
                                      <a:pt x="145812" y="57295"/>
                                      <a:pt x="144055" y="57522"/>
                                    </a:cubicBezTo>
                                    <a:cubicBezTo>
                                      <a:pt x="142338" y="57722"/>
                                      <a:pt x="140940" y="57894"/>
                                      <a:pt x="139862" y="58033"/>
                                    </a:cubicBezTo>
                                    <a:cubicBezTo>
                                      <a:pt x="137226" y="58373"/>
                                      <a:pt x="134790" y="58928"/>
                                      <a:pt x="132513" y="59695"/>
                                    </a:cubicBezTo>
                                    <a:cubicBezTo>
                                      <a:pt x="130277" y="60430"/>
                                      <a:pt x="128480" y="61552"/>
                                      <a:pt x="127082" y="63054"/>
                                    </a:cubicBezTo>
                                    <a:cubicBezTo>
                                      <a:pt x="125724" y="64527"/>
                                      <a:pt x="125045" y="66544"/>
                                      <a:pt x="125045" y="69096"/>
                                    </a:cubicBezTo>
                                    <a:cubicBezTo>
                                      <a:pt x="125045" y="72587"/>
                                      <a:pt x="126323" y="75223"/>
                                      <a:pt x="128919" y="77008"/>
                                    </a:cubicBezTo>
                                    <a:cubicBezTo>
                                      <a:pt x="131515" y="78769"/>
                                      <a:pt x="134830" y="79648"/>
                                      <a:pt x="138823" y="79648"/>
                                    </a:cubicBezTo>
                                    <a:close/>
                                    <a:moveTo>
                                      <a:pt x="212109" y="88498"/>
                                    </a:moveTo>
                                    <a:cubicBezTo>
                                      <a:pt x="205999" y="88498"/>
                                      <a:pt x="200727" y="87052"/>
                                      <a:pt x="196294" y="84157"/>
                                    </a:cubicBezTo>
                                    <a:cubicBezTo>
                                      <a:pt x="191861" y="81265"/>
                                      <a:pt x="188466" y="77279"/>
                                      <a:pt x="186070" y="72203"/>
                                    </a:cubicBezTo>
                                    <a:cubicBezTo>
                                      <a:pt x="183713" y="67123"/>
                                      <a:pt x="182515" y="61324"/>
                                      <a:pt x="182515" y="54798"/>
                                    </a:cubicBezTo>
                                    <a:cubicBezTo>
                                      <a:pt x="182515" y="48161"/>
                                      <a:pt x="183713" y="42306"/>
                                      <a:pt x="186189" y="37230"/>
                                    </a:cubicBezTo>
                                    <a:cubicBezTo>
                                      <a:pt x="188626" y="32122"/>
                                      <a:pt x="192060" y="28136"/>
                                      <a:pt x="196454" y="25273"/>
                                    </a:cubicBezTo>
                                    <a:cubicBezTo>
                                      <a:pt x="200887" y="22381"/>
                                      <a:pt x="206039" y="20931"/>
                                      <a:pt x="211949" y="20931"/>
                                    </a:cubicBezTo>
                                    <a:cubicBezTo>
                                      <a:pt x="216542" y="20931"/>
                                      <a:pt x="220695" y="21782"/>
                                      <a:pt x="224370" y="23483"/>
                                    </a:cubicBezTo>
                                    <a:cubicBezTo>
                                      <a:pt x="228084" y="25189"/>
                                      <a:pt x="231080" y="27569"/>
                                      <a:pt x="233436" y="30632"/>
                                    </a:cubicBezTo>
                                    <a:cubicBezTo>
                                      <a:pt x="235792" y="33695"/>
                                      <a:pt x="237270" y="37270"/>
                                      <a:pt x="237829" y="41355"/>
                                    </a:cubicBezTo>
                                    <a:lnTo>
                                      <a:pt x="227764" y="41355"/>
                                    </a:lnTo>
                                    <a:cubicBezTo>
                                      <a:pt x="227006" y="38376"/>
                                      <a:pt x="225328" y="35740"/>
                                      <a:pt x="222692" y="33440"/>
                                    </a:cubicBezTo>
                                    <a:cubicBezTo>
                                      <a:pt x="220057" y="31115"/>
                                      <a:pt x="216542" y="29953"/>
                                      <a:pt x="212109" y="29953"/>
                                    </a:cubicBezTo>
                                    <a:cubicBezTo>
                                      <a:pt x="208195" y="29953"/>
                                      <a:pt x="204760" y="30972"/>
                                      <a:pt x="201845" y="33016"/>
                                    </a:cubicBezTo>
                                    <a:cubicBezTo>
                                      <a:pt x="198890" y="35029"/>
                                      <a:pt x="196613" y="37881"/>
                                      <a:pt x="194976" y="41567"/>
                                    </a:cubicBezTo>
                                    <a:cubicBezTo>
                                      <a:pt x="193378" y="45225"/>
                                      <a:pt x="192540" y="49523"/>
                                      <a:pt x="192540" y="54459"/>
                                    </a:cubicBezTo>
                                    <a:cubicBezTo>
                                      <a:pt x="192540" y="59507"/>
                                      <a:pt x="193338" y="63904"/>
                                      <a:pt x="194936" y="67650"/>
                                    </a:cubicBezTo>
                                    <a:cubicBezTo>
                                      <a:pt x="196533" y="71393"/>
                                      <a:pt x="198810" y="74300"/>
                                      <a:pt x="201725" y="76373"/>
                                    </a:cubicBezTo>
                                    <a:cubicBezTo>
                                      <a:pt x="204680" y="78441"/>
                                      <a:pt x="208155" y="79476"/>
                                      <a:pt x="212109" y="79476"/>
                                    </a:cubicBezTo>
                                    <a:cubicBezTo>
                                      <a:pt x="214745" y="79476"/>
                                      <a:pt x="217101" y="79025"/>
                                      <a:pt x="219218" y="78114"/>
                                    </a:cubicBezTo>
                                    <a:cubicBezTo>
                                      <a:pt x="221375" y="77207"/>
                                      <a:pt x="223172" y="75905"/>
                                      <a:pt x="224649" y="74200"/>
                                    </a:cubicBezTo>
                                    <a:cubicBezTo>
                                      <a:pt x="226127" y="72499"/>
                                      <a:pt x="227165" y="70458"/>
                                      <a:pt x="227764" y="68074"/>
                                    </a:cubicBezTo>
                                    <a:lnTo>
                                      <a:pt x="237829" y="68074"/>
                                    </a:lnTo>
                                    <a:cubicBezTo>
                                      <a:pt x="237270" y="71932"/>
                                      <a:pt x="235872" y="75406"/>
                                      <a:pt x="233595" y="78497"/>
                                    </a:cubicBezTo>
                                    <a:cubicBezTo>
                                      <a:pt x="231399" y="81561"/>
                                      <a:pt x="228484" y="84001"/>
                                      <a:pt x="224809" y="85818"/>
                                    </a:cubicBezTo>
                                    <a:cubicBezTo>
                                      <a:pt x="221175" y="87603"/>
                                      <a:pt x="216942" y="88498"/>
                                      <a:pt x="212109" y="88498"/>
                                    </a:cubicBezTo>
                                    <a:close/>
                                    <a:moveTo>
                                      <a:pt x="279883" y="88498"/>
                                    </a:moveTo>
                                    <a:cubicBezTo>
                                      <a:pt x="273613" y="88498"/>
                                      <a:pt x="268181" y="87108"/>
                                      <a:pt x="263588" y="84328"/>
                                    </a:cubicBezTo>
                                    <a:cubicBezTo>
                                      <a:pt x="259075" y="81521"/>
                                      <a:pt x="255561" y="77607"/>
                                      <a:pt x="253085" y="72587"/>
                                    </a:cubicBezTo>
                                    <a:cubicBezTo>
                                      <a:pt x="250649" y="67535"/>
                                      <a:pt x="249451" y="61664"/>
                                      <a:pt x="249451" y="54970"/>
                                    </a:cubicBezTo>
                                    <a:cubicBezTo>
                                      <a:pt x="249451" y="48277"/>
                                      <a:pt x="250649" y="42378"/>
                                      <a:pt x="253085" y="37270"/>
                                    </a:cubicBezTo>
                                    <a:cubicBezTo>
                                      <a:pt x="255561" y="32138"/>
                                      <a:pt x="258996" y="28136"/>
                                      <a:pt x="263389" y="25273"/>
                                    </a:cubicBezTo>
                                    <a:cubicBezTo>
                                      <a:pt x="267822" y="22381"/>
                                      <a:pt x="272974" y="20931"/>
                                      <a:pt x="278885" y="20931"/>
                                    </a:cubicBezTo>
                                    <a:cubicBezTo>
                                      <a:pt x="282279" y="20931"/>
                                      <a:pt x="285634" y="21498"/>
                                      <a:pt x="288949" y="22633"/>
                                    </a:cubicBezTo>
                                    <a:cubicBezTo>
                                      <a:pt x="292304" y="23771"/>
                                      <a:pt x="295299" y="25612"/>
                                      <a:pt x="298015" y="28164"/>
                                    </a:cubicBezTo>
                                    <a:cubicBezTo>
                                      <a:pt x="300771" y="30688"/>
                                      <a:pt x="302927" y="34039"/>
                                      <a:pt x="304525" y="38208"/>
                                    </a:cubicBezTo>
                                    <a:cubicBezTo>
                                      <a:pt x="306162" y="42378"/>
                                      <a:pt x="306961" y="47510"/>
                                      <a:pt x="306961" y="53608"/>
                                    </a:cubicBezTo>
                                    <a:lnTo>
                                      <a:pt x="306961" y="57862"/>
                                    </a:lnTo>
                                    <a:lnTo>
                                      <a:pt x="256599" y="57862"/>
                                    </a:lnTo>
                                    <a:lnTo>
                                      <a:pt x="256599" y="49183"/>
                                    </a:lnTo>
                                    <a:lnTo>
                                      <a:pt x="296737" y="49183"/>
                                    </a:lnTo>
                                    <a:cubicBezTo>
                                      <a:pt x="296737" y="45497"/>
                                      <a:pt x="296018" y="42206"/>
                                      <a:pt x="294540" y="39315"/>
                                    </a:cubicBezTo>
                                    <a:cubicBezTo>
                                      <a:pt x="293102" y="36419"/>
                                      <a:pt x="291026" y="34135"/>
                                      <a:pt x="288310" y="32461"/>
                                    </a:cubicBezTo>
                                    <a:cubicBezTo>
                                      <a:pt x="285674" y="30788"/>
                                      <a:pt x="282519" y="29953"/>
                                      <a:pt x="278885" y="29953"/>
                                    </a:cubicBezTo>
                                    <a:cubicBezTo>
                                      <a:pt x="274891" y="29953"/>
                                      <a:pt x="271417" y="30944"/>
                                      <a:pt x="268501" y="32933"/>
                                    </a:cubicBezTo>
                                    <a:cubicBezTo>
                                      <a:pt x="265625" y="34889"/>
                                      <a:pt x="263389" y="37442"/>
                                      <a:pt x="261831" y="40589"/>
                                    </a:cubicBezTo>
                                    <a:cubicBezTo>
                                      <a:pt x="260274" y="43740"/>
                                      <a:pt x="259475" y="47114"/>
                                      <a:pt x="259475" y="50717"/>
                                    </a:cubicBezTo>
                                    <a:lnTo>
                                      <a:pt x="259475" y="56504"/>
                                    </a:lnTo>
                                    <a:cubicBezTo>
                                      <a:pt x="259475" y="61436"/>
                                      <a:pt x="260314" y="65622"/>
                                      <a:pt x="262031" y="69052"/>
                                    </a:cubicBezTo>
                                    <a:cubicBezTo>
                                      <a:pt x="263748" y="72459"/>
                                      <a:pt x="266145" y="75051"/>
                                      <a:pt x="269220" y="76840"/>
                                    </a:cubicBezTo>
                                    <a:cubicBezTo>
                                      <a:pt x="272295" y="78597"/>
                                      <a:pt x="275850" y="79476"/>
                                      <a:pt x="279883" y="79476"/>
                                    </a:cubicBezTo>
                                    <a:cubicBezTo>
                                      <a:pt x="282559" y="79476"/>
                                      <a:pt x="284915" y="79108"/>
                                      <a:pt x="287032" y="78370"/>
                                    </a:cubicBezTo>
                                    <a:cubicBezTo>
                                      <a:pt x="289189" y="77607"/>
                                      <a:pt x="291066" y="76473"/>
                                      <a:pt x="292623" y="74967"/>
                                    </a:cubicBezTo>
                                    <a:cubicBezTo>
                                      <a:pt x="294181" y="73437"/>
                                      <a:pt x="295379" y="71536"/>
                                      <a:pt x="296258" y="69268"/>
                                    </a:cubicBezTo>
                                    <a:lnTo>
                                      <a:pt x="305923" y="71988"/>
                                    </a:lnTo>
                                    <a:cubicBezTo>
                                      <a:pt x="304924" y="75278"/>
                                      <a:pt x="303207" y="78174"/>
                                      <a:pt x="300811" y="80670"/>
                                    </a:cubicBezTo>
                                    <a:cubicBezTo>
                                      <a:pt x="298374" y="83138"/>
                                      <a:pt x="295419" y="85067"/>
                                      <a:pt x="291865" y="86457"/>
                                    </a:cubicBezTo>
                                    <a:cubicBezTo>
                                      <a:pt x="288310" y="87815"/>
                                      <a:pt x="284316" y="88498"/>
                                      <a:pt x="279883" y="88498"/>
                                    </a:cubicBezTo>
                                    <a:close/>
                                    <a:moveTo>
                                      <a:pt x="31671" y="246886"/>
                                    </a:moveTo>
                                    <a:lnTo>
                                      <a:pt x="4753" y="246886"/>
                                    </a:lnTo>
                                    <a:lnTo>
                                      <a:pt x="4753" y="159751"/>
                                    </a:lnTo>
                                    <a:lnTo>
                                      <a:pt x="32829" y="159751"/>
                                    </a:lnTo>
                                    <a:cubicBezTo>
                                      <a:pt x="41296" y="159751"/>
                                      <a:pt x="48524" y="161496"/>
                                      <a:pt x="54555" y="164982"/>
                                    </a:cubicBezTo>
                                    <a:cubicBezTo>
                                      <a:pt x="60546" y="168445"/>
                                      <a:pt x="65179" y="173421"/>
                                      <a:pt x="68373" y="179919"/>
                                    </a:cubicBezTo>
                                    <a:cubicBezTo>
                                      <a:pt x="71568" y="186385"/>
                                      <a:pt x="73166" y="194129"/>
                                      <a:pt x="73166" y="203147"/>
                                    </a:cubicBezTo>
                                    <a:cubicBezTo>
                                      <a:pt x="73166" y="212225"/>
                                      <a:pt x="71568" y="220040"/>
                                      <a:pt x="68334" y="226590"/>
                                    </a:cubicBezTo>
                                    <a:cubicBezTo>
                                      <a:pt x="65099" y="233116"/>
                                      <a:pt x="60386" y="238136"/>
                                      <a:pt x="54196" y="241655"/>
                                    </a:cubicBezTo>
                                    <a:cubicBezTo>
                                      <a:pt x="48005" y="245141"/>
                                      <a:pt x="40497" y="246886"/>
                                      <a:pt x="31671" y="246886"/>
                                    </a:cubicBezTo>
                                    <a:close/>
                                    <a:moveTo>
                                      <a:pt x="15296" y="237525"/>
                                    </a:moveTo>
                                    <a:lnTo>
                                      <a:pt x="30952" y="237525"/>
                                    </a:lnTo>
                                    <a:cubicBezTo>
                                      <a:pt x="38181" y="237525"/>
                                      <a:pt x="44131" y="236135"/>
                                      <a:pt x="48884" y="233356"/>
                                    </a:cubicBezTo>
                                    <a:cubicBezTo>
                                      <a:pt x="53636" y="230576"/>
                                      <a:pt x="57151" y="226618"/>
                                      <a:pt x="59467" y="221486"/>
                                    </a:cubicBezTo>
                                    <a:cubicBezTo>
                                      <a:pt x="61784" y="216350"/>
                                      <a:pt x="62982" y="210240"/>
                                      <a:pt x="62982" y="203147"/>
                                    </a:cubicBezTo>
                                    <a:cubicBezTo>
                                      <a:pt x="62982" y="196114"/>
                                      <a:pt x="61824" y="190059"/>
                                      <a:pt x="59507" y="184979"/>
                                    </a:cubicBezTo>
                                    <a:cubicBezTo>
                                      <a:pt x="57231" y="179875"/>
                                      <a:pt x="53796" y="175961"/>
                                      <a:pt x="49203" y="173237"/>
                                    </a:cubicBezTo>
                                    <a:cubicBezTo>
                                      <a:pt x="44650" y="170486"/>
                                      <a:pt x="38979" y="169112"/>
                                      <a:pt x="32150" y="169112"/>
                                    </a:cubicBezTo>
                                    <a:lnTo>
                                      <a:pt x="15296" y="169112"/>
                                    </a:lnTo>
                                    <a:lnTo>
                                      <a:pt x="15296" y="237525"/>
                                    </a:lnTo>
                                    <a:close/>
                                    <a:moveTo>
                                      <a:pt x="108751" y="248420"/>
                                    </a:moveTo>
                                    <a:cubicBezTo>
                                      <a:pt x="104597" y="248420"/>
                                      <a:pt x="100843" y="247637"/>
                                      <a:pt x="97488" y="246080"/>
                                    </a:cubicBezTo>
                                    <a:cubicBezTo>
                                      <a:pt x="94093" y="244490"/>
                                      <a:pt x="91417" y="242206"/>
                                      <a:pt x="89420" y="239226"/>
                                    </a:cubicBezTo>
                                    <a:cubicBezTo>
                                      <a:pt x="87464" y="236223"/>
                                      <a:pt x="86465" y="232589"/>
                                      <a:pt x="86465" y="228335"/>
                                    </a:cubicBezTo>
                                    <a:cubicBezTo>
                                      <a:pt x="86465" y="224593"/>
                                      <a:pt x="87184" y="221558"/>
                                      <a:pt x="88662" y="219230"/>
                                    </a:cubicBezTo>
                                    <a:cubicBezTo>
                                      <a:pt x="90140" y="216877"/>
                                      <a:pt x="92096" y="215032"/>
                                      <a:pt x="94573" y="213698"/>
                                    </a:cubicBezTo>
                                    <a:cubicBezTo>
                                      <a:pt x="97049" y="212368"/>
                                      <a:pt x="99765" y="211374"/>
                                      <a:pt x="102760" y="210723"/>
                                    </a:cubicBezTo>
                                    <a:cubicBezTo>
                                      <a:pt x="105755" y="210040"/>
                                      <a:pt x="108790" y="209501"/>
                                      <a:pt x="111825" y="209106"/>
                                    </a:cubicBezTo>
                                    <a:cubicBezTo>
                                      <a:pt x="115779" y="208594"/>
                                      <a:pt x="119014" y="208211"/>
                                      <a:pt x="121451" y="207955"/>
                                    </a:cubicBezTo>
                                    <a:cubicBezTo>
                                      <a:pt x="123967" y="207672"/>
                                      <a:pt x="125764" y="207204"/>
                                      <a:pt x="126922" y="206553"/>
                                    </a:cubicBezTo>
                                    <a:cubicBezTo>
                                      <a:pt x="128080" y="205898"/>
                                      <a:pt x="128639" y="204764"/>
                                      <a:pt x="128639" y="203147"/>
                                    </a:cubicBezTo>
                                    <a:lnTo>
                                      <a:pt x="128639" y="202807"/>
                                    </a:lnTo>
                                    <a:cubicBezTo>
                                      <a:pt x="128639" y="198610"/>
                                      <a:pt x="127521" y="195347"/>
                                      <a:pt x="125205" y="193023"/>
                                    </a:cubicBezTo>
                                    <a:cubicBezTo>
                                      <a:pt x="122928" y="190694"/>
                                      <a:pt x="119494" y="189532"/>
                                      <a:pt x="114861" y="189532"/>
                                    </a:cubicBezTo>
                                    <a:cubicBezTo>
                                      <a:pt x="110068" y="189532"/>
                                      <a:pt x="106314" y="190582"/>
                                      <a:pt x="103598" y="192683"/>
                                    </a:cubicBezTo>
                                    <a:cubicBezTo>
                                      <a:pt x="100883" y="194780"/>
                                      <a:pt x="98966" y="197020"/>
                                      <a:pt x="97847" y="199405"/>
                                    </a:cubicBezTo>
                                    <a:lnTo>
                                      <a:pt x="88342" y="196002"/>
                                    </a:lnTo>
                                    <a:cubicBezTo>
                                      <a:pt x="90020" y="192028"/>
                                      <a:pt x="92296" y="188937"/>
                                      <a:pt x="95132" y="186724"/>
                                    </a:cubicBezTo>
                                    <a:cubicBezTo>
                                      <a:pt x="98007" y="184484"/>
                                      <a:pt x="101122" y="182922"/>
                                      <a:pt x="104477" y="182044"/>
                                    </a:cubicBezTo>
                                    <a:cubicBezTo>
                                      <a:pt x="107912" y="181137"/>
                                      <a:pt x="111227" y="180682"/>
                                      <a:pt x="114541" y="180682"/>
                                    </a:cubicBezTo>
                                    <a:cubicBezTo>
                                      <a:pt x="116618" y="180682"/>
                                      <a:pt x="119054" y="180937"/>
                                      <a:pt x="121770" y="181449"/>
                                    </a:cubicBezTo>
                                    <a:cubicBezTo>
                                      <a:pt x="124526" y="181932"/>
                                      <a:pt x="127162" y="182938"/>
                                      <a:pt x="129718" y="184468"/>
                                    </a:cubicBezTo>
                                    <a:cubicBezTo>
                                      <a:pt x="132313" y="186002"/>
                                      <a:pt x="134430" y="188314"/>
                                      <a:pt x="136148" y="191405"/>
                                    </a:cubicBezTo>
                                    <a:cubicBezTo>
                                      <a:pt x="137865" y="194496"/>
                                      <a:pt x="138704" y="198638"/>
                                      <a:pt x="138704" y="203830"/>
                                    </a:cubicBezTo>
                                    <a:lnTo>
                                      <a:pt x="138704" y="246886"/>
                                    </a:lnTo>
                                    <a:lnTo>
                                      <a:pt x="128639" y="246886"/>
                                    </a:lnTo>
                                    <a:lnTo>
                                      <a:pt x="128639" y="238036"/>
                                    </a:lnTo>
                                    <a:lnTo>
                                      <a:pt x="128160" y="238036"/>
                                    </a:lnTo>
                                    <a:cubicBezTo>
                                      <a:pt x="127481" y="239454"/>
                                      <a:pt x="126323" y="240972"/>
                                      <a:pt x="124726" y="242589"/>
                                    </a:cubicBezTo>
                                    <a:cubicBezTo>
                                      <a:pt x="123168" y="244207"/>
                                      <a:pt x="121051" y="245581"/>
                                      <a:pt x="118415" y="246715"/>
                                    </a:cubicBezTo>
                                    <a:cubicBezTo>
                                      <a:pt x="115779" y="247849"/>
                                      <a:pt x="112544" y="248420"/>
                                      <a:pt x="108751" y="248420"/>
                                    </a:cubicBezTo>
                                    <a:close/>
                                    <a:moveTo>
                                      <a:pt x="110268" y="239398"/>
                                    </a:moveTo>
                                    <a:cubicBezTo>
                                      <a:pt x="114262" y="239398"/>
                                      <a:pt x="117577" y="238619"/>
                                      <a:pt x="120332" y="237058"/>
                                    </a:cubicBezTo>
                                    <a:cubicBezTo>
                                      <a:pt x="123088" y="235496"/>
                                      <a:pt x="125125" y="233483"/>
                                      <a:pt x="126523" y="231015"/>
                                    </a:cubicBezTo>
                                    <a:cubicBezTo>
                                      <a:pt x="127960" y="228547"/>
                                      <a:pt x="128639" y="225955"/>
                                      <a:pt x="128639" y="223231"/>
                                    </a:cubicBezTo>
                                    <a:lnTo>
                                      <a:pt x="128639" y="214042"/>
                                    </a:lnTo>
                                    <a:cubicBezTo>
                                      <a:pt x="128240" y="214549"/>
                                      <a:pt x="127281" y="215020"/>
                                      <a:pt x="125844" y="215444"/>
                                    </a:cubicBezTo>
                                    <a:cubicBezTo>
                                      <a:pt x="124446" y="215843"/>
                                      <a:pt x="122768" y="216194"/>
                                      <a:pt x="120931" y="216506"/>
                                    </a:cubicBezTo>
                                    <a:cubicBezTo>
                                      <a:pt x="119054" y="216789"/>
                                      <a:pt x="117257" y="217045"/>
                                      <a:pt x="115500" y="217273"/>
                                    </a:cubicBezTo>
                                    <a:cubicBezTo>
                                      <a:pt x="113782" y="217472"/>
                                      <a:pt x="112385" y="217644"/>
                                      <a:pt x="111306" y="217784"/>
                                    </a:cubicBezTo>
                                    <a:cubicBezTo>
                                      <a:pt x="108671" y="218123"/>
                                      <a:pt x="106235" y="218679"/>
                                      <a:pt x="103998" y="219445"/>
                                    </a:cubicBezTo>
                                    <a:cubicBezTo>
                                      <a:pt x="101722" y="220180"/>
                                      <a:pt x="99924" y="221302"/>
                                      <a:pt x="98526" y="222804"/>
                                    </a:cubicBezTo>
                                    <a:cubicBezTo>
                                      <a:pt x="97169" y="224278"/>
                                      <a:pt x="96489" y="226295"/>
                                      <a:pt x="96489" y="228847"/>
                                    </a:cubicBezTo>
                                    <a:cubicBezTo>
                                      <a:pt x="96489" y="232337"/>
                                      <a:pt x="97768" y="234973"/>
                                      <a:pt x="100363" y="236758"/>
                                    </a:cubicBezTo>
                                    <a:cubicBezTo>
                                      <a:pt x="102959" y="238520"/>
                                      <a:pt x="106274" y="239398"/>
                                      <a:pt x="110268" y="239398"/>
                                    </a:cubicBezTo>
                                    <a:close/>
                                    <a:moveTo>
                                      <a:pt x="185431" y="181532"/>
                                    </a:moveTo>
                                    <a:lnTo>
                                      <a:pt x="185431" y="190043"/>
                                    </a:lnTo>
                                    <a:lnTo>
                                      <a:pt x="151564" y="190043"/>
                                    </a:lnTo>
                                    <a:lnTo>
                                      <a:pt x="151564" y="181532"/>
                                    </a:lnTo>
                                    <a:lnTo>
                                      <a:pt x="185431" y="181532"/>
                                    </a:lnTo>
                                    <a:close/>
                                    <a:moveTo>
                                      <a:pt x="161468" y="165877"/>
                                    </a:moveTo>
                                    <a:lnTo>
                                      <a:pt x="171492" y="165877"/>
                                    </a:lnTo>
                                    <a:lnTo>
                                      <a:pt x="171492" y="228164"/>
                                    </a:lnTo>
                                    <a:cubicBezTo>
                                      <a:pt x="171492" y="231003"/>
                                      <a:pt x="171892" y="233128"/>
                                      <a:pt x="172730" y="234550"/>
                                    </a:cubicBezTo>
                                    <a:cubicBezTo>
                                      <a:pt x="173569" y="235940"/>
                                      <a:pt x="174648" y="236874"/>
                                      <a:pt x="175965" y="237357"/>
                                    </a:cubicBezTo>
                                    <a:cubicBezTo>
                                      <a:pt x="177283" y="237809"/>
                                      <a:pt x="178681" y="238036"/>
                                      <a:pt x="180159" y="238036"/>
                                    </a:cubicBezTo>
                                    <a:cubicBezTo>
                                      <a:pt x="181277" y="238036"/>
                                      <a:pt x="182196" y="237980"/>
                                      <a:pt x="182915" y="237865"/>
                                    </a:cubicBezTo>
                                    <a:cubicBezTo>
                                      <a:pt x="183594" y="237725"/>
                                      <a:pt x="184153" y="237613"/>
                                      <a:pt x="184592" y="237525"/>
                                    </a:cubicBezTo>
                                    <a:lnTo>
                                      <a:pt x="186629" y="246547"/>
                                    </a:lnTo>
                                    <a:cubicBezTo>
                                      <a:pt x="185950" y="246803"/>
                                      <a:pt x="184991" y="247058"/>
                                      <a:pt x="183793" y="247314"/>
                                    </a:cubicBezTo>
                                    <a:cubicBezTo>
                                      <a:pt x="182555" y="247597"/>
                                      <a:pt x="181038" y="247737"/>
                                      <a:pt x="179161" y="247737"/>
                                    </a:cubicBezTo>
                                    <a:cubicBezTo>
                                      <a:pt x="176325" y="247737"/>
                                      <a:pt x="173529" y="247126"/>
                                      <a:pt x="170813" y="245908"/>
                                    </a:cubicBezTo>
                                    <a:cubicBezTo>
                                      <a:pt x="168098" y="244690"/>
                                      <a:pt x="165861" y="242829"/>
                                      <a:pt x="164104" y="240333"/>
                                    </a:cubicBezTo>
                                    <a:cubicBezTo>
                                      <a:pt x="162347" y="237837"/>
                                      <a:pt x="161468" y="234690"/>
                                      <a:pt x="161468" y="230887"/>
                                    </a:cubicBezTo>
                                    <a:lnTo>
                                      <a:pt x="161468" y="165877"/>
                                    </a:lnTo>
                                    <a:close/>
                                    <a:moveTo>
                                      <a:pt x="219777" y="248420"/>
                                    </a:moveTo>
                                    <a:cubicBezTo>
                                      <a:pt x="215623" y="248420"/>
                                      <a:pt x="211869" y="247637"/>
                                      <a:pt x="208515" y="246080"/>
                                    </a:cubicBezTo>
                                    <a:cubicBezTo>
                                      <a:pt x="205120" y="244490"/>
                                      <a:pt x="202444" y="242206"/>
                                      <a:pt x="200487" y="239226"/>
                                    </a:cubicBezTo>
                                    <a:cubicBezTo>
                                      <a:pt x="198490" y="236223"/>
                                      <a:pt x="197492" y="232589"/>
                                      <a:pt x="197492" y="228335"/>
                                    </a:cubicBezTo>
                                    <a:cubicBezTo>
                                      <a:pt x="197492" y="224593"/>
                                      <a:pt x="198211" y="221558"/>
                                      <a:pt x="199688" y="219230"/>
                                    </a:cubicBezTo>
                                    <a:cubicBezTo>
                                      <a:pt x="201166" y="216877"/>
                                      <a:pt x="203163" y="215032"/>
                                      <a:pt x="205599" y="213698"/>
                                    </a:cubicBezTo>
                                    <a:cubicBezTo>
                                      <a:pt x="208076" y="212368"/>
                                      <a:pt x="210791" y="211374"/>
                                      <a:pt x="213786" y="210723"/>
                                    </a:cubicBezTo>
                                    <a:cubicBezTo>
                                      <a:pt x="216782" y="210040"/>
                                      <a:pt x="219817" y="209501"/>
                                      <a:pt x="222852" y="209106"/>
                                    </a:cubicBezTo>
                                    <a:cubicBezTo>
                                      <a:pt x="226806" y="208594"/>
                                      <a:pt x="230041" y="208211"/>
                                      <a:pt x="232517" y="207955"/>
                                    </a:cubicBezTo>
                                    <a:cubicBezTo>
                                      <a:pt x="234993" y="207672"/>
                                      <a:pt x="236830" y="207204"/>
                                      <a:pt x="237949" y="206553"/>
                                    </a:cubicBezTo>
                                    <a:cubicBezTo>
                                      <a:pt x="239107" y="205898"/>
                                      <a:pt x="239706" y="204764"/>
                                      <a:pt x="239706" y="203147"/>
                                    </a:cubicBezTo>
                                    <a:lnTo>
                                      <a:pt x="239706" y="202807"/>
                                    </a:lnTo>
                                    <a:cubicBezTo>
                                      <a:pt x="239706" y="198610"/>
                                      <a:pt x="238548" y="195347"/>
                                      <a:pt x="236231" y="193023"/>
                                    </a:cubicBezTo>
                                    <a:cubicBezTo>
                                      <a:pt x="233995" y="190694"/>
                                      <a:pt x="230520" y="189532"/>
                                      <a:pt x="225928" y="189532"/>
                                    </a:cubicBezTo>
                                    <a:cubicBezTo>
                                      <a:pt x="221135" y="189532"/>
                                      <a:pt x="217341" y="190582"/>
                                      <a:pt x="214625" y="192683"/>
                                    </a:cubicBezTo>
                                    <a:cubicBezTo>
                                      <a:pt x="211909" y="194780"/>
                                      <a:pt x="209992" y="197020"/>
                                      <a:pt x="208874" y="199405"/>
                                    </a:cubicBezTo>
                                    <a:lnTo>
                                      <a:pt x="199369" y="196002"/>
                                    </a:lnTo>
                                    <a:cubicBezTo>
                                      <a:pt x="201046" y="192028"/>
                                      <a:pt x="203323" y="188937"/>
                                      <a:pt x="206158" y="186724"/>
                                    </a:cubicBezTo>
                                    <a:cubicBezTo>
                                      <a:pt x="209034" y="184484"/>
                                      <a:pt x="212149" y="182922"/>
                                      <a:pt x="215544" y="182044"/>
                                    </a:cubicBezTo>
                                    <a:cubicBezTo>
                                      <a:pt x="218938" y="181137"/>
                                      <a:pt x="222293" y="180682"/>
                                      <a:pt x="225568" y="180682"/>
                                    </a:cubicBezTo>
                                    <a:cubicBezTo>
                                      <a:pt x="227685" y="180682"/>
                                      <a:pt x="230081" y="180937"/>
                                      <a:pt x="232797" y="181449"/>
                                    </a:cubicBezTo>
                                    <a:cubicBezTo>
                                      <a:pt x="235553" y="181932"/>
                                      <a:pt x="238188" y="182938"/>
                                      <a:pt x="240744" y="184468"/>
                                    </a:cubicBezTo>
                                    <a:cubicBezTo>
                                      <a:pt x="243340" y="186002"/>
                                      <a:pt x="245497" y="188314"/>
                                      <a:pt x="247174" y="191405"/>
                                    </a:cubicBezTo>
                                    <a:cubicBezTo>
                                      <a:pt x="248892" y="194496"/>
                                      <a:pt x="249730" y="198638"/>
                                      <a:pt x="249730" y="203830"/>
                                    </a:cubicBezTo>
                                    <a:lnTo>
                                      <a:pt x="249730" y="246886"/>
                                    </a:lnTo>
                                    <a:lnTo>
                                      <a:pt x="239706" y="246886"/>
                                    </a:lnTo>
                                    <a:lnTo>
                                      <a:pt x="239706" y="238036"/>
                                    </a:lnTo>
                                    <a:lnTo>
                                      <a:pt x="239187" y="238036"/>
                                    </a:lnTo>
                                    <a:cubicBezTo>
                                      <a:pt x="238508" y="239454"/>
                                      <a:pt x="237390" y="240972"/>
                                      <a:pt x="235792" y="242589"/>
                                    </a:cubicBezTo>
                                    <a:cubicBezTo>
                                      <a:pt x="234194" y="244207"/>
                                      <a:pt x="232078" y="245581"/>
                                      <a:pt x="229442" y="246715"/>
                                    </a:cubicBezTo>
                                    <a:cubicBezTo>
                                      <a:pt x="226806" y="247849"/>
                                      <a:pt x="223571" y="248420"/>
                                      <a:pt x="219777" y="248420"/>
                                    </a:cubicBezTo>
                                    <a:close/>
                                    <a:moveTo>
                                      <a:pt x="221335" y="239398"/>
                                    </a:moveTo>
                                    <a:cubicBezTo>
                                      <a:pt x="225288" y="239398"/>
                                      <a:pt x="228643" y="238619"/>
                                      <a:pt x="231359" y="237058"/>
                                    </a:cubicBezTo>
                                    <a:cubicBezTo>
                                      <a:pt x="234114" y="235496"/>
                                      <a:pt x="236191" y="233483"/>
                                      <a:pt x="237550" y="231015"/>
                                    </a:cubicBezTo>
                                    <a:cubicBezTo>
                                      <a:pt x="238987" y="228547"/>
                                      <a:pt x="239706" y="225955"/>
                                      <a:pt x="239706" y="223231"/>
                                    </a:cubicBezTo>
                                    <a:lnTo>
                                      <a:pt x="239706" y="214042"/>
                                    </a:lnTo>
                                    <a:cubicBezTo>
                                      <a:pt x="239267" y="214549"/>
                                      <a:pt x="238348" y="215020"/>
                                      <a:pt x="236870" y="215444"/>
                                    </a:cubicBezTo>
                                    <a:cubicBezTo>
                                      <a:pt x="235473" y="215843"/>
                                      <a:pt x="233835" y="216194"/>
                                      <a:pt x="231958" y="216506"/>
                                    </a:cubicBezTo>
                                    <a:cubicBezTo>
                                      <a:pt x="230121" y="216789"/>
                                      <a:pt x="228324" y="217045"/>
                                      <a:pt x="226567" y="217273"/>
                                    </a:cubicBezTo>
                                    <a:cubicBezTo>
                                      <a:pt x="224809" y="217472"/>
                                      <a:pt x="223411" y="217644"/>
                                      <a:pt x="222333" y="217784"/>
                                    </a:cubicBezTo>
                                    <a:cubicBezTo>
                                      <a:pt x="219737" y="218123"/>
                                      <a:pt x="217301" y="218679"/>
                                      <a:pt x="215025" y="219445"/>
                                    </a:cubicBezTo>
                                    <a:cubicBezTo>
                                      <a:pt x="212788" y="220180"/>
                                      <a:pt x="210951" y="221302"/>
                                      <a:pt x="209553" y="222804"/>
                                    </a:cubicBezTo>
                                    <a:cubicBezTo>
                                      <a:pt x="208195" y="224278"/>
                                      <a:pt x="207516" y="226295"/>
                                      <a:pt x="207516" y="228847"/>
                                    </a:cubicBezTo>
                                    <a:cubicBezTo>
                                      <a:pt x="207516" y="232337"/>
                                      <a:pt x="208834" y="234973"/>
                                      <a:pt x="211390" y="236758"/>
                                    </a:cubicBezTo>
                                    <a:cubicBezTo>
                                      <a:pt x="214026" y="238520"/>
                                      <a:pt x="217301" y="239398"/>
                                      <a:pt x="221335" y="239398"/>
                                    </a:cubicBezTo>
                                    <a:close/>
                                    <a:moveTo>
                                      <a:pt x="269420" y="246886"/>
                                    </a:moveTo>
                                    <a:lnTo>
                                      <a:pt x="269420" y="159751"/>
                                    </a:lnTo>
                                    <a:lnTo>
                                      <a:pt x="279484" y="159751"/>
                                    </a:lnTo>
                                    <a:lnTo>
                                      <a:pt x="279484" y="191916"/>
                                    </a:lnTo>
                                    <a:lnTo>
                                      <a:pt x="280323" y="191916"/>
                                    </a:lnTo>
                                    <a:cubicBezTo>
                                      <a:pt x="281041" y="190782"/>
                                      <a:pt x="282080" y="189332"/>
                                      <a:pt x="283398" y="187575"/>
                                    </a:cubicBezTo>
                                    <a:cubicBezTo>
                                      <a:pt x="284716" y="185790"/>
                                      <a:pt x="286633" y="184200"/>
                                      <a:pt x="289069" y="182811"/>
                                    </a:cubicBezTo>
                                    <a:cubicBezTo>
                                      <a:pt x="291585" y="181393"/>
                                      <a:pt x="294940" y="180682"/>
                                      <a:pt x="299213" y="180682"/>
                                    </a:cubicBezTo>
                                    <a:cubicBezTo>
                                      <a:pt x="304724" y="180682"/>
                                      <a:pt x="309557" y="182060"/>
                                      <a:pt x="313750" y="184811"/>
                                    </a:cubicBezTo>
                                    <a:cubicBezTo>
                                      <a:pt x="317944" y="187563"/>
                                      <a:pt x="321219" y="191461"/>
                                      <a:pt x="323575" y="196509"/>
                                    </a:cubicBezTo>
                                    <a:cubicBezTo>
                                      <a:pt x="325932" y="201561"/>
                                      <a:pt x="327129" y="207516"/>
                                      <a:pt x="327129" y="214381"/>
                                    </a:cubicBezTo>
                                    <a:cubicBezTo>
                                      <a:pt x="327129" y="221302"/>
                                      <a:pt x="325932" y="227301"/>
                                      <a:pt x="323575" y="232377"/>
                                    </a:cubicBezTo>
                                    <a:cubicBezTo>
                                      <a:pt x="321219" y="237425"/>
                                      <a:pt x="317983" y="241343"/>
                                      <a:pt x="313790" y="244123"/>
                                    </a:cubicBezTo>
                                    <a:cubicBezTo>
                                      <a:pt x="309637" y="246871"/>
                                      <a:pt x="304844" y="248248"/>
                                      <a:pt x="299373" y="248248"/>
                                    </a:cubicBezTo>
                                    <a:cubicBezTo>
                                      <a:pt x="295179" y="248248"/>
                                      <a:pt x="291825" y="247553"/>
                                      <a:pt x="289309" y="246164"/>
                                    </a:cubicBezTo>
                                    <a:cubicBezTo>
                                      <a:pt x="286752" y="244746"/>
                                      <a:pt x="284836" y="243140"/>
                                      <a:pt x="283478" y="241355"/>
                                    </a:cubicBezTo>
                                    <a:cubicBezTo>
                                      <a:pt x="282120" y="239542"/>
                                      <a:pt x="281041" y="238036"/>
                                      <a:pt x="280323" y="236846"/>
                                    </a:cubicBezTo>
                                    <a:lnTo>
                                      <a:pt x="279124" y="236846"/>
                                    </a:lnTo>
                                    <a:lnTo>
                                      <a:pt x="279124" y="246886"/>
                                    </a:lnTo>
                                    <a:lnTo>
                                      <a:pt x="269420" y="246886"/>
                                    </a:lnTo>
                                    <a:close/>
                                    <a:moveTo>
                                      <a:pt x="279284" y="214209"/>
                                    </a:moveTo>
                                    <a:cubicBezTo>
                                      <a:pt x="279284" y="219146"/>
                                      <a:pt x="280003" y="223499"/>
                                      <a:pt x="281481" y="227273"/>
                                    </a:cubicBezTo>
                                    <a:cubicBezTo>
                                      <a:pt x="282919" y="231015"/>
                                      <a:pt x="285035" y="233951"/>
                                      <a:pt x="287791" y="236079"/>
                                    </a:cubicBezTo>
                                    <a:cubicBezTo>
                                      <a:pt x="290586" y="238180"/>
                                      <a:pt x="293981" y="239226"/>
                                      <a:pt x="298015" y="239226"/>
                                    </a:cubicBezTo>
                                    <a:cubicBezTo>
                                      <a:pt x="302208" y="239226"/>
                                      <a:pt x="305723" y="238120"/>
                                      <a:pt x="308518" y="235908"/>
                                    </a:cubicBezTo>
                                    <a:cubicBezTo>
                                      <a:pt x="311354" y="233667"/>
                                      <a:pt x="313471" y="230660"/>
                                      <a:pt x="314909" y="226890"/>
                                    </a:cubicBezTo>
                                    <a:cubicBezTo>
                                      <a:pt x="316346" y="223088"/>
                                      <a:pt x="317065" y="218862"/>
                                      <a:pt x="317065" y="214209"/>
                                    </a:cubicBezTo>
                                    <a:cubicBezTo>
                                      <a:pt x="317065" y="209617"/>
                                      <a:pt x="316386" y="205475"/>
                                      <a:pt x="314949" y="201785"/>
                                    </a:cubicBezTo>
                                    <a:cubicBezTo>
                                      <a:pt x="313550" y="198071"/>
                                      <a:pt x="311434" y="195135"/>
                                      <a:pt x="308598" y="192979"/>
                                    </a:cubicBezTo>
                                    <a:cubicBezTo>
                                      <a:pt x="305803" y="190794"/>
                                      <a:pt x="302288" y="189704"/>
                                      <a:pt x="298015" y="189704"/>
                                    </a:cubicBezTo>
                                    <a:cubicBezTo>
                                      <a:pt x="293941" y="189704"/>
                                      <a:pt x="290506" y="190738"/>
                                      <a:pt x="287711" y="192811"/>
                                    </a:cubicBezTo>
                                    <a:cubicBezTo>
                                      <a:pt x="284955" y="194852"/>
                                      <a:pt x="282839" y="197715"/>
                                      <a:pt x="281441" y="201405"/>
                                    </a:cubicBezTo>
                                    <a:cubicBezTo>
                                      <a:pt x="280003" y="205064"/>
                                      <a:pt x="279284" y="209333"/>
                                      <a:pt x="279284" y="214209"/>
                                    </a:cubicBezTo>
                                    <a:close/>
                                    <a:moveTo>
                                      <a:pt x="361715" y="248420"/>
                                    </a:moveTo>
                                    <a:cubicBezTo>
                                      <a:pt x="357562" y="248420"/>
                                      <a:pt x="353808" y="247637"/>
                                      <a:pt x="350453" y="246080"/>
                                    </a:cubicBezTo>
                                    <a:cubicBezTo>
                                      <a:pt x="347058" y="244490"/>
                                      <a:pt x="344383" y="242206"/>
                                      <a:pt x="342386" y="239226"/>
                                    </a:cubicBezTo>
                                    <a:cubicBezTo>
                                      <a:pt x="340428" y="236223"/>
                                      <a:pt x="339430" y="232589"/>
                                      <a:pt x="339430" y="228335"/>
                                    </a:cubicBezTo>
                                    <a:cubicBezTo>
                                      <a:pt x="339430" y="224593"/>
                                      <a:pt x="340149" y="221558"/>
                                      <a:pt x="341627" y="219230"/>
                                    </a:cubicBezTo>
                                    <a:cubicBezTo>
                                      <a:pt x="343104" y="216877"/>
                                      <a:pt x="345061" y="215032"/>
                                      <a:pt x="347537" y="213698"/>
                                    </a:cubicBezTo>
                                    <a:cubicBezTo>
                                      <a:pt x="350014" y="212368"/>
                                      <a:pt x="352730" y="211374"/>
                                      <a:pt x="355725" y="210723"/>
                                    </a:cubicBezTo>
                                    <a:cubicBezTo>
                                      <a:pt x="358720" y="210040"/>
                                      <a:pt x="361755" y="209501"/>
                                      <a:pt x="364791" y="209106"/>
                                    </a:cubicBezTo>
                                    <a:cubicBezTo>
                                      <a:pt x="368745" y="208594"/>
                                      <a:pt x="371979" y="208211"/>
                                      <a:pt x="374415" y="207955"/>
                                    </a:cubicBezTo>
                                    <a:cubicBezTo>
                                      <a:pt x="376931" y="207672"/>
                                      <a:pt x="378729" y="207204"/>
                                      <a:pt x="379887" y="206553"/>
                                    </a:cubicBezTo>
                                    <a:cubicBezTo>
                                      <a:pt x="381045" y="205898"/>
                                      <a:pt x="381604" y="204764"/>
                                      <a:pt x="381604" y="203147"/>
                                    </a:cubicBezTo>
                                    <a:lnTo>
                                      <a:pt x="381604" y="202807"/>
                                    </a:lnTo>
                                    <a:cubicBezTo>
                                      <a:pt x="381604" y="198610"/>
                                      <a:pt x="380486" y="195347"/>
                                      <a:pt x="378170" y="193023"/>
                                    </a:cubicBezTo>
                                    <a:cubicBezTo>
                                      <a:pt x="375893" y="190694"/>
                                      <a:pt x="372458" y="189532"/>
                                      <a:pt x="367826" y="189532"/>
                                    </a:cubicBezTo>
                                    <a:cubicBezTo>
                                      <a:pt x="363033" y="189532"/>
                                      <a:pt x="359279" y="190582"/>
                                      <a:pt x="356563" y="192683"/>
                                    </a:cubicBezTo>
                                    <a:cubicBezTo>
                                      <a:pt x="353848" y="194780"/>
                                      <a:pt x="351930" y="197020"/>
                                      <a:pt x="350813" y="199405"/>
                                    </a:cubicBezTo>
                                    <a:lnTo>
                                      <a:pt x="341307" y="196002"/>
                                    </a:lnTo>
                                    <a:cubicBezTo>
                                      <a:pt x="342984" y="192028"/>
                                      <a:pt x="345261" y="188937"/>
                                      <a:pt x="348097" y="186724"/>
                                    </a:cubicBezTo>
                                    <a:cubicBezTo>
                                      <a:pt x="350972" y="184484"/>
                                      <a:pt x="354087" y="182922"/>
                                      <a:pt x="357442" y="182044"/>
                                    </a:cubicBezTo>
                                    <a:cubicBezTo>
                                      <a:pt x="360877" y="181137"/>
                                      <a:pt x="364192" y="180682"/>
                                      <a:pt x="367506" y="180682"/>
                                    </a:cubicBezTo>
                                    <a:cubicBezTo>
                                      <a:pt x="369583" y="180682"/>
                                      <a:pt x="372019" y="180937"/>
                                      <a:pt x="374735" y="181449"/>
                                    </a:cubicBezTo>
                                    <a:cubicBezTo>
                                      <a:pt x="377491" y="181932"/>
                                      <a:pt x="380127" y="182938"/>
                                      <a:pt x="382683" y="184468"/>
                                    </a:cubicBezTo>
                                    <a:cubicBezTo>
                                      <a:pt x="385279" y="186002"/>
                                      <a:pt x="387395" y="188314"/>
                                      <a:pt x="389113" y="191405"/>
                                    </a:cubicBezTo>
                                    <a:cubicBezTo>
                                      <a:pt x="390830" y="194496"/>
                                      <a:pt x="391669" y="198638"/>
                                      <a:pt x="391669" y="203830"/>
                                    </a:cubicBezTo>
                                    <a:lnTo>
                                      <a:pt x="391669" y="246886"/>
                                    </a:lnTo>
                                    <a:lnTo>
                                      <a:pt x="381604" y="246886"/>
                                    </a:lnTo>
                                    <a:lnTo>
                                      <a:pt x="381604" y="238036"/>
                                    </a:lnTo>
                                    <a:lnTo>
                                      <a:pt x="381125" y="238036"/>
                                    </a:lnTo>
                                    <a:cubicBezTo>
                                      <a:pt x="380446" y="239454"/>
                                      <a:pt x="379288" y="240972"/>
                                      <a:pt x="377691" y="242589"/>
                                    </a:cubicBezTo>
                                    <a:cubicBezTo>
                                      <a:pt x="376133" y="244207"/>
                                      <a:pt x="374016" y="245581"/>
                                      <a:pt x="371380" y="246715"/>
                                    </a:cubicBezTo>
                                    <a:cubicBezTo>
                                      <a:pt x="368745" y="247849"/>
                                      <a:pt x="365509" y="248420"/>
                                      <a:pt x="361715" y="248420"/>
                                    </a:cubicBezTo>
                                    <a:close/>
                                    <a:moveTo>
                                      <a:pt x="363233" y="239398"/>
                                    </a:moveTo>
                                    <a:cubicBezTo>
                                      <a:pt x="367227" y="239398"/>
                                      <a:pt x="370542" y="238619"/>
                                      <a:pt x="373298" y="237058"/>
                                    </a:cubicBezTo>
                                    <a:cubicBezTo>
                                      <a:pt x="376053" y="235496"/>
                                      <a:pt x="378090" y="233483"/>
                                      <a:pt x="379488" y="231015"/>
                                    </a:cubicBezTo>
                                    <a:cubicBezTo>
                                      <a:pt x="380925" y="228547"/>
                                      <a:pt x="381604" y="225955"/>
                                      <a:pt x="381604" y="223231"/>
                                    </a:cubicBezTo>
                                    <a:lnTo>
                                      <a:pt x="381604" y="214042"/>
                                    </a:lnTo>
                                    <a:cubicBezTo>
                                      <a:pt x="381205" y="214549"/>
                                      <a:pt x="380247" y="215020"/>
                                      <a:pt x="378809" y="215444"/>
                                    </a:cubicBezTo>
                                    <a:cubicBezTo>
                                      <a:pt x="377411" y="215843"/>
                                      <a:pt x="375734" y="216194"/>
                                      <a:pt x="373896" y="216506"/>
                                    </a:cubicBezTo>
                                    <a:cubicBezTo>
                                      <a:pt x="372019" y="216789"/>
                                      <a:pt x="370222" y="217045"/>
                                      <a:pt x="368465" y="217273"/>
                                    </a:cubicBezTo>
                                    <a:cubicBezTo>
                                      <a:pt x="366748" y="217472"/>
                                      <a:pt x="365350" y="217644"/>
                                      <a:pt x="364272" y="217784"/>
                                    </a:cubicBezTo>
                                    <a:cubicBezTo>
                                      <a:pt x="361636" y="218123"/>
                                      <a:pt x="359199" y="218679"/>
                                      <a:pt x="356963" y="219445"/>
                                    </a:cubicBezTo>
                                    <a:cubicBezTo>
                                      <a:pt x="354686" y="220180"/>
                                      <a:pt x="352889" y="221302"/>
                                      <a:pt x="351491" y="222804"/>
                                    </a:cubicBezTo>
                                    <a:cubicBezTo>
                                      <a:pt x="350133" y="224278"/>
                                      <a:pt x="349454" y="226295"/>
                                      <a:pt x="349454" y="228847"/>
                                    </a:cubicBezTo>
                                    <a:cubicBezTo>
                                      <a:pt x="349454" y="232337"/>
                                      <a:pt x="350733" y="234973"/>
                                      <a:pt x="353329" y="236758"/>
                                    </a:cubicBezTo>
                                    <a:cubicBezTo>
                                      <a:pt x="355924" y="238520"/>
                                      <a:pt x="359239" y="239398"/>
                                      <a:pt x="363233" y="239398"/>
                                    </a:cubicBezTo>
                                    <a:close/>
                                    <a:moveTo>
                                      <a:pt x="456288" y="196170"/>
                                    </a:moveTo>
                                    <a:lnTo>
                                      <a:pt x="447262" y="198722"/>
                                    </a:lnTo>
                                    <a:cubicBezTo>
                                      <a:pt x="446703" y="197220"/>
                                      <a:pt x="445864" y="195758"/>
                                      <a:pt x="444746" y="194340"/>
                                    </a:cubicBezTo>
                                    <a:cubicBezTo>
                                      <a:pt x="443668" y="192895"/>
                                      <a:pt x="442190" y="191705"/>
                                      <a:pt x="440312" y="190766"/>
                                    </a:cubicBezTo>
                                    <a:cubicBezTo>
                                      <a:pt x="438436" y="189832"/>
                                      <a:pt x="436039" y="189364"/>
                                      <a:pt x="433124" y="189364"/>
                                    </a:cubicBezTo>
                                    <a:cubicBezTo>
                                      <a:pt x="429130" y="189364"/>
                                      <a:pt x="425815" y="190283"/>
                                      <a:pt x="423140" y="192128"/>
                                    </a:cubicBezTo>
                                    <a:cubicBezTo>
                                      <a:pt x="420504" y="193945"/>
                                      <a:pt x="419186" y="196254"/>
                                      <a:pt x="419186" y="199065"/>
                                    </a:cubicBezTo>
                                    <a:cubicBezTo>
                                      <a:pt x="419186" y="201561"/>
                                      <a:pt x="420104" y="203530"/>
                                      <a:pt x="421901" y="204976"/>
                                    </a:cubicBezTo>
                                    <a:cubicBezTo>
                                      <a:pt x="423739" y="206426"/>
                                      <a:pt x="426574" y="207628"/>
                                      <a:pt x="430408" y="208594"/>
                                    </a:cubicBezTo>
                                    <a:lnTo>
                                      <a:pt x="440113" y="210979"/>
                                    </a:lnTo>
                                    <a:cubicBezTo>
                                      <a:pt x="445944" y="212396"/>
                                      <a:pt x="450297" y="214565"/>
                                      <a:pt x="453173" y="217484"/>
                                    </a:cubicBezTo>
                                    <a:cubicBezTo>
                                      <a:pt x="456048" y="220380"/>
                                      <a:pt x="457486" y="224110"/>
                                      <a:pt x="457486" y="228675"/>
                                    </a:cubicBezTo>
                                    <a:cubicBezTo>
                                      <a:pt x="457486" y="232421"/>
                                      <a:pt x="456407" y="235768"/>
                                      <a:pt x="454251" y="238719"/>
                                    </a:cubicBezTo>
                                    <a:cubicBezTo>
                                      <a:pt x="452094" y="241667"/>
                                      <a:pt x="449139" y="243995"/>
                                      <a:pt x="445305" y="245696"/>
                                    </a:cubicBezTo>
                                    <a:cubicBezTo>
                                      <a:pt x="441471" y="247398"/>
                                      <a:pt x="437038" y="248248"/>
                                      <a:pt x="431926" y="248248"/>
                                    </a:cubicBezTo>
                                    <a:cubicBezTo>
                                      <a:pt x="425296" y="248248"/>
                                      <a:pt x="419745" y="246803"/>
                                      <a:pt x="415391" y="243907"/>
                                    </a:cubicBezTo>
                                    <a:cubicBezTo>
                                      <a:pt x="411038" y="241016"/>
                                      <a:pt x="408243" y="236790"/>
                                      <a:pt x="407085" y="231231"/>
                                    </a:cubicBezTo>
                                    <a:lnTo>
                                      <a:pt x="416630" y="228847"/>
                                    </a:lnTo>
                                    <a:cubicBezTo>
                                      <a:pt x="417548" y="232365"/>
                                      <a:pt x="419266" y="235001"/>
                                      <a:pt x="421782" y="236758"/>
                                    </a:cubicBezTo>
                                    <a:cubicBezTo>
                                      <a:pt x="424337" y="238520"/>
                                      <a:pt x="427653" y="239398"/>
                                      <a:pt x="431766" y="239398"/>
                                    </a:cubicBezTo>
                                    <a:cubicBezTo>
                                      <a:pt x="436439" y="239398"/>
                                      <a:pt x="440153" y="238404"/>
                                      <a:pt x="442909" y="236419"/>
                                    </a:cubicBezTo>
                                    <a:cubicBezTo>
                                      <a:pt x="445704" y="234406"/>
                                      <a:pt x="447102" y="231994"/>
                                      <a:pt x="447102" y="229186"/>
                                    </a:cubicBezTo>
                                    <a:cubicBezTo>
                                      <a:pt x="447102" y="226918"/>
                                      <a:pt x="446303" y="225017"/>
                                      <a:pt x="444706" y="223487"/>
                                    </a:cubicBezTo>
                                    <a:cubicBezTo>
                                      <a:pt x="443108" y="221925"/>
                                      <a:pt x="440672" y="220763"/>
                                      <a:pt x="437397" y="219996"/>
                                    </a:cubicBezTo>
                                    <a:lnTo>
                                      <a:pt x="426494" y="217444"/>
                                    </a:lnTo>
                                    <a:cubicBezTo>
                                      <a:pt x="420504" y="216027"/>
                                      <a:pt x="416111" y="213826"/>
                                      <a:pt x="413315" y="210851"/>
                                    </a:cubicBezTo>
                                    <a:cubicBezTo>
                                      <a:pt x="410519" y="207843"/>
                                      <a:pt x="409121" y="204085"/>
                                      <a:pt x="409121" y="199572"/>
                                    </a:cubicBezTo>
                                    <a:cubicBezTo>
                                      <a:pt x="409121" y="195886"/>
                                      <a:pt x="410160" y="192623"/>
                                      <a:pt x="412237" y="189788"/>
                                    </a:cubicBezTo>
                                    <a:cubicBezTo>
                                      <a:pt x="414353" y="186952"/>
                                      <a:pt x="417189" y="184724"/>
                                      <a:pt x="420783" y="183110"/>
                                    </a:cubicBezTo>
                                    <a:cubicBezTo>
                                      <a:pt x="424417" y="181493"/>
                                      <a:pt x="428531" y="180682"/>
                                      <a:pt x="433124" y="180682"/>
                                    </a:cubicBezTo>
                                    <a:cubicBezTo>
                                      <a:pt x="439594" y="180682"/>
                                      <a:pt x="444666" y="182100"/>
                                      <a:pt x="448380" y="184939"/>
                                    </a:cubicBezTo>
                                    <a:cubicBezTo>
                                      <a:pt x="452094" y="187775"/>
                                      <a:pt x="454730" y="191517"/>
                                      <a:pt x="456288" y="196170"/>
                                    </a:cubicBezTo>
                                    <a:close/>
                                    <a:moveTo>
                                      <a:pt x="499980" y="248248"/>
                                    </a:moveTo>
                                    <a:cubicBezTo>
                                      <a:pt x="493709" y="248248"/>
                                      <a:pt x="488278" y="246859"/>
                                      <a:pt x="483685" y="244079"/>
                                    </a:cubicBezTo>
                                    <a:cubicBezTo>
                                      <a:pt x="479172" y="241271"/>
                                      <a:pt x="475658" y="237357"/>
                                      <a:pt x="473182" y="232337"/>
                                    </a:cubicBezTo>
                                    <a:cubicBezTo>
                                      <a:pt x="470745" y="227285"/>
                                      <a:pt x="469507" y="221414"/>
                                      <a:pt x="469507" y="214721"/>
                                    </a:cubicBezTo>
                                    <a:cubicBezTo>
                                      <a:pt x="469507" y="208027"/>
                                      <a:pt x="470745" y="202128"/>
                                      <a:pt x="473182" y="197020"/>
                                    </a:cubicBezTo>
                                    <a:cubicBezTo>
                                      <a:pt x="475658" y="191888"/>
                                      <a:pt x="479092" y="187887"/>
                                      <a:pt x="483485" y="185023"/>
                                    </a:cubicBezTo>
                                    <a:cubicBezTo>
                                      <a:pt x="487918" y="182132"/>
                                      <a:pt x="493070" y="180682"/>
                                      <a:pt x="498981" y="180682"/>
                                    </a:cubicBezTo>
                                    <a:cubicBezTo>
                                      <a:pt x="502376" y="180682"/>
                                      <a:pt x="505730" y="181249"/>
                                      <a:pt x="509046" y="182383"/>
                                    </a:cubicBezTo>
                                    <a:cubicBezTo>
                                      <a:pt x="512360" y="183521"/>
                                      <a:pt x="515395" y="185363"/>
                                      <a:pt x="518111" y="187915"/>
                                    </a:cubicBezTo>
                                    <a:cubicBezTo>
                                      <a:pt x="520827" y="190439"/>
                                      <a:pt x="523024" y="193789"/>
                                      <a:pt x="524621" y="197959"/>
                                    </a:cubicBezTo>
                                    <a:cubicBezTo>
                                      <a:pt x="526258" y="202128"/>
                                      <a:pt x="527057" y="207260"/>
                                      <a:pt x="527057" y="213359"/>
                                    </a:cubicBezTo>
                                    <a:lnTo>
                                      <a:pt x="527057" y="217612"/>
                                    </a:lnTo>
                                    <a:lnTo>
                                      <a:pt x="476656" y="217612"/>
                                    </a:lnTo>
                                    <a:lnTo>
                                      <a:pt x="476656" y="208934"/>
                                    </a:lnTo>
                                    <a:lnTo>
                                      <a:pt x="516833" y="208934"/>
                                    </a:lnTo>
                                    <a:cubicBezTo>
                                      <a:pt x="516833" y="205248"/>
                                      <a:pt x="516115" y="201957"/>
                                      <a:pt x="514637" y="199065"/>
                                    </a:cubicBezTo>
                                    <a:cubicBezTo>
                                      <a:pt x="513159" y="196170"/>
                                      <a:pt x="511122" y="193885"/>
                                      <a:pt x="508406" y="192212"/>
                                    </a:cubicBezTo>
                                    <a:cubicBezTo>
                                      <a:pt x="505730" y="190538"/>
                                      <a:pt x="502616" y="189704"/>
                                      <a:pt x="498981" y="189704"/>
                                    </a:cubicBezTo>
                                    <a:cubicBezTo>
                                      <a:pt x="494987" y="189704"/>
                                      <a:pt x="491513" y="190694"/>
                                      <a:pt x="488597" y="192683"/>
                                    </a:cubicBezTo>
                                    <a:cubicBezTo>
                                      <a:pt x="485682" y="194640"/>
                                      <a:pt x="483485" y="197192"/>
                                      <a:pt x="481888" y="200339"/>
                                    </a:cubicBezTo>
                                    <a:cubicBezTo>
                                      <a:pt x="480330" y="203490"/>
                                      <a:pt x="479572" y="206865"/>
                                      <a:pt x="479572" y="210467"/>
                                    </a:cubicBezTo>
                                    <a:lnTo>
                                      <a:pt x="479572" y="216254"/>
                                    </a:lnTo>
                                    <a:cubicBezTo>
                                      <a:pt x="479572" y="221187"/>
                                      <a:pt x="480410" y="225372"/>
                                      <a:pt x="482128" y="228803"/>
                                    </a:cubicBezTo>
                                    <a:cubicBezTo>
                                      <a:pt x="483845" y="232209"/>
                                      <a:pt x="486241" y="234801"/>
                                      <a:pt x="489316" y="236591"/>
                                    </a:cubicBezTo>
                                    <a:cubicBezTo>
                                      <a:pt x="492391" y="238348"/>
                                      <a:pt x="495946" y="239226"/>
                                      <a:pt x="499980" y="239226"/>
                                    </a:cubicBezTo>
                                    <a:cubicBezTo>
                                      <a:pt x="502616" y="239226"/>
                                      <a:pt x="505012" y="238859"/>
                                      <a:pt x="507129" y="238120"/>
                                    </a:cubicBezTo>
                                    <a:cubicBezTo>
                                      <a:pt x="509285" y="237357"/>
                                      <a:pt x="511162" y="236223"/>
                                      <a:pt x="512719" y="234717"/>
                                    </a:cubicBezTo>
                                    <a:cubicBezTo>
                                      <a:pt x="514277" y="233188"/>
                                      <a:pt x="515475" y="231287"/>
                                      <a:pt x="516314" y="229018"/>
                                    </a:cubicBezTo>
                                    <a:lnTo>
                                      <a:pt x="526019" y="231738"/>
                                    </a:lnTo>
                                    <a:cubicBezTo>
                                      <a:pt x="525021" y="235029"/>
                                      <a:pt x="523303" y="237925"/>
                                      <a:pt x="520867" y="240421"/>
                                    </a:cubicBezTo>
                                    <a:cubicBezTo>
                                      <a:pt x="518471" y="242889"/>
                                      <a:pt x="515475" y="244818"/>
                                      <a:pt x="511961" y="246207"/>
                                    </a:cubicBezTo>
                                    <a:cubicBezTo>
                                      <a:pt x="508406" y="247565"/>
                                      <a:pt x="504413" y="248248"/>
                                      <a:pt x="499980" y="248248"/>
                                    </a:cubicBezTo>
                                    <a:close/>
                                    <a:moveTo>
                                      <a:pt x="588601" y="196170"/>
                                    </a:moveTo>
                                    <a:lnTo>
                                      <a:pt x="579575" y="198722"/>
                                    </a:lnTo>
                                    <a:cubicBezTo>
                                      <a:pt x="579016" y="197220"/>
                                      <a:pt x="578177" y="195758"/>
                                      <a:pt x="577099" y="194340"/>
                                    </a:cubicBezTo>
                                    <a:cubicBezTo>
                                      <a:pt x="576021" y="192895"/>
                                      <a:pt x="574543" y="191705"/>
                                      <a:pt x="572666" y="190766"/>
                                    </a:cubicBezTo>
                                    <a:cubicBezTo>
                                      <a:pt x="570789" y="189832"/>
                                      <a:pt x="568393" y="189364"/>
                                      <a:pt x="565477" y="189364"/>
                                    </a:cubicBezTo>
                                    <a:cubicBezTo>
                                      <a:pt x="561484" y="189364"/>
                                      <a:pt x="558129" y="190283"/>
                                      <a:pt x="555453" y="192128"/>
                                    </a:cubicBezTo>
                                    <a:cubicBezTo>
                                      <a:pt x="552817" y="193945"/>
                                      <a:pt x="551499" y="196254"/>
                                      <a:pt x="551499" y="199065"/>
                                    </a:cubicBezTo>
                                    <a:cubicBezTo>
                                      <a:pt x="551499" y="201561"/>
                                      <a:pt x="552418" y="203530"/>
                                      <a:pt x="554255" y="204976"/>
                                    </a:cubicBezTo>
                                    <a:cubicBezTo>
                                      <a:pt x="556052" y="206426"/>
                                      <a:pt x="558888" y="207628"/>
                                      <a:pt x="562761" y="208594"/>
                                    </a:cubicBezTo>
                                    <a:lnTo>
                                      <a:pt x="572467" y="210979"/>
                                    </a:lnTo>
                                    <a:cubicBezTo>
                                      <a:pt x="578297" y="212396"/>
                                      <a:pt x="582650" y="214565"/>
                                      <a:pt x="585526" y="217484"/>
                                    </a:cubicBezTo>
                                    <a:cubicBezTo>
                                      <a:pt x="588362" y="220380"/>
                                      <a:pt x="589799" y="224110"/>
                                      <a:pt x="589799" y="228675"/>
                                    </a:cubicBezTo>
                                    <a:cubicBezTo>
                                      <a:pt x="589799" y="232421"/>
                                      <a:pt x="588721" y="235768"/>
                                      <a:pt x="586564" y="238719"/>
                                    </a:cubicBezTo>
                                    <a:cubicBezTo>
                                      <a:pt x="584448" y="241667"/>
                                      <a:pt x="581452" y="243995"/>
                                      <a:pt x="577618" y="245696"/>
                                    </a:cubicBezTo>
                                    <a:cubicBezTo>
                                      <a:pt x="573824" y="247398"/>
                                      <a:pt x="569351" y="248248"/>
                                      <a:pt x="564279" y="248248"/>
                                    </a:cubicBezTo>
                                    <a:cubicBezTo>
                                      <a:pt x="557609" y="248248"/>
                                      <a:pt x="552098" y="246803"/>
                                      <a:pt x="547745" y="243907"/>
                                    </a:cubicBezTo>
                                    <a:cubicBezTo>
                                      <a:pt x="543352" y="241016"/>
                                      <a:pt x="540596" y="236790"/>
                                      <a:pt x="539438" y="231231"/>
                                    </a:cubicBezTo>
                                    <a:lnTo>
                                      <a:pt x="548943" y="228847"/>
                                    </a:lnTo>
                                    <a:cubicBezTo>
                                      <a:pt x="549862" y="232365"/>
                                      <a:pt x="551579" y="235001"/>
                                      <a:pt x="554095" y="236758"/>
                                    </a:cubicBezTo>
                                    <a:cubicBezTo>
                                      <a:pt x="556651" y="238520"/>
                                      <a:pt x="560006" y="239398"/>
                                      <a:pt x="564119" y="239398"/>
                                    </a:cubicBezTo>
                                    <a:cubicBezTo>
                                      <a:pt x="568792" y="239398"/>
                                      <a:pt x="572506" y="238404"/>
                                      <a:pt x="575262" y="236419"/>
                                    </a:cubicBezTo>
                                    <a:cubicBezTo>
                                      <a:pt x="578018" y="234406"/>
                                      <a:pt x="579416" y="231994"/>
                                      <a:pt x="579416" y="229186"/>
                                    </a:cubicBezTo>
                                    <a:cubicBezTo>
                                      <a:pt x="579416" y="226918"/>
                                      <a:pt x="578617" y="225017"/>
                                      <a:pt x="577059" y="223487"/>
                                    </a:cubicBezTo>
                                    <a:cubicBezTo>
                                      <a:pt x="575462" y="221925"/>
                                      <a:pt x="573026" y="220763"/>
                                      <a:pt x="569711" y="219996"/>
                                    </a:cubicBezTo>
                                    <a:lnTo>
                                      <a:pt x="558848" y="217444"/>
                                    </a:lnTo>
                                    <a:cubicBezTo>
                                      <a:pt x="552857" y="216027"/>
                                      <a:pt x="548464" y="213826"/>
                                      <a:pt x="545628" y="210851"/>
                                    </a:cubicBezTo>
                                    <a:cubicBezTo>
                                      <a:pt x="542873" y="207843"/>
                                      <a:pt x="541475" y="204085"/>
                                      <a:pt x="541475" y="199572"/>
                                    </a:cubicBezTo>
                                    <a:cubicBezTo>
                                      <a:pt x="541475" y="195886"/>
                                      <a:pt x="542513" y="192623"/>
                                      <a:pt x="544590" y="189788"/>
                                    </a:cubicBezTo>
                                    <a:cubicBezTo>
                                      <a:pt x="546666" y="186952"/>
                                      <a:pt x="549542" y="184724"/>
                                      <a:pt x="553136" y="183110"/>
                                    </a:cubicBezTo>
                                    <a:cubicBezTo>
                                      <a:pt x="556771" y="181493"/>
                                      <a:pt x="560885" y="180682"/>
                                      <a:pt x="565477" y="180682"/>
                                    </a:cubicBezTo>
                                    <a:cubicBezTo>
                                      <a:pt x="571947" y="180682"/>
                                      <a:pt x="577019" y="182100"/>
                                      <a:pt x="580693" y="184939"/>
                                    </a:cubicBezTo>
                                    <a:cubicBezTo>
                                      <a:pt x="584408" y="187775"/>
                                      <a:pt x="587043" y="191517"/>
                                      <a:pt x="588601" y="196170"/>
                                    </a:cubicBezTo>
                                    <a:close/>
                                  </a:path>
                                </a:pathLst>
                              </a:custGeom>
                              <a:solidFill>
                                <a:srgbClr val="7D88A1"/>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grpSp>
                          <wpg:cNvPr id="1717132821" name="Espace réservé du contenu 4">
                            <a:extLst>
                              <a:ext uri="{FF2B5EF4-FFF2-40B4-BE49-F238E27FC236}">
                                <a16:creationId xmlns:a16="http://schemas.microsoft.com/office/drawing/2014/main" id="{34058770-A252-44A2-FCC4-CB5D83BD8C5A}"/>
                              </a:ext>
                            </a:extLst>
                          </wpg:cNvPr>
                          <wpg:cNvGrpSpPr/>
                          <wpg:grpSpPr>
                            <a:xfrm>
                              <a:off x="4900709" y="2156632"/>
                              <a:ext cx="1034384" cy="447301"/>
                              <a:chOff x="4900709" y="2156632"/>
                              <a:chExt cx="1034384" cy="447301"/>
                            </a:xfrm>
                          </wpg:grpSpPr>
                          <wps:wsp>
                            <wps:cNvPr id="95157968" name="Forme libre : forme 95157968">
                              <a:extLst>
                                <a:ext uri="{FF2B5EF4-FFF2-40B4-BE49-F238E27FC236}">
                                  <a16:creationId xmlns:a16="http://schemas.microsoft.com/office/drawing/2014/main" id="{00C4CD89-4E7B-39CF-7A98-3438EC7CEBA1}"/>
                                </a:ext>
                              </a:extLst>
                            </wps:cNvPr>
                            <wps:cNvSpPr/>
                            <wps:spPr>
                              <a:xfrm>
                                <a:off x="4900709" y="2156632"/>
                                <a:ext cx="1034384" cy="447301"/>
                              </a:xfrm>
                              <a:custGeom>
                                <a:avLst/>
                                <a:gdLst>
                                  <a:gd name="connsiteX0" fmla="*/ 0 w 1034384"/>
                                  <a:gd name="connsiteY0" fmla="*/ 39938 h 447301"/>
                                  <a:gd name="connsiteX1" fmla="*/ 39938 w 1034384"/>
                                  <a:gd name="connsiteY1" fmla="*/ 0 h 447301"/>
                                  <a:gd name="connsiteX2" fmla="*/ 994447 w 1034384"/>
                                  <a:gd name="connsiteY2" fmla="*/ 0 h 447301"/>
                                  <a:gd name="connsiteX3" fmla="*/ 1034385 w 1034384"/>
                                  <a:gd name="connsiteY3" fmla="*/ 39938 h 447301"/>
                                  <a:gd name="connsiteX4" fmla="*/ 1034385 w 1034384"/>
                                  <a:gd name="connsiteY4" fmla="*/ 407364 h 447301"/>
                                  <a:gd name="connsiteX5" fmla="*/ 994447 w 1034384"/>
                                  <a:gd name="connsiteY5" fmla="*/ 447302 h 447301"/>
                                  <a:gd name="connsiteX6" fmla="*/ 39938 w 1034384"/>
                                  <a:gd name="connsiteY6" fmla="*/ 447302 h 447301"/>
                                  <a:gd name="connsiteX7" fmla="*/ 0 w 1034384"/>
                                  <a:gd name="connsiteY7" fmla="*/ 407364 h 447301"/>
                                  <a:gd name="connsiteX8" fmla="*/ 0 w 1034384"/>
                                  <a:gd name="connsiteY8" fmla="*/ 39938 h 44730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1034384" h="447301">
                                    <a:moveTo>
                                      <a:pt x="0" y="39938"/>
                                    </a:moveTo>
                                    <a:cubicBezTo>
                                      <a:pt x="0" y="17880"/>
                                      <a:pt x="17892" y="0"/>
                                      <a:pt x="39938" y="0"/>
                                    </a:cubicBezTo>
                                    <a:lnTo>
                                      <a:pt x="994447" y="0"/>
                                    </a:lnTo>
                                    <a:cubicBezTo>
                                      <a:pt x="1016493" y="0"/>
                                      <a:pt x="1034385" y="17880"/>
                                      <a:pt x="1034385" y="39938"/>
                                    </a:cubicBezTo>
                                    <a:lnTo>
                                      <a:pt x="1034385" y="407364"/>
                                    </a:lnTo>
                                    <a:cubicBezTo>
                                      <a:pt x="1034385" y="429422"/>
                                      <a:pt x="1016493" y="447302"/>
                                      <a:pt x="994447" y="447302"/>
                                    </a:cubicBezTo>
                                    <a:lnTo>
                                      <a:pt x="39938" y="447302"/>
                                    </a:lnTo>
                                    <a:cubicBezTo>
                                      <a:pt x="17892" y="447302"/>
                                      <a:pt x="0" y="429422"/>
                                      <a:pt x="0" y="407364"/>
                                    </a:cubicBezTo>
                                    <a:lnTo>
                                      <a:pt x="0" y="39938"/>
                                    </a:lnTo>
                                    <a:close/>
                                  </a:path>
                                </a:pathLst>
                              </a:custGeom>
                              <a:solidFill>
                                <a:srgbClr val="FFFFFF"/>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974960415" name="Forme libre : forme 1974960415">
                              <a:extLst>
                                <a:ext uri="{FF2B5EF4-FFF2-40B4-BE49-F238E27FC236}">
                                  <a16:creationId xmlns:a16="http://schemas.microsoft.com/office/drawing/2014/main" id="{D2492C96-45E3-62DB-6EBE-2A7AE8F1381B}"/>
                                </a:ext>
                              </a:extLst>
                            </wps:cNvPr>
                            <wps:cNvSpPr/>
                            <wps:spPr>
                              <a:xfrm>
                                <a:off x="5035298" y="2256013"/>
                                <a:ext cx="414992" cy="249610"/>
                              </a:xfrm>
                              <a:custGeom>
                                <a:avLst/>
                                <a:gdLst>
                                  <a:gd name="connsiteX0" fmla="*/ 73885 w 414992"/>
                                  <a:gd name="connsiteY0" fmla="*/ 28420 h 249610"/>
                                  <a:gd name="connsiteX1" fmla="*/ 63342 w 414992"/>
                                  <a:gd name="connsiteY1" fmla="*/ 28420 h 249610"/>
                                  <a:gd name="connsiteX2" fmla="*/ 60066 w 414992"/>
                                  <a:gd name="connsiteY2" fmla="*/ 20420 h 249610"/>
                                  <a:gd name="connsiteX3" fmla="*/ 54435 w 414992"/>
                                  <a:gd name="connsiteY3" fmla="*/ 14633 h 249610"/>
                                  <a:gd name="connsiteX4" fmla="*/ 47167 w 414992"/>
                                  <a:gd name="connsiteY4" fmla="*/ 11059 h 249610"/>
                                  <a:gd name="connsiteX5" fmla="*/ 38820 w 414992"/>
                                  <a:gd name="connsiteY5" fmla="*/ 9869 h 249610"/>
                                  <a:gd name="connsiteX6" fmla="*/ 24482 w 414992"/>
                                  <a:gd name="connsiteY6" fmla="*/ 13870 h 249610"/>
                                  <a:gd name="connsiteX7" fmla="*/ 14298 w 414992"/>
                                  <a:gd name="connsiteY7" fmla="*/ 25656 h 249610"/>
                                  <a:gd name="connsiteX8" fmla="*/ 10584 w 414992"/>
                                  <a:gd name="connsiteY8" fmla="*/ 44758 h 249610"/>
                                  <a:gd name="connsiteX9" fmla="*/ 14298 w 414992"/>
                                  <a:gd name="connsiteY9" fmla="*/ 63860 h 249610"/>
                                  <a:gd name="connsiteX10" fmla="*/ 24482 w 414992"/>
                                  <a:gd name="connsiteY10" fmla="*/ 75646 h 249610"/>
                                  <a:gd name="connsiteX11" fmla="*/ 38820 w 414992"/>
                                  <a:gd name="connsiteY11" fmla="*/ 79648 h 249610"/>
                                  <a:gd name="connsiteX12" fmla="*/ 47167 w 414992"/>
                                  <a:gd name="connsiteY12" fmla="*/ 78454 h 249610"/>
                                  <a:gd name="connsiteX13" fmla="*/ 54435 w 414992"/>
                                  <a:gd name="connsiteY13" fmla="*/ 74923 h 249610"/>
                                  <a:gd name="connsiteX14" fmla="*/ 60066 w 414992"/>
                                  <a:gd name="connsiteY14" fmla="*/ 69096 h 249610"/>
                                  <a:gd name="connsiteX15" fmla="*/ 63342 w 414992"/>
                                  <a:gd name="connsiteY15" fmla="*/ 61097 h 249610"/>
                                  <a:gd name="connsiteX16" fmla="*/ 73885 w 414992"/>
                                  <a:gd name="connsiteY16" fmla="*/ 61097 h 249610"/>
                                  <a:gd name="connsiteX17" fmla="*/ 69532 w 414992"/>
                                  <a:gd name="connsiteY17" fmla="*/ 73050 h 249610"/>
                                  <a:gd name="connsiteX18" fmla="*/ 61704 w 414992"/>
                                  <a:gd name="connsiteY18" fmla="*/ 82028 h 249610"/>
                                  <a:gd name="connsiteX19" fmla="*/ 51200 w 414992"/>
                                  <a:gd name="connsiteY19" fmla="*/ 87603 h 249610"/>
                                  <a:gd name="connsiteX20" fmla="*/ 38820 w 414992"/>
                                  <a:gd name="connsiteY20" fmla="*/ 89516 h 249610"/>
                                  <a:gd name="connsiteX21" fmla="*/ 19010 w 414992"/>
                                  <a:gd name="connsiteY21" fmla="*/ 84073 h 249610"/>
                                  <a:gd name="connsiteX22" fmla="*/ 5352 w 414992"/>
                                  <a:gd name="connsiteY22" fmla="*/ 68585 h 249610"/>
                                  <a:gd name="connsiteX23" fmla="*/ 360 w 414992"/>
                                  <a:gd name="connsiteY23" fmla="*/ 44758 h 249610"/>
                                  <a:gd name="connsiteX24" fmla="*/ 5352 w 414992"/>
                                  <a:gd name="connsiteY24" fmla="*/ 20931 h 249610"/>
                                  <a:gd name="connsiteX25" fmla="*/ 19010 w 414992"/>
                                  <a:gd name="connsiteY25" fmla="*/ 5444 h 249610"/>
                                  <a:gd name="connsiteX26" fmla="*/ 38820 w 414992"/>
                                  <a:gd name="connsiteY26" fmla="*/ 0 h 249610"/>
                                  <a:gd name="connsiteX27" fmla="*/ 51200 w 414992"/>
                                  <a:gd name="connsiteY27" fmla="*/ 1913 h 249610"/>
                                  <a:gd name="connsiteX28" fmla="*/ 61704 w 414992"/>
                                  <a:gd name="connsiteY28" fmla="*/ 7528 h 249610"/>
                                  <a:gd name="connsiteX29" fmla="*/ 69532 w 414992"/>
                                  <a:gd name="connsiteY29" fmla="*/ 16462 h 249610"/>
                                  <a:gd name="connsiteX30" fmla="*/ 73885 w 414992"/>
                                  <a:gd name="connsiteY30" fmla="*/ 28420 h 249610"/>
                                  <a:gd name="connsiteX31" fmla="*/ 116139 w 414992"/>
                                  <a:gd name="connsiteY31" fmla="*/ 89688 h 249610"/>
                                  <a:gd name="connsiteX32" fmla="*/ 100603 w 414992"/>
                                  <a:gd name="connsiteY32" fmla="*/ 85475 h 249610"/>
                                  <a:gd name="connsiteX33" fmla="*/ 90219 w 414992"/>
                                  <a:gd name="connsiteY33" fmla="*/ 73689 h 249610"/>
                                  <a:gd name="connsiteX34" fmla="*/ 86505 w 414992"/>
                                  <a:gd name="connsiteY34" fmla="*/ 55989 h 249610"/>
                                  <a:gd name="connsiteX35" fmla="*/ 90219 w 414992"/>
                                  <a:gd name="connsiteY35" fmla="*/ 38165 h 249610"/>
                                  <a:gd name="connsiteX36" fmla="*/ 100603 w 414992"/>
                                  <a:gd name="connsiteY36" fmla="*/ 26335 h 249610"/>
                                  <a:gd name="connsiteX37" fmla="*/ 116139 w 414992"/>
                                  <a:gd name="connsiteY37" fmla="*/ 22121 h 249610"/>
                                  <a:gd name="connsiteX38" fmla="*/ 131595 w 414992"/>
                                  <a:gd name="connsiteY38" fmla="*/ 26335 h 249610"/>
                                  <a:gd name="connsiteX39" fmla="*/ 141979 w 414992"/>
                                  <a:gd name="connsiteY39" fmla="*/ 38165 h 249610"/>
                                  <a:gd name="connsiteX40" fmla="*/ 145732 w 414992"/>
                                  <a:gd name="connsiteY40" fmla="*/ 55989 h 249610"/>
                                  <a:gd name="connsiteX41" fmla="*/ 141979 w 414992"/>
                                  <a:gd name="connsiteY41" fmla="*/ 73689 h 249610"/>
                                  <a:gd name="connsiteX42" fmla="*/ 131595 w 414992"/>
                                  <a:gd name="connsiteY42" fmla="*/ 85475 h 249610"/>
                                  <a:gd name="connsiteX43" fmla="*/ 116139 w 414992"/>
                                  <a:gd name="connsiteY43" fmla="*/ 89688 h 249610"/>
                                  <a:gd name="connsiteX44" fmla="*/ 116139 w 414992"/>
                                  <a:gd name="connsiteY44" fmla="*/ 80666 h 249610"/>
                                  <a:gd name="connsiteX45" fmla="*/ 127162 w 414992"/>
                                  <a:gd name="connsiteY45" fmla="*/ 77220 h 249610"/>
                                  <a:gd name="connsiteX46" fmla="*/ 133592 w 414992"/>
                                  <a:gd name="connsiteY46" fmla="*/ 68158 h 249610"/>
                                  <a:gd name="connsiteX47" fmla="*/ 135709 w 414992"/>
                                  <a:gd name="connsiteY47" fmla="*/ 55989 h 249610"/>
                                  <a:gd name="connsiteX48" fmla="*/ 133592 w 414992"/>
                                  <a:gd name="connsiteY48" fmla="*/ 43780 h 249610"/>
                                  <a:gd name="connsiteX49" fmla="*/ 127162 w 414992"/>
                                  <a:gd name="connsiteY49" fmla="*/ 34630 h 249610"/>
                                  <a:gd name="connsiteX50" fmla="*/ 116139 w 414992"/>
                                  <a:gd name="connsiteY50" fmla="*/ 31144 h 249610"/>
                                  <a:gd name="connsiteX51" fmla="*/ 105076 w 414992"/>
                                  <a:gd name="connsiteY51" fmla="*/ 34630 h 249610"/>
                                  <a:gd name="connsiteX52" fmla="*/ 98646 w 414992"/>
                                  <a:gd name="connsiteY52" fmla="*/ 43780 h 249610"/>
                                  <a:gd name="connsiteX53" fmla="*/ 96529 w 414992"/>
                                  <a:gd name="connsiteY53" fmla="*/ 55989 h 249610"/>
                                  <a:gd name="connsiteX54" fmla="*/ 98646 w 414992"/>
                                  <a:gd name="connsiteY54" fmla="*/ 68158 h 249610"/>
                                  <a:gd name="connsiteX55" fmla="*/ 105076 w 414992"/>
                                  <a:gd name="connsiteY55" fmla="*/ 77220 h 249610"/>
                                  <a:gd name="connsiteX56" fmla="*/ 116139 w 414992"/>
                                  <a:gd name="connsiteY56" fmla="*/ 80666 h 249610"/>
                                  <a:gd name="connsiteX57" fmla="*/ 171093 w 414992"/>
                                  <a:gd name="connsiteY57" fmla="*/ 1190 h 249610"/>
                                  <a:gd name="connsiteX58" fmla="*/ 171093 w 414992"/>
                                  <a:gd name="connsiteY58" fmla="*/ 88326 h 249610"/>
                                  <a:gd name="connsiteX59" fmla="*/ 161069 w 414992"/>
                                  <a:gd name="connsiteY59" fmla="*/ 88326 h 249610"/>
                                  <a:gd name="connsiteX60" fmla="*/ 161069 w 414992"/>
                                  <a:gd name="connsiteY60" fmla="*/ 1190 h 249610"/>
                                  <a:gd name="connsiteX61" fmla="*/ 171093 w 414992"/>
                                  <a:gd name="connsiteY61" fmla="*/ 1190 h 249610"/>
                                  <a:gd name="connsiteX62" fmla="*/ 230680 w 414992"/>
                                  <a:gd name="connsiteY62" fmla="*/ 61608 h 249610"/>
                                  <a:gd name="connsiteX63" fmla="*/ 230680 w 414992"/>
                                  <a:gd name="connsiteY63" fmla="*/ 22972 h 249610"/>
                                  <a:gd name="connsiteX64" fmla="*/ 240704 w 414992"/>
                                  <a:gd name="connsiteY64" fmla="*/ 22972 h 249610"/>
                                  <a:gd name="connsiteX65" fmla="*/ 240704 w 414992"/>
                                  <a:gd name="connsiteY65" fmla="*/ 88326 h 249610"/>
                                  <a:gd name="connsiteX66" fmla="*/ 230680 w 414992"/>
                                  <a:gd name="connsiteY66" fmla="*/ 88326 h 249610"/>
                                  <a:gd name="connsiteX67" fmla="*/ 230680 w 414992"/>
                                  <a:gd name="connsiteY67" fmla="*/ 77263 h 249610"/>
                                  <a:gd name="connsiteX68" fmla="*/ 230001 w 414992"/>
                                  <a:gd name="connsiteY68" fmla="*/ 77263 h 249610"/>
                                  <a:gd name="connsiteX69" fmla="*/ 222852 w 414992"/>
                                  <a:gd name="connsiteY69" fmla="*/ 85730 h 249610"/>
                                  <a:gd name="connsiteX70" fmla="*/ 210592 w 414992"/>
                                  <a:gd name="connsiteY70" fmla="*/ 89177 h 249610"/>
                                  <a:gd name="connsiteX71" fmla="*/ 199688 w 414992"/>
                                  <a:gd name="connsiteY71" fmla="*/ 86497 h 249610"/>
                                  <a:gd name="connsiteX72" fmla="*/ 192220 w 414992"/>
                                  <a:gd name="connsiteY72" fmla="*/ 78326 h 249610"/>
                                  <a:gd name="connsiteX73" fmla="*/ 189504 w 414992"/>
                                  <a:gd name="connsiteY73" fmla="*/ 64499 h 249610"/>
                                  <a:gd name="connsiteX74" fmla="*/ 189504 w 414992"/>
                                  <a:gd name="connsiteY74" fmla="*/ 22972 h 249610"/>
                                  <a:gd name="connsiteX75" fmla="*/ 199529 w 414992"/>
                                  <a:gd name="connsiteY75" fmla="*/ 22972 h 249610"/>
                                  <a:gd name="connsiteX76" fmla="*/ 199529 w 414992"/>
                                  <a:gd name="connsiteY76" fmla="*/ 63821 h 249610"/>
                                  <a:gd name="connsiteX77" fmla="*/ 203523 w 414992"/>
                                  <a:gd name="connsiteY77" fmla="*/ 75223 h 249610"/>
                                  <a:gd name="connsiteX78" fmla="*/ 213826 w 414992"/>
                                  <a:gd name="connsiteY78" fmla="*/ 79476 h 249610"/>
                                  <a:gd name="connsiteX79" fmla="*/ 221455 w 414992"/>
                                  <a:gd name="connsiteY79" fmla="*/ 77563 h 249610"/>
                                  <a:gd name="connsiteX80" fmla="*/ 228004 w 414992"/>
                                  <a:gd name="connsiteY80" fmla="*/ 71692 h 249610"/>
                                  <a:gd name="connsiteX81" fmla="*/ 230680 w 414992"/>
                                  <a:gd name="connsiteY81" fmla="*/ 61608 h 249610"/>
                                  <a:gd name="connsiteX82" fmla="*/ 259115 w 414992"/>
                                  <a:gd name="connsiteY82" fmla="*/ 88326 h 249610"/>
                                  <a:gd name="connsiteX83" fmla="*/ 259115 w 414992"/>
                                  <a:gd name="connsiteY83" fmla="*/ 22972 h 249610"/>
                                  <a:gd name="connsiteX84" fmla="*/ 268821 w 414992"/>
                                  <a:gd name="connsiteY84" fmla="*/ 22972 h 249610"/>
                                  <a:gd name="connsiteX85" fmla="*/ 268821 w 414992"/>
                                  <a:gd name="connsiteY85" fmla="*/ 33184 h 249610"/>
                                  <a:gd name="connsiteX86" fmla="*/ 269659 w 414992"/>
                                  <a:gd name="connsiteY86" fmla="*/ 33184 h 249610"/>
                                  <a:gd name="connsiteX87" fmla="*/ 276249 w 414992"/>
                                  <a:gd name="connsiteY87" fmla="*/ 25057 h 249610"/>
                                  <a:gd name="connsiteX88" fmla="*/ 287192 w 414992"/>
                                  <a:gd name="connsiteY88" fmla="*/ 22121 h 249610"/>
                                  <a:gd name="connsiteX89" fmla="*/ 297975 w 414992"/>
                                  <a:gd name="connsiteY89" fmla="*/ 25057 h 249610"/>
                                  <a:gd name="connsiteX90" fmla="*/ 304724 w 414992"/>
                                  <a:gd name="connsiteY90" fmla="*/ 33184 h 249610"/>
                                  <a:gd name="connsiteX91" fmla="*/ 305404 w 414992"/>
                                  <a:gd name="connsiteY91" fmla="*/ 33184 h 249610"/>
                                  <a:gd name="connsiteX92" fmla="*/ 312952 w 414992"/>
                                  <a:gd name="connsiteY92" fmla="*/ 25145 h 249610"/>
                                  <a:gd name="connsiteX93" fmla="*/ 324973 w 414992"/>
                                  <a:gd name="connsiteY93" fmla="*/ 22121 h 249610"/>
                                  <a:gd name="connsiteX94" fmla="*/ 339311 w 414992"/>
                                  <a:gd name="connsiteY94" fmla="*/ 27613 h 249610"/>
                                  <a:gd name="connsiteX95" fmla="*/ 344902 w 414992"/>
                                  <a:gd name="connsiteY95" fmla="*/ 44586 h 249610"/>
                                  <a:gd name="connsiteX96" fmla="*/ 344902 w 414992"/>
                                  <a:gd name="connsiteY96" fmla="*/ 88326 h 249610"/>
                                  <a:gd name="connsiteX97" fmla="*/ 334838 w 414992"/>
                                  <a:gd name="connsiteY97" fmla="*/ 88326 h 249610"/>
                                  <a:gd name="connsiteX98" fmla="*/ 334838 w 414992"/>
                                  <a:gd name="connsiteY98" fmla="*/ 44586 h 249610"/>
                                  <a:gd name="connsiteX99" fmla="*/ 330884 w 414992"/>
                                  <a:gd name="connsiteY99" fmla="*/ 34251 h 249610"/>
                                  <a:gd name="connsiteX100" fmla="*/ 321578 w 414992"/>
                                  <a:gd name="connsiteY100" fmla="*/ 31144 h 249610"/>
                                  <a:gd name="connsiteX101" fmla="*/ 310875 w 414992"/>
                                  <a:gd name="connsiteY101" fmla="*/ 35313 h 249610"/>
                                  <a:gd name="connsiteX102" fmla="*/ 307121 w 414992"/>
                                  <a:gd name="connsiteY102" fmla="*/ 45781 h 249610"/>
                                  <a:gd name="connsiteX103" fmla="*/ 307121 w 414992"/>
                                  <a:gd name="connsiteY103" fmla="*/ 88326 h 249610"/>
                                  <a:gd name="connsiteX104" fmla="*/ 296897 w 414992"/>
                                  <a:gd name="connsiteY104" fmla="*/ 88326 h 249610"/>
                                  <a:gd name="connsiteX105" fmla="*/ 296897 w 414992"/>
                                  <a:gd name="connsiteY105" fmla="*/ 43568 h 249610"/>
                                  <a:gd name="connsiteX106" fmla="*/ 293262 w 414992"/>
                                  <a:gd name="connsiteY106" fmla="*/ 34590 h 249610"/>
                                  <a:gd name="connsiteX107" fmla="*/ 283957 w 414992"/>
                                  <a:gd name="connsiteY107" fmla="*/ 31144 h 249610"/>
                                  <a:gd name="connsiteX108" fmla="*/ 276648 w 414992"/>
                                  <a:gd name="connsiteY108" fmla="*/ 33228 h 249610"/>
                                  <a:gd name="connsiteX109" fmla="*/ 271177 w 414992"/>
                                  <a:gd name="connsiteY109" fmla="*/ 39015 h 249610"/>
                                  <a:gd name="connsiteX110" fmla="*/ 269140 w 414992"/>
                                  <a:gd name="connsiteY110" fmla="*/ 47482 h 249610"/>
                                  <a:gd name="connsiteX111" fmla="*/ 269140 w 414992"/>
                                  <a:gd name="connsiteY111" fmla="*/ 88326 h 249610"/>
                                  <a:gd name="connsiteX112" fmla="*/ 259115 w 414992"/>
                                  <a:gd name="connsiteY112" fmla="*/ 88326 h 249610"/>
                                  <a:gd name="connsiteX113" fmla="*/ 373298 w 414992"/>
                                  <a:gd name="connsiteY113" fmla="*/ 49012 h 249610"/>
                                  <a:gd name="connsiteX114" fmla="*/ 373298 w 414992"/>
                                  <a:gd name="connsiteY114" fmla="*/ 88326 h 249610"/>
                                  <a:gd name="connsiteX115" fmla="*/ 363233 w 414992"/>
                                  <a:gd name="connsiteY115" fmla="*/ 88326 h 249610"/>
                                  <a:gd name="connsiteX116" fmla="*/ 363233 w 414992"/>
                                  <a:gd name="connsiteY116" fmla="*/ 22972 h 249610"/>
                                  <a:gd name="connsiteX117" fmla="*/ 372938 w 414992"/>
                                  <a:gd name="connsiteY117" fmla="*/ 22972 h 249610"/>
                                  <a:gd name="connsiteX118" fmla="*/ 372938 w 414992"/>
                                  <a:gd name="connsiteY118" fmla="*/ 33184 h 249610"/>
                                  <a:gd name="connsiteX119" fmla="*/ 373777 w 414992"/>
                                  <a:gd name="connsiteY119" fmla="*/ 33184 h 249610"/>
                                  <a:gd name="connsiteX120" fmla="*/ 380766 w 414992"/>
                                  <a:gd name="connsiteY120" fmla="*/ 25185 h 249610"/>
                                  <a:gd name="connsiteX121" fmla="*/ 392867 w 414992"/>
                                  <a:gd name="connsiteY121" fmla="*/ 22121 h 249610"/>
                                  <a:gd name="connsiteX122" fmla="*/ 404489 w 414992"/>
                                  <a:gd name="connsiteY122" fmla="*/ 24845 h 249610"/>
                                  <a:gd name="connsiteX123" fmla="*/ 412197 w 414992"/>
                                  <a:gd name="connsiteY123" fmla="*/ 33017 h 249610"/>
                                  <a:gd name="connsiteX124" fmla="*/ 414992 w 414992"/>
                                  <a:gd name="connsiteY124" fmla="*/ 46799 h 249610"/>
                                  <a:gd name="connsiteX125" fmla="*/ 414992 w 414992"/>
                                  <a:gd name="connsiteY125" fmla="*/ 88326 h 249610"/>
                                  <a:gd name="connsiteX126" fmla="*/ 404928 w 414992"/>
                                  <a:gd name="connsiteY126" fmla="*/ 88326 h 249610"/>
                                  <a:gd name="connsiteX127" fmla="*/ 404928 w 414992"/>
                                  <a:gd name="connsiteY127" fmla="*/ 47482 h 249610"/>
                                  <a:gd name="connsiteX128" fmla="*/ 400934 w 414992"/>
                                  <a:gd name="connsiteY128" fmla="*/ 35481 h 249610"/>
                                  <a:gd name="connsiteX129" fmla="*/ 389951 w 414992"/>
                                  <a:gd name="connsiteY129" fmla="*/ 31144 h 249610"/>
                                  <a:gd name="connsiteX130" fmla="*/ 381365 w 414992"/>
                                  <a:gd name="connsiteY130" fmla="*/ 33228 h 249610"/>
                                  <a:gd name="connsiteX131" fmla="*/ 375454 w 414992"/>
                                  <a:gd name="connsiteY131" fmla="*/ 39311 h 249610"/>
                                  <a:gd name="connsiteX132" fmla="*/ 373298 w 414992"/>
                                  <a:gd name="connsiteY132" fmla="*/ 49012 h 249610"/>
                                  <a:gd name="connsiteX133" fmla="*/ 51400 w 414992"/>
                                  <a:gd name="connsiteY133" fmla="*/ 182723 h 249610"/>
                                  <a:gd name="connsiteX134" fmla="*/ 45210 w 414992"/>
                                  <a:gd name="connsiteY134" fmla="*/ 172683 h 249610"/>
                                  <a:gd name="connsiteX135" fmla="*/ 31831 w 414992"/>
                                  <a:gd name="connsiteY135" fmla="*/ 169108 h 249610"/>
                                  <a:gd name="connsiteX136" fmla="*/ 21726 w 414992"/>
                                  <a:gd name="connsiteY136" fmla="*/ 170981 h 249610"/>
                                  <a:gd name="connsiteX137" fmla="*/ 14977 w 414992"/>
                                  <a:gd name="connsiteY137" fmla="*/ 176129 h 249610"/>
                                  <a:gd name="connsiteX138" fmla="*/ 12620 w 414992"/>
                                  <a:gd name="connsiteY138" fmla="*/ 183573 h 249610"/>
                                  <a:gd name="connsiteX139" fmla="*/ 14258 w 414992"/>
                                  <a:gd name="connsiteY139" fmla="*/ 189576 h 249610"/>
                                  <a:gd name="connsiteX140" fmla="*/ 18611 w 414992"/>
                                  <a:gd name="connsiteY140" fmla="*/ 193702 h 249610"/>
                                  <a:gd name="connsiteX141" fmla="*/ 24162 w 414992"/>
                                  <a:gd name="connsiteY141" fmla="*/ 196382 h 249610"/>
                                  <a:gd name="connsiteX142" fmla="*/ 29474 w 414992"/>
                                  <a:gd name="connsiteY142" fmla="*/ 198043 h 249610"/>
                                  <a:gd name="connsiteX143" fmla="*/ 38301 w 414992"/>
                                  <a:gd name="connsiteY143" fmla="*/ 200423 h 249610"/>
                                  <a:gd name="connsiteX144" fmla="*/ 45888 w 414992"/>
                                  <a:gd name="connsiteY144" fmla="*/ 202891 h 249610"/>
                                  <a:gd name="connsiteX145" fmla="*/ 53916 w 414992"/>
                                  <a:gd name="connsiteY145" fmla="*/ 207189 h 249610"/>
                                  <a:gd name="connsiteX146" fmla="*/ 60306 w 414992"/>
                                  <a:gd name="connsiteY146" fmla="*/ 214082 h 249610"/>
                                  <a:gd name="connsiteX147" fmla="*/ 62822 w 414992"/>
                                  <a:gd name="connsiteY147" fmla="*/ 224422 h 249610"/>
                                  <a:gd name="connsiteX148" fmla="*/ 59108 w 414992"/>
                                  <a:gd name="connsiteY148" fmla="*/ 237186 h 249610"/>
                                  <a:gd name="connsiteX149" fmla="*/ 48404 w 414992"/>
                                  <a:gd name="connsiteY149" fmla="*/ 246248 h 249610"/>
                                  <a:gd name="connsiteX150" fmla="*/ 31351 w 414992"/>
                                  <a:gd name="connsiteY150" fmla="*/ 249610 h 249610"/>
                                  <a:gd name="connsiteX151" fmla="*/ 15137 w 414992"/>
                                  <a:gd name="connsiteY151" fmla="*/ 246587 h 249610"/>
                                  <a:gd name="connsiteX152" fmla="*/ 4394 w 414992"/>
                                  <a:gd name="connsiteY152" fmla="*/ 238164 h 249610"/>
                                  <a:gd name="connsiteX153" fmla="*/ 0 w 414992"/>
                                  <a:gd name="connsiteY153" fmla="*/ 225612 h 249610"/>
                                  <a:gd name="connsiteX154" fmla="*/ 10903 w 414992"/>
                                  <a:gd name="connsiteY154" fmla="*/ 225612 h 249610"/>
                                  <a:gd name="connsiteX155" fmla="*/ 14218 w 414992"/>
                                  <a:gd name="connsiteY155" fmla="*/ 233779 h 249610"/>
                                  <a:gd name="connsiteX156" fmla="*/ 21646 w 414992"/>
                                  <a:gd name="connsiteY156" fmla="*/ 238548 h 249610"/>
                                  <a:gd name="connsiteX157" fmla="*/ 31351 w 414992"/>
                                  <a:gd name="connsiteY157" fmla="*/ 240077 h 249610"/>
                                  <a:gd name="connsiteX158" fmla="*/ 42174 w 414992"/>
                                  <a:gd name="connsiteY158" fmla="*/ 238120 h 249610"/>
                                  <a:gd name="connsiteX159" fmla="*/ 49803 w 414992"/>
                                  <a:gd name="connsiteY159" fmla="*/ 232589 h 249610"/>
                                  <a:gd name="connsiteX160" fmla="*/ 52598 w 414992"/>
                                  <a:gd name="connsiteY160" fmla="*/ 224250 h 249610"/>
                                  <a:gd name="connsiteX161" fmla="*/ 50162 w 414992"/>
                                  <a:gd name="connsiteY161" fmla="*/ 217189 h 249610"/>
                                  <a:gd name="connsiteX162" fmla="*/ 43812 w 414992"/>
                                  <a:gd name="connsiteY162" fmla="*/ 212764 h 249610"/>
                                  <a:gd name="connsiteX163" fmla="*/ 35265 w 414992"/>
                                  <a:gd name="connsiteY163" fmla="*/ 209785 h 249610"/>
                                  <a:gd name="connsiteX164" fmla="*/ 24522 w 414992"/>
                                  <a:gd name="connsiteY164" fmla="*/ 206721 h 249610"/>
                                  <a:gd name="connsiteX165" fmla="*/ 8347 w 414992"/>
                                  <a:gd name="connsiteY165" fmla="*/ 198339 h 249610"/>
                                  <a:gd name="connsiteX166" fmla="*/ 2397 w 414992"/>
                                  <a:gd name="connsiteY166" fmla="*/ 184085 h 249610"/>
                                  <a:gd name="connsiteX167" fmla="*/ 6350 w 414992"/>
                                  <a:gd name="connsiteY167" fmla="*/ 171321 h 249610"/>
                                  <a:gd name="connsiteX168" fmla="*/ 17093 w 414992"/>
                                  <a:gd name="connsiteY168" fmla="*/ 162814 h 249610"/>
                                  <a:gd name="connsiteX169" fmla="*/ 32190 w 414992"/>
                                  <a:gd name="connsiteY169" fmla="*/ 159751 h 249610"/>
                                  <a:gd name="connsiteX170" fmla="*/ 47167 w 414992"/>
                                  <a:gd name="connsiteY170" fmla="*/ 162770 h 249610"/>
                                  <a:gd name="connsiteX171" fmla="*/ 57550 w 414992"/>
                                  <a:gd name="connsiteY171" fmla="*/ 170937 h 249610"/>
                                  <a:gd name="connsiteX172" fmla="*/ 61624 w 414992"/>
                                  <a:gd name="connsiteY172" fmla="*/ 182723 h 249610"/>
                                  <a:gd name="connsiteX173" fmla="*/ 51400 w 414992"/>
                                  <a:gd name="connsiteY173" fmla="*/ 182723 h 249610"/>
                                  <a:gd name="connsiteX174" fmla="*/ 107233 w 414992"/>
                                  <a:gd name="connsiteY174" fmla="*/ 182723 h 249610"/>
                                  <a:gd name="connsiteX175" fmla="*/ 107233 w 414992"/>
                                  <a:gd name="connsiteY175" fmla="*/ 191234 h 249610"/>
                                  <a:gd name="connsiteX176" fmla="*/ 73365 w 414992"/>
                                  <a:gd name="connsiteY176" fmla="*/ 191234 h 249610"/>
                                  <a:gd name="connsiteX177" fmla="*/ 73365 w 414992"/>
                                  <a:gd name="connsiteY177" fmla="*/ 182723 h 249610"/>
                                  <a:gd name="connsiteX178" fmla="*/ 107233 w 414992"/>
                                  <a:gd name="connsiteY178" fmla="*/ 182723 h 249610"/>
                                  <a:gd name="connsiteX179" fmla="*/ 83230 w 414992"/>
                                  <a:gd name="connsiteY179" fmla="*/ 167067 h 249610"/>
                                  <a:gd name="connsiteX180" fmla="*/ 93255 w 414992"/>
                                  <a:gd name="connsiteY180" fmla="*/ 167067 h 249610"/>
                                  <a:gd name="connsiteX181" fmla="*/ 93255 w 414992"/>
                                  <a:gd name="connsiteY181" fmla="*/ 229354 h 249610"/>
                                  <a:gd name="connsiteX182" fmla="*/ 94493 w 414992"/>
                                  <a:gd name="connsiteY182" fmla="*/ 235740 h 249610"/>
                                  <a:gd name="connsiteX183" fmla="*/ 97728 w 414992"/>
                                  <a:gd name="connsiteY183" fmla="*/ 238548 h 249610"/>
                                  <a:gd name="connsiteX184" fmla="*/ 101961 w 414992"/>
                                  <a:gd name="connsiteY184" fmla="*/ 239227 h 249610"/>
                                  <a:gd name="connsiteX185" fmla="*/ 104677 w 414992"/>
                                  <a:gd name="connsiteY185" fmla="*/ 239055 h 249610"/>
                                  <a:gd name="connsiteX186" fmla="*/ 106394 w 414992"/>
                                  <a:gd name="connsiteY186" fmla="*/ 238715 h 249610"/>
                                  <a:gd name="connsiteX187" fmla="*/ 108431 w 414992"/>
                                  <a:gd name="connsiteY187" fmla="*/ 247737 h 249610"/>
                                  <a:gd name="connsiteX188" fmla="*/ 105555 w 414992"/>
                                  <a:gd name="connsiteY188" fmla="*/ 248504 h 249610"/>
                                  <a:gd name="connsiteX189" fmla="*/ 100922 w 414992"/>
                                  <a:gd name="connsiteY189" fmla="*/ 248927 h 249610"/>
                                  <a:gd name="connsiteX190" fmla="*/ 92576 w 414992"/>
                                  <a:gd name="connsiteY190" fmla="*/ 247098 h 249610"/>
                                  <a:gd name="connsiteX191" fmla="*/ 85866 w 414992"/>
                                  <a:gd name="connsiteY191" fmla="*/ 241523 h 249610"/>
                                  <a:gd name="connsiteX192" fmla="*/ 83230 w 414992"/>
                                  <a:gd name="connsiteY192" fmla="*/ 232078 h 249610"/>
                                  <a:gd name="connsiteX193" fmla="*/ 83230 w 414992"/>
                                  <a:gd name="connsiteY193" fmla="*/ 167067 h 249610"/>
                                  <a:gd name="connsiteX194" fmla="*/ 148169 w 414992"/>
                                  <a:gd name="connsiteY194" fmla="*/ 249439 h 249610"/>
                                  <a:gd name="connsiteX195" fmla="*/ 132633 w 414992"/>
                                  <a:gd name="connsiteY195" fmla="*/ 245225 h 249610"/>
                                  <a:gd name="connsiteX196" fmla="*/ 122250 w 414992"/>
                                  <a:gd name="connsiteY196" fmla="*/ 233440 h 249610"/>
                                  <a:gd name="connsiteX197" fmla="*/ 118575 w 414992"/>
                                  <a:gd name="connsiteY197" fmla="*/ 215739 h 249610"/>
                                  <a:gd name="connsiteX198" fmla="*/ 122250 w 414992"/>
                                  <a:gd name="connsiteY198" fmla="*/ 197915 h 249610"/>
                                  <a:gd name="connsiteX199" fmla="*/ 132633 w 414992"/>
                                  <a:gd name="connsiteY199" fmla="*/ 186086 h 249610"/>
                                  <a:gd name="connsiteX200" fmla="*/ 148169 w 414992"/>
                                  <a:gd name="connsiteY200" fmla="*/ 181872 h 249610"/>
                                  <a:gd name="connsiteX201" fmla="*/ 163665 w 414992"/>
                                  <a:gd name="connsiteY201" fmla="*/ 186086 h 249610"/>
                                  <a:gd name="connsiteX202" fmla="*/ 174049 w 414992"/>
                                  <a:gd name="connsiteY202" fmla="*/ 197915 h 249610"/>
                                  <a:gd name="connsiteX203" fmla="*/ 177802 w 414992"/>
                                  <a:gd name="connsiteY203" fmla="*/ 215739 h 249610"/>
                                  <a:gd name="connsiteX204" fmla="*/ 174049 w 414992"/>
                                  <a:gd name="connsiteY204" fmla="*/ 233440 h 249610"/>
                                  <a:gd name="connsiteX205" fmla="*/ 163665 w 414992"/>
                                  <a:gd name="connsiteY205" fmla="*/ 245225 h 249610"/>
                                  <a:gd name="connsiteX206" fmla="*/ 148169 w 414992"/>
                                  <a:gd name="connsiteY206" fmla="*/ 249439 h 249610"/>
                                  <a:gd name="connsiteX207" fmla="*/ 148169 w 414992"/>
                                  <a:gd name="connsiteY207" fmla="*/ 240417 h 249610"/>
                                  <a:gd name="connsiteX208" fmla="*/ 159231 w 414992"/>
                                  <a:gd name="connsiteY208" fmla="*/ 236970 h 249610"/>
                                  <a:gd name="connsiteX209" fmla="*/ 165662 w 414992"/>
                                  <a:gd name="connsiteY209" fmla="*/ 227908 h 249610"/>
                                  <a:gd name="connsiteX210" fmla="*/ 167738 w 414992"/>
                                  <a:gd name="connsiteY210" fmla="*/ 215739 h 249610"/>
                                  <a:gd name="connsiteX211" fmla="*/ 165662 w 414992"/>
                                  <a:gd name="connsiteY211" fmla="*/ 203530 h 249610"/>
                                  <a:gd name="connsiteX212" fmla="*/ 159231 w 414992"/>
                                  <a:gd name="connsiteY212" fmla="*/ 194381 h 249610"/>
                                  <a:gd name="connsiteX213" fmla="*/ 148169 w 414992"/>
                                  <a:gd name="connsiteY213" fmla="*/ 190894 h 249610"/>
                                  <a:gd name="connsiteX214" fmla="*/ 137106 w 414992"/>
                                  <a:gd name="connsiteY214" fmla="*/ 194381 h 249610"/>
                                  <a:gd name="connsiteX215" fmla="*/ 130676 w 414992"/>
                                  <a:gd name="connsiteY215" fmla="*/ 203530 h 249610"/>
                                  <a:gd name="connsiteX216" fmla="*/ 128599 w 414992"/>
                                  <a:gd name="connsiteY216" fmla="*/ 215739 h 249610"/>
                                  <a:gd name="connsiteX217" fmla="*/ 130676 w 414992"/>
                                  <a:gd name="connsiteY217" fmla="*/ 227908 h 249610"/>
                                  <a:gd name="connsiteX218" fmla="*/ 137106 w 414992"/>
                                  <a:gd name="connsiteY218" fmla="*/ 236970 h 249610"/>
                                  <a:gd name="connsiteX219" fmla="*/ 148169 w 414992"/>
                                  <a:gd name="connsiteY219" fmla="*/ 240417 h 249610"/>
                                  <a:gd name="connsiteX220" fmla="*/ 193139 w 414992"/>
                                  <a:gd name="connsiteY220" fmla="*/ 248077 h 249610"/>
                                  <a:gd name="connsiteX221" fmla="*/ 193139 w 414992"/>
                                  <a:gd name="connsiteY221" fmla="*/ 182723 h 249610"/>
                                  <a:gd name="connsiteX222" fmla="*/ 202803 w 414992"/>
                                  <a:gd name="connsiteY222" fmla="*/ 182723 h 249610"/>
                                  <a:gd name="connsiteX223" fmla="*/ 202803 w 414992"/>
                                  <a:gd name="connsiteY223" fmla="*/ 192595 h 249610"/>
                                  <a:gd name="connsiteX224" fmla="*/ 203483 w 414992"/>
                                  <a:gd name="connsiteY224" fmla="*/ 192595 h 249610"/>
                                  <a:gd name="connsiteX225" fmla="*/ 209952 w 414992"/>
                                  <a:gd name="connsiteY225" fmla="*/ 184724 h 249610"/>
                                  <a:gd name="connsiteX226" fmla="*/ 220536 w 414992"/>
                                  <a:gd name="connsiteY226" fmla="*/ 181704 h 249610"/>
                                  <a:gd name="connsiteX227" fmla="*/ 223291 w 414992"/>
                                  <a:gd name="connsiteY227" fmla="*/ 181744 h 249610"/>
                                  <a:gd name="connsiteX228" fmla="*/ 225808 w 414992"/>
                                  <a:gd name="connsiteY228" fmla="*/ 181872 h 249610"/>
                                  <a:gd name="connsiteX229" fmla="*/ 225808 w 414992"/>
                                  <a:gd name="connsiteY229" fmla="*/ 192084 h 249610"/>
                                  <a:gd name="connsiteX230" fmla="*/ 223451 w 414992"/>
                                  <a:gd name="connsiteY230" fmla="*/ 191701 h 249610"/>
                                  <a:gd name="connsiteX231" fmla="*/ 219657 w 414992"/>
                                  <a:gd name="connsiteY231" fmla="*/ 191405 h 249610"/>
                                  <a:gd name="connsiteX232" fmla="*/ 211150 w 414992"/>
                                  <a:gd name="connsiteY232" fmla="*/ 193402 h 249610"/>
                                  <a:gd name="connsiteX233" fmla="*/ 205280 w 414992"/>
                                  <a:gd name="connsiteY233" fmla="*/ 198850 h 249610"/>
                                  <a:gd name="connsiteX234" fmla="*/ 203163 w 414992"/>
                                  <a:gd name="connsiteY234" fmla="*/ 206721 h 249610"/>
                                  <a:gd name="connsiteX235" fmla="*/ 203163 w 414992"/>
                                  <a:gd name="connsiteY235" fmla="*/ 248077 h 249610"/>
                                  <a:gd name="connsiteX236" fmla="*/ 193139 w 414992"/>
                                  <a:gd name="connsiteY236" fmla="*/ 248077 h 249610"/>
                                  <a:gd name="connsiteX237" fmla="*/ 263109 w 414992"/>
                                  <a:gd name="connsiteY237" fmla="*/ 249439 h 249610"/>
                                  <a:gd name="connsiteX238" fmla="*/ 246815 w 414992"/>
                                  <a:gd name="connsiteY238" fmla="*/ 245269 h 249610"/>
                                  <a:gd name="connsiteX239" fmla="*/ 236311 w 414992"/>
                                  <a:gd name="connsiteY239" fmla="*/ 233527 h 249610"/>
                                  <a:gd name="connsiteX240" fmla="*/ 232637 w 414992"/>
                                  <a:gd name="connsiteY240" fmla="*/ 215911 h 249610"/>
                                  <a:gd name="connsiteX241" fmla="*/ 236311 w 414992"/>
                                  <a:gd name="connsiteY241" fmla="*/ 198211 h 249610"/>
                                  <a:gd name="connsiteX242" fmla="*/ 246615 w 414992"/>
                                  <a:gd name="connsiteY242" fmla="*/ 186213 h 249610"/>
                                  <a:gd name="connsiteX243" fmla="*/ 262071 w 414992"/>
                                  <a:gd name="connsiteY243" fmla="*/ 181872 h 249610"/>
                                  <a:gd name="connsiteX244" fmla="*/ 272175 w 414992"/>
                                  <a:gd name="connsiteY244" fmla="*/ 183573 h 249610"/>
                                  <a:gd name="connsiteX245" fmla="*/ 281241 w 414992"/>
                                  <a:gd name="connsiteY245" fmla="*/ 189105 h 249610"/>
                                  <a:gd name="connsiteX246" fmla="*/ 287751 w 414992"/>
                                  <a:gd name="connsiteY246" fmla="*/ 199149 h 249610"/>
                                  <a:gd name="connsiteX247" fmla="*/ 290187 w 414992"/>
                                  <a:gd name="connsiteY247" fmla="*/ 214549 h 249610"/>
                                  <a:gd name="connsiteX248" fmla="*/ 290187 w 414992"/>
                                  <a:gd name="connsiteY248" fmla="*/ 218802 h 249610"/>
                                  <a:gd name="connsiteX249" fmla="*/ 239786 w 414992"/>
                                  <a:gd name="connsiteY249" fmla="*/ 218802 h 249610"/>
                                  <a:gd name="connsiteX250" fmla="*/ 239786 w 414992"/>
                                  <a:gd name="connsiteY250" fmla="*/ 210124 h 249610"/>
                                  <a:gd name="connsiteX251" fmla="*/ 279963 w 414992"/>
                                  <a:gd name="connsiteY251" fmla="*/ 210124 h 249610"/>
                                  <a:gd name="connsiteX252" fmla="*/ 277727 w 414992"/>
                                  <a:gd name="connsiteY252" fmla="*/ 200255 h 249610"/>
                                  <a:gd name="connsiteX253" fmla="*/ 271536 w 414992"/>
                                  <a:gd name="connsiteY253" fmla="*/ 193402 h 249610"/>
                                  <a:gd name="connsiteX254" fmla="*/ 262071 w 414992"/>
                                  <a:gd name="connsiteY254" fmla="*/ 190894 h 249610"/>
                                  <a:gd name="connsiteX255" fmla="*/ 251687 w 414992"/>
                                  <a:gd name="connsiteY255" fmla="*/ 193873 h 249610"/>
                                  <a:gd name="connsiteX256" fmla="*/ 245018 w 414992"/>
                                  <a:gd name="connsiteY256" fmla="*/ 201529 h 249610"/>
                                  <a:gd name="connsiteX257" fmla="*/ 242701 w 414992"/>
                                  <a:gd name="connsiteY257" fmla="*/ 211658 h 249610"/>
                                  <a:gd name="connsiteX258" fmla="*/ 242701 w 414992"/>
                                  <a:gd name="connsiteY258" fmla="*/ 217445 h 249610"/>
                                  <a:gd name="connsiteX259" fmla="*/ 245257 w 414992"/>
                                  <a:gd name="connsiteY259" fmla="*/ 229993 h 249610"/>
                                  <a:gd name="connsiteX260" fmla="*/ 252446 w 414992"/>
                                  <a:gd name="connsiteY260" fmla="*/ 237781 h 249610"/>
                                  <a:gd name="connsiteX261" fmla="*/ 263109 w 414992"/>
                                  <a:gd name="connsiteY261" fmla="*/ 240417 h 249610"/>
                                  <a:gd name="connsiteX262" fmla="*/ 270258 w 414992"/>
                                  <a:gd name="connsiteY262" fmla="*/ 239310 h 249610"/>
                                  <a:gd name="connsiteX263" fmla="*/ 275850 w 414992"/>
                                  <a:gd name="connsiteY263" fmla="*/ 235908 h 249610"/>
                                  <a:gd name="connsiteX264" fmla="*/ 279444 w 414992"/>
                                  <a:gd name="connsiteY264" fmla="*/ 230209 h 249610"/>
                                  <a:gd name="connsiteX265" fmla="*/ 289149 w 414992"/>
                                  <a:gd name="connsiteY265" fmla="*/ 232928 h 249610"/>
                                  <a:gd name="connsiteX266" fmla="*/ 283997 w 414992"/>
                                  <a:gd name="connsiteY266" fmla="*/ 241611 h 249610"/>
                                  <a:gd name="connsiteX267" fmla="*/ 275051 w 414992"/>
                                  <a:gd name="connsiteY267" fmla="*/ 247398 h 249610"/>
                                  <a:gd name="connsiteX268" fmla="*/ 263109 w 414992"/>
                                  <a:gd name="connsiteY268" fmla="*/ 249439 h 249610"/>
                                  <a:gd name="connsiteX269" fmla="*/ 351731 w 414992"/>
                                  <a:gd name="connsiteY269" fmla="*/ 197360 h 249610"/>
                                  <a:gd name="connsiteX270" fmla="*/ 342705 w 414992"/>
                                  <a:gd name="connsiteY270" fmla="*/ 199912 h 249610"/>
                                  <a:gd name="connsiteX271" fmla="*/ 340189 w 414992"/>
                                  <a:gd name="connsiteY271" fmla="*/ 195531 h 249610"/>
                                  <a:gd name="connsiteX272" fmla="*/ 335796 w 414992"/>
                                  <a:gd name="connsiteY272" fmla="*/ 191956 h 249610"/>
                                  <a:gd name="connsiteX273" fmla="*/ 328607 w 414992"/>
                                  <a:gd name="connsiteY273" fmla="*/ 190555 h 249610"/>
                                  <a:gd name="connsiteX274" fmla="*/ 318583 w 414992"/>
                                  <a:gd name="connsiteY274" fmla="*/ 193318 h 249610"/>
                                  <a:gd name="connsiteX275" fmla="*/ 314629 w 414992"/>
                                  <a:gd name="connsiteY275" fmla="*/ 200255 h 249610"/>
                                  <a:gd name="connsiteX276" fmla="*/ 317345 w 414992"/>
                                  <a:gd name="connsiteY276" fmla="*/ 206166 h 249610"/>
                                  <a:gd name="connsiteX277" fmla="*/ 325852 w 414992"/>
                                  <a:gd name="connsiteY277" fmla="*/ 209785 h 249610"/>
                                  <a:gd name="connsiteX278" fmla="*/ 335556 w 414992"/>
                                  <a:gd name="connsiteY278" fmla="*/ 212169 h 249610"/>
                                  <a:gd name="connsiteX279" fmla="*/ 348616 w 414992"/>
                                  <a:gd name="connsiteY279" fmla="*/ 218675 h 249610"/>
                                  <a:gd name="connsiteX280" fmla="*/ 352929 w 414992"/>
                                  <a:gd name="connsiteY280" fmla="*/ 229865 h 249610"/>
                                  <a:gd name="connsiteX281" fmla="*/ 349694 w 414992"/>
                                  <a:gd name="connsiteY281" fmla="*/ 239910 h 249610"/>
                                  <a:gd name="connsiteX282" fmla="*/ 340748 w 414992"/>
                                  <a:gd name="connsiteY282" fmla="*/ 246887 h 249610"/>
                                  <a:gd name="connsiteX283" fmla="*/ 327409 w 414992"/>
                                  <a:gd name="connsiteY283" fmla="*/ 249439 h 249610"/>
                                  <a:gd name="connsiteX284" fmla="*/ 310835 w 414992"/>
                                  <a:gd name="connsiteY284" fmla="*/ 245098 h 249610"/>
                                  <a:gd name="connsiteX285" fmla="*/ 302568 w 414992"/>
                                  <a:gd name="connsiteY285" fmla="*/ 232421 h 249610"/>
                                  <a:gd name="connsiteX286" fmla="*/ 312073 w 414992"/>
                                  <a:gd name="connsiteY286" fmla="*/ 230037 h 249610"/>
                                  <a:gd name="connsiteX287" fmla="*/ 317225 w 414992"/>
                                  <a:gd name="connsiteY287" fmla="*/ 237949 h 249610"/>
                                  <a:gd name="connsiteX288" fmla="*/ 327209 w 414992"/>
                                  <a:gd name="connsiteY288" fmla="*/ 240588 h 249610"/>
                                  <a:gd name="connsiteX289" fmla="*/ 338392 w 414992"/>
                                  <a:gd name="connsiteY289" fmla="*/ 237609 h 249610"/>
                                  <a:gd name="connsiteX290" fmla="*/ 342545 w 414992"/>
                                  <a:gd name="connsiteY290" fmla="*/ 230376 h 249610"/>
                                  <a:gd name="connsiteX291" fmla="*/ 340149 w 414992"/>
                                  <a:gd name="connsiteY291" fmla="*/ 224677 h 249610"/>
                                  <a:gd name="connsiteX292" fmla="*/ 332841 w 414992"/>
                                  <a:gd name="connsiteY292" fmla="*/ 221187 h 249610"/>
                                  <a:gd name="connsiteX293" fmla="*/ 321938 w 414992"/>
                                  <a:gd name="connsiteY293" fmla="*/ 218635 h 249610"/>
                                  <a:gd name="connsiteX294" fmla="*/ 308758 w 414992"/>
                                  <a:gd name="connsiteY294" fmla="*/ 212041 h 249610"/>
                                  <a:gd name="connsiteX295" fmla="*/ 304604 w 414992"/>
                                  <a:gd name="connsiteY295" fmla="*/ 200763 h 249610"/>
                                  <a:gd name="connsiteX296" fmla="*/ 307680 w 414992"/>
                                  <a:gd name="connsiteY296" fmla="*/ 190978 h 249610"/>
                                  <a:gd name="connsiteX297" fmla="*/ 316266 w 414992"/>
                                  <a:gd name="connsiteY297" fmla="*/ 184300 h 249610"/>
                                  <a:gd name="connsiteX298" fmla="*/ 328607 w 414992"/>
                                  <a:gd name="connsiteY298" fmla="*/ 181872 h 249610"/>
                                  <a:gd name="connsiteX299" fmla="*/ 343824 w 414992"/>
                                  <a:gd name="connsiteY299" fmla="*/ 186130 h 249610"/>
                                  <a:gd name="connsiteX300" fmla="*/ 351731 w 414992"/>
                                  <a:gd name="connsiteY300" fmla="*/ 197360 h 24961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 ang="0">
                                    <a:pos x="connsiteX156" y="connsiteY156"/>
                                  </a:cxn>
                                  <a:cxn ang="0">
                                    <a:pos x="connsiteX157" y="connsiteY157"/>
                                  </a:cxn>
                                  <a:cxn ang="0">
                                    <a:pos x="connsiteX158" y="connsiteY158"/>
                                  </a:cxn>
                                  <a:cxn ang="0">
                                    <a:pos x="connsiteX159" y="connsiteY159"/>
                                  </a:cxn>
                                  <a:cxn ang="0">
                                    <a:pos x="connsiteX160" y="connsiteY160"/>
                                  </a:cxn>
                                  <a:cxn ang="0">
                                    <a:pos x="connsiteX161" y="connsiteY161"/>
                                  </a:cxn>
                                  <a:cxn ang="0">
                                    <a:pos x="connsiteX162" y="connsiteY162"/>
                                  </a:cxn>
                                  <a:cxn ang="0">
                                    <a:pos x="connsiteX163" y="connsiteY163"/>
                                  </a:cxn>
                                  <a:cxn ang="0">
                                    <a:pos x="connsiteX164" y="connsiteY164"/>
                                  </a:cxn>
                                  <a:cxn ang="0">
                                    <a:pos x="connsiteX165" y="connsiteY165"/>
                                  </a:cxn>
                                  <a:cxn ang="0">
                                    <a:pos x="connsiteX166" y="connsiteY166"/>
                                  </a:cxn>
                                  <a:cxn ang="0">
                                    <a:pos x="connsiteX167" y="connsiteY167"/>
                                  </a:cxn>
                                  <a:cxn ang="0">
                                    <a:pos x="connsiteX168" y="connsiteY168"/>
                                  </a:cxn>
                                  <a:cxn ang="0">
                                    <a:pos x="connsiteX169" y="connsiteY169"/>
                                  </a:cxn>
                                  <a:cxn ang="0">
                                    <a:pos x="connsiteX170" y="connsiteY170"/>
                                  </a:cxn>
                                  <a:cxn ang="0">
                                    <a:pos x="connsiteX171" y="connsiteY171"/>
                                  </a:cxn>
                                  <a:cxn ang="0">
                                    <a:pos x="connsiteX172" y="connsiteY172"/>
                                  </a:cxn>
                                  <a:cxn ang="0">
                                    <a:pos x="connsiteX173" y="connsiteY173"/>
                                  </a:cxn>
                                  <a:cxn ang="0">
                                    <a:pos x="connsiteX174" y="connsiteY174"/>
                                  </a:cxn>
                                  <a:cxn ang="0">
                                    <a:pos x="connsiteX175" y="connsiteY175"/>
                                  </a:cxn>
                                  <a:cxn ang="0">
                                    <a:pos x="connsiteX176" y="connsiteY176"/>
                                  </a:cxn>
                                  <a:cxn ang="0">
                                    <a:pos x="connsiteX177" y="connsiteY177"/>
                                  </a:cxn>
                                  <a:cxn ang="0">
                                    <a:pos x="connsiteX178" y="connsiteY178"/>
                                  </a:cxn>
                                  <a:cxn ang="0">
                                    <a:pos x="connsiteX179" y="connsiteY179"/>
                                  </a:cxn>
                                  <a:cxn ang="0">
                                    <a:pos x="connsiteX180" y="connsiteY180"/>
                                  </a:cxn>
                                  <a:cxn ang="0">
                                    <a:pos x="connsiteX181" y="connsiteY181"/>
                                  </a:cxn>
                                  <a:cxn ang="0">
                                    <a:pos x="connsiteX182" y="connsiteY182"/>
                                  </a:cxn>
                                  <a:cxn ang="0">
                                    <a:pos x="connsiteX183" y="connsiteY183"/>
                                  </a:cxn>
                                  <a:cxn ang="0">
                                    <a:pos x="connsiteX184" y="connsiteY184"/>
                                  </a:cxn>
                                  <a:cxn ang="0">
                                    <a:pos x="connsiteX185" y="connsiteY185"/>
                                  </a:cxn>
                                  <a:cxn ang="0">
                                    <a:pos x="connsiteX186" y="connsiteY186"/>
                                  </a:cxn>
                                  <a:cxn ang="0">
                                    <a:pos x="connsiteX187" y="connsiteY187"/>
                                  </a:cxn>
                                  <a:cxn ang="0">
                                    <a:pos x="connsiteX188" y="connsiteY188"/>
                                  </a:cxn>
                                  <a:cxn ang="0">
                                    <a:pos x="connsiteX189" y="connsiteY189"/>
                                  </a:cxn>
                                  <a:cxn ang="0">
                                    <a:pos x="connsiteX190" y="connsiteY190"/>
                                  </a:cxn>
                                  <a:cxn ang="0">
                                    <a:pos x="connsiteX191" y="connsiteY191"/>
                                  </a:cxn>
                                  <a:cxn ang="0">
                                    <a:pos x="connsiteX192" y="connsiteY192"/>
                                  </a:cxn>
                                  <a:cxn ang="0">
                                    <a:pos x="connsiteX193" y="connsiteY193"/>
                                  </a:cxn>
                                  <a:cxn ang="0">
                                    <a:pos x="connsiteX194" y="connsiteY194"/>
                                  </a:cxn>
                                  <a:cxn ang="0">
                                    <a:pos x="connsiteX195" y="connsiteY195"/>
                                  </a:cxn>
                                  <a:cxn ang="0">
                                    <a:pos x="connsiteX196" y="connsiteY196"/>
                                  </a:cxn>
                                  <a:cxn ang="0">
                                    <a:pos x="connsiteX197" y="connsiteY197"/>
                                  </a:cxn>
                                  <a:cxn ang="0">
                                    <a:pos x="connsiteX198" y="connsiteY198"/>
                                  </a:cxn>
                                  <a:cxn ang="0">
                                    <a:pos x="connsiteX199" y="connsiteY199"/>
                                  </a:cxn>
                                  <a:cxn ang="0">
                                    <a:pos x="connsiteX200" y="connsiteY200"/>
                                  </a:cxn>
                                  <a:cxn ang="0">
                                    <a:pos x="connsiteX201" y="connsiteY201"/>
                                  </a:cxn>
                                  <a:cxn ang="0">
                                    <a:pos x="connsiteX202" y="connsiteY202"/>
                                  </a:cxn>
                                  <a:cxn ang="0">
                                    <a:pos x="connsiteX203" y="connsiteY203"/>
                                  </a:cxn>
                                  <a:cxn ang="0">
                                    <a:pos x="connsiteX204" y="connsiteY204"/>
                                  </a:cxn>
                                  <a:cxn ang="0">
                                    <a:pos x="connsiteX205" y="connsiteY205"/>
                                  </a:cxn>
                                  <a:cxn ang="0">
                                    <a:pos x="connsiteX206" y="connsiteY206"/>
                                  </a:cxn>
                                  <a:cxn ang="0">
                                    <a:pos x="connsiteX207" y="connsiteY207"/>
                                  </a:cxn>
                                  <a:cxn ang="0">
                                    <a:pos x="connsiteX208" y="connsiteY208"/>
                                  </a:cxn>
                                  <a:cxn ang="0">
                                    <a:pos x="connsiteX209" y="connsiteY209"/>
                                  </a:cxn>
                                  <a:cxn ang="0">
                                    <a:pos x="connsiteX210" y="connsiteY210"/>
                                  </a:cxn>
                                  <a:cxn ang="0">
                                    <a:pos x="connsiteX211" y="connsiteY211"/>
                                  </a:cxn>
                                  <a:cxn ang="0">
                                    <a:pos x="connsiteX212" y="connsiteY212"/>
                                  </a:cxn>
                                  <a:cxn ang="0">
                                    <a:pos x="connsiteX213" y="connsiteY213"/>
                                  </a:cxn>
                                  <a:cxn ang="0">
                                    <a:pos x="connsiteX214" y="connsiteY214"/>
                                  </a:cxn>
                                  <a:cxn ang="0">
                                    <a:pos x="connsiteX215" y="connsiteY215"/>
                                  </a:cxn>
                                  <a:cxn ang="0">
                                    <a:pos x="connsiteX216" y="connsiteY216"/>
                                  </a:cxn>
                                  <a:cxn ang="0">
                                    <a:pos x="connsiteX217" y="connsiteY217"/>
                                  </a:cxn>
                                  <a:cxn ang="0">
                                    <a:pos x="connsiteX218" y="connsiteY218"/>
                                  </a:cxn>
                                  <a:cxn ang="0">
                                    <a:pos x="connsiteX219" y="connsiteY219"/>
                                  </a:cxn>
                                  <a:cxn ang="0">
                                    <a:pos x="connsiteX220" y="connsiteY220"/>
                                  </a:cxn>
                                  <a:cxn ang="0">
                                    <a:pos x="connsiteX221" y="connsiteY221"/>
                                  </a:cxn>
                                  <a:cxn ang="0">
                                    <a:pos x="connsiteX222" y="connsiteY222"/>
                                  </a:cxn>
                                  <a:cxn ang="0">
                                    <a:pos x="connsiteX223" y="connsiteY223"/>
                                  </a:cxn>
                                  <a:cxn ang="0">
                                    <a:pos x="connsiteX224" y="connsiteY224"/>
                                  </a:cxn>
                                  <a:cxn ang="0">
                                    <a:pos x="connsiteX225" y="connsiteY225"/>
                                  </a:cxn>
                                  <a:cxn ang="0">
                                    <a:pos x="connsiteX226" y="connsiteY226"/>
                                  </a:cxn>
                                  <a:cxn ang="0">
                                    <a:pos x="connsiteX227" y="connsiteY227"/>
                                  </a:cxn>
                                  <a:cxn ang="0">
                                    <a:pos x="connsiteX228" y="connsiteY228"/>
                                  </a:cxn>
                                  <a:cxn ang="0">
                                    <a:pos x="connsiteX229" y="connsiteY229"/>
                                  </a:cxn>
                                  <a:cxn ang="0">
                                    <a:pos x="connsiteX230" y="connsiteY230"/>
                                  </a:cxn>
                                  <a:cxn ang="0">
                                    <a:pos x="connsiteX231" y="connsiteY231"/>
                                  </a:cxn>
                                  <a:cxn ang="0">
                                    <a:pos x="connsiteX232" y="connsiteY232"/>
                                  </a:cxn>
                                  <a:cxn ang="0">
                                    <a:pos x="connsiteX233" y="connsiteY233"/>
                                  </a:cxn>
                                  <a:cxn ang="0">
                                    <a:pos x="connsiteX234" y="connsiteY234"/>
                                  </a:cxn>
                                  <a:cxn ang="0">
                                    <a:pos x="connsiteX235" y="connsiteY235"/>
                                  </a:cxn>
                                  <a:cxn ang="0">
                                    <a:pos x="connsiteX236" y="connsiteY236"/>
                                  </a:cxn>
                                  <a:cxn ang="0">
                                    <a:pos x="connsiteX237" y="connsiteY237"/>
                                  </a:cxn>
                                  <a:cxn ang="0">
                                    <a:pos x="connsiteX238" y="connsiteY238"/>
                                  </a:cxn>
                                  <a:cxn ang="0">
                                    <a:pos x="connsiteX239" y="connsiteY239"/>
                                  </a:cxn>
                                  <a:cxn ang="0">
                                    <a:pos x="connsiteX240" y="connsiteY240"/>
                                  </a:cxn>
                                  <a:cxn ang="0">
                                    <a:pos x="connsiteX241" y="connsiteY241"/>
                                  </a:cxn>
                                  <a:cxn ang="0">
                                    <a:pos x="connsiteX242" y="connsiteY242"/>
                                  </a:cxn>
                                  <a:cxn ang="0">
                                    <a:pos x="connsiteX243" y="connsiteY243"/>
                                  </a:cxn>
                                  <a:cxn ang="0">
                                    <a:pos x="connsiteX244" y="connsiteY244"/>
                                  </a:cxn>
                                  <a:cxn ang="0">
                                    <a:pos x="connsiteX245" y="connsiteY245"/>
                                  </a:cxn>
                                  <a:cxn ang="0">
                                    <a:pos x="connsiteX246" y="connsiteY246"/>
                                  </a:cxn>
                                  <a:cxn ang="0">
                                    <a:pos x="connsiteX247" y="connsiteY247"/>
                                  </a:cxn>
                                  <a:cxn ang="0">
                                    <a:pos x="connsiteX248" y="connsiteY248"/>
                                  </a:cxn>
                                  <a:cxn ang="0">
                                    <a:pos x="connsiteX249" y="connsiteY249"/>
                                  </a:cxn>
                                  <a:cxn ang="0">
                                    <a:pos x="connsiteX250" y="connsiteY250"/>
                                  </a:cxn>
                                  <a:cxn ang="0">
                                    <a:pos x="connsiteX251" y="connsiteY251"/>
                                  </a:cxn>
                                  <a:cxn ang="0">
                                    <a:pos x="connsiteX252" y="connsiteY252"/>
                                  </a:cxn>
                                  <a:cxn ang="0">
                                    <a:pos x="connsiteX253" y="connsiteY253"/>
                                  </a:cxn>
                                  <a:cxn ang="0">
                                    <a:pos x="connsiteX254" y="connsiteY254"/>
                                  </a:cxn>
                                  <a:cxn ang="0">
                                    <a:pos x="connsiteX255" y="connsiteY255"/>
                                  </a:cxn>
                                  <a:cxn ang="0">
                                    <a:pos x="connsiteX256" y="connsiteY256"/>
                                  </a:cxn>
                                  <a:cxn ang="0">
                                    <a:pos x="connsiteX257" y="connsiteY257"/>
                                  </a:cxn>
                                  <a:cxn ang="0">
                                    <a:pos x="connsiteX258" y="connsiteY258"/>
                                  </a:cxn>
                                  <a:cxn ang="0">
                                    <a:pos x="connsiteX259" y="connsiteY259"/>
                                  </a:cxn>
                                  <a:cxn ang="0">
                                    <a:pos x="connsiteX260" y="connsiteY260"/>
                                  </a:cxn>
                                  <a:cxn ang="0">
                                    <a:pos x="connsiteX261" y="connsiteY261"/>
                                  </a:cxn>
                                  <a:cxn ang="0">
                                    <a:pos x="connsiteX262" y="connsiteY262"/>
                                  </a:cxn>
                                  <a:cxn ang="0">
                                    <a:pos x="connsiteX263" y="connsiteY263"/>
                                  </a:cxn>
                                  <a:cxn ang="0">
                                    <a:pos x="connsiteX264" y="connsiteY264"/>
                                  </a:cxn>
                                  <a:cxn ang="0">
                                    <a:pos x="connsiteX265" y="connsiteY265"/>
                                  </a:cxn>
                                  <a:cxn ang="0">
                                    <a:pos x="connsiteX266" y="connsiteY266"/>
                                  </a:cxn>
                                  <a:cxn ang="0">
                                    <a:pos x="connsiteX267" y="connsiteY267"/>
                                  </a:cxn>
                                  <a:cxn ang="0">
                                    <a:pos x="connsiteX268" y="connsiteY268"/>
                                  </a:cxn>
                                  <a:cxn ang="0">
                                    <a:pos x="connsiteX269" y="connsiteY269"/>
                                  </a:cxn>
                                  <a:cxn ang="0">
                                    <a:pos x="connsiteX270" y="connsiteY270"/>
                                  </a:cxn>
                                  <a:cxn ang="0">
                                    <a:pos x="connsiteX271" y="connsiteY271"/>
                                  </a:cxn>
                                  <a:cxn ang="0">
                                    <a:pos x="connsiteX272" y="connsiteY272"/>
                                  </a:cxn>
                                  <a:cxn ang="0">
                                    <a:pos x="connsiteX273" y="connsiteY273"/>
                                  </a:cxn>
                                  <a:cxn ang="0">
                                    <a:pos x="connsiteX274" y="connsiteY274"/>
                                  </a:cxn>
                                  <a:cxn ang="0">
                                    <a:pos x="connsiteX275" y="connsiteY275"/>
                                  </a:cxn>
                                  <a:cxn ang="0">
                                    <a:pos x="connsiteX276" y="connsiteY276"/>
                                  </a:cxn>
                                  <a:cxn ang="0">
                                    <a:pos x="connsiteX277" y="connsiteY277"/>
                                  </a:cxn>
                                  <a:cxn ang="0">
                                    <a:pos x="connsiteX278" y="connsiteY278"/>
                                  </a:cxn>
                                  <a:cxn ang="0">
                                    <a:pos x="connsiteX279" y="connsiteY279"/>
                                  </a:cxn>
                                  <a:cxn ang="0">
                                    <a:pos x="connsiteX280" y="connsiteY280"/>
                                  </a:cxn>
                                  <a:cxn ang="0">
                                    <a:pos x="connsiteX281" y="connsiteY281"/>
                                  </a:cxn>
                                  <a:cxn ang="0">
                                    <a:pos x="connsiteX282" y="connsiteY282"/>
                                  </a:cxn>
                                  <a:cxn ang="0">
                                    <a:pos x="connsiteX283" y="connsiteY283"/>
                                  </a:cxn>
                                  <a:cxn ang="0">
                                    <a:pos x="connsiteX284" y="connsiteY284"/>
                                  </a:cxn>
                                  <a:cxn ang="0">
                                    <a:pos x="connsiteX285" y="connsiteY285"/>
                                  </a:cxn>
                                  <a:cxn ang="0">
                                    <a:pos x="connsiteX286" y="connsiteY286"/>
                                  </a:cxn>
                                  <a:cxn ang="0">
                                    <a:pos x="connsiteX287" y="connsiteY287"/>
                                  </a:cxn>
                                  <a:cxn ang="0">
                                    <a:pos x="connsiteX288" y="connsiteY288"/>
                                  </a:cxn>
                                  <a:cxn ang="0">
                                    <a:pos x="connsiteX289" y="connsiteY289"/>
                                  </a:cxn>
                                  <a:cxn ang="0">
                                    <a:pos x="connsiteX290" y="connsiteY290"/>
                                  </a:cxn>
                                  <a:cxn ang="0">
                                    <a:pos x="connsiteX291" y="connsiteY291"/>
                                  </a:cxn>
                                  <a:cxn ang="0">
                                    <a:pos x="connsiteX292" y="connsiteY292"/>
                                  </a:cxn>
                                  <a:cxn ang="0">
                                    <a:pos x="connsiteX293" y="connsiteY293"/>
                                  </a:cxn>
                                  <a:cxn ang="0">
                                    <a:pos x="connsiteX294" y="connsiteY294"/>
                                  </a:cxn>
                                  <a:cxn ang="0">
                                    <a:pos x="connsiteX295" y="connsiteY295"/>
                                  </a:cxn>
                                  <a:cxn ang="0">
                                    <a:pos x="connsiteX296" y="connsiteY296"/>
                                  </a:cxn>
                                  <a:cxn ang="0">
                                    <a:pos x="connsiteX297" y="connsiteY297"/>
                                  </a:cxn>
                                  <a:cxn ang="0">
                                    <a:pos x="connsiteX298" y="connsiteY298"/>
                                  </a:cxn>
                                  <a:cxn ang="0">
                                    <a:pos x="connsiteX299" y="connsiteY299"/>
                                  </a:cxn>
                                  <a:cxn ang="0">
                                    <a:pos x="connsiteX300" y="connsiteY300"/>
                                  </a:cxn>
                                </a:cxnLst>
                                <a:rect l="l" t="t" r="r" b="b"/>
                                <a:pathLst>
                                  <a:path w="414992" h="249610">
                                    <a:moveTo>
                                      <a:pt x="73885" y="28420"/>
                                    </a:moveTo>
                                    <a:lnTo>
                                      <a:pt x="63342" y="28420"/>
                                    </a:lnTo>
                                    <a:cubicBezTo>
                                      <a:pt x="62702" y="25384"/>
                                      <a:pt x="61624" y="22717"/>
                                      <a:pt x="60066" y="20420"/>
                                    </a:cubicBezTo>
                                    <a:cubicBezTo>
                                      <a:pt x="58509" y="18124"/>
                                      <a:pt x="56632" y="16195"/>
                                      <a:pt x="54435" y="14633"/>
                                    </a:cubicBezTo>
                                    <a:cubicBezTo>
                                      <a:pt x="52239" y="13048"/>
                                      <a:pt x="49843" y="11854"/>
                                      <a:pt x="47167" y="11059"/>
                                    </a:cubicBezTo>
                                    <a:cubicBezTo>
                                      <a:pt x="44491" y="10268"/>
                                      <a:pt x="41695" y="9869"/>
                                      <a:pt x="38820" y="9869"/>
                                    </a:cubicBezTo>
                                    <a:cubicBezTo>
                                      <a:pt x="33548" y="9869"/>
                                      <a:pt x="28755" y="11203"/>
                                      <a:pt x="24482" y="13870"/>
                                    </a:cubicBezTo>
                                    <a:cubicBezTo>
                                      <a:pt x="20209" y="16534"/>
                                      <a:pt x="16854" y="20464"/>
                                      <a:pt x="14298" y="25656"/>
                                    </a:cubicBezTo>
                                    <a:cubicBezTo>
                                      <a:pt x="11822" y="30844"/>
                                      <a:pt x="10584" y="37214"/>
                                      <a:pt x="10584" y="44758"/>
                                    </a:cubicBezTo>
                                    <a:cubicBezTo>
                                      <a:pt x="10584" y="52302"/>
                                      <a:pt x="11822" y="58673"/>
                                      <a:pt x="14298" y="63860"/>
                                    </a:cubicBezTo>
                                    <a:cubicBezTo>
                                      <a:pt x="16854" y="69052"/>
                                      <a:pt x="20209" y="72982"/>
                                      <a:pt x="24482" y="75646"/>
                                    </a:cubicBezTo>
                                    <a:cubicBezTo>
                                      <a:pt x="28755" y="78314"/>
                                      <a:pt x="33548" y="79648"/>
                                      <a:pt x="38820" y="79648"/>
                                    </a:cubicBezTo>
                                    <a:cubicBezTo>
                                      <a:pt x="41695" y="79648"/>
                                      <a:pt x="44491" y="79248"/>
                                      <a:pt x="47167" y="78454"/>
                                    </a:cubicBezTo>
                                    <a:cubicBezTo>
                                      <a:pt x="49843" y="77663"/>
                                      <a:pt x="52239" y="76485"/>
                                      <a:pt x="54435" y="74923"/>
                                    </a:cubicBezTo>
                                    <a:cubicBezTo>
                                      <a:pt x="56632" y="73333"/>
                                      <a:pt x="58509" y="71393"/>
                                      <a:pt x="60066" y="69096"/>
                                    </a:cubicBezTo>
                                    <a:cubicBezTo>
                                      <a:pt x="61624" y="66768"/>
                                      <a:pt x="62702" y="64104"/>
                                      <a:pt x="63342" y="61097"/>
                                    </a:cubicBezTo>
                                    <a:lnTo>
                                      <a:pt x="73885" y="61097"/>
                                    </a:lnTo>
                                    <a:cubicBezTo>
                                      <a:pt x="73086" y="65550"/>
                                      <a:pt x="71648" y="69535"/>
                                      <a:pt x="69532" y="73050"/>
                                    </a:cubicBezTo>
                                    <a:cubicBezTo>
                                      <a:pt x="67455" y="76569"/>
                                      <a:pt x="64819" y="79560"/>
                                      <a:pt x="61704" y="82028"/>
                                    </a:cubicBezTo>
                                    <a:cubicBezTo>
                                      <a:pt x="58589" y="84468"/>
                                      <a:pt x="55074" y="86325"/>
                                      <a:pt x="51200" y="87603"/>
                                    </a:cubicBezTo>
                                    <a:cubicBezTo>
                                      <a:pt x="47326" y="88877"/>
                                      <a:pt x="43213" y="89516"/>
                                      <a:pt x="38820" y="89516"/>
                                    </a:cubicBezTo>
                                    <a:cubicBezTo>
                                      <a:pt x="31391" y="89516"/>
                                      <a:pt x="24762" y="87703"/>
                                      <a:pt x="19010" y="84073"/>
                                    </a:cubicBezTo>
                                    <a:cubicBezTo>
                                      <a:pt x="13220" y="80443"/>
                                      <a:pt x="8667" y="75278"/>
                                      <a:pt x="5352" y="68585"/>
                                    </a:cubicBezTo>
                                    <a:cubicBezTo>
                                      <a:pt x="2037" y="61891"/>
                                      <a:pt x="360" y="53948"/>
                                      <a:pt x="360" y="44758"/>
                                    </a:cubicBezTo>
                                    <a:cubicBezTo>
                                      <a:pt x="360" y="35568"/>
                                      <a:pt x="2037" y="27625"/>
                                      <a:pt x="5352" y="20931"/>
                                    </a:cubicBezTo>
                                    <a:cubicBezTo>
                                      <a:pt x="8667" y="14238"/>
                                      <a:pt x="13220" y="9074"/>
                                      <a:pt x="19010" y="5444"/>
                                    </a:cubicBezTo>
                                    <a:cubicBezTo>
                                      <a:pt x="24762" y="1813"/>
                                      <a:pt x="31391" y="0"/>
                                      <a:pt x="38820" y="0"/>
                                    </a:cubicBezTo>
                                    <a:cubicBezTo>
                                      <a:pt x="43213" y="0"/>
                                      <a:pt x="47326" y="635"/>
                                      <a:pt x="51200" y="1913"/>
                                    </a:cubicBezTo>
                                    <a:cubicBezTo>
                                      <a:pt x="55074" y="3191"/>
                                      <a:pt x="58589" y="5060"/>
                                      <a:pt x="61704" y="7528"/>
                                    </a:cubicBezTo>
                                    <a:cubicBezTo>
                                      <a:pt x="64819" y="9969"/>
                                      <a:pt x="67455" y="12948"/>
                                      <a:pt x="69532" y="16462"/>
                                    </a:cubicBezTo>
                                    <a:cubicBezTo>
                                      <a:pt x="71648" y="19953"/>
                                      <a:pt x="73086" y="23939"/>
                                      <a:pt x="73885" y="28420"/>
                                    </a:cubicBezTo>
                                    <a:close/>
                                    <a:moveTo>
                                      <a:pt x="116139" y="89688"/>
                                    </a:moveTo>
                                    <a:cubicBezTo>
                                      <a:pt x="110228" y="89688"/>
                                      <a:pt x="105036" y="88282"/>
                                      <a:pt x="100603" y="85475"/>
                                    </a:cubicBezTo>
                                    <a:cubicBezTo>
                                      <a:pt x="96170" y="82667"/>
                                      <a:pt x="92696" y="78737"/>
                                      <a:pt x="90219" y="73689"/>
                                    </a:cubicBezTo>
                                    <a:cubicBezTo>
                                      <a:pt x="87743" y="68641"/>
                                      <a:pt x="86505" y="62742"/>
                                      <a:pt x="86505" y="55989"/>
                                    </a:cubicBezTo>
                                    <a:cubicBezTo>
                                      <a:pt x="86505" y="49183"/>
                                      <a:pt x="87743" y="43241"/>
                                      <a:pt x="90219" y="38165"/>
                                    </a:cubicBezTo>
                                    <a:cubicBezTo>
                                      <a:pt x="92696" y="33085"/>
                                      <a:pt x="96170" y="29143"/>
                                      <a:pt x="100603" y="26335"/>
                                    </a:cubicBezTo>
                                    <a:cubicBezTo>
                                      <a:pt x="105036" y="23527"/>
                                      <a:pt x="110228" y="22121"/>
                                      <a:pt x="116139" y="22121"/>
                                    </a:cubicBezTo>
                                    <a:cubicBezTo>
                                      <a:pt x="122010" y="22121"/>
                                      <a:pt x="127162" y="23527"/>
                                      <a:pt x="131595" y="26335"/>
                                    </a:cubicBezTo>
                                    <a:cubicBezTo>
                                      <a:pt x="136068" y="29143"/>
                                      <a:pt x="139502" y="33085"/>
                                      <a:pt x="141979" y="38165"/>
                                    </a:cubicBezTo>
                                    <a:cubicBezTo>
                                      <a:pt x="144495" y="43241"/>
                                      <a:pt x="145732" y="49183"/>
                                      <a:pt x="145732" y="55989"/>
                                    </a:cubicBezTo>
                                    <a:cubicBezTo>
                                      <a:pt x="145732" y="62742"/>
                                      <a:pt x="144495" y="68641"/>
                                      <a:pt x="141979" y="73689"/>
                                    </a:cubicBezTo>
                                    <a:cubicBezTo>
                                      <a:pt x="139502" y="78737"/>
                                      <a:pt x="136068" y="82667"/>
                                      <a:pt x="131595" y="85475"/>
                                    </a:cubicBezTo>
                                    <a:cubicBezTo>
                                      <a:pt x="127162" y="88282"/>
                                      <a:pt x="122010" y="89688"/>
                                      <a:pt x="116139" y="89688"/>
                                    </a:cubicBezTo>
                                    <a:close/>
                                    <a:moveTo>
                                      <a:pt x="116139" y="80666"/>
                                    </a:moveTo>
                                    <a:cubicBezTo>
                                      <a:pt x="120612" y="80666"/>
                                      <a:pt x="124286" y="79520"/>
                                      <a:pt x="127162" y="77220"/>
                                    </a:cubicBezTo>
                                    <a:cubicBezTo>
                                      <a:pt x="130077" y="74923"/>
                                      <a:pt x="132234" y="71904"/>
                                      <a:pt x="133592" y="68158"/>
                                    </a:cubicBezTo>
                                    <a:cubicBezTo>
                                      <a:pt x="134989" y="64416"/>
                                      <a:pt x="135709" y="60358"/>
                                      <a:pt x="135709" y="55989"/>
                                    </a:cubicBezTo>
                                    <a:cubicBezTo>
                                      <a:pt x="135709" y="51623"/>
                                      <a:pt x="134989" y="47550"/>
                                      <a:pt x="133592" y="43780"/>
                                    </a:cubicBezTo>
                                    <a:cubicBezTo>
                                      <a:pt x="132234" y="40006"/>
                                      <a:pt x="130077" y="36958"/>
                                      <a:pt x="127162" y="34630"/>
                                    </a:cubicBezTo>
                                    <a:cubicBezTo>
                                      <a:pt x="124286" y="32306"/>
                                      <a:pt x="120612" y="31144"/>
                                      <a:pt x="116139" y="31144"/>
                                    </a:cubicBezTo>
                                    <a:cubicBezTo>
                                      <a:pt x="111626" y="31144"/>
                                      <a:pt x="107952" y="32306"/>
                                      <a:pt x="105076" y="34630"/>
                                    </a:cubicBezTo>
                                    <a:cubicBezTo>
                                      <a:pt x="102161" y="36958"/>
                                      <a:pt x="100004" y="40006"/>
                                      <a:pt x="98646" y="43780"/>
                                    </a:cubicBezTo>
                                    <a:cubicBezTo>
                                      <a:pt x="97249" y="47550"/>
                                      <a:pt x="96529" y="51623"/>
                                      <a:pt x="96529" y="55989"/>
                                    </a:cubicBezTo>
                                    <a:cubicBezTo>
                                      <a:pt x="96529" y="60358"/>
                                      <a:pt x="97249" y="64416"/>
                                      <a:pt x="98646" y="68158"/>
                                    </a:cubicBezTo>
                                    <a:cubicBezTo>
                                      <a:pt x="100004" y="71904"/>
                                      <a:pt x="102161" y="74923"/>
                                      <a:pt x="105076" y="77220"/>
                                    </a:cubicBezTo>
                                    <a:cubicBezTo>
                                      <a:pt x="107952" y="79520"/>
                                      <a:pt x="111626" y="80666"/>
                                      <a:pt x="116139" y="80666"/>
                                    </a:cubicBezTo>
                                    <a:close/>
                                    <a:moveTo>
                                      <a:pt x="171093" y="1190"/>
                                    </a:moveTo>
                                    <a:lnTo>
                                      <a:pt x="171093" y="88326"/>
                                    </a:lnTo>
                                    <a:lnTo>
                                      <a:pt x="161069" y="88326"/>
                                    </a:lnTo>
                                    <a:lnTo>
                                      <a:pt x="161069" y="1190"/>
                                    </a:lnTo>
                                    <a:lnTo>
                                      <a:pt x="171093" y="1190"/>
                                    </a:lnTo>
                                    <a:close/>
                                    <a:moveTo>
                                      <a:pt x="230680" y="61608"/>
                                    </a:moveTo>
                                    <a:lnTo>
                                      <a:pt x="230680" y="22972"/>
                                    </a:lnTo>
                                    <a:lnTo>
                                      <a:pt x="240704" y="22972"/>
                                    </a:lnTo>
                                    <a:lnTo>
                                      <a:pt x="240704" y="88326"/>
                                    </a:lnTo>
                                    <a:lnTo>
                                      <a:pt x="230680" y="88326"/>
                                    </a:lnTo>
                                    <a:lnTo>
                                      <a:pt x="230680" y="77263"/>
                                    </a:lnTo>
                                    <a:lnTo>
                                      <a:pt x="230001" y="77263"/>
                                    </a:lnTo>
                                    <a:cubicBezTo>
                                      <a:pt x="228484" y="80582"/>
                                      <a:pt x="226087" y="83406"/>
                                      <a:pt x="222852" y="85730"/>
                                    </a:cubicBezTo>
                                    <a:cubicBezTo>
                                      <a:pt x="219617" y="88027"/>
                                      <a:pt x="215544" y="89177"/>
                                      <a:pt x="210592" y="89177"/>
                                    </a:cubicBezTo>
                                    <a:cubicBezTo>
                                      <a:pt x="206518" y="89177"/>
                                      <a:pt x="202883" y="88282"/>
                                      <a:pt x="199688" y="86497"/>
                                    </a:cubicBezTo>
                                    <a:cubicBezTo>
                                      <a:pt x="196533" y="84680"/>
                                      <a:pt x="194017" y="81960"/>
                                      <a:pt x="192220" y="78326"/>
                                    </a:cubicBezTo>
                                    <a:cubicBezTo>
                                      <a:pt x="190383" y="74668"/>
                                      <a:pt x="189504" y="70059"/>
                                      <a:pt x="189504" y="64499"/>
                                    </a:cubicBezTo>
                                    <a:lnTo>
                                      <a:pt x="189504" y="22972"/>
                                    </a:lnTo>
                                    <a:lnTo>
                                      <a:pt x="199529" y="22972"/>
                                    </a:lnTo>
                                    <a:lnTo>
                                      <a:pt x="199529" y="63821"/>
                                    </a:lnTo>
                                    <a:cubicBezTo>
                                      <a:pt x="199529" y="68585"/>
                                      <a:pt x="200847" y="72387"/>
                                      <a:pt x="203523" y="75223"/>
                                    </a:cubicBezTo>
                                    <a:cubicBezTo>
                                      <a:pt x="206238" y="78058"/>
                                      <a:pt x="209673" y="79476"/>
                                      <a:pt x="213826" y="79476"/>
                                    </a:cubicBezTo>
                                    <a:cubicBezTo>
                                      <a:pt x="216342" y="79476"/>
                                      <a:pt x="218858" y="78837"/>
                                      <a:pt x="221455" y="77563"/>
                                    </a:cubicBezTo>
                                    <a:cubicBezTo>
                                      <a:pt x="224051" y="76285"/>
                                      <a:pt x="226247" y="74328"/>
                                      <a:pt x="228004" y="71692"/>
                                    </a:cubicBezTo>
                                    <a:cubicBezTo>
                                      <a:pt x="229801" y="69052"/>
                                      <a:pt x="230680" y="65689"/>
                                      <a:pt x="230680" y="61608"/>
                                    </a:cubicBezTo>
                                    <a:close/>
                                    <a:moveTo>
                                      <a:pt x="259115" y="88326"/>
                                    </a:moveTo>
                                    <a:lnTo>
                                      <a:pt x="259115" y="22972"/>
                                    </a:lnTo>
                                    <a:lnTo>
                                      <a:pt x="268821" y="22972"/>
                                    </a:lnTo>
                                    <a:lnTo>
                                      <a:pt x="268821" y="33184"/>
                                    </a:lnTo>
                                    <a:lnTo>
                                      <a:pt x="269659" y="33184"/>
                                    </a:lnTo>
                                    <a:cubicBezTo>
                                      <a:pt x="271017" y="29698"/>
                                      <a:pt x="273214" y="26986"/>
                                      <a:pt x="276249" y="25057"/>
                                    </a:cubicBezTo>
                                    <a:cubicBezTo>
                                      <a:pt x="279284" y="23100"/>
                                      <a:pt x="282919" y="22121"/>
                                      <a:pt x="287192" y="22121"/>
                                    </a:cubicBezTo>
                                    <a:cubicBezTo>
                                      <a:pt x="291505" y="22121"/>
                                      <a:pt x="295099" y="23100"/>
                                      <a:pt x="297975" y="25057"/>
                                    </a:cubicBezTo>
                                    <a:cubicBezTo>
                                      <a:pt x="300851" y="26986"/>
                                      <a:pt x="303087" y="29698"/>
                                      <a:pt x="304724" y="33184"/>
                                    </a:cubicBezTo>
                                    <a:lnTo>
                                      <a:pt x="305404" y="33184"/>
                                    </a:lnTo>
                                    <a:cubicBezTo>
                                      <a:pt x="307081" y="29810"/>
                                      <a:pt x="309597" y="27130"/>
                                      <a:pt x="312952" y="25145"/>
                                    </a:cubicBezTo>
                                    <a:cubicBezTo>
                                      <a:pt x="316266" y="23128"/>
                                      <a:pt x="320300" y="22121"/>
                                      <a:pt x="324973" y="22121"/>
                                    </a:cubicBezTo>
                                    <a:cubicBezTo>
                                      <a:pt x="330804" y="22121"/>
                                      <a:pt x="335596" y="23951"/>
                                      <a:pt x="339311" y="27613"/>
                                    </a:cubicBezTo>
                                    <a:cubicBezTo>
                                      <a:pt x="343024" y="31243"/>
                                      <a:pt x="344902" y="36903"/>
                                      <a:pt x="344902" y="44586"/>
                                    </a:cubicBezTo>
                                    <a:lnTo>
                                      <a:pt x="344902" y="88326"/>
                                    </a:lnTo>
                                    <a:lnTo>
                                      <a:pt x="334838" y="88326"/>
                                    </a:lnTo>
                                    <a:lnTo>
                                      <a:pt x="334838" y="44586"/>
                                    </a:lnTo>
                                    <a:cubicBezTo>
                                      <a:pt x="334838" y="39766"/>
                                      <a:pt x="333519" y="36320"/>
                                      <a:pt x="330884" y="34251"/>
                                    </a:cubicBezTo>
                                    <a:cubicBezTo>
                                      <a:pt x="328248" y="32178"/>
                                      <a:pt x="325132" y="31144"/>
                                      <a:pt x="321578" y="31144"/>
                                    </a:cubicBezTo>
                                    <a:cubicBezTo>
                                      <a:pt x="316985" y="31144"/>
                                      <a:pt x="313431" y="32533"/>
                                      <a:pt x="310875" y="35313"/>
                                    </a:cubicBezTo>
                                    <a:cubicBezTo>
                                      <a:pt x="308359" y="38065"/>
                                      <a:pt x="307121" y="41551"/>
                                      <a:pt x="307121" y="45781"/>
                                    </a:cubicBezTo>
                                    <a:lnTo>
                                      <a:pt x="307121" y="88326"/>
                                    </a:lnTo>
                                    <a:lnTo>
                                      <a:pt x="296897" y="88326"/>
                                    </a:lnTo>
                                    <a:lnTo>
                                      <a:pt x="296897" y="43568"/>
                                    </a:lnTo>
                                    <a:cubicBezTo>
                                      <a:pt x="296897" y="39850"/>
                                      <a:pt x="295698" y="36858"/>
                                      <a:pt x="293262" y="34590"/>
                                    </a:cubicBezTo>
                                    <a:cubicBezTo>
                                      <a:pt x="290866" y="32290"/>
                                      <a:pt x="287751" y="31144"/>
                                      <a:pt x="283957" y="31144"/>
                                    </a:cubicBezTo>
                                    <a:cubicBezTo>
                                      <a:pt x="281361" y="31144"/>
                                      <a:pt x="278925" y="31838"/>
                                      <a:pt x="276648" y="33228"/>
                                    </a:cubicBezTo>
                                    <a:cubicBezTo>
                                      <a:pt x="274412" y="34618"/>
                                      <a:pt x="272574" y="36547"/>
                                      <a:pt x="271177" y="39015"/>
                                    </a:cubicBezTo>
                                    <a:cubicBezTo>
                                      <a:pt x="269819" y="41451"/>
                                      <a:pt x="269140" y="44275"/>
                                      <a:pt x="269140" y="47482"/>
                                    </a:cubicBezTo>
                                    <a:lnTo>
                                      <a:pt x="269140" y="88326"/>
                                    </a:lnTo>
                                    <a:lnTo>
                                      <a:pt x="259115" y="88326"/>
                                    </a:lnTo>
                                    <a:close/>
                                    <a:moveTo>
                                      <a:pt x="373298" y="49012"/>
                                    </a:moveTo>
                                    <a:lnTo>
                                      <a:pt x="373298" y="88326"/>
                                    </a:lnTo>
                                    <a:lnTo>
                                      <a:pt x="363233" y="88326"/>
                                    </a:lnTo>
                                    <a:lnTo>
                                      <a:pt x="363233" y="22972"/>
                                    </a:lnTo>
                                    <a:lnTo>
                                      <a:pt x="372938" y="22972"/>
                                    </a:lnTo>
                                    <a:lnTo>
                                      <a:pt x="372938" y="33184"/>
                                    </a:lnTo>
                                    <a:lnTo>
                                      <a:pt x="373777" y="33184"/>
                                    </a:lnTo>
                                    <a:cubicBezTo>
                                      <a:pt x="375334" y="29865"/>
                                      <a:pt x="377651" y="27202"/>
                                      <a:pt x="380766" y="25185"/>
                                    </a:cubicBezTo>
                                    <a:cubicBezTo>
                                      <a:pt x="383881" y="23144"/>
                                      <a:pt x="387914" y="22121"/>
                                      <a:pt x="392867" y="22121"/>
                                    </a:cubicBezTo>
                                    <a:cubicBezTo>
                                      <a:pt x="397300" y="22121"/>
                                      <a:pt x="401134" y="23032"/>
                                      <a:pt x="404489" y="24845"/>
                                    </a:cubicBezTo>
                                    <a:cubicBezTo>
                                      <a:pt x="407804" y="26634"/>
                                      <a:pt x="410359" y="29354"/>
                                      <a:pt x="412197" y="33017"/>
                                    </a:cubicBezTo>
                                    <a:cubicBezTo>
                                      <a:pt x="414074" y="36647"/>
                                      <a:pt x="414992" y="41240"/>
                                      <a:pt x="414992" y="46799"/>
                                    </a:cubicBezTo>
                                    <a:lnTo>
                                      <a:pt x="414992" y="88326"/>
                                    </a:lnTo>
                                    <a:lnTo>
                                      <a:pt x="404928" y="88326"/>
                                    </a:lnTo>
                                    <a:lnTo>
                                      <a:pt x="404928" y="47482"/>
                                    </a:lnTo>
                                    <a:cubicBezTo>
                                      <a:pt x="404928" y="42346"/>
                                      <a:pt x="403610" y="38348"/>
                                      <a:pt x="400934" y="35481"/>
                                    </a:cubicBezTo>
                                    <a:cubicBezTo>
                                      <a:pt x="398259" y="32589"/>
                                      <a:pt x="394624" y="31144"/>
                                      <a:pt x="389951" y="31144"/>
                                    </a:cubicBezTo>
                                    <a:cubicBezTo>
                                      <a:pt x="386756" y="31144"/>
                                      <a:pt x="383881" y="31838"/>
                                      <a:pt x="381365" y="33228"/>
                                    </a:cubicBezTo>
                                    <a:cubicBezTo>
                                      <a:pt x="378888" y="34618"/>
                                      <a:pt x="376892" y="36647"/>
                                      <a:pt x="375454" y="39311"/>
                                    </a:cubicBezTo>
                                    <a:cubicBezTo>
                                      <a:pt x="374016" y="41979"/>
                                      <a:pt x="373298" y="45214"/>
                                      <a:pt x="373298" y="49012"/>
                                    </a:cubicBezTo>
                                    <a:close/>
                                    <a:moveTo>
                                      <a:pt x="51400" y="182723"/>
                                    </a:moveTo>
                                    <a:cubicBezTo>
                                      <a:pt x="50920" y="178414"/>
                                      <a:pt x="48844" y="175067"/>
                                      <a:pt x="45210" y="172683"/>
                                    </a:cubicBezTo>
                                    <a:cubicBezTo>
                                      <a:pt x="41575" y="170302"/>
                                      <a:pt x="37102" y="169108"/>
                                      <a:pt x="31831" y="169108"/>
                                    </a:cubicBezTo>
                                    <a:cubicBezTo>
                                      <a:pt x="27996" y="169108"/>
                                      <a:pt x="24602" y="169735"/>
                                      <a:pt x="21726" y="170981"/>
                                    </a:cubicBezTo>
                                    <a:cubicBezTo>
                                      <a:pt x="18851" y="172231"/>
                                      <a:pt x="16614" y="173944"/>
                                      <a:pt x="14977" y="176129"/>
                                    </a:cubicBezTo>
                                    <a:cubicBezTo>
                                      <a:pt x="13419" y="178314"/>
                                      <a:pt x="12620" y="180794"/>
                                      <a:pt x="12620" y="183573"/>
                                    </a:cubicBezTo>
                                    <a:cubicBezTo>
                                      <a:pt x="12620" y="185902"/>
                                      <a:pt x="13180" y="187903"/>
                                      <a:pt x="14258" y="189576"/>
                                    </a:cubicBezTo>
                                    <a:cubicBezTo>
                                      <a:pt x="15416" y="191218"/>
                                      <a:pt x="16854" y="192595"/>
                                      <a:pt x="18611" y="193702"/>
                                    </a:cubicBezTo>
                                    <a:cubicBezTo>
                                      <a:pt x="20369" y="194780"/>
                                      <a:pt x="22206" y="195675"/>
                                      <a:pt x="24162" y="196382"/>
                                    </a:cubicBezTo>
                                    <a:cubicBezTo>
                                      <a:pt x="26079" y="197064"/>
                                      <a:pt x="27837" y="197616"/>
                                      <a:pt x="29474" y="198043"/>
                                    </a:cubicBezTo>
                                    <a:lnTo>
                                      <a:pt x="38301" y="200423"/>
                                    </a:lnTo>
                                    <a:cubicBezTo>
                                      <a:pt x="40577" y="201018"/>
                                      <a:pt x="43093" y="201841"/>
                                      <a:pt x="45888" y="202891"/>
                                    </a:cubicBezTo>
                                    <a:cubicBezTo>
                                      <a:pt x="48684" y="203942"/>
                                      <a:pt x="51360" y="205375"/>
                                      <a:pt x="53916" y="207189"/>
                                    </a:cubicBezTo>
                                    <a:cubicBezTo>
                                      <a:pt x="56512" y="208978"/>
                                      <a:pt x="58629" y="211274"/>
                                      <a:pt x="60306" y="214082"/>
                                    </a:cubicBezTo>
                                    <a:cubicBezTo>
                                      <a:pt x="61983" y="216889"/>
                                      <a:pt x="62822" y="220336"/>
                                      <a:pt x="62822" y="224422"/>
                                    </a:cubicBezTo>
                                    <a:cubicBezTo>
                                      <a:pt x="62822" y="229130"/>
                                      <a:pt x="61584" y="233384"/>
                                      <a:pt x="59108" y="237186"/>
                                    </a:cubicBezTo>
                                    <a:cubicBezTo>
                                      <a:pt x="56672" y="240984"/>
                                      <a:pt x="53117" y="244007"/>
                                      <a:pt x="48404" y="246248"/>
                                    </a:cubicBezTo>
                                    <a:cubicBezTo>
                                      <a:pt x="43732" y="248488"/>
                                      <a:pt x="38021" y="249610"/>
                                      <a:pt x="31351" y="249610"/>
                                    </a:cubicBezTo>
                                    <a:cubicBezTo>
                                      <a:pt x="25081" y="249610"/>
                                      <a:pt x="19689" y="248600"/>
                                      <a:pt x="15137" y="246587"/>
                                    </a:cubicBezTo>
                                    <a:cubicBezTo>
                                      <a:pt x="10584" y="244574"/>
                                      <a:pt x="7029" y="241767"/>
                                      <a:pt x="4394" y="238164"/>
                                    </a:cubicBezTo>
                                    <a:cubicBezTo>
                                      <a:pt x="1837" y="234562"/>
                                      <a:pt x="360" y="230376"/>
                                      <a:pt x="0" y="225612"/>
                                    </a:cubicBezTo>
                                    <a:lnTo>
                                      <a:pt x="10903" y="225612"/>
                                    </a:lnTo>
                                    <a:cubicBezTo>
                                      <a:pt x="11183" y="228903"/>
                                      <a:pt x="12301" y="231626"/>
                                      <a:pt x="14218" y="233779"/>
                                    </a:cubicBezTo>
                                    <a:cubicBezTo>
                                      <a:pt x="16175" y="235908"/>
                                      <a:pt x="18651" y="237497"/>
                                      <a:pt x="21646" y="238548"/>
                                    </a:cubicBezTo>
                                    <a:cubicBezTo>
                                      <a:pt x="24642" y="239566"/>
                                      <a:pt x="27877" y="240077"/>
                                      <a:pt x="31351" y="240077"/>
                                    </a:cubicBezTo>
                                    <a:cubicBezTo>
                                      <a:pt x="35345" y="240077"/>
                                      <a:pt x="38979" y="239426"/>
                                      <a:pt x="42174" y="238120"/>
                                    </a:cubicBezTo>
                                    <a:cubicBezTo>
                                      <a:pt x="45370" y="236786"/>
                                      <a:pt x="47925" y="234945"/>
                                      <a:pt x="49803" y="232589"/>
                                    </a:cubicBezTo>
                                    <a:cubicBezTo>
                                      <a:pt x="51680" y="230209"/>
                                      <a:pt x="52598" y="227429"/>
                                      <a:pt x="52598" y="224250"/>
                                    </a:cubicBezTo>
                                    <a:cubicBezTo>
                                      <a:pt x="52598" y="221358"/>
                                      <a:pt x="51799" y="219002"/>
                                      <a:pt x="50162" y="217189"/>
                                    </a:cubicBezTo>
                                    <a:cubicBezTo>
                                      <a:pt x="48564" y="215372"/>
                                      <a:pt x="46447" y="213898"/>
                                      <a:pt x="43812" y="212764"/>
                                    </a:cubicBezTo>
                                    <a:cubicBezTo>
                                      <a:pt x="41176" y="211630"/>
                                      <a:pt x="38301" y="210635"/>
                                      <a:pt x="35265" y="209785"/>
                                    </a:cubicBezTo>
                                    <a:lnTo>
                                      <a:pt x="24522" y="206721"/>
                                    </a:lnTo>
                                    <a:cubicBezTo>
                                      <a:pt x="17733" y="204765"/>
                                      <a:pt x="12341" y="201969"/>
                                      <a:pt x="8347" y="198339"/>
                                    </a:cubicBezTo>
                                    <a:cubicBezTo>
                                      <a:pt x="4394" y="194708"/>
                                      <a:pt x="2397" y="189956"/>
                                      <a:pt x="2397" y="184085"/>
                                    </a:cubicBezTo>
                                    <a:cubicBezTo>
                                      <a:pt x="2397" y="179208"/>
                                      <a:pt x="3714" y="174951"/>
                                      <a:pt x="6350" y="171321"/>
                                    </a:cubicBezTo>
                                    <a:cubicBezTo>
                                      <a:pt x="9026" y="167662"/>
                                      <a:pt x="12580" y="164827"/>
                                      <a:pt x="17093" y="162814"/>
                                    </a:cubicBezTo>
                                    <a:cubicBezTo>
                                      <a:pt x="21606" y="160769"/>
                                      <a:pt x="26639" y="159751"/>
                                      <a:pt x="32190" y="159751"/>
                                    </a:cubicBezTo>
                                    <a:cubicBezTo>
                                      <a:pt x="37781" y="159751"/>
                                      <a:pt x="42774" y="160757"/>
                                      <a:pt x="47167" y="162770"/>
                                    </a:cubicBezTo>
                                    <a:cubicBezTo>
                                      <a:pt x="51520" y="164755"/>
                                      <a:pt x="54994" y="167478"/>
                                      <a:pt x="57550" y="170937"/>
                                    </a:cubicBezTo>
                                    <a:cubicBezTo>
                                      <a:pt x="60106" y="174400"/>
                                      <a:pt x="61504" y="178330"/>
                                      <a:pt x="61624" y="182723"/>
                                    </a:cubicBezTo>
                                    <a:lnTo>
                                      <a:pt x="51400" y="182723"/>
                                    </a:lnTo>
                                    <a:close/>
                                    <a:moveTo>
                                      <a:pt x="107233" y="182723"/>
                                    </a:moveTo>
                                    <a:lnTo>
                                      <a:pt x="107233" y="191234"/>
                                    </a:lnTo>
                                    <a:lnTo>
                                      <a:pt x="73365" y="191234"/>
                                    </a:lnTo>
                                    <a:lnTo>
                                      <a:pt x="73365" y="182723"/>
                                    </a:lnTo>
                                    <a:lnTo>
                                      <a:pt x="107233" y="182723"/>
                                    </a:lnTo>
                                    <a:close/>
                                    <a:moveTo>
                                      <a:pt x="83230" y="167067"/>
                                    </a:moveTo>
                                    <a:lnTo>
                                      <a:pt x="93255" y="167067"/>
                                    </a:lnTo>
                                    <a:lnTo>
                                      <a:pt x="93255" y="229354"/>
                                    </a:lnTo>
                                    <a:cubicBezTo>
                                      <a:pt x="93255" y="232194"/>
                                      <a:pt x="93694" y="234318"/>
                                      <a:pt x="94493" y="235740"/>
                                    </a:cubicBezTo>
                                    <a:cubicBezTo>
                                      <a:pt x="95371" y="237130"/>
                                      <a:pt x="96450" y="238064"/>
                                      <a:pt x="97728" y="238548"/>
                                    </a:cubicBezTo>
                                    <a:cubicBezTo>
                                      <a:pt x="99086" y="238999"/>
                                      <a:pt x="100483" y="239227"/>
                                      <a:pt x="101961" y="239227"/>
                                    </a:cubicBezTo>
                                    <a:cubicBezTo>
                                      <a:pt x="103039" y="239227"/>
                                      <a:pt x="103958" y="239171"/>
                                      <a:pt x="104677" y="239055"/>
                                    </a:cubicBezTo>
                                    <a:cubicBezTo>
                                      <a:pt x="105395" y="238915"/>
                                      <a:pt x="105955" y="238803"/>
                                      <a:pt x="106394" y="238715"/>
                                    </a:cubicBezTo>
                                    <a:lnTo>
                                      <a:pt x="108431" y="247737"/>
                                    </a:lnTo>
                                    <a:cubicBezTo>
                                      <a:pt x="107752" y="247993"/>
                                      <a:pt x="106793" y="248249"/>
                                      <a:pt x="105555" y="248504"/>
                                    </a:cubicBezTo>
                                    <a:cubicBezTo>
                                      <a:pt x="104357" y="248788"/>
                                      <a:pt x="102799" y="248927"/>
                                      <a:pt x="100922" y="248927"/>
                                    </a:cubicBezTo>
                                    <a:cubicBezTo>
                                      <a:pt x="98087" y="248927"/>
                                      <a:pt x="95331" y="248316"/>
                                      <a:pt x="92576" y="247098"/>
                                    </a:cubicBezTo>
                                    <a:cubicBezTo>
                                      <a:pt x="89900" y="245880"/>
                                      <a:pt x="87663" y="244019"/>
                                      <a:pt x="85866" y="241523"/>
                                    </a:cubicBezTo>
                                    <a:cubicBezTo>
                                      <a:pt x="84109" y="239027"/>
                                      <a:pt x="83230" y="235880"/>
                                      <a:pt x="83230" y="232078"/>
                                    </a:cubicBezTo>
                                    <a:lnTo>
                                      <a:pt x="83230" y="167067"/>
                                    </a:lnTo>
                                    <a:close/>
                                    <a:moveTo>
                                      <a:pt x="148169" y="249439"/>
                                    </a:moveTo>
                                    <a:cubicBezTo>
                                      <a:pt x="142298" y="249439"/>
                                      <a:pt x="137106" y="248033"/>
                                      <a:pt x="132633" y="245225"/>
                                    </a:cubicBezTo>
                                    <a:cubicBezTo>
                                      <a:pt x="128240" y="242418"/>
                                      <a:pt x="124765" y="238488"/>
                                      <a:pt x="122250" y="233440"/>
                                    </a:cubicBezTo>
                                    <a:cubicBezTo>
                                      <a:pt x="119813" y="228391"/>
                                      <a:pt x="118575" y="222493"/>
                                      <a:pt x="118575" y="215739"/>
                                    </a:cubicBezTo>
                                    <a:cubicBezTo>
                                      <a:pt x="118575" y="208934"/>
                                      <a:pt x="119813" y="202991"/>
                                      <a:pt x="122250" y="197915"/>
                                    </a:cubicBezTo>
                                    <a:cubicBezTo>
                                      <a:pt x="124765" y="192835"/>
                                      <a:pt x="128240" y="188893"/>
                                      <a:pt x="132633" y="186086"/>
                                    </a:cubicBezTo>
                                    <a:cubicBezTo>
                                      <a:pt x="137106" y="183278"/>
                                      <a:pt x="142298" y="181872"/>
                                      <a:pt x="148169" y="181872"/>
                                    </a:cubicBezTo>
                                    <a:cubicBezTo>
                                      <a:pt x="154080" y="181872"/>
                                      <a:pt x="159231" y="183278"/>
                                      <a:pt x="163665" y="186086"/>
                                    </a:cubicBezTo>
                                    <a:cubicBezTo>
                                      <a:pt x="168138" y="188893"/>
                                      <a:pt x="171572" y="192835"/>
                                      <a:pt x="174049" y="197915"/>
                                    </a:cubicBezTo>
                                    <a:cubicBezTo>
                                      <a:pt x="176525" y="202991"/>
                                      <a:pt x="177802" y="208934"/>
                                      <a:pt x="177802" y="215739"/>
                                    </a:cubicBezTo>
                                    <a:cubicBezTo>
                                      <a:pt x="177802" y="222493"/>
                                      <a:pt x="176525" y="228391"/>
                                      <a:pt x="174049" y="233440"/>
                                    </a:cubicBezTo>
                                    <a:cubicBezTo>
                                      <a:pt x="171572" y="238488"/>
                                      <a:pt x="168138" y="242418"/>
                                      <a:pt x="163665" y="245225"/>
                                    </a:cubicBezTo>
                                    <a:cubicBezTo>
                                      <a:pt x="159231" y="248033"/>
                                      <a:pt x="154080" y="249439"/>
                                      <a:pt x="148169" y="249439"/>
                                    </a:cubicBezTo>
                                    <a:close/>
                                    <a:moveTo>
                                      <a:pt x="148169" y="240417"/>
                                    </a:moveTo>
                                    <a:cubicBezTo>
                                      <a:pt x="152642" y="240417"/>
                                      <a:pt x="156356" y="239270"/>
                                      <a:pt x="159231" y="236970"/>
                                    </a:cubicBezTo>
                                    <a:cubicBezTo>
                                      <a:pt x="162147" y="234674"/>
                                      <a:pt x="164264" y="231654"/>
                                      <a:pt x="165662" y="227908"/>
                                    </a:cubicBezTo>
                                    <a:cubicBezTo>
                                      <a:pt x="167059" y="224166"/>
                                      <a:pt x="167738" y="220108"/>
                                      <a:pt x="167738" y="215739"/>
                                    </a:cubicBezTo>
                                    <a:cubicBezTo>
                                      <a:pt x="167738" y="211374"/>
                                      <a:pt x="167059" y="207300"/>
                                      <a:pt x="165662" y="203530"/>
                                    </a:cubicBezTo>
                                    <a:cubicBezTo>
                                      <a:pt x="164264" y="199756"/>
                                      <a:pt x="162147" y="196709"/>
                                      <a:pt x="159231" y="194381"/>
                                    </a:cubicBezTo>
                                    <a:cubicBezTo>
                                      <a:pt x="156356" y="192056"/>
                                      <a:pt x="152642" y="190894"/>
                                      <a:pt x="148169" y="190894"/>
                                    </a:cubicBezTo>
                                    <a:cubicBezTo>
                                      <a:pt x="143696" y="190894"/>
                                      <a:pt x="140022" y="192056"/>
                                      <a:pt x="137106" y="194381"/>
                                    </a:cubicBezTo>
                                    <a:cubicBezTo>
                                      <a:pt x="134231" y="196709"/>
                                      <a:pt x="132074" y="199756"/>
                                      <a:pt x="130676" y="203530"/>
                                    </a:cubicBezTo>
                                    <a:cubicBezTo>
                                      <a:pt x="129318" y="207300"/>
                                      <a:pt x="128599" y="211374"/>
                                      <a:pt x="128599" y="215739"/>
                                    </a:cubicBezTo>
                                    <a:cubicBezTo>
                                      <a:pt x="128599" y="220108"/>
                                      <a:pt x="129318" y="224166"/>
                                      <a:pt x="130676" y="227908"/>
                                    </a:cubicBezTo>
                                    <a:cubicBezTo>
                                      <a:pt x="132074" y="231654"/>
                                      <a:pt x="134231" y="234674"/>
                                      <a:pt x="137106" y="236970"/>
                                    </a:cubicBezTo>
                                    <a:cubicBezTo>
                                      <a:pt x="140022" y="239270"/>
                                      <a:pt x="143696" y="240417"/>
                                      <a:pt x="148169" y="240417"/>
                                    </a:cubicBezTo>
                                    <a:close/>
                                    <a:moveTo>
                                      <a:pt x="193139" y="248077"/>
                                    </a:moveTo>
                                    <a:lnTo>
                                      <a:pt x="193139" y="182723"/>
                                    </a:lnTo>
                                    <a:lnTo>
                                      <a:pt x="202803" y="182723"/>
                                    </a:lnTo>
                                    <a:lnTo>
                                      <a:pt x="202803" y="192595"/>
                                    </a:lnTo>
                                    <a:lnTo>
                                      <a:pt x="203483" y="192595"/>
                                    </a:lnTo>
                                    <a:cubicBezTo>
                                      <a:pt x="204680" y="189360"/>
                                      <a:pt x="206837" y="186737"/>
                                      <a:pt x="209952" y="184724"/>
                                    </a:cubicBezTo>
                                    <a:cubicBezTo>
                                      <a:pt x="213108" y="182711"/>
                                      <a:pt x="216622" y="181704"/>
                                      <a:pt x="220536" y="181704"/>
                                    </a:cubicBezTo>
                                    <a:cubicBezTo>
                                      <a:pt x="221255" y="181704"/>
                                      <a:pt x="222173" y="181716"/>
                                      <a:pt x="223291" y="181744"/>
                                    </a:cubicBezTo>
                                    <a:cubicBezTo>
                                      <a:pt x="224410" y="181772"/>
                                      <a:pt x="225208" y="181816"/>
                                      <a:pt x="225808" y="181872"/>
                                    </a:cubicBezTo>
                                    <a:lnTo>
                                      <a:pt x="225808" y="192084"/>
                                    </a:lnTo>
                                    <a:cubicBezTo>
                                      <a:pt x="225448" y="192000"/>
                                      <a:pt x="224689" y="191873"/>
                                      <a:pt x="223451" y="191701"/>
                                    </a:cubicBezTo>
                                    <a:cubicBezTo>
                                      <a:pt x="222253" y="191505"/>
                                      <a:pt x="221015" y="191405"/>
                                      <a:pt x="219657" y="191405"/>
                                    </a:cubicBezTo>
                                    <a:cubicBezTo>
                                      <a:pt x="216502" y="191405"/>
                                      <a:pt x="213666" y="192072"/>
                                      <a:pt x="211150" y="193402"/>
                                    </a:cubicBezTo>
                                    <a:cubicBezTo>
                                      <a:pt x="208674" y="194708"/>
                                      <a:pt x="206717" y="196525"/>
                                      <a:pt x="205280" y="198850"/>
                                    </a:cubicBezTo>
                                    <a:cubicBezTo>
                                      <a:pt x="203882" y="201146"/>
                                      <a:pt x="203163" y="203770"/>
                                      <a:pt x="203163" y="206721"/>
                                    </a:cubicBezTo>
                                    <a:lnTo>
                                      <a:pt x="203163" y="248077"/>
                                    </a:lnTo>
                                    <a:lnTo>
                                      <a:pt x="193139" y="248077"/>
                                    </a:lnTo>
                                    <a:close/>
                                    <a:moveTo>
                                      <a:pt x="263109" y="249439"/>
                                    </a:moveTo>
                                    <a:cubicBezTo>
                                      <a:pt x="256799" y="249439"/>
                                      <a:pt x="251368" y="248049"/>
                                      <a:pt x="246815" y="245269"/>
                                    </a:cubicBezTo>
                                    <a:cubicBezTo>
                                      <a:pt x="242262" y="242462"/>
                                      <a:pt x="238787" y="238548"/>
                                      <a:pt x="236311" y="233527"/>
                                    </a:cubicBezTo>
                                    <a:cubicBezTo>
                                      <a:pt x="233875" y="228475"/>
                                      <a:pt x="232637" y="222605"/>
                                      <a:pt x="232637" y="215911"/>
                                    </a:cubicBezTo>
                                    <a:cubicBezTo>
                                      <a:pt x="232637" y="209218"/>
                                      <a:pt x="233875" y="203319"/>
                                      <a:pt x="236311" y="198211"/>
                                    </a:cubicBezTo>
                                    <a:cubicBezTo>
                                      <a:pt x="238787" y="193079"/>
                                      <a:pt x="242222" y="189077"/>
                                      <a:pt x="246615" y="186213"/>
                                    </a:cubicBezTo>
                                    <a:cubicBezTo>
                                      <a:pt x="251008" y="183322"/>
                                      <a:pt x="256200" y="181872"/>
                                      <a:pt x="262071" y="181872"/>
                                    </a:cubicBezTo>
                                    <a:cubicBezTo>
                                      <a:pt x="265506" y="181872"/>
                                      <a:pt x="268860" y="182439"/>
                                      <a:pt x="272175" y="183573"/>
                                    </a:cubicBezTo>
                                    <a:cubicBezTo>
                                      <a:pt x="275490" y="184712"/>
                                      <a:pt x="278525" y="186553"/>
                                      <a:pt x="281241" y="189105"/>
                                    </a:cubicBezTo>
                                    <a:cubicBezTo>
                                      <a:pt x="283957" y="191629"/>
                                      <a:pt x="286113" y="194980"/>
                                      <a:pt x="287751" y="199149"/>
                                    </a:cubicBezTo>
                                    <a:cubicBezTo>
                                      <a:pt x="289349" y="203319"/>
                                      <a:pt x="290187" y="208451"/>
                                      <a:pt x="290187" y="214549"/>
                                    </a:cubicBezTo>
                                    <a:lnTo>
                                      <a:pt x="290187" y="218802"/>
                                    </a:lnTo>
                                    <a:lnTo>
                                      <a:pt x="239786" y="218802"/>
                                    </a:lnTo>
                                    <a:lnTo>
                                      <a:pt x="239786" y="210124"/>
                                    </a:lnTo>
                                    <a:lnTo>
                                      <a:pt x="279963" y="210124"/>
                                    </a:lnTo>
                                    <a:cubicBezTo>
                                      <a:pt x="279963" y="206438"/>
                                      <a:pt x="279204" y="203147"/>
                                      <a:pt x="277727" y="200255"/>
                                    </a:cubicBezTo>
                                    <a:cubicBezTo>
                                      <a:pt x="276289" y="197360"/>
                                      <a:pt x="274212" y="195076"/>
                                      <a:pt x="271536" y="193402"/>
                                    </a:cubicBezTo>
                                    <a:cubicBezTo>
                                      <a:pt x="268860" y="191729"/>
                                      <a:pt x="265705" y="190894"/>
                                      <a:pt x="262071" y="190894"/>
                                    </a:cubicBezTo>
                                    <a:cubicBezTo>
                                      <a:pt x="258077" y="190894"/>
                                      <a:pt x="254642" y="191884"/>
                                      <a:pt x="251687" y="193873"/>
                                    </a:cubicBezTo>
                                    <a:cubicBezTo>
                                      <a:pt x="248812" y="195830"/>
                                      <a:pt x="246575" y="198382"/>
                                      <a:pt x="245018" y="201529"/>
                                    </a:cubicBezTo>
                                    <a:cubicBezTo>
                                      <a:pt x="243460" y="204680"/>
                                      <a:pt x="242701" y="208055"/>
                                      <a:pt x="242701" y="211658"/>
                                    </a:cubicBezTo>
                                    <a:lnTo>
                                      <a:pt x="242701" y="217445"/>
                                    </a:lnTo>
                                    <a:cubicBezTo>
                                      <a:pt x="242701" y="222377"/>
                                      <a:pt x="243540" y="226562"/>
                                      <a:pt x="245257" y="229993"/>
                                    </a:cubicBezTo>
                                    <a:cubicBezTo>
                                      <a:pt x="246975" y="233400"/>
                                      <a:pt x="249371" y="235992"/>
                                      <a:pt x="252446" y="237781"/>
                                    </a:cubicBezTo>
                                    <a:cubicBezTo>
                                      <a:pt x="255481" y="239538"/>
                                      <a:pt x="259036" y="240417"/>
                                      <a:pt x="263109" y="240417"/>
                                    </a:cubicBezTo>
                                    <a:cubicBezTo>
                                      <a:pt x="265745" y="240417"/>
                                      <a:pt x="268141" y="240049"/>
                                      <a:pt x="270258" y="239310"/>
                                    </a:cubicBezTo>
                                    <a:cubicBezTo>
                                      <a:pt x="272415" y="238548"/>
                                      <a:pt x="274252" y="237413"/>
                                      <a:pt x="275850" y="235908"/>
                                    </a:cubicBezTo>
                                    <a:cubicBezTo>
                                      <a:pt x="277407" y="234378"/>
                                      <a:pt x="278605" y="232477"/>
                                      <a:pt x="279444" y="230209"/>
                                    </a:cubicBezTo>
                                    <a:lnTo>
                                      <a:pt x="289149" y="232928"/>
                                    </a:lnTo>
                                    <a:cubicBezTo>
                                      <a:pt x="288110" y="236219"/>
                                      <a:pt x="286393" y="239115"/>
                                      <a:pt x="283997" y="241611"/>
                                    </a:cubicBezTo>
                                    <a:cubicBezTo>
                                      <a:pt x="281600" y="244079"/>
                                      <a:pt x="278605" y="246008"/>
                                      <a:pt x="275051" y="247398"/>
                                    </a:cubicBezTo>
                                    <a:cubicBezTo>
                                      <a:pt x="271536" y="248756"/>
                                      <a:pt x="267542" y="249439"/>
                                      <a:pt x="263109" y="249439"/>
                                    </a:cubicBezTo>
                                    <a:close/>
                                    <a:moveTo>
                                      <a:pt x="351731" y="197360"/>
                                    </a:moveTo>
                                    <a:lnTo>
                                      <a:pt x="342705" y="199912"/>
                                    </a:lnTo>
                                    <a:cubicBezTo>
                                      <a:pt x="342146" y="198410"/>
                                      <a:pt x="341307" y="196949"/>
                                      <a:pt x="340189" y="195531"/>
                                    </a:cubicBezTo>
                                    <a:cubicBezTo>
                                      <a:pt x="339111" y="194085"/>
                                      <a:pt x="337633" y="192895"/>
                                      <a:pt x="335796" y="191956"/>
                                    </a:cubicBezTo>
                                    <a:cubicBezTo>
                                      <a:pt x="333919" y="191022"/>
                                      <a:pt x="331522" y="190555"/>
                                      <a:pt x="328607" y="190555"/>
                                    </a:cubicBezTo>
                                    <a:cubicBezTo>
                                      <a:pt x="324573" y="190555"/>
                                      <a:pt x="321259" y="191473"/>
                                      <a:pt x="318583" y="193318"/>
                                    </a:cubicBezTo>
                                    <a:cubicBezTo>
                                      <a:pt x="315947" y="195136"/>
                                      <a:pt x="314629" y="197444"/>
                                      <a:pt x="314629" y="200255"/>
                                    </a:cubicBezTo>
                                    <a:cubicBezTo>
                                      <a:pt x="314629" y="202752"/>
                                      <a:pt x="315547" y="204720"/>
                                      <a:pt x="317345" y="206166"/>
                                    </a:cubicBezTo>
                                    <a:cubicBezTo>
                                      <a:pt x="319182" y="207616"/>
                                      <a:pt x="322017" y="208818"/>
                                      <a:pt x="325852" y="209785"/>
                                    </a:cubicBezTo>
                                    <a:lnTo>
                                      <a:pt x="335556" y="212169"/>
                                    </a:lnTo>
                                    <a:cubicBezTo>
                                      <a:pt x="341427" y="213587"/>
                                      <a:pt x="345780" y="215755"/>
                                      <a:pt x="348616" y="218675"/>
                                    </a:cubicBezTo>
                                    <a:cubicBezTo>
                                      <a:pt x="351491" y="221570"/>
                                      <a:pt x="352929" y="225300"/>
                                      <a:pt x="352929" y="229865"/>
                                    </a:cubicBezTo>
                                    <a:cubicBezTo>
                                      <a:pt x="352929" y="233611"/>
                                      <a:pt x="351851" y="236958"/>
                                      <a:pt x="349694" y="239910"/>
                                    </a:cubicBezTo>
                                    <a:cubicBezTo>
                                      <a:pt x="347577" y="242857"/>
                                      <a:pt x="344582" y="245185"/>
                                      <a:pt x="340748" y="246887"/>
                                    </a:cubicBezTo>
                                    <a:cubicBezTo>
                                      <a:pt x="336914" y="248588"/>
                                      <a:pt x="332481" y="249439"/>
                                      <a:pt x="327409" y="249439"/>
                                    </a:cubicBezTo>
                                    <a:cubicBezTo>
                                      <a:pt x="320739" y="249439"/>
                                      <a:pt x="315228" y="247993"/>
                                      <a:pt x="310835" y="245098"/>
                                    </a:cubicBezTo>
                                    <a:cubicBezTo>
                                      <a:pt x="306481" y="242206"/>
                                      <a:pt x="303726" y="237980"/>
                                      <a:pt x="302568" y="232421"/>
                                    </a:cubicBezTo>
                                    <a:lnTo>
                                      <a:pt x="312073" y="230037"/>
                                    </a:lnTo>
                                    <a:cubicBezTo>
                                      <a:pt x="312991" y="233555"/>
                                      <a:pt x="314709" y="236191"/>
                                      <a:pt x="317225" y="237949"/>
                                    </a:cubicBezTo>
                                    <a:cubicBezTo>
                                      <a:pt x="319781" y="239710"/>
                                      <a:pt x="323096" y="240588"/>
                                      <a:pt x="327209" y="240588"/>
                                    </a:cubicBezTo>
                                    <a:cubicBezTo>
                                      <a:pt x="331922" y="240588"/>
                                      <a:pt x="335636" y="239594"/>
                                      <a:pt x="338392" y="237609"/>
                                    </a:cubicBezTo>
                                    <a:cubicBezTo>
                                      <a:pt x="341148" y="235596"/>
                                      <a:pt x="342545" y="233184"/>
                                      <a:pt x="342545" y="230376"/>
                                    </a:cubicBezTo>
                                    <a:cubicBezTo>
                                      <a:pt x="342545" y="228108"/>
                                      <a:pt x="341747" y="226207"/>
                                      <a:pt x="340149" y="224677"/>
                                    </a:cubicBezTo>
                                    <a:cubicBezTo>
                                      <a:pt x="338591" y="223116"/>
                                      <a:pt x="336115" y="221953"/>
                                      <a:pt x="332841" y="221187"/>
                                    </a:cubicBezTo>
                                    <a:lnTo>
                                      <a:pt x="321938" y="218635"/>
                                    </a:lnTo>
                                    <a:cubicBezTo>
                                      <a:pt x="315947" y="217217"/>
                                      <a:pt x="311554" y="215016"/>
                                      <a:pt x="308758" y="212041"/>
                                    </a:cubicBezTo>
                                    <a:cubicBezTo>
                                      <a:pt x="305963" y="209034"/>
                                      <a:pt x="304604" y="205276"/>
                                      <a:pt x="304604" y="200763"/>
                                    </a:cubicBezTo>
                                    <a:cubicBezTo>
                                      <a:pt x="304604" y="197076"/>
                                      <a:pt x="305643" y="193814"/>
                                      <a:pt x="307680" y="190978"/>
                                    </a:cubicBezTo>
                                    <a:cubicBezTo>
                                      <a:pt x="309797" y="188142"/>
                                      <a:pt x="312632" y="185914"/>
                                      <a:pt x="316266" y="184300"/>
                                    </a:cubicBezTo>
                                    <a:cubicBezTo>
                                      <a:pt x="319901" y="182683"/>
                                      <a:pt x="323974" y="181872"/>
                                      <a:pt x="328607" y="181872"/>
                                    </a:cubicBezTo>
                                    <a:cubicBezTo>
                                      <a:pt x="335037" y="181872"/>
                                      <a:pt x="340149" y="183290"/>
                                      <a:pt x="343824" y="186130"/>
                                    </a:cubicBezTo>
                                    <a:cubicBezTo>
                                      <a:pt x="347537" y="188965"/>
                                      <a:pt x="350173" y="192707"/>
                                      <a:pt x="351731" y="197360"/>
                                    </a:cubicBezTo>
                                    <a:close/>
                                  </a:path>
                                </a:pathLst>
                              </a:custGeom>
                              <a:solidFill>
                                <a:srgbClr val="7D88A1"/>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grpSp>
                          <wpg:cNvPr id="845292595" name="Espace réservé du contenu 4">
                            <a:extLst>
                              <a:ext uri="{FF2B5EF4-FFF2-40B4-BE49-F238E27FC236}">
                                <a16:creationId xmlns:a16="http://schemas.microsoft.com/office/drawing/2014/main" id="{9C825451-B490-7966-6B9B-858F8108A0B7}"/>
                              </a:ext>
                            </a:extLst>
                          </wpg:cNvPr>
                          <wpg:cNvGrpSpPr/>
                          <wpg:grpSpPr>
                            <a:xfrm>
                              <a:off x="2788008" y="3222967"/>
                              <a:ext cx="1046366" cy="327488"/>
                              <a:chOff x="2788008" y="3222967"/>
                              <a:chExt cx="1046366" cy="327488"/>
                            </a:xfrm>
                          </wpg:grpSpPr>
                          <wps:wsp>
                            <wps:cNvPr id="440865387" name="Forme libre : forme 440865387">
                              <a:extLst>
                                <a:ext uri="{FF2B5EF4-FFF2-40B4-BE49-F238E27FC236}">
                                  <a16:creationId xmlns:a16="http://schemas.microsoft.com/office/drawing/2014/main" id="{8B5947AB-D1BB-0A3C-EE7D-AEE96D3845BD}"/>
                                </a:ext>
                              </a:extLst>
                            </wps:cNvPr>
                            <wps:cNvSpPr/>
                            <wps:spPr>
                              <a:xfrm>
                                <a:off x="2788008" y="3222967"/>
                                <a:ext cx="1046366" cy="327488"/>
                              </a:xfrm>
                              <a:custGeom>
                                <a:avLst/>
                                <a:gdLst>
                                  <a:gd name="connsiteX0" fmla="*/ 0 w 1046366"/>
                                  <a:gd name="connsiteY0" fmla="*/ 39938 h 327488"/>
                                  <a:gd name="connsiteX1" fmla="*/ 39938 w 1046366"/>
                                  <a:gd name="connsiteY1" fmla="*/ 0 h 327488"/>
                                  <a:gd name="connsiteX2" fmla="*/ 1006429 w 1046366"/>
                                  <a:gd name="connsiteY2" fmla="*/ 0 h 327488"/>
                                  <a:gd name="connsiteX3" fmla="*/ 1046366 w 1046366"/>
                                  <a:gd name="connsiteY3" fmla="*/ 39938 h 327488"/>
                                  <a:gd name="connsiteX4" fmla="*/ 1046366 w 1046366"/>
                                  <a:gd name="connsiteY4" fmla="*/ 287551 h 327488"/>
                                  <a:gd name="connsiteX5" fmla="*/ 1006429 w 1046366"/>
                                  <a:gd name="connsiteY5" fmla="*/ 327489 h 327488"/>
                                  <a:gd name="connsiteX6" fmla="*/ 39938 w 1046366"/>
                                  <a:gd name="connsiteY6" fmla="*/ 327489 h 327488"/>
                                  <a:gd name="connsiteX7" fmla="*/ 0 w 1046366"/>
                                  <a:gd name="connsiteY7" fmla="*/ 287551 h 327488"/>
                                  <a:gd name="connsiteX8" fmla="*/ 0 w 1046366"/>
                                  <a:gd name="connsiteY8" fmla="*/ 39938 h 32748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1046366" h="327488">
                                    <a:moveTo>
                                      <a:pt x="0" y="39938"/>
                                    </a:moveTo>
                                    <a:cubicBezTo>
                                      <a:pt x="0" y="17880"/>
                                      <a:pt x="17880" y="0"/>
                                      <a:pt x="39938" y="0"/>
                                    </a:cubicBezTo>
                                    <a:lnTo>
                                      <a:pt x="1006429" y="0"/>
                                    </a:lnTo>
                                    <a:cubicBezTo>
                                      <a:pt x="1028486" y="0"/>
                                      <a:pt x="1046366" y="17880"/>
                                      <a:pt x="1046366" y="39938"/>
                                    </a:cubicBezTo>
                                    <a:lnTo>
                                      <a:pt x="1046366" y="287551"/>
                                    </a:lnTo>
                                    <a:cubicBezTo>
                                      <a:pt x="1046366" y="309609"/>
                                      <a:pt x="1028486" y="327489"/>
                                      <a:pt x="1006429" y="327489"/>
                                    </a:cubicBezTo>
                                    <a:lnTo>
                                      <a:pt x="39938" y="327489"/>
                                    </a:lnTo>
                                    <a:cubicBezTo>
                                      <a:pt x="17880" y="327489"/>
                                      <a:pt x="0" y="309609"/>
                                      <a:pt x="0" y="287551"/>
                                    </a:cubicBezTo>
                                    <a:lnTo>
                                      <a:pt x="0" y="39938"/>
                                    </a:lnTo>
                                    <a:close/>
                                  </a:path>
                                </a:pathLst>
                              </a:custGeom>
                              <a:solidFill>
                                <a:srgbClr val="FFFFFF"/>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44317205" name="Forme libre : forme 744317205">
                              <a:extLst>
                                <a:ext uri="{FF2B5EF4-FFF2-40B4-BE49-F238E27FC236}">
                                  <a16:creationId xmlns:a16="http://schemas.microsoft.com/office/drawing/2014/main" id="{6E2BB0BD-8AE6-02D8-8A47-40607FFE863C}"/>
                                </a:ext>
                              </a:extLst>
                            </wps:cNvPr>
                            <wps:cNvSpPr/>
                            <wps:spPr>
                              <a:xfrm>
                                <a:off x="2927142" y="3351494"/>
                                <a:ext cx="772721" cy="113003"/>
                              </a:xfrm>
                              <a:custGeom>
                                <a:avLst/>
                                <a:gdLst>
                                  <a:gd name="connsiteX0" fmla="*/ 0 w 772721"/>
                                  <a:gd name="connsiteY0" fmla="*/ 0 h 113003"/>
                                  <a:gd name="connsiteX1" fmla="*/ 12596 w 772721"/>
                                  <a:gd name="connsiteY1" fmla="*/ 0 h 113003"/>
                                  <a:gd name="connsiteX2" fmla="*/ 42210 w 772721"/>
                                  <a:gd name="connsiteY2" fmla="*/ 72331 h 113003"/>
                                  <a:gd name="connsiteX3" fmla="*/ 43228 w 772721"/>
                                  <a:gd name="connsiteY3" fmla="*/ 72331 h 113003"/>
                                  <a:gd name="connsiteX4" fmla="*/ 72842 w 772721"/>
                                  <a:gd name="connsiteY4" fmla="*/ 0 h 113003"/>
                                  <a:gd name="connsiteX5" fmla="*/ 85434 w 772721"/>
                                  <a:gd name="connsiteY5" fmla="*/ 0 h 113003"/>
                                  <a:gd name="connsiteX6" fmla="*/ 85434 w 772721"/>
                                  <a:gd name="connsiteY6" fmla="*/ 87136 h 113003"/>
                                  <a:gd name="connsiteX7" fmla="*/ 75566 w 772721"/>
                                  <a:gd name="connsiteY7" fmla="*/ 87136 h 113003"/>
                                  <a:gd name="connsiteX8" fmla="*/ 75566 w 772721"/>
                                  <a:gd name="connsiteY8" fmla="*/ 20931 h 113003"/>
                                  <a:gd name="connsiteX9" fmla="*/ 74715 w 772721"/>
                                  <a:gd name="connsiteY9" fmla="*/ 20931 h 113003"/>
                                  <a:gd name="connsiteX10" fmla="*/ 47486 w 772721"/>
                                  <a:gd name="connsiteY10" fmla="*/ 87136 h 113003"/>
                                  <a:gd name="connsiteX11" fmla="*/ 37953 w 772721"/>
                                  <a:gd name="connsiteY11" fmla="*/ 87136 h 113003"/>
                                  <a:gd name="connsiteX12" fmla="*/ 10723 w 772721"/>
                                  <a:gd name="connsiteY12" fmla="*/ 20931 h 113003"/>
                                  <a:gd name="connsiteX13" fmla="*/ 9873 w 772721"/>
                                  <a:gd name="connsiteY13" fmla="*/ 20931 h 113003"/>
                                  <a:gd name="connsiteX14" fmla="*/ 9873 w 772721"/>
                                  <a:gd name="connsiteY14" fmla="*/ 87136 h 113003"/>
                                  <a:gd name="connsiteX15" fmla="*/ 0 w 772721"/>
                                  <a:gd name="connsiteY15" fmla="*/ 87136 h 113003"/>
                                  <a:gd name="connsiteX16" fmla="*/ 0 w 772721"/>
                                  <a:gd name="connsiteY16" fmla="*/ 0 h 113003"/>
                                  <a:gd name="connsiteX17" fmla="*/ 124462 w 772721"/>
                                  <a:gd name="connsiteY17" fmla="*/ 88669 h 113003"/>
                                  <a:gd name="connsiteX18" fmla="*/ 113187 w 772721"/>
                                  <a:gd name="connsiteY18" fmla="*/ 86329 h 113003"/>
                                  <a:gd name="connsiteX19" fmla="*/ 105148 w 772721"/>
                                  <a:gd name="connsiteY19" fmla="*/ 79476 h 113003"/>
                                  <a:gd name="connsiteX20" fmla="*/ 102168 w 772721"/>
                                  <a:gd name="connsiteY20" fmla="*/ 68585 h 113003"/>
                                  <a:gd name="connsiteX21" fmla="*/ 104381 w 772721"/>
                                  <a:gd name="connsiteY21" fmla="*/ 59479 h 113003"/>
                                  <a:gd name="connsiteX22" fmla="*/ 110296 w 772721"/>
                                  <a:gd name="connsiteY22" fmla="*/ 53948 h 113003"/>
                                  <a:gd name="connsiteX23" fmla="*/ 118463 w 772721"/>
                                  <a:gd name="connsiteY23" fmla="*/ 50972 h 113003"/>
                                  <a:gd name="connsiteX24" fmla="*/ 127525 w 772721"/>
                                  <a:gd name="connsiteY24" fmla="*/ 49355 h 113003"/>
                                  <a:gd name="connsiteX25" fmla="*/ 137186 w 772721"/>
                                  <a:gd name="connsiteY25" fmla="*/ 48205 h 113003"/>
                                  <a:gd name="connsiteX26" fmla="*/ 142629 w 772721"/>
                                  <a:gd name="connsiteY26" fmla="*/ 46803 h 113003"/>
                                  <a:gd name="connsiteX27" fmla="*/ 144374 w 772721"/>
                                  <a:gd name="connsiteY27" fmla="*/ 43396 h 113003"/>
                                  <a:gd name="connsiteX28" fmla="*/ 144374 w 772721"/>
                                  <a:gd name="connsiteY28" fmla="*/ 43057 h 113003"/>
                                  <a:gd name="connsiteX29" fmla="*/ 140928 w 772721"/>
                                  <a:gd name="connsiteY29" fmla="*/ 33272 h 113003"/>
                                  <a:gd name="connsiteX30" fmla="*/ 130588 w 772721"/>
                                  <a:gd name="connsiteY30" fmla="*/ 29781 h 113003"/>
                                  <a:gd name="connsiteX31" fmla="*/ 119314 w 772721"/>
                                  <a:gd name="connsiteY31" fmla="*/ 32932 h 113003"/>
                                  <a:gd name="connsiteX32" fmla="*/ 113571 w 772721"/>
                                  <a:gd name="connsiteY32" fmla="*/ 39654 h 113003"/>
                                  <a:gd name="connsiteX33" fmla="*/ 104041 w 772721"/>
                                  <a:gd name="connsiteY33" fmla="*/ 36251 h 113003"/>
                                  <a:gd name="connsiteX34" fmla="*/ 110847 w 772721"/>
                                  <a:gd name="connsiteY34" fmla="*/ 26974 h 113003"/>
                                  <a:gd name="connsiteX35" fmla="*/ 120208 w 772721"/>
                                  <a:gd name="connsiteY35" fmla="*/ 22293 h 113003"/>
                                  <a:gd name="connsiteX36" fmla="*/ 130249 w 772721"/>
                                  <a:gd name="connsiteY36" fmla="*/ 20931 h 113003"/>
                                  <a:gd name="connsiteX37" fmla="*/ 137481 w 772721"/>
                                  <a:gd name="connsiteY37" fmla="*/ 21698 h 113003"/>
                                  <a:gd name="connsiteX38" fmla="*/ 145437 w 772721"/>
                                  <a:gd name="connsiteY38" fmla="*/ 24717 h 113003"/>
                                  <a:gd name="connsiteX39" fmla="*/ 151863 w 772721"/>
                                  <a:gd name="connsiteY39" fmla="*/ 31654 h 113003"/>
                                  <a:gd name="connsiteX40" fmla="*/ 154415 w 772721"/>
                                  <a:gd name="connsiteY40" fmla="*/ 44079 h 113003"/>
                                  <a:gd name="connsiteX41" fmla="*/ 154415 w 772721"/>
                                  <a:gd name="connsiteY41" fmla="*/ 87136 h 113003"/>
                                  <a:gd name="connsiteX42" fmla="*/ 144374 w 772721"/>
                                  <a:gd name="connsiteY42" fmla="*/ 87136 h 113003"/>
                                  <a:gd name="connsiteX43" fmla="*/ 144374 w 772721"/>
                                  <a:gd name="connsiteY43" fmla="*/ 78286 h 113003"/>
                                  <a:gd name="connsiteX44" fmla="*/ 143863 w 772721"/>
                                  <a:gd name="connsiteY44" fmla="*/ 78286 h 113003"/>
                                  <a:gd name="connsiteX45" fmla="*/ 140461 w 772721"/>
                                  <a:gd name="connsiteY45" fmla="*/ 82839 h 113003"/>
                                  <a:gd name="connsiteX46" fmla="*/ 134123 w 772721"/>
                                  <a:gd name="connsiteY46" fmla="*/ 86964 h 113003"/>
                                  <a:gd name="connsiteX47" fmla="*/ 124462 w 772721"/>
                                  <a:gd name="connsiteY47" fmla="*/ 88669 h 113003"/>
                                  <a:gd name="connsiteX48" fmla="*/ 125995 w 772721"/>
                                  <a:gd name="connsiteY48" fmla="*/ 79648 h 113003"/>
                                  <a:gd name="connsiteX49" fmla="*/ 136036 w 772721"/>
                                  <a:gd name="connsiteY49" fmla="*/ 77307 h 113003"/>
                                  <a:gd name="connsiteX50" fmla="*/ 142246 w 772721"/>
                                  <a:gd name="connsiteY50" fmla="*/ 71265 h 113003"/>
                                  <a:gd name="connsiteX51" fmla="*/ 144374 w 772721"/>
                                  <a:gd name="connsiteY51" fmla="*/ 63481 h 113003"/>
                                  <a:gd name="connsiteX52" fmla="*/ 144374 w 772721"/>
                                  <a:gd name="connsiteY52" fmla="*/ 54291 h 113003"/>
                                  <a:gd name="connsiteX53" fmla="*/ 141567 w 772721"/>
                                  <a:gd name="connsiteY53" fmla="*/ 55693 h 113003"/>
                                  <a:gd name="connsiteX54" fmla="*/ 136631 w 772721"/>
                                  <a:gd name="connsiteY54" fmla="*/ 56755 h 113003"/>
                                  <a:gd name="connsiteX55" fmla="*/ 131227 w 772721"/>
                                  <a:gd name="connsiteY55" fmla="*/ 57522 h 113003"/>
                                  <a:gd name="connsiteX56" fmla="*/ 127014 w 772721"/>
                                  <a:gd name="connsiteY56" fmla="*/ 58033 h 113003"/>
                                  <a:gd name="connsiteX57" fmla="*/ 119697 w 772721"/>
                                  <a:gd name="connsiteY57" fmla="*/ 59695 h 113003"/>
                                  <a:gd name="connsiteX58" fmla="*/ 114250 w 772721"/>
                                  <a:gd name="connsiteY58" fmla="*/ 63053 h 113003"/>
                                  <a:gd name="connsiteX59" fmla="*/ 112209 w 772721"/>
                                  <a:gd name="connsiteY59" fmla="*/ 69096 h 113003"/>
                                  <a:gd name="connsiteX60" fmla="*/ 116079 w 772721"/>
                                  <a:gd name="connsiteY60" fmla="*/ 77008 h 113003"/>
                                  <a:gd name="connsiteX61" fmla="*/ 125995 w 772721"/>
                                  <a:gd name="connsiteY61" fmla="*/ 79648 h 113003"/>
                                  <a:gd name="connsiteX62" fmla="*/ 182782 w 772721"/>
                                  <a:gd name="connsiteY62" fmla="*/ 47821 h 113003"/>
                                  <a:gd name="connsiteX63" fmla="*/ 182782 w 772721"/>
                                  <a:gd name="connsiteY63" fmla="*/ 87136 h 113003"/>
                                  <a:gd name="connsiteX64" fmla="*/ 172742 w 772721"/>
                                  <a:gd name="connsiteY64" fmla="*/ 87136 h 113003"/>
                                  <a:gd name="connsiteX65" fmla="*/ 172742 w 772721"/>
                                  <a:gd name="connsiteY65" fmla="*/ 21782 h 113003"/>
                                  <a:gd name="connsiteX66" fmla="*/ 182443 w 772721"/>
                                  <a:gd name="connsiteY66" fmla="*/ 21782 h 113003"/>
                                  <a:gd name="connsiteX67" fmla="*/ 182443 w 772721"/>
                                  <a:gd name="connsiteY67" fmla="*/ 31994 h 113003"/>
                                  <a:gd name="connsiteX68" fmla="*/ 183294 w 772721"/>
                                  <a:gd name="connsiteY68" fmla="*/ 31994 h 113003"/>
                                  <a:gd name="connsiteX69" fmla="*/ 190271 w 772721"/>
                                  <a:gd name="connsiteY69" fmla="*/ 23995 h 113003"/>
                                  <a:gd name="connsiteX70" fmla="*/ 202356 w 772721"/>
                                  <a:gd name="connsiteY70" fmla="*/ 20931 h 113003"/>
                                  <a:gd name="connsiteX71" fmla="*/ 213970 w 772721"/>
                                  <a:gd name="connsiteY71" fmla="*/ 23655 h 113003"/>
                                  <a:gd name="connsiteX72" fmla="*/ 221714 w 772721"/>
                                  <a:gd name="connsiteY72" fmla="*/ 31826 h 113003"/>
                                  <a:gd name="connsiteX73" fmla="*/ 224482 w 772721"/>
                                  <a:gd name="connsiteY73" fmla="*/ 45609 h 113003"/>
                                  <a:gd name="connsiteX74" fmla="*/ 224482 w 772721"/>
                                  <a:gd name="connsiteY74" fmla="*/ 87136 h 113003"/>
                                  <a:gd name="connsiteX75" fmla="*/ 214441 w 772721"/>
                                  <a:gd name="connsiteY75" fmla="*/ 87136 h 113003"/>
                                  <a:gd name="connsiteX76" fmla="*/ 214441 w 772721"/>
                                  <a:gd name="connsiteY76" fmla="*/ 46292 h 113003"/>
                                  <a:gd name="connsiteX77" fmla="*/ 210439 w 772721"/>
                                  <a:gd name="connsiteY77" fmla="*/ 34290 h 113003"/>
                                  <a:gd name="connsiteX78" fmla="*/ 199464 w 772721"/>
                                  <a:gd name="connsiteY78" fmla="*/ 29953 h 113003"/>
                                  <a:gd name="connsiteX79" fmla="*/ 190870 w 772721"/>
                                  <a:gd name="connsiteY79" fmla="*/ 32038 h 113003"/>
                                  <a:gd name="connsiteX80" fmla="*/ 184955 w 772721"/>
                                  <a:gd name="connsiteY80" fmla="*/ 38120 h 113003"/>
                                  <a:gd name="connsiteX81" fmla="*/ 182782 w 772721"/>
                                  <a:gd name="connsiteY81" fmla="*/ 47821 h 113003"/>
                                  <a:gd name="connsiteX82" fmla="*/ 262059 w 772721"/>
                                  <a:gd name="connsiteY82" fmla="*/ 88669 h 113003"/>
                                  <a:gd name="connsiteX83" fmla="*/ 250784 w 772721"/>
                                  <a:gd name="connsiteY83" fmla="*/ 86329 h 113003"/>
                                  <a:gd name="connsiteX84" fmla="*/ 242745 w 772721"/>
                                  <a:gd name="connsiteY84" fmla="*/ 79476 h 113003"/>
                                  <a:gd name="connsiteX85" fmla="*/ 239766 w 772721"/>
                                  <a:gd name="connsiteY85" fmla="*/ 68585 h 113003"/>
                                  <a:gd name="connsiteX86" fmla="*/ 241978 w 772721"/>
                                  <a:gd name="connsiteY86" fmla="*/ 59479 h 113003"/>
                                  <a:gd name="connsiteX87" fmla="*/ 247893 w 772721"/>
                                  <a:gd name="connsiteY87" fmla="*/ 53948 h 113003"/>
                                  <a:gd name="connsiteX88" fmla="*/ 256060 w 772721"/>
                                  <a:gd name="connsiteY88" fmla="*/ 50972 h 113003"/>
                                  <a:gd name="connsiteX89" fmla="*/ 265122 w 772721"/>
                                  <a:gd name="connsiteY89" fmla="*/ 49355 h 113003"/>
                                  <a:gd name="connsiteX90" fmla="*/ 274783 w 772721"/>
                                  <a:gd name="connsiteY90" fmla="*/ 48205 h 113003"/>
                                  <a:gd name="connsiteX91" fmla="*/ 280227 w 772721"/>
                                  <a:gd name="connsiteY91" fmla="*/ 46803 h 113003"/>
                                  <a:gd name="connsiteX92" fmla="*/ 281972 w 772721"/>
                                  <a:gd name="connsiteY92" fmla="*/ 43396 h 113003"/>
                                  <a:gd name="connsiteX93" fmla="*/ 281972 w 772721"/>
                                  <a:gd name="connsiteY93" fmla="*/ 43057 h 113003"/>
                                  <a:gd name="connsiteX94" fmla="*/ 278525 w 772721"/>
                                  <a:gd name="connsiteY94" fmla="*/ 33272 h 113003"/>
                                  <a:gd name="connsiteX95" fmla="*/ 268185 w 772721"/>
                                  <a:gd name="connsiteY95" fmla="*/ 29781 h 113003"/>
                                  <a:gd name="connsiteX96" fmla="*/ 256911 w 772721"/>
                                  <a:gd name="connsiteY96" fmla="*/ 32932 h 113003"/>
                                  <a:gd name="connsiteX97" fmla="*/ 251168 w 772721"/>
                                  <a:gd name="connsiteY97" fmla="*/ 39654 h 113003"/>
                                  <a:gd name="connsiteX98" fmla="*/ 241639 w 772721"/>
                                  <a:gd name="connsiteY98" fmla="*/ 36251 h 113003"/>
                                  <a:gd name="connsiteX99" fmla="*/ 248444 w 772721"/>
                                  <a:gd name="connsiteY99" fmla="*/ 26974 h 113003"/>
                                  <a:gd name="connsiteX100" fmla="*/ 257805 w 772721"/>
                                  <a:gd name="connsiteY100" fmla="*/ 22293 h 113003"/>
                                  <a:gd name="connsiteX101" fmla="*/ 267846 w 772721"/>
                                  <a:gd name="connsiteY101" fmla="*/ 20931 h 113003"/>
                                  <a:gd name="connsiteX102" fmla="*/ 275079 w 772721"/>
                                  <a:gd name="connsiteY102" fmla="*/ 21698 h 113003"/>
                                  <a:gd name="connsiteX103" fmla="*/ 283034 w 772721"/>
                                  <a:gd name="connsiteY103" fmla="*/ 24717 h 113003"/>
                                  <a:gd name="connsiteX104" fmla="*/ 289460 w 772721"/>
                                  <a:gd name="connsiteY104" fmla="*/ 31654 h 113003"/>
                                  <a:gd name="connsiteX105" fmla="*/ 292012 w 772721"/>
                                  <a:gd name="connsiteY105" fmla="*/ 44079 h 113003"/>
                                  <a:gd name="connsiteX106" fmla="*/ 292012 w 772721"/>
                                  <a:gd name="connsiteY106" fmla="*/ 87136 h 113003"/>
                                  <a:gd name="connsiteX107" fmla="*/ 281972 w 772721"/>
                                  <a:gd name="connsiteY107" fmla="*/ 87136 h 113003"/>
                                  <a:gd name="connsiteX108" fmla="*/ 281972 w 772721"/>
                                  <a:gd name="connsiteY108" fmla="*/ 78286 h 113003"/>
                                  <a:gd name="connsiteX109" fmla="*/ 281460 w 772721"/>
                                  <a:gd name="connsiteY109" fmla="*/ 78286 h 113003"/>
                                  <a:gd name="connsiteX110" fmla="*/ 278058 w 772721"/>
                                  <a:gd name="connsiteY110" fmla="*/ 82839 h 113003"/>
                                  <a:gd name="connsiteX111" fmla="*/ 271720 w 772721"/>
                                  <a:gd name="connsiteY111" fmla="*/ 86964 h 113003"/>
                                  <a:gd name="connsiteX112" fmla="*/ 262059 w 772721"/>
                                  <a:gd name="connsiteY112" fmla="*/ 88669 h 113003"/>
                                  <a:gd name="connsiteX113" fmla="*/ 263592 w 772721"/>
                                  <a:gd name="connsiteY113" fmla="*/ 79648 h 113003"/>
                                  <a:gd name="connsiteX114" fmla="*/ 273633 w 772721"/>
                                  <a:gd name="connsiteY114" fmla="*/ 77307 h 113003"/>
                                  <a:gd name="connsiteX115" fmla="*/ 279843 w 772721"/>
                                  <a:gd name="connsiteY115" fmla="*/ 71265 h 113003"/>
                                  <a:gd name="connsiteX116" fmla="*/ 281972 w 772721"/>
                                  <a:gd name="connsiteY116" fmla="*/ 63481 h 113003"/>
                                  <a:gd name="connsiteX117" fmla="*/ 281972 w 772721"/>
                                  <a:gd name="connsiteY117" fmla="*/ 54291 h 113003"/>
                                  <a:gd name="connsiteX118" fmla="*/ 279164 w 772721"/>
                                  <a:gd name="connsiteY118" fmla="*/ 55693 h 113003"/>
                                  <a:gd name="connsiteX119" fmla="*/ 274228 w 772721"/>
                                  <a:gd name="connsiteY119" fmla="*/ 56755 h 113003"/>
                                  <a:gd name="connsiteX120" fmla="*/ 268824 w 772721"/>
                                  <a:gd name="connsiteY120" fmla="*/ 57522 h 113003"/>
                                  <a:gd name="connsiteX121" fmla="*/ 264615 w 772721"/>
                                  <a:gd name="connsiteY121" fmla="*/ 58033 h 113003"/>
                                  <a:gd name="connsiteX122" fmla="*/ 257294 w 772721"/>
                                  <a:gd name="connsiteY122" fmla="*/ 59695 h 113003"/>
                                  <a:gd name="connsiteX123" fmla="*/ 251851 w 772721"/>
                                  <a:gd name="connsiteY123" fmla="*/ 63053 h 113003"/>
                                  <a:gd name="connsiteX124" fmla="*/ 249806 w 772721"/>
                                  <a:gd name="connsiteY124" fmla="*/ 69096 h 113003"/>
                                  <a:gd name="connsiteX125" fmla="*/ 253680 w 772721"/>
                                  <a:gd name="connsiteY125" fmla="*/ 77008 h 113003"/>
                                  <a:gd name="connsiteX126" fmla="*/ 263592 w 772721"/>
                                  <a:gd name="connsiteY126" fmla="*/ 79648 h 113003"/>
                                  <a:gd name="connsiteX127" fmla="*/ 336718 w 772721"/>
                                  <a:gd name="connsiteY127" fmla="*/ 113003 h 113003"/>
                                  <a:gd name="connsiteX128" fmla="*/ 324210 w 772721"/>
                                  <a:gd name="connsiteY128" fmla="*/ 111134 h 113003"/>
                                  <a:gd name="connsiteX129" fmla="*/ 315487 w 772721"/>
                                  <a:gd name="connsiteY129" fmla="*/ 106282 h 113003"/>
                                  <a:gd name="connsiteX130" fmla="*/ 310000 w 772721"/>
                                  <a:gd name="connsiteY130" fmla="*/ 99900 h 113003"/>
                                  <a:gd name="connsiteX131" fmla="*/ 317999 w 772721"/>
                                  <a:gd name="connsiteY131" fmla="*/ 94285 h 113003"/>
                                  <a:gd name="connsiteX132" fmla="*/ 321446 w 772721"/>
                                  <a:gd name="connsiteY132" fmla="*/ 98366 h 113003"/>
                                  <a:gd name="connsiteX133" fmla="*/ 327145 w 772721"/>
                                  <a:gd name="connsiteY133" fmla="*/ 102412 h 113003"/>
                                  <a:gd name="connsiteX134" fmla="*/ 336718 w 772721"/>
                                  <a:gd name="connsiteY134" fmla="*/ 104153 h 113003"/>
                                  <a:gd name="connsiteX135" fmla="*/ 349782 w 772721"/>
                                  <a:gd name="connsiteY135" fmla="*/ 100327 h 113003"/>
                                  <a:gd name="connsiteX136" fmla="*/ 354930 w 772721"/>
                                  <a:gd name="connsiteY136" fmla="*/ 88326 h 113003"/>
                                  <a:gd name="connsiteX137" fmla="*/ 354930 w 772721"/>
                                  <a:gd name="connsiteY137" fmla="*/ 75051 h 113003"/>
                                  <a:gd name="connsiteX138" fmla="*/ 354079 w 772721"/>
                                  <a:gd name="connsiteY138" fmla="*/ 75051 h 113003"/>
                                  <a:gd name="connsiteX139" fmla="*/ 350932 w 772721"/>
                                  <a:gd name="connsiteY139" fmla="*/ 79476 h 113003"/>
                                  <a:gd name="connsiteX140" fmla="*/ 345145 w 772721"/>
                                  <a:gd name="connsiteY140" fmla="*/ 84117 h 113003"/>
                                  <a:gd name="connsiteX141" fmla="*/ 335017 w 772721"/>
                                  <a:gd name="connsiteY141" fmla="*/ 86114 h 113003"/>
                                  <a:gd name="connsiteX142" fmla="*/ 320807 w 772721"/>
                                  <a:gd name="connsiteY142" fmla="*/ 82371 h 113003"/>
                                  <a:gd name="connsiteX143" fmla="*/ 310894 w 772721"/>
                                  <a:gd name="connsiteY143" fmla="*/ 71480 h 113003"/>
                                  <a:gd name="connsiteX144" fmla="*/ 307276 w 772721"/>
                                  <a:gd name="connsiteY144" fmla="*/ 54119 h 113003"/>
                                  <a:gd name="connsiteX145" fmla="*/ 310807 w 772721"/>
                                  <a:gd name="connsiteY145" fmla="*/ 36631 h 113003"/>
                                  <a:gd name="connsiteX146" fmla="*/ 320635 w 772721"/>
                                  <a:gd name="connsiteY146" fmla="*/ 25061 h 113003"/>
                                  <a:gd name="connsiteX147" fmla="*/ 335189 w 772721"/>
                                  <a:gd name="connsiteY147" fmla="*/ 20931 h 113003"/>
                                  <a:gd name="connsiteX148" fmla="*/ 345313 w 772721"/>
                                  <a:gd name="connsiteY148" fmla="*/ 23060 h 113003"/>
                                  <a:gd name="connsiteX149" fmla="*/ 351100 w 772721"/>
                                  <a:gd name="connsiteY149" fmla="*/ 27824 h 113003"/>
                                  <a:gd name="connsiteX150" fmla="*/ 354251 w 772721"/>
                                  <a:gd name="connsiteY150" fmla="*/ 32166 h 113003"/>
                                  <a:gd name="connsiteX151" fmla="*/ 355269 w 772721"/>
                                  <a:gd name="connsiteY151" fmla="*/ 32166 h 113003"/>
                                  <a:gd name="connsiteX152" fmla="*/ 355269 w 772721"/>
                                  <a:gd name="connsiteY152" fmla="*/ 21782 h 113003"/>
                                  <a:gd name="connsiteX153" fmla="*/ 364970 w 772721"/>
                                  <a:gd name="connsiteY153" fmla="*/ 21782 h 113003"/>
                                  <a:gd name="connsiteX154" fmla="*/ 364970 w 772721"/>
                                  <a:gd name="connsiteY154" fmla="*/ 89009 h 113003"/>
                                  <a:gd name="connsiteX155" fmla="*/ 361140 w 772721"/>
                                  <a:gd name="connsiteY155" fmla="*/ 102708 h 113003"/>
                                  <a:gd name="connsiteX156" fmla="*/ 350932 w 772721"/>
                                  <a:gd name="connsiteY156" fmla="*/ 110495 h 113003"/>
                                  <a:gd name="connsiteX157" fmla="*/ 336718 w 772721"/>
                                  <a:gd name="connsiteY157" fmla="*/ 113003 h 113003"/>
                                  <a:gd name="connsiteX158" fmla="*/ 336379 w 772721"/>
                                  <a:gd name="connsiteY158" fmla="*/ 77096 h 113003"/>
                                  <a:gd name="connsiteX159" fmla="*/ 346591 w 772721"/>
                                  <a:gd name="connsiteY159" fmla="*/ 74328 h 113003"/>
                                  <a:gd name="connsiteX160" fmla="*/ 352929 w 772721"/>
                                  <a:gd name="connsiteY160" fmla="*/ 66372 h 113003"/>
                                  <a:gd name="connsiteX161" fmla="*/ 355102 w 772721"/>
                                  <a:gd name="connsiteY161" fmla="*/ 53948 h 113003"/>
                                  <a:gd name="connsiteX162" fmla="*/ 352973 w 772721"/>
                                  <a:gd name="connsiteY162" fmla="*/ 41483 h 113003"/>
                                  <a:gd name="connsiteX163" fmla="*/ 346675 w 772721"/>
                                  <a:gd name="connsiteY163" fmla="*/ 33016 h 113003"/>
                                  <a:gd name="connsiteX164" fmla="*/ 336379 w 772721"/>
                                  <a:gd name="connsiteY164" fmla="*/ 29953 h 113003"/>
                                  <a:gd name="connsiteX165" fmla="*/ 325743 w 772721"/>
                                  <a:gd name="connsiteY165" fmla="*/ 33184 h 113003"/>
                                  <a:gd name="connsiteX166" fmla="*/ 319401 w 772721"/>
                                  <a:gd name="connsiteY166" fmla="*/ 41867 h 113003"/>
                                  <a:gd name="connsiteX167" fmla="*/ 317317 w 772721"/>
                                  <a:gd name="connsiteY167" fmla="*/ 53948 h 113003"/>
                                  <a:gd name="connsiteX168" fmla="*/ 319445 w 772721"/>
                                  <a:gd name="connsiteY168" fmla="*/ 65989 h 113003"/>
                                  <a:gd name="connsiteX169" fmla="*/ 325827 w 772721"/>
                                  <a:gd name="connsiteY169" fmla="*/ 74160 h 113003"/>
                                  <a:gd name="connsiteX170" fmla="*/ 336379 w 772721"/>
                                  <a:gd name="connsiteY170" fmla="*/ 77096 h 113003"/>
                                  <a:gd name="connsiteX171" fmla="*/ 410751 w 772721"/>
                                  <a:gd name="connsiteY171" fmla="*/ 88498 h 113003"/>
                                  <a:gd name="connsiteX172" fmla="*/ 394456 w 772721"/>
                                  <a:gd name="connsiteY172" fmla="*/ 84328 h 113003"/>
                                  <a:gd name="connsiteX173" fmla="*/ 383948 w 772721"/>
                                  <a:gd name="connsiteY173" fmla="*/ 72587 h 113003"/>
                                  <a:gd name="connsiteX174" fmla="*/ 380290 w 772721"/>
                                  <a:gd name="connsiteY174" fmla="*/ 54970 h 113003"/>
                                  <a:gd name="connsiteX175" fmla="*/ 383948 w 772721"/>
                                  <a:gd name="connsiteY175" fmla="*/ 37270 h 113003"/>
                                  <a:gd name="connsiteX176" fmla="*/ 394244 w 772721"/>
                                  <a:gd name="connsiteY176" fmla="*/ 25273 h 113003"/>
                                  <a:gd name="connsiteX177" fmla="*/ 409732 w 772721"/>
                                  <a:gd name="connsiteY177" fmla="*/ 20931 h 113003"/>
                                  <a:gd name="connsiteX178" fmla="*/ 419816 w 772721"/>
                                  <a:gd name="connsiteY178" fmla="*/ 22633 h 113003"/>
                                  <a:gd name="connsiteX179" fmla="*/ 428878 w 772721"/>
                                  <a:gd name="connsiteY179" fmla="*/ 28164 h 113003"/>
                                  <a:gd name="connsiteX180" fmla="*/ 435388 w 772721"/>
                                  <a:gd name="connsiteY180" fmla="*/ 38208 h 113003"/>
                                  <a:gd name="connsiteX181" fmla="*/ 437812 w 772721"/>
                                  <a:gd name="connsiteY181" fmla="*/ 53608 h 113003"/>
                                  <a:gd name="connsiteX182" fmla="*/ 437812 w 772721"/>
                                  <a:gd name="connsiteY182" fmla="*/ 57862 h 113003"/>
                                  <a:gd name="connsiteX183" fmla="*/ 387435 w 772721"/>
                                  <a:gd name="connsiteY183" fmla="*/ 57862 h 113003"/>
                                  <a:gd name="connsiteX184" fmla="*/ 387435 w 772721"/>
                                  <a:gd name="connsiteY184" fmla="*/ 49183 h 113003"/>
                                  <a:gd name="connsiteX185" fmla="*/ 427600 w 772721"/>
                                  <a:gd name="connsiteY185" fmla="*/ 49183 h 113003"/>
                                  <a:gd name="connsiteX186" fmla="*/ 425388 w 772721"/>
                                  <a:gd name="connsiteY186" fmla="*/ 39315 h 113003"/>
                                  <a:gd name="connsiteX187" fmla="*/ 419178 w 772721"/>
                                  <a:gd name="connsiteY187" fmla="*/ 32461 h 113003"/>
                                  <a:gd name="connsiteX188" fmla="*/ 409732 w 772721"/>
                                  <a:gd name="connsiteY188" fmla="*/ 29953 h 113003"/>
                                  <a:gd name="connsiteX189" fmla="*/ 399348 w 772721"/>
                                  <a:gd name="connsiteY189" fmla="*/ 32932 h 113003"/>
                                  <a:gd name="connsiteX190" fmla="*/ 392671 w 772721"/>
                                  <a:gd name="connsiteY190" fmla="*/ 40588 h 113003"/>
                                  <a:gd name="connsiteX191" fmla="*/ 390330 w 772721"/>
                                  <a:gd name="connsiteY191" fmla="*/ 50717 h 113003"/>
                                  <a:gd name="connsiteX192" fmla="*/ 390330 w 772721"/>
                                  <a:gd name="connsiteY192" fmla="*/ 56504 h 113003"/>
                                  <a:gd name="connsiteX193" fmla="*/ 392882 w 772721"/>
                                  <a:gd name="connsiteY193" fmla="*/ 69052 h 113003"/>
                                  <a:gd name="connsiteX194" fmla="*/ 400071 w 772721"/>
                                  <a:gd name="connsiteY194" fmla="*/ 76840 h 113003"/>
                                  <a:gd name="connsiteX195" fmla="*/ 410751 w 772721"/>
                                  <a:gd name="connsiteY195" fmla="*/ 79476 h 113003"/>
                                  <a:gd name="connsiteX196" fmla="*/ 417899 w 772721"/>
                                  <a:gd name="connsiteY196" fmla="*/ 78370 h 113003"/>
                                  <a:gd name="connsiteX197" fmla="*/ 423475 w 772721"/>
                                  <a:gd name="connsiteY197" fmla="*/ 74967 h 113003"/>
                                  <a:gd name="connsiteX198" fmla="*/ 427089 w 772721"/>
                                  <a:gd name="connsiteY198" fmla="*/ 69268 h 113003"/>
                                  <a:gd name="connsiteX199" fmla="*/ 436790 w 772721"/>
                                  <a:gd name="connsiteY199" fmla="*/ 71987 h 113003"/>
                                  <a:gd name="connsiteX200" fmla="*/ 431642 w 772721"/>
                                  <a:gd name="connsiteY200" fmla="*/ 80670 h 113003"/>
                                  <a:gd name="connsiteX201" fmla="*/ 422708 w 772721"/>
                                  <a:gd name="connsiteY201" fmla="*/ 86457 h 113003"/>
                                  <a:gd name="connsiteX202" fmla="*/ 410751 w 772721"/>
                                  <a:gd name="connsiteY202" fmla="*/ 88498 h 113003"/>
                                  <a:gd name="connsiteX203" fmla="*/ 477762 w 772721"/>
                                  <a:gd name="connsiteY203" fmla="*/ 88498 h 113003"/>
                                  <a:gd name="connsiteX204" fmla="*/ 463341 w 772721"/>
                                  <a:gd name="connsiteY204" fmla="*/ 84372 h 113003"/>
                                  <a:gd name="connsiteX205" fmla="*/ 453556 w 772721"/>
                                  <a:gd name="connsiteY205" fmla="*/ 72627 h 113003"/>
                                  <a:gd name="connsiteX206" fmla="*/ 450021 w 772721"/>
                                  <a:gd name="connsiteY206" fmla="*/ 54631 h 113003"/>
                                  <a:gd name="connsiteX207" fmla="*/ 453556 w 772721"/>
                                  <a:gd name="connsiteY207" fmla="*/ 36759 h 113003"/>
                                  <a:gd name="connsiteX208" fmla="*/ 463384 w 772721"/>
                                  <a:gd name="connsiteY208" fmla="*/ 25061 h 113003"/>
                                  <a:gd name="connsiteX209" fmla="*/ 477934 w 772721"/>
                                  <a:gd name="connsiteY209" fmla="*/ 20931 h 113003"/>
                                  <a:gd name="connsiteX210" fmla="*/ 488018 w 772721"/>
                                  <a:gd name="connsiteY210" fmla="*/ 23060 h 113003"/>
                                  <a:gd name="connsiteX211" fmla="*/ 493717 w 772721"/>
                                  <a:gd name="connsiteY211" fmla="*/ 27824 h 113003"/>
                                  <a:gd name="connsiteX212" fmla="*/ 496824 w 772721"/>
                                  <a:gd name="connsiteY212" fmla="*/ 32166 h 113003"/>
                                  <a:gd name="connsiteX213" fmla="*/ 497675 w 772721"/>
                                  <a:gd name="connsiteY213" fmla="*/ 32166 h 113003"/>
                                  <a:gd name="connsiteX214" fmla="*/ 497675 w 772721"/>
                                  <a:gd name="connsiteY214" fmla="*/ 0 h 113003"/>
                                  <a:gd name="connsiteX215" fmla="*/ 507715 w 772721"/>
                                  <a:gd name="connsiteY215" fmla="*/ 0 h 113003"/>
                                  <a:gd name="connsiteX216" fmla="*/ 507715 w 772721"/>
                                  <a:gd name="connsiteY216" fmla="*/ 87136 h 113003"/>
                                  <a:gd name="connsiteX217" fmla="*/ 498014 w 772721"/>
                                  <a:gd name="connsiteY217" fmla="*/ 87136 h 113003"/>
                                  <a:gd name="connsiteX218" fmla="*/ 498014 w 772721"/>
                                  <a:gd name="connsiteY218" fmla="*/ 77096 h 113003"/>
                                  <a:gd name="connsiteX219" fmla="*/ 496824 w 772721"/>
                                  <a:gd name="connsiteY219" fmla="*/ 77096 h 113003"/>
                                  <a:gd name="connsiteX220" fmla="*/ 493677 w 772721"/>
                                  <a:gd name="connsiteY220" fmla="*/ 81605 h 113003"/>
                                  <a:gd name="connsiteX221" fmla="*/ 487846 w 772721"/>
                                  <a:gd name="connsiteY221" fmla="*/ 86413 h 113003"/>
                                  <a:gd name="connsiteX222" fmla="*/ 477762 w 772721"/>
                                  <a:gd name="connsiteY222" fmla="*/ 88498 h 113003"/>
                                  <a:gd name="connsiteX223" fmla="*/ 479124 w 772721"/>
                                  <a:gd name="connsiteY223" fmla="*/ 79476 h 113003"/>
                                  <a:gd name="connsiteX224" fmla="*/ 489336 w 772721"/>
                                  <a:gd name="connsiteY224" fmla="*/ 76329 h 113003"/>
                                  <a:gd name="connsiteX225" fmla="*/ 495678 w 772721"/>
                                  <a:gd name="connsiteY225" fmla="*/ 67523 h 113003"/>
                                  <a:gd name="connsiteX226" fmla="*/ 497847 w 772721"/>
                                  <a:gd name="connsiteY226" fmla="*/ 54459 h 113003"/>
                                  <a:gd name="connsiteX227" fmla="*/ 495718 w 772721"/>
                                  <a:gd name="connsiteY227" fmla="*/ 41655 h 113003"/>
                                  <a:gd name="connsiteX228" fmla="*/ 489420 w 772721"/>
                                  <a:gd name="connsiteY228" fmla="*/ 33060 h 113003"/>
                                  <a:gd name="connsiteX229" fmla="*/ 479124 w 772721"/>
                                  <a:gd name="connsiteY229" fmla="*/ 29953 h 113003"/>
                                  <a:gd name="connsiteX230" fmla="*/ 468488 w 772721"/>
                                  <a:gd name="connsiteY230" fmla="*/ 33228 h 113003"/>
                                  <a:gd name="connsiteX231" fmla="*/ 462150 w 772721"/>
                                  <a:gd name="connsiteY231" fmla="*/ 42034 h 113003"/>
                                  <a:gd name="connsiteX232" fmla="*/ 460066 w 772721"/>
                                  <a:gd name="connsiteY232" fmla="*/ 54459 h 113003"/>
                                  <a:gd name="connsiteX233" fmla="*/ 462190 w 772721"/>
                                  <a:gd name="connsiteY233" fmla="*/ 67139 h 113003"/>
                                  <a:gd name="connsiteX234" fmla="*/ 468572 w 772721"/>
                                  <a:gd name="connsiteY234" fmla="*/ 76157 h 113003"/>
                                  <a:gd name="connsiteX235" fmla="*/ 479124 w 772721"/>
                                  <a:gd name="connsiteY235" fmla="*/ 79476 h 113003"/>
                                  <a:gd name="connsiteX236" fmla="*/ 589452 w 772721"/>
                                  <a:gd name="connsiteY236" fmla="*/ 87136 h 113003"/>
                                  <a:gd name="connsiteX237" fmla="*/ 562562 w 772721"/>
                                  <a:gd name="connsiteY237" fmla="*/ 87136 h 113003"/>
                                  <a:gd name="connsiteX238" fmla="*/ 562562 w 772721"/>
                                  <a:gd name="connsiteY238" fmla="*/ 0 h 113003"/>
                                  <a:gd name="connsiteX239" fmla="*/ 590642 w 772721"/>
                                  <a:gd name="connsiteY239" fmla="*/ 0 h 113003"/>
                                  <a:gd name="connsiteX240" fmla="*/ 612340 w 772721"/>
                                  <a:gd name="connsiteY240" fmla="*/ 5232 h 113003"/>
                                  <a:gd name="connsiteX241" fmla="*/ 626170 w 772721"/>
                                  <a:gd name="connsiteY241" fmla="*/ 20168 h 113003"/>
                                  <a:gd name="connsiteX242" fmla="*/ 630975 w 772721"/>
                                  <a:gd name="connsiteY242" fmla="*/ 43396 h 113003"/>
                                  <a:gd name="connsiteX243" fmla="*/ 626126 w 772721"/>
                                  <a:gd name="connsiteY243" fmla="*/ 66840 h 113003"/>
                                  <a:gd name="connsiteX244" fmla="*/ 612000 w 772721"/>
                                  <a:gd name="connsiteY244" fmla="*/ 81904 h 113003"/>
                                  <a:gd name="connsiteX245" fmla="*/ 589452 w 772721"/>
                                  <a:gd name="connsiteY245" fmla="*/ 87136 h 113003"/>
                                  <a:gd name="connsiteX246" fmla="*/ 573113 w 772721"/>
                                  <a:gd name="connsiteY246" fmla="*/ 77775 h 113003"/>
                                  <a:gd name="connsiteX247" fmla="*/ 588769 w 772721"/>
                                  <a:gd name="connsiteY247" fmla="*/ 77775 h 113003"/>
                                  <a:gd name="connsiteX248" fmla="*/ 606681 w 772721"/>
                                  <a:gd name="connsiteY248" fmla="*/ 73605 h 113003"/>
                                  <a:gd name="connsiteX249" fmla="*/ 617276 w 772721"/>
                                  <a:gd name="connsiteY249" fmla="*/ 61736 h 113003"/>
                                  <a:gd name="connsiteX250" fmla="*/ 620767 w 772721"/>
                                  <a:gd name="connsiteY250" fmla="*/ 43396 h 113003"/>
                                  <a:gd name="connsiteX251" fmla="*/ 617320 w 772721"/>
                                  <a:gd name="connsiteY251" fmla="*/ 25229 h 113003"/>
                                  <a:gd name="connsiteX252" fmla="*/ 607024 w 772721"/>
                                  <a:gd name="connsiteY252" fmla="*/ 13487 h 113003"/>
                                  <a:gd name="connsiteX253" fmla="*/ 589963 w 772721"/>
                                  <a:gd name="connsiteY253" fmla="*/ 9361 h 113003"/>
                                  <a:gd name="connsiteX254" fmla="*/ 573113 w 772721"/>
                                  <a:gd name="connsiteY254" fmla="*/ 9361 h 113003"/>
                                  <a:gd name="connsiteX255" fmla="*/ 573113 w 772721"/>
                                  <a:gd name="connsiteY255" fmla="*/ 77775 h 113003"/>
                                  <a:gd name="connsiteX256" fmla="*/ 648675 w 772721"/>
                                  <a:gd name="connsiteY256" fmla="*/ 87136 h 113003"/>
                                  <a:gd name="connsiteX257" fmla="*/ 648675 w 772721"/>
                                  <a:gd name="connsiteY257" fmla="*/ 0 h 113003"/>
                                  <a:gd name="connsiteX258" fmla="*/ 679140 w 772721"/>
                                  <a:gd name="connsiteY258" fmla="*/ 0 h 113003"/>
                                  <a:gd name="connsiteX259" fmla="*/ 694160 w 772721"/>
                                  <a:gd name="connsiteY259" fmla="*/ 3147 h 113003"/>
                                  <a:gd name="connsiteX260" fmla="*/ 702966 w 772721"/>
                                  <a:gd name="connsiteY260" fmla="*/ 11530 h 113003"/>
                                  <a:gd name="connsiteX261" fmla="*/ 705858 w 772721"/>
                                  <a:gd name="connsiteY261" fmla="*/ 23144 h 113003"/>
                                  <a:gd name="connsiteX262" fmla="*/ 703861 w 772721"/>
                                  <a:gd name="connsiteY262" fmla="*/ 32421 h 113003"/>
                                  <a:gd name="connsiteX263" fmla="*/ 698669 w 772721"/>
                                  <a:gd name="connsiteY263" fmla="*/ 38208 h 113003"/>
                                  <a:gd name="connsiteX264" fmla="*/ 691732 w 772721"/>
                                  <a:gd name="connsiteY264" fmla="*/ 41355 h 113003"/>
                                  <a:gd name="connsiteX265" fmla="*/ 691732 w 772721"/>
                                  <a:gd name="connsiteY265" fmla="*/ 42206 h 113003"/>
                                  <a:gd name="connsiteX266" fmla="*/ 699775 w 772721"/>
                                  <a:gd name="connsiteY266" fmla="*/ 45014 h 113003"/>
                                  <a:gd name="connsiteX267" fmla="*/ 706541 w 772721"/>
                                  <a:gd name="connsiteY267" fmla="*/ 52334 h 113003"/>
                                  <a:gd name="connsiteX268" fmla="*/ 709265 w 772721"/>
                                  <a:gd name="connsiteY268" fmla="*/ 63992 h 113003"/>
                                  <a:gd name="connsiteX269" fmla="*/ 706285 w 772721"/>
                                  <a:gd name="connsiteY269" fmla="*/ 75778 h 113003"/>
                                  <a:gd name="connsiteX270" fmla="*/ 696884 w 772721"/>
                                  <a:gd name="connsiteY270" fmla="*/ 84073 h 113003"/>
                                  <a:gd name="connsiteX271" fmla="*/ 680162 w 772721"/>
                                  <a:gd name="connsiteY271" fmla="*/ 87136 h 113003"/>
                                  <a:gd name="connsiteX272" fmla="*/ 648675 w 772721"/>
                                  <a:gd name="connsiteY272" fmla="*/ 87136 h 113003"/>
                                  <a:gd name="connsiteX273" fmla="*/ 659227 w 772721"/>
                                  <a:gd name="connsiteY273" fmla="*/ 77775 h 113003"/>
                                  <a:gd name="connsiteX274" fmla="*/ 680162 w 772721"/>
                                  <a:gd name="connsiteY274" fmla="*/ 77775 h 113003"/>
                                  <a:gd name="connsiteX275" fmla="*/ 694839 w 772721"/>
                                  <a:gd name="connsiteY275" fmla="*/ 73777 h 113003"/>
                                  <a:gd name="connsiteX276" fmla="*/ 699220 w 772721"/>
                                  <a:gd name="connsiteY276" fmla="*/ 63992 h 113003"/>
                                  <a:gd name="connsiteX277" fmla="*/ 696968 w 772721"/>
                                  <a:gd name="connsiteY277" fmla="*/ 55821 h 113003"/>
                                  <a:gd name="connsiteX278" fmla="*/ 690542 w 772721"/>
                                  <a:gd name="connsiteY278" fmla="*/ 49778 h 113003"/>
                                  <a:gd name="connsiteX279" fmla="*/ 680673 w 772721"/>
                                  <a:gd name="connsiteY279" fmla="*/ 47482 h 113003"/>
                                  <a:gd name="connsiteX280" fmla="*/ 659227 w 772721"/>
                                  <a:gd name="connsiteY280" fmla="*/ 47482 h 113003"/>
                                  <a:gd name="connsiteX281" fmla="*/ 659227 w 772721"/>
                                  <a:gd name="connsiteY281" fmla="*/ 77775 h 113003"/>
                                  <a:gd name="connsiteX282" fmla="*/ 659227 w 772721"/>
                                  <a:gd name="connsiteY282" fmla="*/ 38292 h 113003"/>
                                  <a:gd name="connsiteX283" fmla="*/ 678800 w 772721"/>
                                  <a:gd name="connsiteY283" fmla="*/ 38292 h 113003"/>
                                  <a:gd name="connsiteX284" fmla="*/ 687395 w 772721"/>
                                  <a:gd name="connsiteY284" fmla="*/ 36419 h 113003"/>
                                  <a:gd name="connsiteX285" fmla="*/ 693521 w 772721"/>
                                  <a:gd name="connsiteY285" fmla="*/ 31143 h 113003"/>
                                  <a:gd name="connsiteX286" fmla="*/ 695818 w 772721"/>
                                  <a:gd name="connsiteY286" fmla="*/ 23144 h 113003"/>
                                  <a:gd name="connsiteX287" fmla="*/ 691820 w 772721"/>
                                  <a:gd name="connsiteY287" fmla="*/ 13403 h 113003"/>
                                  <a:gd name="connsiteX288" fmla="*/ 679140 w 772721"/>
                                  <a:gd name="connsiteY288" fmla="*/ 9361 h 113003"/>
                                  <a:gd name="connsiteX289" fmla="*/ 659227 w 772721"/>
                                  <a:gd name="connsiteY289" fmla="*/ 9361 h 113003"/>
                                  <a:gd name="connsiteX290" fmla="*/ 659227 w 772721"/>
                                  <a:gd name="connsiteY290" fmla="*/ 38292 h 113003"/>
                                  <a:gd name="connsiteX291" fmla="*/ 771531 w 772721"/>
                                  <a:gd name="connsiteY291" fmla="*/ 36419 h 113003"/>
                                  <a:gd name="connsiteX292" fmla="*/ 762509 w 772721"/>
                                  <a:gd name="connsiteY292" fmla="*/ 38971 h 113003"/>
                                  <a:gd name="connsiteX293" fmla="*/ 760001 w 772721"/>
                                  <a:gd name="connsiteY293" fmla="*/ 34590 h 113003"/>
                                  <a:gd name="connsiteX294" fmla="*/ 755576 w 772721"/>
                                  <a:gd name="connsiteY294" fmla="*/ 31016 h 113003"/>
                                  <a:gd name="connsiteX295" fmla="*/ 748383 w 772721"/>
                                  <a:gd name="connsiteY295" fmla="*/ 29614 h 113003"/>
                                  <a:gd name="connsiteX296" fmla="*/ 738387 w 772721"/>
                                  <a:gd name="connsiteY296" fmla="*/ 32377 h 113003"/>
                                  <a:gd name="connsiteX297" fmla="*/ 734429 w 772721"/>
                                  <a:gd name="connsiteY297" fmla="*/ 39315 h 113003"/>
                                  <a:gd name="connsiteX298" fmla="*/ 737153 w 772721"/>
                                  <a:gd name="connsiteY298" fmla="*/ 45225 h 113003"/>
                                  <a:gd name="connsiteX299" fmla="*/ 745664 w 772721"/>
                                  <a:gd name="connsiteY299" fmla="*/ 48844 h 113003"/>
                                  <a:gd name="connsiteX300" fmla="*/ 755365 w 772721"/>
                                  <a:gd name="connsiteY300" fmla="*/ 51228 h 113003"/>
                                  <a:gd name="connsiteX301" fmla="*/ 768424 w 772721"/>
                                  <a:gd name="connsiteY301" fmla="*/ 57734 h 113003"/>
                                  <a:gd name="connsiteX302" fmla="*/ 772721 w 772721"/>
                                  <a:gd name="connsiteY302" fmla="*/ 68924 h 113003"/>
                                  <a:gd name="connsiteX303" fmla="*/ 769490 w 772721"/>
                                  <a:gd name="connsiteY303" fmla="*/ 78969 h 113003"/>
                                  <a:gd name="connsiteX304" fmla="*/ 760552 w 772721"/>
                                  <a:gd name="connsiteY304" fmla="*/ 85946 h 113003"/>
                                  <a:gd name="connsiteX305" fmla="*/ 747193 w 772721"/>
                                  <a:gd name="connsiteY305" fmla="*/ 88498 h 113003"/>
                                  <a:gd name="connsiteX306" fmla="*/ 730643 w 772721"/>
                                  <a:gd name="connsiteY306" fmla="*/ 84157 h 113003"/>
                                  <a:gd name="connsiteX307" fmla="*/ 722348 w 772721"/>
                                  <a:gd name="connsiteY307" fmla="*/ 71480 h 113003"/>
                                  <a:gd name="connsiteX308" fmla="*/ 731877 w 772721"/>
                                  <a:gd name="connsiteY308" fmla="*/ 69096 h 113003"/>
                                  <a:gd name="connsiteX309" fmla="*/ 737025 w 772721"/>
                                  <a:gd name="connsiteY309" fmla="*/ 77008 h 113003"/>
                                  <a:gd name="connsiteX310" fmla="*/ 747025 w 772721"/>
                                  <a:gd name="connsiteY310" fmla="*/ 79648 h 113003"/>
                                  <a:gd name="connsiteX311" fmla="*/ 758172 w 772721"/>
                                  <a:gd name="connsiteY311" fmla="*/ 76668 h 113003"/>
                                  <a:gd name="connsiteX312" fmla="*/ 762342 w 772721"/>
                                  <a:gd name="connsiteY312" fmla="*/ 69436 h 113003"/>
                                  <a:gd name="connsiteX313" fmla="*/ 759957 w 772721"/>
                                  <a:gd name="connsiteY313" fmla="*/ 63736 h 113003"/>
                                  <a:gd name="connsiteX314" fmla="*/ 752641 w 772721"/>
                                  <a:gd name="connsiteY314" fmla="*/ 60246 h 113003"/>
                                  <a:gd name="connsiteX315" fmla="*/ 741750 w 772721"/>
                                  <a:gd name="connsiteY315" fmla="*/ 57694 h 113003"/>
                                  <a:gd name="connsiteX316" fmla="*/ 728558 w 772721"/>
                                  <a:gd name="connsiteY316" fmla="*/ 51100 h 113003"/>
                                  <a:gd name="connsiteX317" fmla="*/ 724389 w 772721"/>
                                  <a:gd name="connsiteY317" fmla="*/ 39822 h 113003"/>
                                  <a:gd name="connsiteX318" fmla="*/ 727496 w 772721"/>
                                  <a:gd name="connsiteY318" fmla="*/ 30037 h 113003"/>
                                  <a:gd name="connsiteX319" fmla="*/ 736047 w 772721"/>
                                  <a:gd name="connsiteY319" fmla="*/ 23360 h 113003"/>
                                  <a:gd name="connsiteX320" fmla="*/ 748383 w 772721"/>
                                  <a:gd name="connsiteY320" fmla="*/ 20931 h 113003"/>
                                  <a:gd name="connsiteX321" fmla="*/ 763616 w 772721"/>
                                  <a:gd name="connsiteY321" fmla="*/ 25189 h 113003"/>
                                  <a:gd name="connsiteX322" fmla="*/ 771531 w 772721"/>
                                  <a:gd name="connsiteY322" fmla="*/ 36419 h 11300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 ang="0">
                                    <a:pos x="connsiteX156" y="connsiteY156"/>
                                  </a:cxn>
                                  <a:cxn ang="0">
                                    <a:pos x="connsiteX157" y="connsiteY157"/>
                                  </a:cxn>
                                  <a:cxn ang="0">
                                    <a:pos x="connsiteX158" y="connsiteY158"/>
                                  </a:cxn>
                                  <a:cxn ang="0">
                                    <a:pos x="connsiteX159" y="connsiteY159"/>
                                  </a:cxn>
                                  <a:cxn ang="0">
                                    <a:pos x="connsiteX160" y="connsiteY160"/>
                                  </a:cxn>
                                  <a:cxn ang="0">
                                    <a:pos x="connsiteX161" y="connsiteY161"/>
                                  </a:cxn>
                                  <a:cxn ang="0">
                                    <a:pos x="connsiteX162" y="connsiteY162"/>
                                  </a:cxn>
                                  <a:cxn ang="0">
                                    <a:pos x="connsiteX163" y="connsiteY163"/>
                                  </a:cxn>
                                  <a:cxn ang="0">
                                    <a:pos x="connsiteX164" y="connsiteY164"/>
                                  </a:cxn>
                                  <a:cxn ang="0">
                                    <a:pos x="connsiteX165" y="connsiteY165"/>
                                  </a:cxn>
                                  <a:cxn ang="0">
                                    <a:pos x="connsiteX166" y="connsiteY166"/>
                                  </a:cxn>
                                  <a:cxn ang="0">
                                    <a:pos x="connsiteX167" y="connsiteY167"/>
                                  </a:cxn>
                                  <a:cxn ang="0">
                                    <a:pos x="connsiteX168" y="connsiteY168"/>
                                  </a:cxn>
                                  <a:cxn ang="0">
                                    <a:pos x="connsiteX169" y="connsiteY169"/>
                                  </a:cxn>
                                  <a:cxn ang="0">
                                    <a:pos x="connsiteX170" y="connsiteY170"/>
                                  </a:cxn>
                                  <a:cxn ang="0">
                                    <a:pos x="connsiteX171" y="connsiteY171"/>
                                  </a:cxn>
                                  <a:cxn ang="0">
                                    <a:pos x="connsiteX172" y="connsiteY172"/>
                                  </a:cxn>
                                  <a:cxn ang="0">
                                    <a:pos x="connsiteX173" y="connsiteY173"/>
                                  </a:cxn>
                                  <a:cxn ang="0">
                                    <a:pos x="connsiteX174" y="connsiteY174"/>
                                  </a:cxn>
                                  <a:cxn ang="0">
                                    <a:pos x="connsiteX175" y="connsiteY175"/>
                                  </a:cxn>
                                  <a:cxn ang="0">
                                    <a:pos x="connsiteX176" y="connsiteY176"/>
                                  </a:cxn>
                                  <a:cxn ang="0">
                                    <a:pos x="connsiteX177" y="connsiteY177"/>
                                  </a:cxn>
                                  <a:cxn ang="0">
                                    <a:pos x="connsiteX178" y="connsiteY178"/>
                                  </a:cxn>
                                  <a:cxn ang="0">
                                    <a:pos x="connsiteX179" y="connsiteY179"/>
                                  </a:cxn>
                                  <a:cxn ang="0">
                                    <a:pos x="connsiteX180" y="connsiteY180"/>
                                  </a:cxn>
                                  <a:cxn ang="0">
                                    <a:pos x="connsiteX181" y="connsiteY181"/>
                                  </a:cxn>
                                  <a:cxn ang="0">
                                    <a:pos x="connsiteX182" y="connsiteY182"/>
                                  </a:cxn>
                                  <a:cxn ang="0">
                                    <a:pos x="connsiteX183" y="connsiteY183"/>
                                  </a:cxn>
                                  <a:cxn ang="0">
                                    <a:pos x="connsiteX184" y="connsiteY184"/>
                                  </a:cxn>
                                  <a:cxn ang="0">
                                    <a:pos x="connsiteX185" y="connsiteY185"/>
                                  </a:cxn>
                                  <a:cxn ang="0">
                                    <a:pos x="connsiteX186" y="connsiteY186"/>
                                  </a:cxn>
                                  <a:cxn ang="0">
                                    <a:pos x="connsiteX187" y="connsiteY187"/>
                                  </a:cxn>
                                  <a:cxn ang="0">
                                    <a:pos x="connsiteX188" y="connsiteY188"/>
                                  </a:cxn>
                                  <a:cxn ang="0">
                                    <a:pos x="connsiteX189" y="connsiteY189"/>
                                  </a:cxn>
                                  <a:cxn ang="0">
                                    <a:pos x="connsiteX190" y="connsiteY190"/>
                                  </a:cxn>
                                  <a:cxn ang="0">
                                    <a:pos x="connsiteX191" y="connsiteY191"/>
                                  </a:cxn>
                                  <a:cxn ang="0">
                                    <a:pos x="connsiteX192" y="connsiteY192"/>
                                  </a:cxn>
                                  <a:cxn ang="0">
                                    <a:pos x="connsiteX193" y="connsiteY193"/>
                                  </a:cxn>
                                  <a:cxn ang="0">
                                    <a:pos x="connsiteX194" y="connsiteY194"/>
                                  </a:cxn>
                                  <a:cxn ang="0">
                                    <a:pos x="connsiteX195" y="connsiteY195"/>
                                  </a:cxn>
                                  <a:cxn ang="0">
                                    <a:pos x="connsiteX196" y="connsiteY196"/>
                                  </a:cxn>
                                  <a:cxn ang="0">
                                    <a:pos x="connsiteX197" y="connsiteY197"/>
                                  </a:cxn>
                                  <a:cxn ang="0">
                                    <a:pos x="connsiteX198" y="connsiteY198"/>
                                  </a:cxn>
                                  <a:cxn ang="0">
                                    <a:pos x="connsiteX199" y="connsiteY199"/>
                                  </a:cxn>
                                  <a:cxn ang="0">
                                    <a:pos x="connsiteX200" y="connsiteY200"/>
                                  </a:cxn>
                                  <a:cxn ang="0">
                                    <a:pos x="connsiteX201" y="connsiteY201"/>
                                  </a:cxn>
                                  <a:cxn ang="0">
                                    <a:pos x="connsiteX202" y="connsiteY202"/>
                                  </a:cxn>
                                  <a:cxn ang="0">
                                    <a:pos x="connsiteX203" y="connsiteY203"/>
                                  </a:cxn>
                                  <a:cxn ang="0">
                                    <a:pos x="connsiteX204" y="connsiteY204"/>
                                  </a:cxn>
                                  <a:cxn ang="0">
                                    <a:pos x="connsiteX205" y="connsiteY205"/>
                                  </a:cxn>
                                  <a:cxn ang="0">
                                    <a:pos x="connsiteX206" y="connsiteY206"/>
                                  </a:cxn>
                                  <a:cxn ang="0">
                                    <a:pos x="connsiteX207" y="connsiteY207"/>
                                  </a:cxn>
                                  <a:cxn ang="0">
                                    <a:pos x="connsiteX208" y="connsiteY208"/>
                                  </a:cxn>
                                  <a:cxn ang="0">
                                    <a:pos x="connsiteX209" y="connsiteY209"/>
                                  </a:cxn>
                                  <a:cxn ang="0">
                                    <a:pos x="connsiteX210" y="connsiteY210"/>
                                  </a:cxn>
                                  <a:cxn ang="0">
                                    <a:pos x="connsiteX211" y="connsiteY211"/>
                                  </a:cxn>
                                  <a:cxn ang="0">
                                    <a:pos x="connsiteX212" y="connsiteY212"/>
                                  </a:cxn>
                                  <a:cxn ang="0">
                                    <a:pos x="connsiteX213" y="connsiteY213"/>
                                  </a:cxn>
                                  <a:cxn ang="0">
                                    <a:pos x="connsiteX214" y="connsiteY214"/>
                                  </a:cxn>
                                  <a:cxn ang="0">
                                    <a:pos x="connsiteX215" y="connsiteY215"/>
                                  </a:cxn>
                                  <a:cxn ang="0">
                                    <a:pos x="connsiteX216" y="connsiteY216"/>
                                  </a:cxn>
                                  <a:cxn ang="0">
                                    <a:pos x="connsiteX217" y="connsiteY217"/>
                                  </a:cxn>
                                  <a:cxn ang="0">
                                    <a:pos x="connsiteX218" y="connsiteY218"/>
                                  </a:cxn>
                                  <a:cxn ang="0">
                                    <a:pos x="connsiteX219" y="connsiteY219"/>
                                  </a:cxn>
                                  <a:cxn ang="0">
                                    <a:pos x="connsiteX220" y="connsiteY220"/>
                                  </a:cxn>
                                  <a:cxn ang="0">
                                    <a:pos x="connsiteX221" y="connsiteY221"/>
                                  </a:cxn>
                                  <a:cxn ang="0">
                                    <a:pos x="connsiteX222" y="connsiteY222"/>
                                  </a:cxn>
                                  <a:cxn ang="0">
                                    <a:pos x="connsiteX223" y="connsiteY223"/>
                                  </a:cxn>
                                  <a:cxn ang="0">
                                    <a:pos x="connsiteX224" y="connsiteY224"/>
                                  </a:cxn>
                                  <a:cxn ang="0">
                                    <a:pos x="connsiteX225" y="connsiteY225"/>
                                  </a:cxn>
                                  <a:cxn ang="0">
                                    <a:pos x="connsiteX226" y="connsiteY226"/>
                                  </a:cxn>
                                  <a:cxn ang="0">
                                    <a:pos x="connsiteX227" y="connsiteY227"/>
                                  </a:cxn>
                                  <a:cxn ang="0">
                                    <a:pos x="connsiteX228" y="connsiteY228"/>
                                  </a:cxn>
                                  <a:cxn ang="0">
                                    <a:pos x="connsiteX229" y="connsiteY229"/>
                                  </a:cxn>
                                  <a:cxn ang="0">
                                    <a:pos x="connsiteX230" y="connsiteY230"/>
                                  </a:cxn>
                                  <a:cxn ang="0">
                                    <a:pos x="connsiteX231" y="connsiteY231"/>
                                  </a:cxn>
                                  <a:cxn ang="0">
                                    <a:pos x="connsiteX232" y="connsiteY232"/>
                                  </a:cxn>
                                  <a:cxn ang="0">
                                    <a:pos x="connsiteX233" y="connsiteY233"/>
                                  </a:cxn>
                                  <a:cxn ang="0">
                                    <a:pos x="connsiteX234" y="connsiteY234"/>
                                  </a:cxn>
                                  <a:cxn ang="0">
                                    <a:pos x="connsiteX235" y="connsiteY235"/>
                                  </a:cxn>
                                  <a:cxn ang="0">
                                    <a:pos x="connsiteX236" y="connsiteY236"/>
                                  </a:cxn>
                                  <a:cxn ang="0">
                                    <a:pos x="connsiteX237" y="connsiteY237"/>
                                  </a:cxn>
                                  <a:cxn ang="0">
                                    <a:pos x="connsiteX238" y="connsiteY238"/>
                                  </a:cxn>
                                  <a:cxn ang="0">
                                    <a:pos x="connsiteX239" y="connsiteY239"/>
                                  </a:cxn>
                                  <a:cxn ang="0">
                                    <a:pos x="connsiteX240" y="connsiteY240"/>
                                  </a:cxn>
                                  <a:cxn ang="0">
                                    <a:pos x="connsiteX241" y="connsiteY241"/>
                                  </a:cxn>
                                  <a:cxn ang="0">
                                    <a:pos x="connsiteX242" y="connsiteY242"/>
                                  </a:cxn>
                                  <a:cxn ang="0">
                                    <a:pos x="connsiteX243" y="connsiteY243"/>
                                  </a:cxn>
                                  <a:cxn ang="0">
                                    <a:pos x="connsiteX244" y="connsiteY244"/>
                                  </a:cxn>
                                  <a:cxn ang="0">
                                    <a:pos x="connsiteX245" y="connsiteY245"/>
                                  </a:cxn>
                                  <a:cxn ang="0">
                                    <a:pos x="connsiteX246" y="connsiteY246"/>
                                  </a:cxn>
                                  <a:cxn ang="0">
                                    <a:pos x="connsiteX247" y="connsiteY247"/>
                                  </a:cxn>
                                  <a:cxn ang="0">
                                    <a:pos x="connsiteX248" y="connsiteY248"/>
                                  </a:cxn>
                                  <a:cxn ang="0">
                                    <a:pos x="connsiteX249" y="connsiteY249"/>
                                  </a:cxn>
                                  <a:cxn ang="0">
                                    <a:pos x="connsiteX250" y="connsiteY250"/>
                                  </a:cxn>
                                  <a:cxn ang="0">
                                    <a:pos x="connsiteX251" y="connsiteY251"/>
                                  </a:cxn>
                                  <a:cxn ang="0">
                                    <a:pos x="connsiteX252" y="connsiteY252"/>
                                  </a:cxn>
                                  <a:cxn ang="0">
                                    <a:pos x="connsiteX253" y="connsiteY253"/>
                                  </a:cxn>
                                  <a:cxn ang="0">
                                    <a:pos x="connsiteX254" y="connsiteY254"/>
                                  </a:cxn>
                                  <a:cxn ang="0">
                                    <a:pos x="connsiteX255" y="connsiteY255"/>
                                  </a:cxn>
                                  <a:cxn ang="0">
                                    <a:pos x="connsiteX256" y="connsiteY256"/>
                                  </a:cxn>
                                  <a:cxn ang="0">
                                    <a:pos x="connsiteX257" y="connsiteY257"/>
                                  </a:cxn>
                                  <a:cxn ang="0">
                                    <a:pos x="connsiteX258" y="connsiteY258"/>
                                  </a:cxn>
                                  <a:cxn ang="0">
                                    <a:pos x="connsiteX259" y="connsiteY259"/>
                                  </a:cxn>
                                  <a:cxn ang="0">
                                    <a:pos x="connsiteX260" y="connsiteY260"/>
                                  </a:cxn>
                                  <a:cxn ang="0">
                                    <a:pos x="connsiteX261" y="connsiteY261"/>
                                  </a:cxn>
                                  <a:cxn ang="0">
                                    <a:pos x="connsiteX262" y="connsiteY262"/>
                                  </a:cxn>
                                  <a:cxn ang="0">
                                    <a:pos x="connsiteX263" y="connsiteY263"/>
                                  </a:cxn>
                                  <a:cxn ang="0">
                                    <a:pos x="connsiteX264" y="connsiteY264"/>
                                  </a:cxn>
                                  <a:cxn ang="0">
                                    <a:pos x="connsiteX265" y="connsiteY265"/>
                                  </a:cxn>
                                  <a:cxn ang="0">
                                    <a:pos x="connsiteX266" y="connsiteY266"/>
                                  </a:cxn>
                                  <a:cxn ang="0">
                                    <a:pos x="connsiteX267" y="connsiteY267"/>
                                  </a:cxn>
                                  <a:cxn ang="0">
                                    <a:pos x="connsiteX268" y="connsiteY268"/>
                                  </a:cxn>
                                  <a:cxn ang="0">
                                    <a:pos x="connsiteX269" y="connsiteY269"/>
                                  </a:cxn>
                                  <a:cxn ang="0">
                                    <a:pos x="connsiteX270" y="connsiteY270"/>
                                  </a:cxn>
                                  <a:cxn ang="0">
                                    <a:pos x="connsiteX271" y="connsiteY271"/>
                                  </a:cxn>
                                  <a:cxn ang="0">
                                    <a:pos x="connsiteX272" y="connsiteY272"/>
                                  </a:cxn>
                                  <a:cxn ang="0">
                                    <a:pos x="connsiteX273" y="connsiteY273"/>
                                  </a:cxn>
                                  <a:cxn ang="0">
                                    <a:pos x="connsiteX274" y="connsiteY274"/>
                                  </a:cxn>
                                  <a:cxn ang="0">
                                    <a:pos x="connsiteX275" y="connsiteY275"/>
                                  </a:cxn>
                                  <a:cxn ang="0">
                                    <a:pos x="connsiteX276" y="connsiteY276"/>
                                  </a:cxn>
                                  <a:cxn ang="0">
                                    <a:pos x="connsiteX277" y="connsiteY277"/>
                                  </a:cxn>
                                  <a:cxn ang="0">
                                    <a:pos x="connsiteX278" y="connsiteY278"/>
                                  </a:cxn>
                                  <a:cxn ang="0">
                                    <a:pos x="connsiteX279" y="connsiteY279"/>
                                  </a:cxn>
                                  <a:cxn ang="0">
                                    <a:pos x="connsiteX280" y="connsiteY280"/>
                                  </a:cxn>
                                  <a:cxn ang="0">
                                    <a:pos x="connsiteX281" y="connsiteY281"/>
                                  </a:cxn>
                                  <a:cxn ang="0">
                                    <a:pos x="connsiteX282" y="connsiteY282"/>
                                  </a:cxn>
                                  <a:cxn ang="0">
                                    <a:pos x="connsiteX283" y="connsiteY283"/>
                                  </a:cxn>
                                  <a:cxn ang="0">
                                    <a:pos x="connsiteX284" y="connsiteY284"/>
                                  </a:cxn>
                                  <a:cxn ang="0">
                                    <a:pos x="connsiteX285" y="connsiteY285"/>
                                  </a:cxn>
                                  <a:cxn ang="0">
                                    <a:pos x="connsiteX286" y="connsiteY286"/>
                                  </a:cxn>
                                  <a:cxn ang="0">
                                    <a:pos x="connsiteX287" y="connsiteY287"/>
                                  </a:cxn>
                                  <a:cxn ang="0">
                                    <a:pos x="connsiteX288" y="connsiteY288"/>
                                  </a:cxn>
                                  <a:cxn ang="0">
                                    <a:pos x="connsiteX289" y="connsiteY289"/>
                                  </a:cxn>
                                  <a:cxn ang="0">
                                    <a:pos x="connsiteX290" y="connsiteY290"/>
                                  </a:cxn>
                                  <a:cxn ang="0">
                                    <a:pos x="connsiteX291" y="connsiteY291"/>
                                  </a:cxn>
                                  <a:cxn ang="0">
                                    <a:pos x="connsiteX292" y="connsiteY292"/>
                                  </a:cxn>
                                  <a:cxn ang="0">
                                    <a:pos x="connsiteX293" y="connsiteY293"/>
                                  </a:cxn>
                                  <a:cxn ang="0">
                                    <a:pos x="connsiteX294" y="connsiteY294"/>
                                  </a:cxn>
                                  <a:cxn ang="0">
                                    <a:pos x="connsiteX295" y="connsiteY295"/>
                                  </a:cxn>
                                  <a:cxn ang="0">
                                    <a:pos x="connsiteX296" y="connsiteY296"/>
                                  </a:cxn>
                                  <a:cxn ang="0">
                                    <a:pos x="connsiteX297" y="connsiteY297"/>
                                  </a:cxn>
                                  <a:cxn ang="0">
                                    <a:pos x="connsiteX298" y="connsiteY298"/>
                                  </a:cxn>
                                  <a:cxn ang="0">
                                    <a:pos x="connsiteX299" y="connsiteY299"/>
                                  </a:cxn>
                                  <a:cxn ang="0">
                                    <a:pos x="connsiteX300" y="connsiteY300"/>
                                  </a:cxn>
                                  <a:cxn ang="0">
                                    <a:pos x="connsiteX301" y="connsiteY301"/>
                                  </a:cxn>
                                  <a:cxn ang="0">
                                    <a:pos x="connsiteX302" y="connsiteY302"/>
                                  </a:cxn>
                                  <a:cxn ang="0">
                                    <a:pos x="connsiteX303" y="connsiteY303"/>
                                  </a:cxn>
                                  <a:cxn ang="0">
                                    <a:pos x="connsiteX304" y="connsiteY304"/>
                                  </a:cxn>
                                  <a:cxn ang="0">
                                    <a:pos x="connsiteX305" y="connsiteY305"/>
                                  </a:cxn>
                                  <a:cxn ang="0">
                                    <a:pos x="connsiteX306" y="connsiteY306"/>
                                  </a:cxn>
                                  <a:cxn ang="0">
                                    <a:pos x="connsiteX307" y="connsiteY307"/>
                                  </a:cxn>
                                  <a:cxn ang="0">
                                    <a:pos x="connsiteX308" y="connsiteY308"/>
                                  </a:cxn>
                                  <a:cxn ang="0">
                                    <a:pos x="connsiteX309" y="connsiteY309"/>
                                  </a:cxn>
                                  <a:cxn ang="0">
                                    <a:pos x="connsiteX310" y="connsiteY310"/>
                                  </a:cxn>
                                  <a:cxn ang="0">
                                    <a:pos x="connsiteX311" y="connsiteY311"/>
                                  </a:cxn>
                                  <a:cxn ang="0">
                                    <a:pos x="connsiteX312" y="connsiteY312"/>
                                  </a:cxn>
                                  <a:cxn ang="0">
                                    <a:pos x="connsiteX313" y="connsiteY313"/>
                                  </a:cxn>
                                  <a:cxn ang="0">
                                    <a:pos x="connsiteX314" y="connsiteY314"/>
                                  </a:cxn>
                                  <a:cxn ang="0">
                                    <a:pos x="connsiteX315" y="connsiteY315"/>
                                  </a:cxn>
                                  <a:cxn ang="0">
                                    <a:pos x="connsiteX316" y="connsiteY316"/>
                                  </a:cxn>
                                  <a:cxn ang="0">
                                    <a:pos x="connsiteX317" y="connsiteY317"/>
                                  </a:cxn>
                                  <a:cxn ang="0">
                                    <a:pos x="connsiteX318" y="connsiteY318"/>
                                  </a:cxn>
                                  <a:cxn ang="0">
                                    <a:pos x="connsiteX319" y="connsiteY319"/>
                                  </a:cxn>
                                  <a:cxn ang="0">
                                    <a:pos x="connsiteX320" y="connsiteY320"/>
                                  </a:cxn>
                                  <a:cxn ang="0">
                                    <a:pos x="connsiteX321" y="connsiteY321"/>
                                  </a:cxn>
                                  <a:cxn ang="0">
                                    <a:pos x="connsiteX322" y="connsiteY322"/>
                                  </a:cxn>
                                </a:cxnLst>
                                <a:rect l="l" t="t" r="r" b="b"/>
                                <a:pathLst>
                                  <a:path w="772721" h="113003">
                                    <a:moveTo>
                                      <a:pt x="0" y="0"/>
                                    </a:moveTo>
                                    <a:lnTo>
                                      <a:pt x="12596" y="0"/>
                                    </a:lnTo>
                                    <a:lnTo>
                                      <a:pt x="42210" y="72331"/>
                                    </a:lnTo>
                                    <a:lnTo>
                                      <a:pt x="43228" y="72331"/>
                                    </a:lnTo>
                                    <a:lnTo>
                                      <a:pt x="72842" y="0"/>
                                    </a:lnTo>
                                    <a:lnTo>
                                      <a:pt x="85434" y="0"/>
                                    </a:lnTo>
                                    <a:lnTo>
                                      <a:pt x="85434" y="87136"/>
                                    </a:lnTo>
                                    <a:lnTo>
                                      <a:pt x="75566" y="87136"/>
                                    </a:lnTo>
                                    <a:lnTo>
                                      <a:pt x="75566" y="20931"/>
                                    </a:lnTo>
                                    <a:lnTo>
                                      <a:pt x="74715" y="20931"/>
                                    </a:lnTo>
                                    <a:lnTo>
                                      <a:pt x="47486" y="87136"/>
                                    </a:lnTo>
                                    <a:lnTo>
                                      <a:pt x="37953" y="87136"/>
                                    </a:lnTo>
                                    <a:lnTo>
                                      <a:pt x="10723" y="20931"/>
                                    </a:lnTo>
                                    <a:lnTo>
                                      <a:pt x="9873" y="20931"/>
                                    </a:lnTo>
                                    <a:lnTo>
                                      <a:pt x="9873" y="87136"/>
                                    </a:lnTo>
                                    <a:lnTo>
                                      <a:pt x="0" y="87136"/>
                                    </a:lnTo>
                                    <a:lnTo>
                                      <a:pt x="0" y="0"/>
                                    </a:lnTo>
                                    <a:close/>
                                    <a:moveTo>
                                      <a:pt x="124462" y="88669"/>
                                    </a:moveTo>
                                    <a:cubicBezTo>
                                      <a:pt x="120320" y="88669"/>
                                      <a:pt x="116562" y="87887"/>
                                      <a:pt x="113187" y="86329"/>
                                    </a:cubicBezTo>
                                    <a:cubicBezTo>
                                      <a:pt x="109812" y="84740"/>
                                      <a:pt x="107133" y="82455"/>
                                      <a:pt x="105148" y="79476"/>
                                    </a:cubicBezTo>
                                    <a:cubicBezTo>
                                      <a:pt x="103159" y="76473"/>
                                      <a:pt x="102168" y="72838"/>
                                      <a:pt x="102168" y="68585"/>
                                    </a:cubicBezTo>
                                    <a:cubicBezTo>
                                      <a:pt x="102168" y="64843"/>
                                      <a:pt x="102903" y="61808"/>
                                      <a:pt x="104381" y="59479"/>
                                    </a:cubicBezTo>
                                    <a:cubicBezTo>
                                      <a:pt x="105855" y="57127"/>
                                      <a:pt x="107827" y="55282"/>
                                      <a:pt x="110296" y="53948"/>
                                    </a:cubicBezTo>
                                    <a:cubicBezTo>
                                      <a:pt x="112764" y="52618"/>
                                      <a:pt x="115484" y="51623"/>
                                      <a:pt x="118463" y="50972"/>
                                    </a:cubicBezTo>
                                    <a:cubicBezTo>
                                      <a:pt x="121470" y="50289"/>
                                      <a:pt x="124489" y="49750"/>
                                      <a:pt x="127525" y="49355"/>
                                    </a:cubicBezTo>
                                    <a:cubicBezTo>
                                      <a:pt x="131499" y="48844"/>
                                      <a:pt x="134718" y="48460"/>
                                      <a:pt x="137186" y="48205"/>
                                    </a:cubicBezTo>
                                    <a:cubicBezTo>
                                      <a:pt x="139682" y="47921"/>
                                      <a:pt x="141495" y="47454"/>
                                      <a:pt x="142629" y="46803"/>
                                    </a:cubicBezTo>
                                    <a:cubicBezTo>
                                      <a:pt x="143791" y="46148"/>
                                      <a:pt x="144374" y="45014"/>
                                      <a:pt x="144374" y="43396"/>
                                    </a:cubicBezTo>
                                    <a:lnTo>
                                      <a:pt x="144374" y="43057"/>
                                    </a:lnTo>
                                    <a:cubicBezTo>
                                      <a:pt x="144374" y="38859"/>
                                      <a:pt x="143224" y="35596"/>
                                      <a:pt x="140928" y="33272"/>
                                    </a:cubicBezTo>
                                    <a:cubicBezTo>
                                      <a:pt x="138659" y="30944"/>
                                      <a:pt x="135213" y="29781"/>
                                      <a:pt x="130588" y="29781"/>
                                    </a:cubicBezTo>
                                    <a:cubicBezTo>
                                      <a:pt x="125796" y="29781"/>
                                      <a:pt x="122037" y="30832"/>
                                      <a:pt x="119314" y="32932"/>
                                    </a:cubicBezTo>
                                    <a:cubicBezTo>
                                      <a:pt x="116590" y="35029"/>
                                      <a:pt x="114677" y="37270"/>
                                      <a:pt x="113571" y="39654"/>
                                    </a:cubicBezTo>
                                    <a:lnTo>
                                      <a:pt x="104041" y="36251"/>
                                    </a:lnTo>
                                    <a:cubicBezTo>
                                      <a:pt x="105743" y="32277"/>
                                      <a:pt x="108011" y="29186"/>
                                      <a:pt x="110847" y="26974"/>
                                    </a:cubicBezTo>
                                    <a:cubicBezTo>
                                      <a:pt x="113710" y="24733"/>
                                      <a:pt x="116833" y="23172"/>
                                      <a:pt x="120208" y="22293"/>
                                    </a:cubicBezTo>
                                    <a:cubicBezTo>
                                      <a:pt x="123611" y="21387"/>
                                      <a:pt x="126958" y="20931"/>
                                      <a:pt x="130249" y="20931"/>
                                    </a:cubicBezTo>
                                    <a:cubicBezTo>
                                      <a:pt x="132349" y="20931"/>
                                      <a:pt x="134758" y="21187"/>
                                      <a:pt x="137481" y="21698"/>
                                    </a:cubicBezTo>
                                    <a:cubicBezTo>
                                      <a:pt x="140233" y="22181"/>
                                      <a:pt x="142885" y="23188"/>
                                      <a:pt x="145437" y="24717"/>
                                    </a:cubicBezTo>
                                    <a:cubicBezTo>
                                      <a:pt x="148021" y="26251"/>
                                      <a:pt x="150162" y="28563"/>
                                      <a:pt x="151863" y="31654"/>
                                    </a:cubicBezTo>
                                    <a:cubicBezTo>
                                      <a:pt x="153564" y="34746"/>
                                      <a:pt x="154415" y="38887"/>
                                      <a:pt x="154415" y="44079"/>
                                    </a:cubicBezTo>
                                    <a:lnTo>
                                      <a:pt x="154415" y="87136"/>
                                    </a:lnTo>
                                    <a:lnTo>
                                      <a:pt x="144374" y="87136"/>
                                    </a:lnTo>
                                    <a:lnTo>
                                      <a:pt x="144374" y="78286"/>
                                    </a:lnTo>
                                    <a:lnTo>
                                      <a:pt x="143863" y="78286"/>
                                    </a:lnTo>
                                    <a:cubicBezTo>
                                      <a:pt x="143184" y="79703"/>
                                      <a:pt x="142050" y="81221"/>
                                      <a:pt x="140461" y="82839"/>
                                    </a:cubicBezTo>
                                    <a:cubicBezTo>
                                      <a:pt x="138871" y="84456"/>
                                      <a:pt x="136758" y="85830"/>
                                      <a:pt x="134123" y="86964"/>
                                    </a:cubicBezTo>
                                    <a:cubicBezTo>
                                      <a:pt x="131483" y="88099"/>
                                      <a:pt x="128264" y="88669"/>
                                      <a:pt x="124462" y="88669"/>
                                    </a:cubicBezTo>
                                    <a:close/>
                                    <a:moveTo>
                                      <a:pt x="125995" y="79648"/>
                                    </a:moveTo>
                                    <a:cubicBezTo>
                                      <a:pt x="129965" y="79648"/>
                                      <a:pt x="133312" y="78869"/>
                                      <a:pt x="136036" y="77307"/>
                                    </a:cubicBezTo>
                                    <a:cubicBezTo>
                                      <a:pt x="138787" y="75746"/>
                                      <a:pt x="140856" y="73733"/>
                                      <a:pt x="142246" y="71265"/>
                                    </a:cubicBezTo>
                                    <a:cubicBezTo>
                                      <a:pt x="143664" y="68797"/>
                                      <a:pt x="144374" y="66204"/>
                                      <a:pt x="144374" y="63481"/>
                                    </a:cubicBezTo>
                                    <a:lnTo>
                                      <a:pt x="144374" y="54291"/>
                                    </a:lnTo>
                                    <a:cubicBezTo>
                                      <a:pt x="143947" y="54798"/>
                                      <a:pt x="143013" y="55270"/>
                                      <a:pt x="141567" y="55693"/>
                                    </a:cubicBezTo>
                                    <a:cubicBezTo>
                                      <a:pt x="140149" y="56092"/>
                                      <a:pt x="138504" y="56444"/>
                                      <a:pt x="136631" y="56755"/>
                                    </a:cubicBezTo>
                                    <a:cubicBezTo>
                                      <a:pt x="134785" y="57039"/>
                                      <a:pt x="132984" y="57295"/>
                                      <a:pt x="131227" y="57522"/>
                                    </a:cubicBezTo>
                                    <a:cubicBezTo>
                                      <a:pt x="129498" y="57722"/>
                                      <a:pt x="128092" y="57893"/>
                                      <a:pt x="127014" y="58033"/>
                                    </a:cubicBezTo>
                                    <a:cubicBezTo>
                                      <a:pt x="124406" y="58373"/>
                                      <a:pt x="121966" y="58928"/>
                                      <a:pt x="119697" y="59695"/>
                                    </a:cubicBezTo>
                                    <a:cubicBezTo>
                                      <a:pt x="117456" y="60430"/>
                                      <a:pt x="115640" y="61552"/>
                                      <a:pt x="114250" y="63053"/>
                                    </a:cubicBezTo>
                                    <a:cubicBezTo>
                                      <a:pt x="112888" y="64527"/>
                                      <a:pt x="112209" y="66544"/>
                                      <a:pt x="112209" y="69096"/>
                                    </a:cubicBezTo>
                                    <a:cubicBezTo>
                                      <a:pt x="112209" y="72587"/>
                                      <a:pt x="113499" y="75223"/>
                                      <a:pt x="116079" y="77008"/>
                                    </a:cubicBezTo>
                                    <a:cubicBezTo>
                                      <a:pt x="118691" y="78769"/>
                                      <a:pt x="121993" y="79648"/>
                                      <a:pt x="125995" y="79648"/>
                                    </a:cubicBezTo>
                                    <a:close/>
                                    <a:moveTo>
                                      <a:pt x="182782" y="47821"/>
                                    </a:moveTo>
                                    <a:lnTo>
                                      <a:pt x="182782" y="87136"/>
                                    </a:lnTo>
                                    <a:lnTo>
                                      <a:pt x="172742" y="87136"/>
                                    </a:lnTo>
                                    <a:lnTo>
                                      <a:pt x="172742" y="21782"/>
                                    </a:lnTo>
                                    <a:lnTo>
                                      <a:pt x="182443" y="21782"/>
                                    </a:lnTo>
                                    <a:lnTo>
                                      <a:pt x="182443" y="31994"/>
                                    </a:lnTo>
                                    <a:lnTo>
                                      <a:pt x="183294" y="31994"/>
                                    </a:lnTo>
                                    <a:cubicBezTo>
                                      <a:pt x="184827" y="28675"/>
                                      <a:pt x="187152" y="26011"/>
                                      <a:pt x="190271" y="23995"/>
                                    </a:cubicBezTo>
                                    <a:cubicBezTo>
                                      <a:pt x="193394" y="21954"/>
                                      <a:pt x="197420" y="20931"/>
                                      <a:pt x="202356" y="20931"/>
                                    </a:cubicBezTo>
                                    <a:cubicBezTo>
                                      <a:pt x="206781" y="20931"/>
                                      <a:pt x="210651" y="21842"/>
                                      <a:pt x="213970" y="23655"/>
                                    </a:cubicBezTo>
                                    <a:cubicBezTo>
                                      <a:pt x="217289" y="25444"/>
                                      <a:pt x="219873" y="28164"/>
                                      <a:pt x="221714" y="31826"/>
                                    </a:cubicBezTo>
                                    <a:cubicBezTo>
                                      <a:pt x="223559" y="35457"/>
                                      <a:pt x="224482" y="40050"/>
                                      <a:pt x="224482" y="45609"/>
                                    </a:cubicBezTo>
                                    <a:lnTo>
                                      <a:pt x="224482" y="87136"/>
                                    </a:lnTo>
                                    <a:lnTo>
                                      <a:pt x="214441" y="87136"/>
                                    </a:lnTo>
                                    <a:lnTo>
                                      <a:pt x="214441" y="46292"/>
                                    </a:lnTo>
                                    <a:cubicBezTo>
                                      <a:pt x="214441" y="41156"/>
                                      <a:pt x="213107" y="37158"/>
                                      <a:pt x="210439" y="34290"/>
                                    </a:cubicBezTo>
                                    <a:cubicBezTo>
                                      <a:pt x="207772" y="31399"/>
                                      <a:pt x="204113" y="29953"/>
                                      <a:pt x="199464" y="29953"/>
                                    </a:cubicBezTo>
                                    <a:cubicBezTo>
                                      <a:pt x="196258" y="29953"/>
                                      <a:pt x="193394" y="30648"/>
                                      <a:pt x="190870" y="32038"/>
                                    </a:cubicBezTo>
                                    <a:cubicBezTo>
                                      <a:pt x="188374" y="33428"/>
                                      <a:pt x="186401" y="35457"/>
                                      <a:pt x="184955" y="38120"/>
                                    </a:cubicBezTo>
                                    <a:cubicBezTo>
                                      <a:pt x="183505" y="40788"/>
                                      <a:pt x="182782" y="44023"/>
                                      <a:pt x="182782" y="47821"/>
                                    </a:cubicBezTo>
                                    <a:close/>
                                    <a:moveTo>
                                      <a:pt x="262059" y="88669"/>
                                    </a:moveTo>
                                    <a:cubicBezTo>
                                      <a:pt x="257917" y="88669"/>
                                      <a:pt x="254159" y="87887"/>
                                      <a:pt x="250784" y="86329"/>
                                    </a:cubicBezTo>
                                    <a:cubicBezTo>
                                      <a:pt x="247410" y="84740"/>
                                      <a:pt x="244730" y="82455"/>
                                      <a:pt x="242745" y="79476"/>
                                    </a:cubicBezTo>
                                    <a:cubicBezTo>
                                      <a:pt x="240760" y="76473"/>
                                      <a:pt x="239766" y="72838"/>
                                      <a:pt x="239766" y="68585"/>
                                    </a:cubicBezTo>
                                    <a:cubicBezTo>
                                      <a:pt x="239766" y="64843"/>
                                      <a:pt x="240504" y="61808"/>
                                      <a:pt x="241978" y="59479"/>
                                    </a:cubicBezTo>
                                    <a:cubicBezTo>
                                      <a:pt x="243452" y="57127"/>
                                      <a:pt x="245425" y="55282"/>
                                      <a:pt x="247893" y="53948"/>
                                    </a:cubicBezTo>
                                    <a:cubicBezTo>
                                      <a:pt x="250361" y="52618"/>
                                      <a:pt x="253081" y="51623"/>
                                      <a:pt x="256060" y="50972"/>
                                    </a:cubicBezTo>
                                    <a:cubicBezTo>
                                      <a:pt x="259067" y="50289"/>
                                      <a:pt x="262087" y="49750"/>
                                      <a:pt x="265122" y="49355"/>
                                    </a:cubicBezTo>
                                    <a:cubicBezTo>
                                      <a:pt x="269096" y="48844"/>
                                      <a:pt x="272315" y="48460"/>
                                      <a:pt x="274783" y="48205"/>
                                    </a:cubicBezTo>
                                    <a:cubicBezTo>
                                      <a:pt x="277279" y="47921"/>
                                      <a:pt x="279092" y="47454"/>
                                      <a:pt x="280227" y="46803"/>
                                    </a:cubicBezTo>
                                    <a:cubicBezTo>
                                      <a:pt x="281393" y="46148"/>
                                      <a:pt x="281972" y="45014"/>
                                      <a:pt x="281972" y="43396"/>
                                    </a:cubicBezTo>
                                    <a:lnTo>
                                      <a:pt x="281972" y="43057"/>
                                    </a:lnTo>
                                    <a:cubicBezTo>
                                      <a:pt x="281972" y="38859"/>
                                      <a:pt x="280822" y="35596"/>
                                      <a:pt x="278525" y="33272"/>
                                    </a:cubicBezTo>
                                    <a:cubicBezTo>
                                      <a:pt x="276257" y="30944"/>
                                      <a:pt x="272810" y="29781"/>
                                      <a:pt x="268185" y="29781"/>
                                    </a:cubicBezTo>
                                    <a:cubicBezTo>
                                      <a:pt x="263393" y="29781"/>
                                      <a:pt x="259635" y="30832"/>
                                      <a:pt x="256911" y="32932"/>
                                    </a:cubicBezTo>
                                    <a:cubicBezTo>
                                      <a:pt x="254187" y="35029"/>
                                      <a:pt x="252274" y="37270"/>
                                      <a:pt x="251168" y="39654"/>
                                    </a:cubicBezTo>
                                    <a:lnTo>
                                      <a:pt x="241639" y="36251"/>
                                    </a:lnTo>
                                    <a:cubicBezTo>
                                      <a:pt x="243340" y="32277"/>
                                      <a:pt x="245608" y="29186"/>
                                      <a:pt x="248444" y="26974"/>
                                    </a:cubicBezTo>
                                    <a:cubicBezTo>
                                      <a:pt x="251311" y="24733"/>
                                      <a:pt x="254431" y="23172"/>
                                      <a:pt x="257805" y="22293"/>
                                    </a:cubicBezTo>
                                    <a:cubicBezTo>
                                      <a:pt x="261208" y="21387"/>
                                      <a:pt x="264555" y="20931"/>
                                      <a:pt x="267846" y="20931"/>
                                    </a:cubicBezTo>
                                    <a:cubicBezTo>
                                      <a:pt x="269946" y="20931"/>
                                      <a:pt x="272355" y="21187"/>
                                      <a:pt x="275079" y="21698"/>
                                    </a:cubicBezTo>
                                    <a:cubicBezTo>
                                      <a:pt x="277830" y="22181"/>
                                      <a:pt x="280482" y="23188"/>
                                      <a:pt x="283034" y="24717"/>
                                    </a:cubicBezTo>
                                    <a:cubicBezTo>
                                      <a:pt x="285618" y="26251"/>
                                      <a:pt x="287759" y="28563"/>
                                      <a:pt x="289460" y="31654"/>
                                    </a:cubicBezTo>
                                    <a:cubicBezTo>
                                      <a:pt x="291161" y="34746"/>
                                      <a:pt x="292012" y="38887"/>
                                      <a:pt x="292012" y="44079"/>
                                    </a:cubicBezTo>
                                    <a:lnTo>
                                      <a:pt x="292012" y="87136"/>
                                    </a:lnTo>
                                    <a:lnTo>
                                      <a:pt x="281972" y="87136"/>
                                    </a:lnTo>
                                    <a:lnTo>
                                      <a:pt x="281972" y="78286"/>
                                    </a:lnTo>
                                    <a:lnTo>
                                      <a:pt x="281460" y="78286"/>
                                    </a:lnTo>
                                    <a:cubicBezTo>
                                      <a:pt x="280782" y="79703"/>
                                      <a:pt x="279647" y="81221"/>
                                      <a:pt x="278058" y="82839"/>
                                    </a:cubicBezTo>
                                    <a:cubicBezTo>
                                      <a:pt x="276468" y="84456"/>
                                      <a:pt x="274356" y="85830"/>
                                      <a:pt x="271720" y="86964"/>
                                    </a:cubicBezTo>
                                    <a:cubicBezTo>
                                      <a:pt x="269080" y="88099"/>
                                      <a:pt x="265861" y="88669"/>
                                      <a:pt x="262059" y="88669"/>
                                    </a:cubicBezTo>
                                    <a:close/>
                                    <a:moveTo>
                                      <a:pt x="263592" y="79648"/>
                                    </a:moveTo>
                                    <a:cubicBezTo>
                                      <a:pt x="267562" y="79648"/>
                                      <a:pt x="270909" y="78869"/>
                                      <a:pt x="273633" y="77307"/>
                                    </a:cubicBezTo>
                                    <a:cubicBezTo>
                                      <a:pt x="276384" y="75746"/>
                                      <a:pt x="278453" y="73733"/>
                                      <a:pt x="279843" y="71265"/>
                                    </a:cubicBezTo>
                                    <a:cubicBezTo>
                                      <a:pt x="281265" y="68797"/>
                                      <a:pt x="281972" y="66204"/>
                                      <a:pt x="281972" y="63481"/>
                                    </a:cubicBezTo>
                                    <a:lnTo>
                                      <a:pt x="281972" y="54291"/>
                                    </a:lnTo>
                                    <a:cubicBezTo>
                                      <a:pt x="281548" y="54798"/>
                                      <a:pt x="280610" y="55270"/>
                                      <a:pt x="279164" y="55693"/>
                                    </a:cubicBezTo>
                                    <a:cubicBezTo>
                                      <a:pt x="277746" y="56092"/>
                                      <a:pt x="276101" y="56444"/>
                                      <a:pt x="274228" y="56755"/>
                                    </a:cubicBezTo>
                                    <a:cubicBezTo>
                                      <a:pt x="272387" y="57039"/>
                                      <a:pt x="270586" y="57295"/>
                                      <a:pt x="268824" y="57522"/>
                                    </a:cubicBezTo>
                                    <a:cubicBezTo>
                                      <a:pt x="267095" y="57722"/>
                                      <a:pt x="265689" y="57893"/>
                                      <a:pt x="264615" y="58033"/>
                                    </a:cubicBezTo>
                                    <a:cubicBezTo>
                                      <a:pt x="262003" y="58373"/>
                                      <a:pt x="259563" y="58928"/>
                                      <a:pt x="257294" y="59695"/>
                                    </a:cubicBezTo>
                                    <a:cubicBezTo>
                                      <a:pt x="255054" y="60430"/>
                                      <a:pt x="253241" y="61552"/>
                                      <a:pt x="251851" y="63053"/>
                                    </a:cubicBezTo>
                                    <a:cubicBezTo>
                                      <a:pt x="250489" y="64527"/>
                                      <a:pt x="249806" y="66544"/>
                                      <a:pt x="249806" y="69096"/>
                                    </a:cubicBezTo>
                                    <a:cubicBezTo>
                                      <a:pt x="249806" y="72587"/>
                                      <a:pt x="251096" y="75223"/>
                                      <a:pt x="253680" y="77008"/>
                                    </a:cubicBezTo>
                                    <a:cubicBezTo>
                                      <a:pt x="256288" y="78769"/>
                                      <a:pt x="259591" y="79648"/>
                                      <a:pt x="263592" y="79648"/>
                                    </a:cubicBezTo>
                                    <a:close/>
                                    <a:moveTo>
                                      <a:pt x="336718" y="113003"/>
                                    </a:moveTo>
                                    <a:cubicBezTo>
                                      <a:pt x="331870" y="113003"/>
                                      <a:pt x="327700" y="112380"/>
                                      <a:pt x="324210" y="111134"/>
                                    </a:cubicBezTo>
                                    <a:cubicBezTo>
                                      <a:pt x="320723" y="109912"/>
                                      <a:pt x="317816" y="108295"/>
                                      <a:pt x="315487" y="106282"/>
                                    </a:cubicBezTo>
                                    <a:cubicBezTo>
                                      <a:pt x="313191" y="104297"/>
                                      <a:pt x="311362" y="102168"/>
                                      <a:pt x="310000" y="99900"/>
                                    </a:cubicBezTo>
                                    <a:lnTo>
                                      <a:pt x="317999" y="94285"/>
                                    </a:lnTo>
                                    <a:cubicBezTo>
                                      <a:pt x="318906" y="95475"/>
                                      <a:pt x="320056" y="96837"/>
                                      <a:pt x="321446" y="98366"/>
                                    </a:cubicBezTo>
                                    <a:cubicBezTo>
                                      <a:pt x="322836" y="99928"/>
                                      <a:pt x="324737" y="101274"/>
                                      <a:pt x="327145" y="102412"/>
                                    </a:cubicBezTo>
                                    <a:cubicBezTo>
                                      <a:pt x="329585" y="103574"/>
                                      <a:pt x="332776" y="104153"/>
                                      <a:pt x="336718" y="104153"/>
                                    </a:cubicBezTo>
                                    <a:cubicBezTo>
                                      <a:pt x="341994" y="104153"/>
                                      <a:pt x="346351" y="102879"/>
                                      <a:pt x="349782" y="100327"/>
                                    </a:cubicBezTo>
                                    <a:cubicBezTo>
                                      <a:pt x="353212" y="97771"/>
                                      <a:pt x="354930" y="93774"/>
                                      <a:pt x="354930" y="88326"/>
                                    </a:cubicBezTo>
                                    <a:lnTo>
                                      <a:pt x="354930" y="75051"/>
                                    </a:lnTo>
                                    <a:lnTo>
                                      <a:pt x="354079" y="75051"/>
                                    </a:lnTo>
                                    <a:cubicBezTo>
                                      <a:pt x="353340" y="76245"/>
                                      <a:pt x="352294" y="77719"/>
                                      <a:pt x="350932" y="79476"/>
                                    </a:cubicBezTo>
                                    <a:cubicBezTo>
                                      <a:pt x="349598" y="81209"/>
                                      <a:pt x="347669" y="82755"/>
                                      <a:pt x="345145" y="84117"/>
                                    </a:cubicBezTo>
                                    <a:cubicBezTo>
                                      <a:pt x="342649" y="85447"/>
                                      <a:pt x="339274" y="86114"/>
                                      <a:pt x="335017" y="86114"/>
                                    </a:cubicBezTo>
                                    <a:cubicBezTo>
                                      <a:pt x="329741" y="86114"/>
                                      <a:pt x="325005" y="84867"/>
                                      <a:pt x="320807" y="82371"/>
                                    </a:cubicBezTo>
                                    <a:cubicBezTo>
                                      <a:pt x="316637" y="79875"/>
                                      <a:pt x="313335" y="76245"/>
                                      <a:pt x="310894" y="71480"/>
                                    </a:cubicBezTo>
                                    <a:cubicBezTo>
                                      <a:pt x="308482" y="66712"/>
                                      <a:pt x="307276" y="60925"/>
                                      <a:pt x="307276" y="54119"/>
                                    </a:cubicBezTo>
                                    <a:cubicBezTo>
                                      <a:pt x="307276" y="47426"/>
                                      <a:pt x="308454" y="41595"/>
                                      <a:pt x="310807" y="36631"/>
                                    </a:cubicBezTo>
                                    <a:cubicBezTo>
                                      <a:pt x="313163" y="31639"/>
                                      <a:pt x="316438" y="27781"/>
                                      <a:pt x="320635" y="25061"/>
                                    </a:cubicBezTo>
                                    <a:cubicBezTo>
                                      <a:pt x="324837" y="22309"/>
                                      <a:pt x="329685" y="20931"/>
                                      <a:pt x="335189" y="20931"/>
                                    </a:cubicBezTo>
                                    <a:cubicBezTo>
                                      <a:pt x="339442" y="20931"/>
                                      <a:pt x="342817" y="21642"/>
                                      <a:pt x="345313" y="23060"/>
                                    </a:cubicBezTo>
                                    <a:cubicBezTo>
                                      <a:pt x="347841" y="24450"/>
                                      <a:pt x="349766" y="26039"/>
                                      <a:pt x="351100" y="27824"/>
                                    </a:cubicBezTo>
                                    <a:cubicBezTo>
                                      <a:pt x="352462" y="29582"/>
                                      <a:pt x="353512" y="31032"/>
                                      <a:pt x="354251" y="32166"/>
                                    </a:cubicBezTo>
                                    <a:lnTo>
                                      <a:pt x="355269" y="32166"/>
                                    </a:lnTo>
                                    <a:lnTo>
                                      <a:pt x="355269" y="21782"/>
                                    </a:lnTo>
                                    <a:lnTo>
                                      <a:pt x="364970" y="21782"/>
                                    </a:lnTo>
                                    <a:lnTo>
                                      <a:pt x="364970" y="89009"/>
                                    </a:lnTo>
                                    <a:cubicBezTo>
                                      <a:pt x="364970" y="94624"/>
                                      <a:pt x="363696" y="99189"/>
                                      <a:pt x="361140" y="102708"/>
                                    </a:cubicBezTo>
                                    <a:cubicBezTo>
                                      <a:pt x="358616" y="106254"/>
                                      <a:pt x="355213" y="108850"/>
                                      <a:pt x="350932" y="110495"/>
                                    </a:cubicBezTo>
                                    <a:cubicBezTo>
                                      <a:pt x="346675" y="112169"/>
                                      <a:pt x="341938" y="113003"/>
                                      <a:pt x="336718" y="113003"/>
                                    </a:cubicBezTo>
                                    <a:close/>
                                    <a:moveTo>
                                      <a:pt x="336379" y="77096"/>
                                    </a:moveTo>
                                    <a:cubicBezTo>
                                      <a:pt x="340408" y="77096"/>
                                      <a:pt x="343811" y="76173"/>
                                      <a:pt x="346591" y="74328"/>
                                    </a:cubicBezTo>
                                    <a:cubicBezTo>
                                      <a:pt x="349371" y="72487"/>
                                      <a:pt x="351483" y="69835"/>
                                      <a:pt x="352929" y="66372"/>
                                    </a:cubicBezTo>
                                    <a:cubicBezTo>
                                      <a:pt x="354379" y="62914"/>
                                      <a:pt x="355102" y="58772"/>
                                      <a:pt x="355102" y="53948"/>
                                    </a:cubicBezTo>
                                    <a:cubicBezTo>
                                      <a:pt x="355102" y="49239"/>
                                      <a:pt x="354391" y="45086"/>
                                      <a:pt x="352973" y="41483"/>
                                    </a:cubicBezTo>
                                    <a:cubicBezTo>
                                      <a:pt x="351555" y="37881"/>
                                      <a:pt x="349454" y="35057"/>
                                      <a:pt x="346675" y="33016"/>
                                    </a:cubicBezTo>
                                    <a:cubicBezTo>
                                      <a:pt x="343895" y="30972"/>
                                      <a:pt x="340464" y="29953"/>
                                      <a:pt x="336379" y="29953"/>
                                    </a:cubicBezTo>
                                    <a:cubicBezTo>
                                      <a:pt x="332125" y="29953"/>
                                      <a:pt x="328579" y="31032"/>
                                      <a:pt x="325743" y="33184"/>
                                    </a:cubicBezTo>
                                    <a:cubicBezTo>
                                      <a:pt x="322936" y="35341"/>
                                      <a:pt x="320823" y="38236"/>
                                      <a:pt x="319401" y="41867"/>
                                    </a:cubicBezTo>
                                    <a:cubicBezTo>
                                      <a:pt x="318012" y="45497"/>
                                      <a:pt x="317317" y="49523"/>
                                      <a:pt x="317317" y="53948"/>
                                    </a:cubicBezTo>
                                    <a:cubicBezTo>
                                      <a:pt x="317317" y="58489"/>
                                      <a:pt x="318027" y="62502"/>
                                      <a:pt x="319445" y="65989"/>
                                    </a:cubicBezTo>
                                    <a:cubicBezTo>
                                      <a:pt x="320891" y="69452"/>
                                      <a:pt x="323020" y="72175"/>
                                      <a:pt x="325827" y="74160"/>
                                    </a:cubicBezTo>
                                    <a:cubicBezTo>
                                      <a:pt x="328663" y="76117"/>
                                      <a:pt x="332181" y="77096"/>
                                      <a:pt x="336379" y="77096"/>
                                    </a:cubicBezTo>
                                    <a:close/>
                                    <a:moveTo>
                                      <a:pt x="410751" y="88498"/>
                                    </a:moveTo>
                                    <a:cubicBezTo>
                                      <a:pt x="404456" y="88498"/>
                                      <a:pt x="399025" y="87108"/>
                                      <a:pt x="394456" y="84328"/>
                                    </a:cubicBezTo>
                                    <a:cubicBezTo>
                                      <a:pt x="389919" y="81521"/>
                                      <a:pt x="386417" y="77607"/>
                                      <a:pt x="383948" y="72587"/>
                                    </a:cubicBezTo>
                                    <a:cubicBezTo>
                                      <a:pt x="381508" y="67534"/>
                                      <a:pt x="380290" y="61664"/>
                                      <a:pt x="380290" y="54970"/>
                                    </a:cubicBezTo>
                                    <a:cubicBezTo>
                                      <a:pt x="380290" y="48277"/>
                                      <a:pt x="381508" y="42378"/>
                                      <a:pt x="383948" y="37270"/>
                                    </a:cubicBezTo>
                                    <a:cubicBezTo>
                                      <a:pt x="386417" y="32138"/>
                                      <a:pt x="389847" y="28136"/>
                                      <a:pt x="394244" y="25273"/>
                                    </a:cubicBezTo>
                                    <a:cubicBezTo>
                                      <a:pt x="398670" y="22381"/>
                                      <a:pt x="403829" y="20931"/>
                                      <a:pt x="409732" y="20931"/>
                                    </a:cubicBezTo>
                                    <a:cubicBezTo>
                                      <a:pt x="413135" y="20931"/>
                                      <a:pt x="416498" y="21498"/>
                                      <a:pt x="419816" y="22633"/>
                                    </a:cubicBezTo>
                                    <a:cubicBezTo>
                                      <a:pt x="423131" y="23771"/>
                                      <a:pt x="426155" y="25612"/>
                                      <a:pt x="428878" y="28164"/>
                                    </a:cubicBezTo>
                                    <a:cubicBezTo>
                                      <a:pt x="431602" y="30688"/>
                                      <a:pt x="433771" y="34039"/>
                                      <a:pt x="435388" y="38208"/>
                                    </a:cubicBezTo>
                                    <a:cubicBezTo>
                                      <a:pt x="437002" y="42378"/>
                                      <a:pt x="437812" y="47510"/>
                                      <a:pt x="437812" y="53608"/>
                                    </a:cubicBezTo>
                                    <a:lnTo>
                                      <a:pt x="437812" y="57862"/>
                                    </a:lnTo>
                                    <a:lnTo>
                                      <a:pt x="387435" y="57862"/>
                                    </a:lnTo>
                                    <a:lnTo>
                                      <a:pt x="387435" y="49183"/>
                                    </a:lnTo>
                                    <a:lnTo>
                                      <a:pt x="427600" y="49183"/>
                                    </a:lnTo>
                                    <a:cubicBezTo>
                                      <a:pt x="427600" y="45497"/>
                                      <a:pt x="426861" y="42206"/>
                                      <a:pt x="425388" y="39315"/>
                                    </a:cubicBezTo>
                                    <a:cubicBezTo>
                                      <a:pt x="423942" y="36419"/>
                                      <a:pt x="421869" y="34135"/>
                                      <a:pt x="419178" y="32461"/>
                                    </a:cubicBezTo>
                                    <a:cubicBezTo>
                                      <a:pt x="416510" y="30788"/>
                                      <a:pt x="413363" y="29953"/>
                                      <a:pt x="409732" y="29953"/>
                                    </a:cubicBezTo>
                                    <a:cubicBezTo>
                                      <a:pt x="405731" y="29953"/>
                                      <a:pt x="402272" y="30944"/>
                                      <a:pt x="399348" y="32932"/>
                                    </a:cubicBezTo>
                                    <a:cubicBezTo>
                                      <a:pt x="396457" y="34890"/>
                                      <a:pt x="394228" y="37442"/>
                                      <a:pt x="392671" y="40588"/>
                                    </a:cubicBezTo>
                                    <a:cubicBezTo>
                                      <a:pt x="391109" y="43740"/>
                                      <a:pt x="390330" y="47114"/>
                                      <a:pt x="390330" y="50717"/>
                                    </a:cubicBezTo>
                                    <a:lnTo>
                                      <a:pt x="390330" y="56504"/>
                                    </a:lnTo>
                                    <a:cubicBezTo>
                                      <a:pt x="390330" y="61436"/>
                                      <a:pt x="391181" y="65621"/>
                                      <a:pt x="392882" y="69052"/>
                                    </a:cubicBezTo>
                                    <a:cubicBezTo>
                                      <a:pt x="394612" y="72459"/>
                                      <a:pt x="397008" y="75051"/>
                                      <a:pt x="400071" y="76840"/>
                                    </a:cubicBezTo>
                                    <a:cubicBezTo>
                                      <a:pt x="403134" y="78597"/>
                                      <a:pt x="406697" y="79476"/>
                                      <a:pt x="410751" y="79476"/>
                                    </a:cubicBezTo>
                                    <a:cubicBezTo>
                                      <a:pt x="413390" y="79476"/>
                                      <a:pt x="415771" y="79108"/>
                                      <a:pt x="417899" y="78370"/>
                                    </a:cubicBezTo>
                                    <a:cubicBezTo>
                                      <a:pt x="420056" y="77607"/>
                                      <a:pt x="421913" y="76473"/>
                                      <a:pt x="423475" y="74967"/>
                                    </a:cubicBezTo>
                                    <a:cubicBezTo>
                                      <a:pt x="425032" y="73437"/>
                                      <a:pt x="426239" y="71536"/>
                                      <a:pt x="427089" y="69268"/>
                                    </a:cubicBezTo>
                                    <a:lnTo>
                                      <a:pt x="436790" y="71987"/>
                                    </a:lnTo>
                                    <a:cubicBezTo>
                                      <a:pt x="435771" y="75278"/>
                                      <a:pt x="434054" y="78174"/>
                                      <a:pt x="431642" y="80670"/>
                                    </a:cubicBezTo>
                                    <a:cubicBezTo>
                                      <a:pt x="429230" y="83138"/>
                                      <a:pt x="426254" y="85067"/>
                                      <a:pt x="422708" y="86457"/>
                                    </a:cubicBezTo>
                                    <a:cubicBezTo>
                                      <a:pt x="419161" y="87815"/>
                                      <a:pt x="415176" y="88498"/>
                                      <a:pt x="410751" y="88498"/>
                                    </a:cubicBezTo>
                                    <a:close/>
                                    <a:moveTo>
                                      <a:pt x="477762" y="88498"/>
                                    </a:moveTo>
                                    <a:cubicBezTo>
                                      <a:pt x="472318" y="88498"/>
                                      <a:pt x="467510" y="87120"/>
                                      <a:pt x="463341" y="84372"/>
                                    </a:cubicBezTo>
                                    <a:cubicBezTo>
                                      <a:pt x="459171" y="81593"/>
                                      <a:pt x="455908" y="77675"/>
                                      <a:pt x="453556" y="72627"/>
                                    </a:cubicBezTo>
                                    <a:cubicBezTo>
                                      <a:pt x="451200" y="67551"/>
                                      <a:pt x="450021" y="61552"/>
                                      <a:pt x="450021" y="54631"/>
                                    </a:cubicBezTo>
                                    <a:cubicBezTo>
                                      <a:pt x="450021" y="47766"/>
                                      <a:pt x="451200" y="41811"/>
                                      <a:pt x="453556" y="36759"/>
                                    </a:cubicBezTo>
                                    <a:cubicBezTo>
                                      <a:pt x="455908" y="31710"/>
                                      <a:pt x="459183" y="27813"/>
                                      <a:pt x="463384" y="25061"/>
                                    </a:cubicBezTo>
                                    <a:cubicBezTo>
                                      <a:pt x="467582" y="22309"/>
                                      <a:pt x="472430" y="20931"/>
                                      <a:pt x="477934" y="20931"/>
                                    </a:cubicBezTo>
                                    <a:cubicBezTo>
                                      <a:pt x="482187" y="20931"/>
                                      <a:pt x="485550" y="21642"/>
                                      <a:pt x="488018" y="23060"/>
                                    </a:cubicBezTo>
                                    <a:cubicBezTo>
                                      <a:pt x="490514" y="24450"/>
                                      <a:pt x="492415" y="26039"/>
                                      <a:pt x="493717" y="27824"/>
                                    </a:cubicBezTo>
                                    <a:cubicBezTo>
                                      <a:pt x="495051" y="29582"/>
                                      <a:pt x="496089" y="31032"/>
                                      <a:pt x="496824" y="32166"/>
                                    </a:cubicBezTo>
                                    <a:lnTo>
                                      <a:pt x="497675" y="32166"/>
                                    </a:lnTo>
                                    <a:lnTo>
                                      <a:pt x="497675" y="0"/>
                                    </a:lnTo>
                                    <a:lnTo>
                                      <a:pt x="507715" y="0"/>
                                    </a:lnTo>
                                    <a:lnTo>
                                      <a:pt x="507715" y="87136"/>
                                    </a:lnTo>
                                    <a:lnTo>
                                      <a:pt x="498014" y="87136"/>
                                    </a:lnTo>
                                    <a:lnTo>
                                      <a:pt x="498014" y="77096"/>
                                    </a:lnTo>
                                    <a:lnTo>
                                      <a:pt x="496824" y="77096"/>
                                    </a:lnTo>
                                    <a:cubicBezTo>
                                      <a:pt x="496089" y="78286"/>
                                      <a:pt x="495039" y="79791"/>
                                      <a:pt x="493677" y="81605"/>
                                    </a:cubicBezTo>
                                    <a:cubicBezTo>
                                      <a:pt x="492315" y="83390"/>
                                      <a:pt x="490370" y="84995"/>
                                      <a:pt x="487846" y="86413"/>
                                    </a:cubicBezTo>
                                    <a:cubicBezTo>
                                      <a:pt x="485322" y="87803"/>
                                      <a:pt x="481964" y="88498"/>
                                      <a:pt x="477762" y="88498"/>
                                    </a:cubicBezTo>
                                    <a:close/>
                                    <a:moveTo>
                                      <a:pt x="479124" y="79476"/>
                                    </a:moveTo>
                                    <a:cubicBezTo>
                                      <a:pt x="483154" y="79476"/>
                                      <a:pt x="486556" y="78430"/>
                                      <a:pt x="489336" y="76329"/>
                                    </a:cubicBezTo>
                                    <a:cubicBezTo>
                                      <a:pt x="492116" y="74200"/>
                                      <a:pt x="494228" y="71265"/>
                                      <a:pt x="495678" y="67523"/>
                                    </a:cubicBezTo>
                                    <a:cubicBezTo>
                                      <a:pt x="497124" y="63748"/>
                                      <a:pt x="497847" y="59395"/>
                                      <a:pt x="497847" y="54459"/>
                                    </a:cubicBezTo>
                                    <a:cubicBezTo>
                                      <a:pt x="497847" y="49582"/>
                                      <a:pt x="497136" y="45313"/>
                                      <a:pt x="495718" y="41655"/>
                                    </a:cubicBezTo>
                                    <a:cubicBezTo>
                                      <a:pt x="494300" y="37965"/>
                                      <a:pt x="492203" y="35101"/>
                                      <a:pt x="489420" y="33060"/>
                                    </a:cubicBezTo>
                                    <a:cubicBezTo>
                                      <a:pt x="486640" y="30988"/>
                                      <a:pt x="483209" y="29953"/>
                                      <a:pt x="479124" y="29953"/>
                                    </a:cubicBezTo>
                                    <a:cubicBezTo>
                                      <a:pt x="474871" y="29953"/>
                                      <a:pt x="471324" y="31044"/>
                                      <a:pt x="468488" y="33228"/>
                                    </a:cubicBezTo>
                                    <a:cubicBezTo>
                                      <a:pt x="465681" y="35385"/>
                                      <a:pt x="463568" y="38320"/>
                                      <a:pt x="462150" y="42034"/>
                                    </a:cubicBezTo>
                                    <a:cubicBezTo>
                                      <a:pt x="460761" y="45725"/>
                                      <a:pt x="460066" y="49866"/>
                                      <a:pt x="460066" y="54459"/>
                                    </a:cubicBezTo>
                                    <a:cubicBezTo>
                                      <a:pt x="460066" y="59112"/>
                                      <a:pt x="460772" y="63337"/>
                                      <a:pt x="462190" y="67139"/>
                                    </a:cubicBezTo>
                                    <a:cubicBezTo>
                                      <a:pt x="463640" y="70909"/>
                                      <a:pt x="465765" y="73917"/>
                                      <a:pt x="468572" y="76157"/>
                                    </a:cubicBezTo>
                                    <a:cubicBezTo>
                                      <a:pt x="471412" y="78370"/>
                                      <a:pt x="474926" y="79476"/>
                                      <a:pt x="479124" y="79476"/>
                                    </a:cubicBezTo>
                                    <a:close/>
                                    <a:moveTo>
                                      <a:pt x="589452" y="87136"/>
                                    </a:moveTo>
                                    <a:lnTo>
                                      <a:pt x="562562" y="87136"/>
                                    </a:lnTo>
                                    <a:lnTo>
                                      <a:pt x="562562" y="0"/>
                                    </a:lnTo>
                                    <a:lnTo>
                                      <a:pt x="590642" y="0"/>
                                    </a:lnTo>
                                    <a:cubicBezTo>
                                      <a:pt x="599092" y="0"/>
                                      <a:pt x="606329" y="1745"/>
                                      <a:pt x="612340" y="5232"/>
                                    </a:cubicBezTo>
                                    <a:cubicBezTo>
                                      <a:pt x="618355" y="8694"/>
                                      <a:pt x="622963" y="13671"/>
                                      <a:pt x="626170" y="20168"/>
                                    </a:cubicBezTo>
                                    <a:cubicBezTo>
                                      <a:pt x="629373" y="26634"/>
                                      <a:pt x="630975" y="34378"/>
                                      <a:pt x="630975" y="43396"/>
                                    </a:cubicBezTo>
                                    <a:cubicBezTo>
                                      <a:pt x="630975" y="52474"/>
                                      <a:pt x="629361" y="60290"/>
                                      <a:pt x="626126" y="66840"/>
                                    </a:cubicBezTo>
                                    <a:cubicBezTo>
                                      <a:pt x="622891" y="73365"/>
                                      <a:pt x="618183" y="78386"/>
                                      <a:pt x="612000" y="81904"/>
                                    </a:cubicBezTo>
                                    <a:cubicBezTo>
                                      <a:pt x="605818" y="85391"/>
                                      <a:pt x="598302" y="87136"/>
                                      <a:pt x="589452" y="87136"/>
                                    </a:cubicBezTo>
                                    <a:close/>
                                    <a:moveTo>
                                      <a:pt x="573113" y="77775"/>
                                    </a:moveTo>
                                    <a:lnTo>
                                      <a:pt x="588769" y="77775"/>
                                    </a:lnTo>
                                    <a:cubicBezTo>
                                      <a:pt x="595974" y="77775"/>
                                      <a:pt x="601944" y="76385"/>
                                      <a:pt x="606681" y="73605"/>
                                    </a:cubicBezTo>
                                    <a:cubicBezTo>
                                      <a:pt x="611417" y="70825"/>
                                      <a:pt x="614952" y="66868"/>
                                      <a:pt x="617276" y="61736"/>
                                    </a:cubicBezTo>
                                    <a:cubicBezTo>
                                      <a:pt x="619600" y="56600"/>
                                      <a:pt x="620767" y="50489"/>
                                      <a:pt x="620767" y="43396"/>
                                    </a:cubicBezTo>
                                    <a:cubicBezTo>
                                      <a:pt x="620767" y="36363"/>
                                      <a:pt x="619617" y="30309"/>
                                      <a:pt x="617320" y="25229"/>
                                    </a:cubicBezTo>
                                    <a:cubicBezTo>
                                      <a:pt x="615020" y="20125"/>
                                      <a:pt x="611589" y="16211"/>
                                      <a:pt x="607024" y="13487"/>
                                    </a:cubicBezTo>
                                    <a:cubicBezTo>
                                      <a:pt x="602455" y="10735"/>
                                      <a:pt x="596768" y="9361"/>
                                      <a:pt x="589963" y="9361"/>
                                    </a:cubicBezTo>
                                    <a:lnTo>
                                      <a:pt x="573113" y="9361"/>
                                    </a:lnTo>
                                    <a:lnTo>
                                      <a:pt x="573113" y="77775"/>
                                    </a:lnTo>
                                    <a:close/>
                                    <a:moveTo>
                                      <a:pt x="648675" y="87136"/>
                                    </a:moveTo>
                                    <a:lnTo>
                                      <a:pt x="648675" y="0"/>
                                    </a:lnTo>
                                    <a:lnTo>
                                      <a:pt x="679140" y="0"/>
                                    </a:lnTo>
                                    <a:cubicBezTo>
                                      <a:pt x="685210" y="0"/>
                                      <a:pt x="690214" y="1050"/>
                                      <a:pt x="694160" y="3147"/>
                                    </a:cubicBezTo>
                                    <a:cubicBezTo>
                                      <a:pt x="698102" y="5220"/>
                                      <a:pt x="701037" y="8011"/>
                                      <a:pt x="702966" y="11530"/>
                                    </a:cubicBezTo>
                                    <a:cubicBezTo>
                                      <a:pt x="704895" y="15017"/>
                                      <a:pt x="705858" y="18890"/>
                                      <a:pt x="705858" y="23144"/>
                                    </a:cubicBezTo>
                                    <a:cubicBezTo>
                                      <a:pt x="705858" y="26890"/>
                                      <a:pt x="705191" y="29981"/>
                                      <a:pt x="703861" y="32421"/>
                                    </a:cubicBezTo>
                                    <a:cubicBezTo>
                                      <a:pt x="702555" y="34862"/>
                                      <a:pt x="700826" y="36787"/>
                                      <a:pt x="698669" y="38208"/>
                                    </a:cubicBezTo>
                                    <a:cubicBezTo>
                                      <a:pt x="696540" y="39626"/>
                                      <a:pt x="694228" y="40673"/>
                                      <a:pt x="691732" y="41355"/>
                                    </a:cubicBezTo>
                                    <a:lnTo>
                                      <a:pt x="691732" y="42206"/>
                                    </a:lnTo>
                                    <a:cubicBezTo>
                                      <a:pt x="694400" y="42378"/>
                                      <a:pt x="697080" y="43312"/>
                                      <a:pt x="699775" y="45014"/>
                                    </a:cubicBezTo>
                                    <a:cubicBezTo>
                                      <a:pt x="702471" y="46715"/>
                                      <a:pt x="704724" y="49155"/>
                                      <a:pt x="706541" y="52334"/>
                                    </a:cubicBezTo>
                                    <a:cubicBezTo>
                                      <a:pt x="708354" y="55509"/>
                                      <a:pt x="709265" y="59395"/>
                                      <a:pt x="709265" y="63992"/>
                                    </a:cubicBezTo>
                                    <a:cubicBezTo>
                                      <a:pt x="709265" y="68357"/>
                                      <a:pt x="708270" y="72287"/>
                                      <a:pt x="706285" y="75778"/>
                                    </a:cubicBezTo>
                                    <a:cubicBezTo>
                                      <a:pt x="704300" y="79264"/>
                                      <a:pt x="701165" y="82032"/>
                                      <a:pt x="696884" y="84073"/>
                                    </a:cubicBezTo>
                                    <a:cubicBezTo>
                                      <a:pt x="692599" y="86114"/>
                                      <a:pt x="687023" y="87136"/>
                                      <a:pt x="680162" y="87136"/>
                                    </a:cubicBezTo>
                                    <a:lnTo>
                                      <a:pt x="648675" y="87136"/>
                                    </a:lnTo>
                                    <a:close/>
                                    <a:moveTo>
                                      <a:pt x="659227" y="77775"/>
                                    </a:moveTo>
                                    <a:lnTo>
                                      <a:pt x="680162" y="77775"/>
                                    </a:lnTo>
                                    <a:cubicBezTo>
                                      <a:pt x="687055" y="77775"/>
                                      <a:pt x="691947" y="76441"/>
                                      <a:pt x="694839" y="73777"/>
                                    </a:cubicBezTo>
                                    <a:cubicBezTo>
                                      <a:pt x="697763" y="71081"/>
                                      <a:pt x="699220" y="67818"/>
                                      <a:pt x="699220" y="63992"/>
                                    </a:cubicBezTo>
                                    <a:cubicBezTo>
                                      <a:pt x="699220" y="61041"/>
                                      <a:pt x="698469" y="58317"/>
                                      <a:pt x="696968" y="55821"/>
                                    </a:cubicBezTo>
                                    <a:cubicBezTo>
                                      <a:pt x="695462" y="53297"/>
                                      <a:pt x="693322" y="51284"/>
                                      <a:pt x="690542" y="49778"/>
                                    </a:cubicBezTo>
                                    <a:cubicBezTo>
                                      <a:pt x="687762" y="48249"/>
                                      <a:pt x="684471" y="47482"/>
                                      <a:pt x="680673" y="47482"/>
                                    </a:cubicBezTo>
                                    <a:lnTo>
                                      <a:pt x="659227" y="47482"/>
                                    </a:lnTo>
                                    <a:lnTo>
                                      <a:pt x="659227" y="77775"/>
                                    </a:lnTo>
                                    <a:close/>
                                    <a:moveTo>
                                      <a:pt x="659227" y="38292"/>
                                    </a:moveTo>
                                    <a:lnTo>
                                      <a:pt x="678800" y="38292"/>
                                    </a:lnTo>
                                    <a:cubicBezTo>
                                      <a:pt x="681975" y="38292"/>
                                      <a:pt x="684843" y="37669"/>
                                      <a:pt x="687395" y="36419"/>
                                    </a:cubicBezTo>
                                    <a:cubicBezTo>
                                      <a:pt x="689975" y="35173"/>
                                      <a:pt x="692015" y="33412"/>
                                      <a:pt x="693521" y="31143"/>
                                    </a:cubicBezTo>
                                    <a:cubicBezTo>
                                      <a:pt x="695051" y="28875"/>
                                      <a:pt x="695818" y="26207"/>
                                      <a:pt x="695818" y="23144"/>
                                    </a:cubicBezTo>
                                    <a:cubicBezTo>
                                      <a:pt x="695818" y="19314"/>
                                      <a:pt x="694484" y="16067"/>
                                      <a:pt x="691820" y="13403"/>
                                    </a:cubicBezTo>
                                    <a:cubicBezTo>
                                      <a:pt x="689152" y="10707"/>
                                      <a:pt x="684926" y="9361"/>
                                      <a:pt x="679140" y="9361"/>
                                    </a:cubicBezTo>
                                    <a:lnTo>
                                      <a:pt x="659227" y="9361"/>
                                    </a:lnTo>
                                    <a:lnTo>
                                      <a:pt x="659227" y="38292"/>
                                    </a:lnTo>
                                    <a:close/>
                                    <a:moveTo>
                                      <a:pt x="771531" y="36419"/>
                                    </a:moveTo>
                                    <a:lnTo>
                                      <a:pt x="762509" y="38971"/>
                                    </a:lnTo>
                                    <a:cubicBezTo>
                                      <a:pt x="761942" y="37470"/>
                                      <a:pt x="761108" y="36008"/>
                                      <a:pt x="760001" y="34590"/>
                                    </a:cubicBezTo>
                                    <a:cubicBezTo>
                                      <a:pt x="758923" y="33144"/>
                                      <a:pt x="757449" y="31954"/>
                                      <a:pt x="755576" y="31016"/>
                                    </a:cubicBezTo>
                                    <a:cubicBezTo>
                                      <a:pt x="753703" y="30081"/>
                                      <a:pt x="751307" y="29614"/>
                                      <a:pt x="748383" y="29614"/>
                                    </a:cubicBezTo>
                                    <a:cubicBezTo>
                                      <a:pt x="744386" y="29614"/>
                                      <a:pt x="741055" y="30532"/>
                                      <a:pt x="738387" y="32377"/>
                                    </a:cubicBezTo>
                                    <a:cubicBezTo>
                                      <a:pt x="735747" y="34195"/>
                                      <a:pt x="734429" y="36503"/>
                                      <a:pt x="734429" y="39315"/>
                                    </a:cubicBezTo>
                                    <a:cubicBezTo>
                                      <a:pt x="734429" y="41811"/>
                                      <a:pt x="735336" y="43780"/>
                                      <a:pt x="737153" y="45225"/>
                                    </a:cubicBezTo>
                                    <a:cubicBezTo>
                                      <a:pt x="738970" y="46675"/>
                                      <a:pt x="741806" y="47877"/>
                                      <a:pt x="745664" y="48844"/>
                                    </a:cubicBezTo>
                                    <a:lnTo>
                                      <a:pt x="755365" y="51228"/>
                                    </a:lnTo>
                                    <a:cubicBezTo>
                                      <a:pt x="761207" y="52646"/>
                                      <a:pt x="765561" y="54814"/>
                                      <a:pt x="768424" y="57734"/>
                                    </a:cubicBezTo>
                                    <a:cubicBezTo>
                                      <a:pt x="771292" y="60629"/>
                                      <a:pt x="772721" y="64359"/>
                                      <a:pt x="772721" y="68924"/>
                                    </a:cubicBezTo>
                                    <a:cubicBezTo>
                                      <a:pt x="772721" y="72670"/>
                                      <a:pt x="771643" y="76017"/>
                                      <a:pt x="769490" y="78969"/>
                                    </a:cubicBezTo>
                                    <a:cubicBezTo>
                                      <a:pt x="767362" y="81916"/>
                                      <a:pt x="764382" y="84244"/>
                                      <a:pt x="760552" y="85946"/>
                                    </a:cubicBezTo>
                                    <a:cubicBezTo>
                                      <a:pt x="756726" y="87647"/>
                                      <a:pt x="752269" y="88498"/>
                                      <a:pt x="747193" y="88498"/>
                                    </a:cubicBezTo>
                                    <a:cubicBezTo>
                                      <a:pt x="740528" y="88498"/>
                                      <a:pt x="735012" y="87052"/>
                                      <a:pt x="730643" y="84157"/>
                                    </a:cubicBezTo>
                                    <a:cubicBezTo>
                                      <a:pt x="726274" y="81265"/>
                                      <a:pt x="723510" y="77040"/>
                                      <a:pt x="722348" y="71480"/>
                                    </a:cubicBezTo>
                                    <a:lnTo>
                                      <a:pt x="731877" y="69096"/>
                                    </a:lnTo>
                                    <a:cubicBezTo>
                                      <a:pt x="732784" y="72615"/>
                                      <a:pt x="734501" y="75250"/>
                                      <a:pt x="737025" y="77008"/>
                                    </a:cubicBezTo>
                                    <a:cubicBezTo>
                                      <a:pt x="739577" y="78769"/>
                                      <a:pt x="742912" y="79648"/>
                                      <a:pt x="747025" y="79648"/>
                                    </a:cubicBezTo>
                                    <a:cubicBezTo>
                                      <a:pt x="751702" y="79648"/>
                                      <a:pt x="755420" y="78653"/>
                                      <a:pt x="758172" y="76668"/>
                                    </a:cubicBezTo>
                                    <a:cubicBezTo>
                                      <a:pt x="760952" y="74655"/>
                                      <a:pt x="762342" y="72243"/>
                                      <a:pt x="762342" y="69436"/>
                                    </a:cubicBezTo>
                                    <a:cubicBezTo>
                                      <a:pt x="762342" y="67167"/>
                                      <a:pt x="761547" y="65266"/>
                                      <a:pt x="759957" y="63736"/>
                                    </a:cubicBezTo>
                                    <a:cubicBezTo>
                                      <a:pt x="758368" y="62175"/>
                                      <a:pt x="755932" y="61013"/>
                                      <a:pt x="752641" y="60246"/>
                                    </a:cubicBezTo>
                                    <a:lnTo>
                                      <a:pt x="741750" y="57694"/>
                                    </a:lnTo>
                                    <a:cubicBezTo>
                                      <a:pt x="735763" y="56276"/>
                                      <a:pt x="731366" y="54075"/>
                                      <a:pt x="728558" y="51100"/>
                                    </a:cubicBezTo>
                                    <a:cubicBezTo>
                                      <a:pt x="725779" y="48093"/>
                                      <a:pt x="724389" y="44335"/>
                                      <a:pt x="724389" y="39822"/>
                                    </a:cubicBezTo>
                                    <a:cubicBezTo>
                                      <a:pt x="724389" y="36135"/>
                                      <a:pt x="725423" y="32873"/>
                                      <a:pt x="727496" y="30037"/>
                                    </a:cubicBezTo>
                                    <a:cubicBezTo>
                                      <a:pt x="729593" y="27201"/>
                                      <a:pt x="732444" y="24973"/>
                                      <a:pt x="736047" y="23360"/>
                                    </a:cubicBezTo>
                                    <a:cubicBezTo>
                                      <a:pt x="739677" y="21742"/>
                                      <a:pt x="743791" y="20931"/>
                                      <a:pt x="748383" y="20931"/>
                                    </a:cubicBezTo>
                                    <a:cubicBezTo>
                                      <a:pt x="754853" y="20931"/>
                                      <a:pt x="759929" y="22349"/>
                                      <a:pt x="763616" y="25189"/>
                                    </a:cubicBezTo>
                                    <a:cubicBezTo>
                                      <a:pt x="767334" y="28024"/>
                                      <a:pt x="769970" y="31766"/>
                                      <a:pt x="771531" y="36419"/>
                                    </a:cubicBezTo>
                                    <a:close/>
                                  </a:path>
                                </a:pathLst>
                              </a:custGeom>
                              <a:solidFill>
                                <a:srgbClr val="7D88A1"/>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grpSp>
                          <wpg:cNvPr id="2082788484" name="Espace réservé du contenu 4">
                            <a:extLst>
                              <a:ext uri="{FF2B5EF4-FFF2-40B4-BE49-F238E27FC236}">
                                <a16:creationId xmlns:a16="http://schemas.microsoft.com/office/drawing/2014/main" id="{5AB6D0D5-3BDC-AA1A-F5FA-497C7D9C7284}"/>
                              </a:ext>
                            </a:extLst>
                          </wpg:cNvPr>
                          <wpg:cNvGrpSpPr/>
                          <wpg:grpSpPr>
                            <a:xfrm>
                              <a:off x="3906261" y="3222967"/>
                              <a:ext cx="507208" cy="327488"/>
                              <a:chOff x="3906261" y="3222967"/>
                              <a:chExt cx="507208" cy="327488"/>
                            </a:xfrm>
                          </wpg:grpSpPr>
                          <wps:wsp>
                            <wps:cNvPr id="819696892" name="Forme libre : forme 819696892">
                              <a:extLst>
                                <a:ext uri="{FF2B5EF4-FFF2-40B4-BE49-F238E27FC236}">
                                  <a16:creationId xmlns:a16="http://schemas.microsoft.com/office/drawing/2014/main" id="{35AB0EA5-F4D3-B499-6F34-36D821D7BFB8}"/>
                                </a:ext>
                              </a:extLst>
                            </wps:cNvPr>
                            <wps:cNvSpPr/>
                            <wps:spPr>
                              <a:xfrm>
                                <a:off x="3906261" y="3222967"/>
                                <a:ext cx="507208" cy="327488"/>
                              </a:xfrm>
                              <a:custGeom>
                                <a:avLst/>
                                <a:gdLst>
                                  <a:gd name="connsiteX0" fmla="*/ 0 w 507208"/>
                                  <a:gd name="connsiteY0" fmla="*/ 39938 h 327488"/>
                                  <a:gd name="connsiteX1" fmla="*/ 39938 w 507208"/>
                                  <a:gd name="connsiteY1" fmla="*/ 0 h 327488"/>
                                  <a:gd name="connsiteX2" fmla="*/ 467270 w 507208"/>
                                  <a:gd name="connsiteY2" fmla="*/ 0 h 327488"/>
                                  <a:gd name="connsiteX3" fmla="*/ 507208 w 507208"/>
                                  <a:gd name="connsiteY3" fmla="*/ 39938 h 327488"/>
                                  <a:gd name="connsiteX4" fmla="*/ 507208 w 507208"/>
                                  <a:gd name="connsiteY4" fmla="*/ 287551 h 327488"/>
                                  <a:gd name="connsiteX5" fmla="*/ 467270 w 507208"/>
                                  <a:gd name="connsiteY5" fmla="*/ 327489 h 327488"/>
                                  <a:gd name="connsiteX6" fmla="*/ 39938 w 507208"/>
                                  <a:gd name="connsiteY6" fmla="*/ 327489 h 327488"/>
                                  <a:gd name="connsiteX7" fmla="*/ 0 w 507208"/>
                                  <a:gd name="connsiteY7" fmla="*/ 287551 h 327488"/>
                                  <a:gd name="connsiteX8" fmla="*/ 0 w 507208"/>
                                  <a:gd name="connsiteY8" fmla="*/ 39938 h 32748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507208" h="327488">
                                    <a:moveTo>
                                      <a:pt x="0" y="39938"/>
                                    </a:moveTo>
                                    <a:cubicBezTo>
                                      <a:pt x="0" y="17880"/>
                                      <a:pt x="17880" y="0"/>
                                      <a:pt x="39938" y="0"/>
                                    </a:cubicBezTo>
                                    <a:lnTo>
                                      <a:pt x="467270" y="0"/>
                                    </a:lnTo>
                                    <a:cubicBezTo>
                                      <a:pt x="489316" y="0"/>
                                      <a:pt x="507208" y="17880"/>
                                      <a:pt x="507208" y="39938"/>
                                    </a:cubicBezTo>
                                    <a:lnTo>
                                      <a:pt x="507208" y="287551"/>
                                    </a:lnTo>
                                    <a:cubicBezTo>
                                      <a:pt x="507208" y="309609"/>
                                      <a:pt x="489316" y="327489"/>
                                      <a:pt x="467270" y="327489"/>
                                    </a:cubicBezTo>
                                    <a:lnTo>
                                      <a:pt x="39938" y="327489"/>
                                    </a:lnTo>
                                    <a:cubicBezTo>
                                      <a:pt x="17880" y="327489"/>
                                      <a:pt x="0" y="309609"/>
                                      <a:pt x="0" y="287551"/>
                                    </a:cubicBezTo>
                                    <a:lnTo>
                                      <a:pt x="0" y="39938"/>
                                    </a:lnTo>
                                    <a:close/>
                                  </a:path>
                                </a:pathLst>
                              </a:custGeom>
                              <a:solidFill>
                                <a:srgbClr val="FFFFFF"/>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685679158" name="Forme libre : forme 1685679158">
                              <a:extLst>
                                <a:ext uri="{FF2B5EF4-FFF2-40B4-BE49-F238E27FC236}">
                                  <a16:creationId xmlns:a16="http://schemas.microsoft.com/office/drawing/2014/main" id="{6B411415-066F-575E-135A-4FD9EA145A56}"/>
                                </a:ext>
                              </a:extLst>
                            </wps:cNvPr>
                            <wps:cNvSpPr/>
                            <wps:spPr>
                              <a:xfrm>
                                <a:off x="4037265" y="3351494"/>
                                <a:ext cx="242333" cy="88497"/>
                              </a:xfrm>
                              <a:custGeom>
                                <a:avLst/>
                                <a:gdLst>
                                  <a:gd name="connsiteX0" fmla="*/ 11063 w 242333"/>
                                  <a:gd name="connsiteY0" fmla="*/ 87136 h 88497"/>
                                  <a:gd name="connsiteX1" fmla="*/ 0 w 242333"/>
                                  <a:gd name="connsiteY1" fmla="*/ 87136 h 88497"/>
                                  <a:gd name="connsiteX2" fmla="*/ 31998 w 242333"/>
                                  <a:gd name="connsiteY2" fmla="*/ 0 h 88497"/>
                                  <a:gd name="connsiteX3" fmla="*/ 42889 w 242333"/>
                                  <a:gd name="connsiteY3" fmla="*/ 0 h 88497"/>
                                  <a:gd name="connsiteX4" fmla="*/ 74883 w 242333"/>
                                  <a:gd name="connsiteY4" fmla="*/ 87136 h 88497"/>
                                  <a:gd name="connsiteX5" fmla="*/ 63820 w 242333"/>
                                  <a:gd name="connsiteY5" fmla="*/ 87136 h 88497"/>
                                  <a:gd name="connsiteX6" fmla="*/ 37781 w 242333"/>
                                  <a:gd name="connsiteY6" fmla="*/ 13786 h 88497"/>
                                  <a:gd name="connsiteX7" fmla="*/ 37102 w 242333"/>
                                  <a:gd name="connsiteY7" fmla="*/ 13786 h 88497"/>
                                  <a:gd name="connsiteX8" fmla="*/ 11063 w 242333"/>
                                  <a:gd name="connsiteY8" fmla="*/ 87136 h 88497"/>
                                  <a:gd name="connsiteX9" fmla="*/ 15148 w 242333"/>
                                  <a:gd name="connsiteY9" fmla="*/ 53097 h 88497"/>
                                  <a:gd name="connsiteX10" fmla="*/ 59739 w 242333"/>
                                  <a:gd name="connsiteY10" fmla="*/ 53097 h 88497"/>
                                  <a:gd name="connsiteX11" fmla="*/ 59739 w 242333"/>
                                  <a:gd name="connsiteY11" fmla="*/ 62458 h 88497"/>
                                  <a:gd name="connsiteX12" fmla="*/ 15148 w 242333"/>
                                  <a:gd name="connsiteY12" fmla="*/ 62458 h 88497"/>
                                  <a:gd name="connsiteX13" fmla="*/ 15148 w 242333"/>
                                  <a:gd name="connsiteY13" fmla="*/ 53097 h 88497"/>
                                  <a:gd name="connsiteX14" fmla="*/ 88458 w 242333"/>
                                  <a:gd name="connsiteY14" fmla="*/ 87136 h 88497"/>
                                  <a:gd name="connsiteX15" fmla="*/ 88458 w 242333"/>
                                  <a:gd name="connsiteY15" fmla="*/ 0 h 88497"/>
                                  <a:gd name="connsiteX16" fmla="*/ 117900 w 242333"/>
                                  <a:gd name="connsiteY16" fmla="*/ 0 h 88497"/>
                                  <a:gd name="connsiteX17" fmla="*/ 134662 w 242333"/>
                                  <a:gd name="connsiteY17" fmla="*/ 3702 h 88497"/>
                                  <a:gd name="connsiteX18" fmla="*/ 144362 w 242333"/>
                                  <a:gd name="connsiteY18" fmla="*/ 13615 h 88497"/>
                                  <a:gd name="connsiteX19" fmla="*/ 147514 w 242333"/>
                                  <a:gd name="connsiteY19" fmla="*/ 27569 h 88497"/>
                                  <a:gd name="connsiteX20" fmla="*/ 144362 w 242333"/>
                                  <a:gd name="connsiteY20" fmla="*/ 41567 h 88497"/>
                                  <a:gd name="connsiteX21" fmla="*/ 134750 w 242333"/>
                                  <a:gd name="connsiteY21" fmla="*/ 51607 h 88497"/>
                                  <a:gd name="connsiteX22" fmla="*/ 118068 w 242333"/>
                                  <a:gd name="connsiteY22" fmla="*/ 55310 h 88497"/>
                                  <a:gd name="connsiteX23" fmla="*/ 96965 w 242333"/>
                                  <a:gd name="connsiteY23" fmla="*/ 55310 h 88497"/>
                                  <a:gd name="connsiteX24" fmla="*/ 96965 w 242333"/>
                                  <a:gd name="connsiteY24" fmla="*/ 45952 h 88497"/>
                                  <a:gd name="connsiteX25" fmla="*/ 117728 w 242333"/>
                                  <a:gd name="connsiteY25" fmla="*/ 45952 h 88497"/>
                                  <a:gd name="connsiteX26" fmla="*/ 129003 w 242333"/>
                                  <a:gd name="connsiteY26" fmla="*/ 43524 h 88497"/>
                                  <a:gd name="connsiteX27" fmla="*/ 135173 w 242333"/>
                                  <a:gd name="connsiteY27" fmla="*/ 36974 h 88497"/>
                                  <a:gd name="connsiteX28" fmla="*/ 137130 w 242333"/>
                                  <a:gd name="connsiteY28" fmla="*/ 27569 h 88497"/>
                                  <a:gd name="connsiteX29" fmla="*/ 135173 w 242333"/>
                                  <a:gd name="connsiteY29" fmla="*/ 18208 h 88497"/>
                                  <a:gd name="connsiteX30" fmla="*/ 128963 w 242333"/>
                                  <a:gd name="connsiteY30" fmla="*/ 11742 h 88497"/>
                                  <a:gd name="connsiteX31" fmla="*/ 117560 w 242333"/>
                                  <a:gd name="connsiteY31" fmla="*/ 9361 h 88497"/>
                                  <a:gd name="connsiteX32" fmla="*/ 99009 w 242333"/>
                                  <a:gd name="connsiteY32" fmla="*/ 9361 h 88497"/>
                                  <a:gd name="connsiteX33" fmla="*/ 99009 w 242333"/>
                                  <a:gd name="connsiteY33" fmla="*/ 87136 h 88497"/>
                                  <a:gd name="connsiteX34" fmla="*/ 88458 w 242333"/>
                                  <a:gd name="connsiteY34" fmla="*/ 87136 h 88497"/>
                                  <a:gd name="connsiteX35" fmla="*/ 175079 w 242333"/>
                                  <a:gd name="connsiteY35" fmla="*/ 0 h 88497"/>
                                  <a:gd name="connsiteX36" fmla="*/ 175079 w 242333"/>
                                  <a:gd name="connsiteY36" fmla="*/ 87136 h 88497"/>
                                  <a:gd name="connsiteX37" fmla="*/ 164511 w 242333"/>
                                  <a:gd name="connsiteY37" fmla="*/ 87136 h 88497"/>
                                  <a:gd name="connsiteX38" fmla="*/ 164511 w 242333"/>
                                  <a:gd name="connsiteY38" fmla="*/ 0 h 88497"/>
                                  <a:gd name="connsiteX39" fmla="*/ 175079 w 242333"/>
                                  <a:gd name="connsiteY39" fmla="*/ 0 h 88497"/>
                                  <a:gd name="connsiteX40" fmla="*/ 241135 w 242333"/>
                                  <a:gd name="connsiteY40" fmla="*/ 36419 h 88497"/>
                                  <a:gd name="connsiteX41" fmla="*/ 232110 w 242333"/>
                                  <a:gd name="connsiteY41" fmla="*/ 38971 h 88497"/>
                                  <a:gd name="connsiteX42" fmla="*/ 229633 w 242333"/>
                                  <a:gd name="connsiteY42" fmla="*/ 34590 h 88497"/>
                                  <a:gd name="connsiteX43" fmla="*/ 225200 w 242333"/>
                                  <a:gd name="connsiteY43" fmla="*/ 31016 h 88497"/>
                                  <a:gd name="connsiteX44" fmla="*/ 218012 w 242333"/>
                                  <a:gd name="connsiteY44" fmla="*/ 29614 h 88497"/>
                                  <a:gd name="connsiteX45" fmla="*/ 207987 w 242333"/>
                                  <a:gd name="connsiteY45" fmla="*/ 32377 h 88497"/>
                                  <a:gd name="connsiteX46" fmla="*/ 204033 w 242333"/>
                                  <a:gd name="connsiteY46" fmla="*/ 39315 h 88497"/>
                                  <a:gd name="connsiteX47" fmla="*/ 206789 w 242333"/>
                                  <a:gd name="connsiteY47" fmla="*/ 45225 h 88497"/>
                                  <a:gd name="connsiteX48" fmla="*/ 215296 w 242333"/>
                                  <a:gd name="connsiteY48" fmla="*/ 48844 h 88497"/>
                                  <a:gd name="connsiteX49" fmla="*/ 224961 w 242333"/>
                                  <a:gd name="connsiteY49" fmla="*/ 51228 h 88497"/>
                                  <a:gd name="connsiteX50" fmla="*/ 238060 w 242333"/>
                                  <a:gd name="connsiteY50" fmla="*/ 57734 h 88497"/>
                                  <a:gd name="connsiteX51" fmla="*/ 242334 w 242333"/>
                                  <a:gd name="connsiteY51" fmla="*/ 68924 h 88497"/>
                                  <a:gd name="connsiteX52" fmla="*/ 239099 w 242333"/>
                                  <a:gd name="connsiteY52" fmla="*/ 78969 h 88497"/>
                                  <a:gd name="connsiteX53" fmla="*/ 230153 w 242333"/>
                                  <a:gd name="connsiteY53" fmla="*/ 85946 h 88497"/>
                                  <a:gd name="connsiteX54" fmla="*/ 216814 w 242333"/>
                                  <a:gd name="connsiteY54" fmla="*/ 88498 h 88497"/>
                                  <a:gd name="connsiteX55" fmla="*/ 200279 w 242333"/>
                                  <a:gd name="connsiteY55" fmla="*/ 84157 h 88497"/>
                                  <a:gd name="connsiteX56" fmla="*/ 191972 w 242333"/>
                                  <a:gd name="connsiteY56" fmla="*/ 71480 h 88497"/>
                                  <a:gd name="connsiteX57" fmla="*/ 201477 w 242333"/>
                                  <a:gd name="connsiteY57" fmla="*/ 69096 h 88497"/>
                                  <a:gd name="connsiteX58" fmla="*/ 206629 w 242333"/>
                                  <a:gd name="connsiteY58" fmla="*/ 77008 h 88497"/>
                                  <a:gd name="connsiteX59" fmla="*/ 216654 w 242333"/>
                                  <a:gd name="connsiteY59" fmla="*/ 79648 h 88497"/>
                                  <a:gd name="connsiteX60" fmla="*/ 227796 w 242333"/>
                                  <a:gd name="connsiteY60" fmla="*/ 76668 h 88497"/>
                                  <a:gd name="connsiteX61" fmla="*/ 231950 w 242333"/>
                                  <a:gd name="connsiteY61" fmla="*/ 69436 h 88497"/>
                                  <a:gd name="connsiteX62" fmla="*/ 229593 w 242333"/>
                                  <a:gd name="connsiteY62" fmla="*/ 63736 h 88497"/>
                                  <a:gd name="connsiteX63" fmla="*/ 222245 w 242333"/>
                                  <a:gd name="connsiteY63" fmla="*/ 60246 h 88497"/>
                                  <a:gd name="connsiteX64" fmla="*/ 211382 w 242333"/>
                                  <a:gd name="connsiteY64" fmla="*/ 57694 h 88497"/>
                                  <a:gd name="connsiteX65" fmla="*/ 198163 w 242333"/>
                                  <a:gd name="connsiteY65" fmla="*/ 51100 h 88497"/>
                                  <a:gd name="connsiteX66" fmla="*/ 194009 w 242333"/>
                                  <a:gd name="connsiteY66" fmla="*/ 39822 h 88497"/>
                                  <a:gd name="connsiteX67" fmla="*/ 197124 w 242333"/>
                                  <a:gd name="connsiteY67" fmla="*/ 30037 h 88497"/>
                                  <a:gd name="connsiteX68" fmla="*/ 205671 w 242333"/>
                                  <a:gd name="connsiteY68" fmla="*/ 23360 h 88497"/>
                                  <a:gd name="connsiteX69" fmla="*/ 218012 w 242333"/>
                                  <a:gd name="connsiteY69" fmla="*/ 20931 h 88497"/>
                                  <a:gd name="connsiteX70" fmla="*/ 233228 w 242333"/>
                                  <a:gd name="connsiteY70" fmla="*/ 25189 h 88497"/>
                                  <a:gd name="connsiteX71" fmla="*/ 241135 w 242333"/>
                                  <a:gd name="connsiteY71" fmla="*/ 36419 h 8849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Lst>
                                <a:rect l="l" t="t" r="r" b="b"/>
                                <a:pathLst>
                                  <a:path w="242333" h="88497">
                                    <a:moveTo>
                                      <a:pt x="11063" y="87136"/>
                                    </a:moveTo>
                                    <a:lnTo>
                                      <a:pt x="0" y="87136"/>
                                    </a:lnTo>
                                    <a:lnTo>
                                      <a:pt x="31998" y="0"/>
                                    </a:lnTo>
                                    <a:lnTo>
                                      <a:pt x="42889" y="0"/>
                                    </a:lnTo>
                                    <a:lnTo>
                                      <a:pt x="74883" y="87136"/>
                                    </a:lnTo>
                                    <a:lnTo>
                                      <a:pt x="63820" y="87136"/>
                                    </a:lnTo>
                                    <a:lnTo>
                                      <a:pt x="37781" y="13786"/>
                                    </a:lnTo>
                                    <a:lnTo>
                                      <a:pt x="37102" y="13786"/>
                                    </a:lnTo>
                                    <a:lnTo>
                                      <a:pt x="11063" y="87136"/>
                                    </a:lnTo>
                                    <a:close/>
                                    <a:moveTo>
                                      <a:pt x="15148" y="53097"/>
                                    </a:moveTo>
                                    <a:lnTo>
                                      <a:pt x="59739" y="53097"/>
                                    </a:lnTo>
                                    <a:lnTo>
                                      <a:pt x="59739" y="62458"/>
                                    </a:lnTo>
                                    <a:lnTo>
                                      <a:pt x="15148" y="62458"/>
                                    </a:lnTo>
                                    <a:lnTo>
                                      <a:pt x="15148" y="53097"/>
                                    </a:lnTo>
                                    <a:close/>
                                    <a:moveTo>
                                      <a:pt x="88458" y="87136"/>
                                    </a:moveTo>
                                    <a:lnTo>
                                      <a:pt x="88458" y="0"/>
                                    </a:lnTo>
                                    <a:lnTo>
                                      <a:pt x="117900" y="0"/>
                                    </a:lnTo>
                                    <a:cubicBezTo>
                                      <a:pt x="124733" y="0"/>
                                      <a:pt x="130325" y="1234"/>
                                      <a:pt x="134662" y="3702"/>
                                    </a:cubicBezTo>
                                    <a:cubicBezTo>
                                      <a:pt x="139031" y="6138"/>
                                      <a:pt x="142266" y="9445"/>
                                      <a:pt x="144362" y="13615"/>
                                    </a:cubicBezTo>
                                    <a:cubicBezTo>
                                      <a:pt x="146463" y="17784"/>
                                      <a:pt x="147514" y="22437"/>
                                      <a:pt x="147514" y="27569"/>
                                    </a:cubicBezTo>
                                    <a:cubicBezTo>
                                      <a:pt x="147514" y="32705"/>
                                      <a:pt x="146463" y="37370"/>
                                      <a:pt x="144362" y="41567"/>
                                    </a:cubicBezTo>
                                    <a:cubicBezTo>
                                      <a:pt x="142294" y="45764"/>
                                      <a:pt x="139087" y="49111"/>
                                      <a:pt x="134750" y="51607"/>
                                    </a:cubicBezTo>
                                    <a:cubicBezTo>
                                      <a:pt x="130408" y="54075"/>
                                      <a:pt x="124849" y="55310"/>
                                      <a:pt x="118068" y="55310"/>
                                    </a:cubicBezTo>
                                    <a:lnTo>
                                      <a:pt x="96965" y="55310"/>
                                    </a:lnTo>
                                    <a:lnTo>
                                      <a:pt x="96965" y="45952"/>
                                    </a:lnTo>
                                    <a:lnTo>
                                      <a:pt x="117728" y="45952"/>
                                    </a:lnTo>
                                    <a:cubicBezTo>
                                      <a:pt x="122409" y="45952"/>
                                      <a:pt x="126167" y="45141"/>
                                      <a:pt x="129003" y="43524"/>
                                    </a:cubicBezTo>
                                    <a:cubicBezTo>
                                      <a:pt x="131842" y="41906"/>
                                      <a:pt x="133895" y="39726"/>
                                      <a:pt x="135173" y="36974"/>
                                    </a:cubicBezTo>
                                    <a:cubicBezTo>
                                      <a:pt x="136479" y="34195"/>
                                      <a:pt x="137130" y="31059"/>
                                      <a:pt x="137130" y="27569"/>
                                    </a:cubicBezTo>
                                    <a:cubicBezTo>
                                      <a:pt x="137130" y="24082"/>
                                      <a:pt x="136479" y="20959"/>
                                      <a:pt x="135173" y="18208"/>
                                    </a:cubicBezTo>
                                    <a:cubicBezTo>
                                      <a:pt x="133895" y="15460"/>
                                      <a:pt x="131826" y="13303"/>
                                      <a:pt x="128963" y="11742"/>
                                    </a:cubicBezTo>
                                    <a:cubicBezTo>
                                      <a:pt x="126095" y="10152"/>
                                      <a:pt x="122297" y="9361"/>
                                      <a:pt x="117560" y="9361"/>
                                    </a:cubicBezTo>
                                    <a:lnTo>
                                      <a:pt x="99009" y="9361"/>
                                    </a:lnTo>
                                    <a:lnTo>
                                      <a:pt x="99009" y="87136"/>
                                    </a:lnTo>
                                    <a:lnTo>
                                      <a:pt x="88458" y="87136"/>
                                    </a:lnTo>
                                    <a:close/>
                                    <a:moveTo>
                                      <a:pt x="175079" y="0"/>
                                    </a:moveTo>
                                    <a:lnTo>
                                      <a:pt x="175079" y="87136"/>
                                    </a:lnTo>
                                    <a:lnTo>
                                      <a:pt x="164511" y="87136"/>
                                    </a:lnTo>
                                    <a:lnTo>
                                      <a:pt x="164511" y="0"/>
                                    </a:lnTo>
                                    <a:lnTo>
                                      <a:pt x="175079" y="0"/>
                                    </a:lnTo>
                                    <a:close/>
                                    <a:moveTo>
                                      <a:pt x="241135" y="36419"/>
                                    </a:moveTo>
                                    <a:lnTo>
                                      <a:pt x="232110" y="38971"/>
                                    </a:lnTo>
                                    <a:cubicBezTo>
                                      <a:pt x="231551" y="37470"/>
                                      <a:pt x="230712" y="36008"/>
                                      <a:pt x="229633" y="34590"/>
                                    </a:cubicBezTo>
                                    <a:cubicBezTo>
                                      <a:pt x="228555" y="33144"/>
                                      <a:pt x="227077" y="31954"/>
                                      <a:pt x="225200" y="31016"/>
                                    </a:cubicBezTo>
                                    <a:cubicBezTo>
                                      <a:pt x="223323" y="30081"/>
                                      <a:pt x="220927" y="29614"/>
                                      <a:pt x="218012" y="29614"/>
                                    </a:cubicBezTo>
                                    <a:cubicBezTo>
                                      <a:pt x="214018" y="29614"/>
                                      <a:pt x="210663" y="30532"/>
                                      <a:pt x="207987" y="32377"/>
                                    </a:cubicBezTo>
                                    <a:cubicBezTo>
                                      <a:pt x="205351" y="34195"/>
                                      <a:pt x="204033" y="36503"/>
                                      <a:pt x="204033" y="39315"/>
                                    </a:cubicBezTo>
                                    <a:cubicBezTo>
                                      <a:pt x="204033" y="41811"/>
                                      <a:pt x="204952" y="43780"/>
                                      <a:pt x="206789" y="45225"/>
                                    </a:cubicBezTo>
                                    <a:cubicBezTo>
                                      <a:pt x="208586" y="46675"/>
                                      <a:pt x="211422" y="47877"/>
                                      <a:pt x="215296" y="48844"/>
                                    </a:cubicBezTo>
                                    <a:lnTo>
                                      <a:pt x="224961" y="51228"/>
                                    </a:lnTo>
                                    <a:cubicBezTo>
                                      <a:pt x="230831" y="52646"/>
                                      <a:pt x="235185" y="54814"/>
                                      <a:pt x="238060" y="57734"/>
                                    </a:cubicBezTo>
                                    <a:cubicBezTo>
                                      <a:pt x="240896" y="60629"/>
                                      <a:pt x="242334" y="64359"/>
                                      <a:pt x="242334" y="68924"/>
                                    </a:cubicBezTo>
                                    <a:cubicBezTo>
                                      <a:pt x="242334" y="72670"/>
                                      <a:pt x="241255" y="76017"/>
                                      <a:pt x="239099" y="78969"/>
                                    </a:cubicBezTo>
                                    <a:cubicBezTo>
                                      <a:pt x="236982" y="81916"/>
                                      <a:pt x="233987" y="84244"/>
                                      <a:pt x="230153" y="85946"/>
                                    </a:cubicBezTo>
                                    <a:cubicBezTo>
                                      <a:pt x="226358" y="87647"/>
                                      <a:pt x="221885" y="88498"/>
                                      <a:pt x="216814" y="88498"/>
                                    </a:cubicBezTo>
                                    <a:cubicBezTo>
                                      <a:pt x="210144" y="88498"/>
                                      <a:pt x="204632" y="87052"/>
                                      <a:pt x="200279" y="84157"/>
                                    </a:cubicBezTo>
                                    <a:cubicBezTo>
                                      <a:pt x="195886" y="81265"/>
                                      <a:pt x="193130" y="77040"/>
                                      <a:pt x="191972" y="71480"/>
                                    </a:cubicBezTo>
                                    <a:lnTo>
                                      <a:pt x="201477" y="69096"/>
                                    </a:lnTo>
                                    <a:cubicBezTo>
                                      <a:pt x="202396" y="72615"/>
                                      <a:pt x="204113" y="75250"/>
                                      <a:pt x="206629" y="77008"/>
                                    </a:cubicBezTo>
                                    <a:cubicBezTo>
                                      <a:pt x="209185" y="78769"/>
                                      <a:pt x="212540" y="79648"/>
                                      <a:pt x="216654" y="79648"/>
                                    </a:cubicBezTo>
                                    <a:cubicBezTo>
                                      <a:pt x="221326" y="79648"/>
                                      <a:pt x="225041" y="78653"/>
                                      <a:pt x="227796" y="76668"/>
                                    </a:cubicBezTo>
                                    <a:cubicBezTo>
                                      <a:pt x="230552" y="74655"/>
                                      <a:pt x="231950" y="72243"/>
                                      <a:pt x="231950" y="69436"/>
                                    </a:cubicBezTo>
                                    <a:cubicBezTo>
                                      <a:pt x="231950" y="67167"/>
                                      <a:pt x="231151" y="65266"/>
                                      <a:pt x="229593" y="63736"/>
                                    </a:cubicBezTo>
                                    <a:cubicBezTo>
                                      <a:pt x="227996" y="62175"/>
                                      <a:pt x="225560" y="61013"/>
                                      <a:pt x="222245" y="60246"/>
                                    </a:cubicBezTo>
                                    <a:lnTo>
                                      <a:pt x="211382" y="57694"/>
                                    </a:lnTo>
                                    <a:cubicBezTo>
                                      <a:pt x="205391" y="56276"/>
                                      <a:pt x="200998" y="54075"/>
                                      <a:pt x="198163" y="51100"/>
                                    </a:cubicBezTo>
                                    <a:cubicBezTo>
                                      <a:pt x="195407" y="48093"/>
                                      <a:pt x="194009" y="44335"/>
                                      <a:pt x="194009" y="39822"/>
                                    </a:cubicBezTo>
                                    <a:cubicBezTo>
                                      <a:pt x="194009" y="36135"/>
                                      <a:pt x="195048" y="32873"/>
                                      <a:pt x="197124" y="30037"/>
                                    </a:cubicBezTo>
                                    <a:cubicBezTo>
                                      <a:pt x="199201" y="27201"/>
                                      <a:pt x="202077" y="24973"/>
                                      <a:pt x="205671" y="23360"/>
                                    </a:cubicBezTo>
                                    <a:cubicBezTo>
                                      <a:pt x="209305" y="21742"/>
                                      <a:pt x="213419" y="20931"/>
                                      <a:pt x="218012" y="20931"/>
                                    </a:cubicBezTo>
                                    <a:cubicBezTo>
                                      <a:pt x="224482" y="20931"/>
                                      <a:pt x="229554" y="22349"/>
                                      <a:pt x="233228" y="25189"/>
                                    </a:cubicBezTo>
                                    <a:cubicBezTo>
                                      <a:pt x="236942" y="28024"/>
                                      <a:pt x="239578" y="31766"/>
                                      <a:pt x="241135" y="36419"/>
                                    </a:cubicBezTo>
                                    <a:close/>
                                  </a:path>
                                </a:pathLst>
                              </a:custGeom>
                              <a:solidFill>
                                <a:srgbClr val="7D88A1"/>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grpSp>
                          <wpg:cNvPr id="1165736571" name="Espace réservé du contenu 4">
                            <a:extLst>
                              <a:ext uri="{FF2B5EF4-FFF2-40B4-BE49-F238E27FC236}">
                                <a16:creationId xmlns:a16="http://schemas.microsoft.com/office/drawing/2014/main" id="{DC744AB4-0744-22D7-2215-D770C567760D}"/>
                              </a:ext>
                            </a:extLst>
                          </wpg:cNvPr>
                          <wpg:cNvGrpSpPr/>
                          <wpg:grpSpPr>
                            <a:xfrm>
                              <a:off x="523543" y="1086303"/>
                              <a:ext cx="734852" cy="327488"/>
                              <a:chOff x="523543" y="1086303"/>
                              <a:chExt cx="734852" cy="327488"/>
                            </a:xfrm>
                          </wpg:grpSpPr>
                          <wps:wsp>
                            <wps:cNvPr id="97411161" name="Forme libre : forme 97411161">
                              <a:extLst>
                                <a:ext uri="{FF2B5EF4-FFF2-40B4-BE49-F238E27FC236}">
                                  <a16:creationId xmlns:a16="http://schemas.microsoft.com/office/drawing/2014/main" id="{C08BC5E5-9B2A-5D1F-AF37-B89B70A3904F}"/>
                                </a:ext>
                              </a:extLst>
                            </wps:cNvPr>
                            <wps:cNvSpPr/>
                            <wps:spPr>
                              <a:xfrm>
                                <a:off x="523543" y="1086303"/>
                                <a:ext cx="734852" cy="327488"/>
                              </a:xfrm>
                              <a:custGeom>
                                <a:avLst/>
                                <a:gdLst>
                                  <a:gd name="connsiteX0" fmla="*/ 0 w 734852"/>
                                  <a:gd name="connsiteY0" fmla="*/ 39938 h 327488"/>
                                  <a:gd name="connsiteX1" fmla="*/ 39938 w 734852"/>
                                  <a:gd name="connsiteY1" fmla="*/ 0 h 327488"/>
                                  <a:gd name="connsiteX2" fmla="*/ 694915 w 734852"/>
                                  <a:gd name="connsiteY2" fmla="*/ 0 h 327488"/>
                                  <a:gd name="connsiteX3" fmla="*/ 734853 w 734852"/>
                                  <a:gd name="connsiteY3" fmla="*/ 39938 h 327488"/>
                                  <a:gd name="connsiteX4" fmla="*/ 734853 w 734852"/>
                                  <a:gd name="connsiteY4" fmla="*/ 287551 h 327488"/>
                                  <a:gd name="connsiteX5" fmla="*/ 694915 w 734852"/>
                                  <a:gd name="connsiteY5" fmla="*/ 327489 h 327488"/>
                                  <a:gd name="connsiteX6" fmla="*/ 39938 w 734852"/>
                                  <a:gd name="connsiteY6" fmla="*/ 327489 h 327488"/>
                                  <a:gd name="connsiteX7" fmla="*/ 0 w 734852"/>
                                  <a:gd name="connsiteY7" fmla="*/ 287551 h 327488"/>
                                  <a:gd name="connsiteX8" fmla="*/ 0 w 734852"/>
                                  <a:gd name="connsiteY8" fmla="*/ 39938 h 32748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734852" h="327488">
                                    <a:moveTo>
                                      <a:pt x="0" y="39938"/>
                                    </a:moveTo>
                                    <a:cubicBezTo>
                                      <a:pt x="0" y="17880"/>
                                      <a:pt x="17881" y="0"/>
                                      <a:pt x="39938" y="0"/>
                                    </a:cubicBezTo>
                                    <a:lnTo>
                                      <a:pt x="694915" y="0"/>
                                    </a:lnTo>
                                    <a:cubicBezTo>
                                      <a:pt x="716973" y="0"/>
                                      <a:pt x="734853" y="17880"/>
                                      <a:pt x="734853" y="39938"/>
                                    </a:cubicBezTo>
                                    <a:lnTo>
                                      <a:pt x="734853" y="287551"/>
                                    </a:lnTo>
                                    <a:cubicBezTo>
                                      <a:pt x="734853" y="309609"/>
                                      <a:pt x="716973" y="327489"/>
                                      <a:pt x="694915" y="327489"/>
                                    </a:cubicBezTo>
                                    <a:lnTo>
                                      <a:pt x="39938" y="327489"/>
                                    </a:lnTo>
                                    <a:cubicBezTo>
                                      <a:pt x="17881" y="327489"/>
                                      <a:pt x="0" y="309609"/>
                                      <a:pt x="0" y="287551"/>
                                    </a:cubicBezTo>
                                    <a:lnTo>
                                      <a:pt x="0" y="39938"/>
                                    </a:lnTo>
                                    <a:close/>
                                  </a:path>
                                </a:pathLst>
                              </a:custGeom>
                              <a:solidFill>
                                <a:srgbClr val="FFFFFF"/>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809558472" name="Forme libre : forme 809558472">
                              <a:extLst>
                                <a:ext uri="{FF2B5EF4-FFF2-40B4-BE49-F238E27FC236}">
                                  <a16:creationId xmlns:a16="http://schemas.microsoft.com/office/drawing/2014/main" id="{8FBE95CF-5880-CE78-8ECF-8AD8787BD7A9}"/>
                                </a:ext>
                              </a:extLst>
                            </wps:cNvPr>
                            <wps:cNvSpPr/>
                            <wps:spPr>
                              <a:xfrm>
                                <a:off x="660306" y="1213641"/>
                                <a:ext cx="457873" cy="89687"/>
                              </a:xfrm>
                              <a:custGeom>
                                <a:avLst/>
                                <a:gdLst>
                                  <a:gd name="connsiteX0" fmla="*/ 76924 w 457873"/>
                                  <a:gd name="connsiteY0" fmla="*/ 44758 h 89687"/>
                                  <a:gd name="connsiteX1" fmla="*/ 71948 w 457873"/>
                                  <a:gd name="connsiteY1" fmla="*/ 68585 h 89687"/>
                                  <a:gd name="connsiteX2" fmla="*/ 58289 w 457873"/>
                                  <a:gd name="connsiteY2" fmla="*/ 84073 h 89687"/>
                                  <a:gd name="connsiteX3" fmla="*/ 38464 w 457873"/>
                                  <a:gd name="connsiteY3" fmla="*/ 89516 h 89687"/>
                                  <a:gd name="connsiteX4" fmla="*/ 18635 w 457873"/>
                                  <a:gd name="connsiteY4" fmla="*/ 84073 h 89687"/>
                                  <a:gd name="connsiteX5" fmla="*/ 4976 w 457873"/>
                                  <a:gd name="connsiteY5" fmla="*/ 68585 h 89687"/>
                                  <a:gd name="connsiteX6" fmla="*/ 0 w 457873"/>
                                  <a:gd name="connsiteY6" fmla="*/ 44758 h 89687"/>
                                  <a:gd name="connsiteX7" fmla="*/ 4976 w 457873"/>
                                  <a:gd name="connsiteY7" fmla="*/ 20931 h 89687"/>
                                  <a:gd name="connsiteX8" fmla="*/ 18635 w 457873"/>
                                  <a:gd name="connsiteY8" fmla="*/ 5444 h 89687"/>
                                  <a:gd name="connsiteX9" fmla="*/ 38464 w 457873"/>
                                  <a:gd name="connsiteY9" fmla="*/ 0 h 89687"/>
                                  <a:gd name="connsiteX10" fmla="*/ 58289 w 457873"/>
                                  <a:gd name="connsiteY10" fmla="*/ 5444 h 89687"/>
                                  <a:gd name="connsiteX11" fmla="*/ 71948 w 457873"/>
                                  <a:gd name="connsiteY11" fmla="*/ 20931 h 89687"/>
                                  <a:gd name="connsiteX12" fmla="*/ 76924 w 457873"/>
                                  <a:gd name="connsiteY12" fmla="*/ 44758 h 89687"/>
                                  <a:gd name="connsiteX13" fmla="*/ 66712 w 457873"/>
                                  <a:gd name="connsiteY13" fmla="*/ 44758 h 89687"/>
                                  <a:gd name="connsiteX14" fmla="*/ 62926 w 457873"/>
                                  <a:gd name="connsiteY14" fmla="*/ 25656 h 89687"/>
                                  <a:gd name="connsiteX15" fmla="*/ 52758 w 457873"/>
                                  <a:gd name="connsiteY15" fmla="*/ 13870 h 89687"/>
                                  <a:gd name="connsiteX16" fmla="*/ 38464 w 457873"/>
                                  <a:gd name="connsiteY16" fmla="*/ 9869 h 89687"/>
                                  <a:gd name="connsiteX17" fmla="*/ 24122 w 457873"/>
                                  <a:gd name="connsiteY17" fmla="*/ 13870 h 89687"/>
                                  <a:gd name="connsiteX18" fmla="*/ 13954 w 457873"/>
                                  <a:gd name="connsiteY18" fmla="*/ 25656 h 89687"/>
                                  <a:gd name="connsiteX19" fmla="*/ 10212 w 457873"/>
                                  <a:gd name="connsiteY19" fmla="*/ 44758 h 89687"/>
                                  <a:gd name="connsiteX20" fmla="*/ 13954 w 457873"/>
                                  <a:gd name="connsiteY20" fmla="*/ 63860 h 89687"/>
                                  <a:gd name="connsiteX21" fmla="*/ 24122 w 457873"/>
                                  <a:gd name="connsiteY21" fmla="*/ 75646 h 89687"/>
                                  <a:gd name="connsiteX22" fmla="*/ 38464 w 457873"/>
                                  <a:gd name="connsiteY22" fmla="*/ 79648 h 89687"/>
                                  <a:gd name="connsiteX23" fmla="*/ 52758 w 457873"/>
                                  <a:gd name="connsiteY23" fmla="*/ 75646 h 89687"/>
                                  <a:gd name="connsiteX24" fmla="*/ 62926 w 457873"/>
                                  <a:gd name="connsiteY24" fmla="*/ 63860 h 89687"/>
                                  <a:gd name="connsiteX25" fmla="*/ 66712 w 457873"/>
                                  <a:gd name="connsiteY25" fmla="*/ 44758 h 89687"/>
                                  <a:gd name="connsiteX26" fmla="*/ 86273 w 457873"/>
                                  <a:gd name="connsiteY26" fmla="*/ 10552 h 89687"/>
                                  <a:gd name="connsiteX27" fmla="*/ 86273 w 457873"/>
                                  <a:gd name="connsiteY27" fmla="*/ 1190 h 89687"/>
                                  <a:gd name="connsiteX28" fmla="*/ 151627 w 457873"/>
                                  <a:gd name="connsiteY28" fmla="*/ 1190 h 89687"/>
                                  <a:gd name="connsiteX29" fmla="*/ 151627 w 457873"/>
                                  <a:gd name="connsiteY29" fmla="*/ 10552 h 89687"/>
                                  <a:gd name="connsiteX30" fmla="*/ 124226 w 457873"/>
                                  <a:gd name="connsiteY30" fmla="*/ 10552 h 89687"/>
                                  <a:gd name="connsiteX31" fmla="*/ 124226 w 457873"/>
                                  <a:gd name="connsiteY31" fmla="*/ 88326 h 89687"/>
                                  <a:gd name="connsiteX32" fmla="*/ 113674 w 457873"/>
                                  <a:gd name="connsiteY32" fmla="*/ 88326 h 89687"/>
                                  <a:gd name="connsiteX33" fmla="*/ 113674 w 457873"/>
                                  <a:gd name="connsiteY33" fmla="*/ 10552 h 89687"/>
                                  <a:gd name="connsiteX34" fmla="*/ 86273 w 457873"/>
                                  <a:gd name="connsiteY34" fmla="*/ 10552 h 89687"/>
                                  <a:gd name="connsiteX35" fmla="*/ 184472 w 457873"/>
                                  <a:gd name="connsiteY35" fmla="*/ 89688 h 89687"/>
                                  <a:gd name="connsiteX36" fmla="*/ 168177 w 457873"/>
                                  <a:gd name="connsiteY36" fmla="*/ 85518 h 89687"/>
                                  <a:gd name="connsiteX37" fmla="*/ 157670 w 457873"/>
                                  <a:gd name="connsiteY37" fmla="*/ 73777 h 89687"/>
                                  <a:gd name="connsiteX38" fmla="*/ 154012 w 457873"/>
                                  <a:gd name="connsiteY38" fmla="*/ 56160 h 89687"/>
                                  <a:gd name="connsiteX39" fmla="*/ 157670 w 457873"/>
                                  <a:gd name="connsiteY39" fmla="*/ 38460 h 89687"/>
                                  <a:gd name="connsiteX40" fmla="*/ 167966 w 457873"/>
                                  <a:gd name="connsiteY40" fmla="*/ 26463 h 89687"/>
                                  <a:gd name="connsiteX41" fmla="*/ 183454 w 457873"/>
                                  <a:gd name="connsiteY41" fmla="*/ 22121 h 89687"/>
                                  <a:gd name="connsiteX42" fmla="*/ 193538 w 457873"/>
                                  <a:gd name="connsiteY42" fmla="*/ 23823 h 89687"/>
                                  <a:gd name="connsiteX43" fmla="*/ 202600 w 457873"/>
                                  <a:gd name="connsiteY43" fmla="*/ 29354 h 89687"/>
                                  <a:gd name="connsiteX44" fmla="*/ 209109 w 457873"/>
                                  <a:gd name="connsiteY44" fmla="*/ 39398 h 89687"/>
                                  <a:gd name="connsiteX45" fmla="*/ 211534 w 457873"/>
                                  <a:gd name="connsiteY45" fmla="*/ 54798 h 89687"/>
                                  <a:gd name="connsiteX46" fmla="*/ 211534 w 457873"/>
                                  <a:gd name="connsiteY46" fmla="*/ 59052 h 89687"/>
                                  <a:gd name="connsiteX47" fmla="*/ 161156 w 457873"/>
                                  <a:gd name="connsiteY47" fmla="*/ 59052 h 89687"/>
                                  <a:gd name="connsiteX48" fmla="*/ 161156 w 457873"/>
                                  <a:gd name="connsiteY48" fmla="*/ 50373 h 89687"/>
                                  <a:gd name="connsiteX49" fmla="*/ 201322 w 457873"/>
                                  <a:gd name="connsiteY49" fmla="*/ 50373 h 89687"/>
                                  <a:gd name="connsiteX50" fmla="*/ 199109 w 457873"/>
                                  <a:gd name="connsiteY50" fmla="*/ 40505 h 89687"/>
                                  <a:gd name="connsiteX51" fmla="*/ 192899 w 457873"/>
                                  <a:gd name="connsiteY51" fmla="*/ 33651 h 89687"/>
                                  <a:gd name="connsiteX52" fmla="*/ 183454 w 457873"/>
                                  <a:gd name="connsiteY52" fmla="*/ 31143 h 89687"/>
                                  <a:gd name="connsiteX53" fmla="*/ 173070 w 457873"/>
                                  <a:gd name="connsiteY53" fmla="*/ 34123 h 89687"/>
                                  <a:gd name="connsiteX54" fmla="*/ 166392 w 457873"/>
                                  <a:gd name="connsiteY54" fmla="*/ 41779 h 89687"/>
                                  <a:gd name="connsiteX55" fmla="*/ 164052 w 457873"/>
                                  <a:gd name="connsiteY55" fmla="*/ 51907 h 89687"/>
                                  <a:gd name="connsiteX56" fmla="*/ 164052 w 457873"/>
                                  <a:gd name="connsiteY56" fmla="*/ 57694 h 89687"/>
                                  <a:gd name="connsiteX57" fmla="*/ 166604 w 457873"/>
                                  <a:gd name="connsiteY57" fmla="*/ 70242 h 89687"/>
                                  <a:gd name="connsiteX58" fmla="*/ 173793 w 457873"/>
                                  <a:gd name="connsiteY58" fmla="*/ 78030 h 89687"/>
                                  <a:gd name="connsiteX59" fmla="*/ 184472 w 457873"/>
                                  <a:gd name="connsiteY59" fmla="*/ 80666 h 89687"/>
                                  <a:gd name="connsiteX60" fmla="*/ 191621 w 457873"/>
                                  <a:gd name="connsiteY60" fmla="*/ 79560 h 89687"/>
                                  <a:gd name="connsiteX61" fmla="*/ 197196 w 457873"/>
                                  <a:gd name="connsiteY61" fmla="*/ 76157 h 89687"/>
                                  <a:gd name="connsiteX62" fmla="*/ 200810 w 457873"/>
                                  <a:gd name="connsiteY62" fmla="*/ 70458 h 89687"/>
                                  <a:gd name="connsiteX63" fmla="*/ 210511 w 457873"/>
                                  <a:gd name="connsiteY63" fmla="*/ 73178 h 89687"/>
                                  <a:gd name="connsiteX64" fmla="*/ 205363 w 457873"/>
                                  <a:gd name="connsiteY64" fmla="*/ 81860 h 89687"/>
                                  <a:gd name="connsiteX65" fmla="*/ 196429 w 457873"/>
                                  <a:gd name="connsiteY65" fmla="*/ 87647 h 89687"/>
                                  <a:gd name="connsiteX66" fmla="*/ 184472 w 457873"/>
                                  <a:gd name="connsiteY66" fmla="*/ 89688 h 89687"/>
                                  <a:gd name="connsiteX67" fmla="*/ 236850 w 457873"/>
                                  <a:gd name="connsiteY67" fmla="*/ 1190 h 89687"/>
                                  <a:gd name="connsiteX68" fmla="*/ 236850 w 457873"/>
                                  <a:gd name="connsiteY68" fmla="*/ 88326 h 89687"/>
                                  <a:gd name="connsiteX69" fmla="*/ 226810 w 457873"/>
                                  <a:gd name="connsiteY69" fmla="*/ 88326 h 89687"/>
                                  <a:gd name="connsiteX70" fmla="*/ 226810 w 457873"/>
                                  <a:gd name="connsiteY70" fmla="*/ 1190 h 89687"/>
                                  <a:gd name="connsiteX71" fmla="*/ 236850 w 457873"/>
                                  <a:gd name="connsiteY71" fmla="*/ 1190 h 89687"/>
                                  <a:gd name="connsiteX72" fmla="*/ 293873 w 457873"/>
                                  <a:gd name="connsiteY72" fmla="*/ 88326 h 89687"/>
                                  <a:gd name="connsiteX73" fmla="*/ 282810 w 457873"/>
                                  <a:gd name="connsiteY73" fmla="*/ 88326 h 89687"/>
                                  <a:gd name="connsiteX74" fmla="*/ 314804 w 457873"/>
                                  <a:gd name="connsiteY74" fmla="*/ 1190 h 89687"/>
                                  <a:gd name="connsiteX75" fmla="*/ 325699 w 457873"/>
                                  <a:gd name="connsiteY75" fmla="*/ 1190 h 89687"/>
                                  <a:gd name="connsiteX76" fmla="*/ 357694 w 457873"/>
                                  <a:gd name="connsiteY76" fmla="*/ 88326 h 89687"/>
                                  <a:gd name="connsiteX77" fmla="*/ 346631 w 457873"/>
                                  <a:gd name="connsiteY77" fmla="*/ 88326 h 89687"/>
                                  <a:gd name="connsiteX78" fmla="*/ 320591 w 457873"/>
                                  <a:gd name="connsiteY78" fmla="*/ 14977 h 89687"/>
                                  <a:gd name="connsiteX79" fmla="*/ 319912 w 457873"/>
                                  <a:gd name="connsiteY79" fmla="*/ 14977 h 89687"/>
                                  <a:gd name="connsiteX80" fmla="*/ 293873 w 457873"/>
                                  <a:gd name="connsiteY80" fmla="*/ 88326 h 89687"/>
                                  <a:gd name="connsiteX81" fmla="*/ 297959 w 457873"/>
                                  <a:gd name="connsiteY81" fmla="*/ 54287 h 89687"/>
                                  <a:gd name="connsiteX82" fmla="*/ 342545 w 457873"/>
                                  <a:gd name="connsiteY82" fmla="*/ 54287 h 89687"/>
                                  <a:gd name="connsiteX83" fmla="*/ 342545 w 457873"/>
                                  <a:gd name="connsiteY83" fmla="*/ 63649 h 89687"/>
                                  <a:gd name="connsiteX84" fmla="*/ 297959 w 457873"/>
                                  <a:gd name="connsiteY84" fmla="*/ 63649 h 89687"/>
                                  <a:gd name="connsiteX85" fmla="*/ 297959 w 457873"/>
                                  <a:gd name="connsiteY85" fmla="*/ 54287 h 89687"/>
                                  <a:gd name="connsiteX86" fmla="*/ 371268 w 457873"/>
                                  <a:gd name="connsiteY86" fmla="*/ 88326 h 89687"/>
                                  <a:gd name="connsiteX87" fmla="*/ 371268 w 457873"/>
                                  <a:gd name="connsiteY87" fmla="*/ 1190 h 89687"/>
                                  <a:gd name="connsiteX88" fmla="*/ 400710 w 457873"/>
                                  <a:gd name="connsiteY88" fmla="*/ 1190 h 89687"/>
                                  <a:gd name="connsiteX89" fmla="*/ 417472 w 457873"/>
                                  <a:gd name="connsiteY89" fmla="*/ 4892 h 89687"/>
                                  <a:gd name="connsiteX90" fmla="*/ 427173 w 457873"/>
                                  <a:gd name="connsiteY90" fmla="*/ 14805 h 89687"/>
                                  <a:gd name="connsiteX91" fmla="*/ 430320 w 457873"/>
                                  <a:gd name="connsiteY91" fmla="*/ 28759 h 89687"/>
                                  <a:gd name="connsiteX92" fmla="*/ 427173 w 457873"/>
                                  <a:gd name="connsiteY92" fmla="*/ 42757 h 89687"/>
                                  <a:gd name="connsiteX93" fmla="*/ 417556 w 457873"/>
                                  <a:gd name="connsiteY93" fmla="*/ 52798 h 89687"/>
                                  <a:gd name="connsiteX94" fmla="*/ 400878 w 457873"/>
                                  <a:gd name="connsiteY94" fmla="*/ 56500 h 89687"/>
                                  <a:gd name="connsiteX95" fmla="*/ 379775 w 457873"/>
                                  <a:gd name="connsiteY95" fmla="*/ 56500 h 89687"/>
                                  <a:gd name="connsiteX96" fmla="*/ 379775 w 457873"/>
                                  <a:gd name="connsiteY96" fmla="*/ 47142 h 89687"/>
                                  <a:gd name="connsiteX97" fmla="*/ 400539 w 457873"/>
                                  <a:gd name="connsiteY97" fmla="*/ 47142 h 89687"/>
                                  <a:gd name="connsiteX98" fmla="*/ 411813 w 457873"/>
                                  <a:gd name="connsiteY98" fmla="*/ 44714 h 89687"/>
                                  <a:gd name="connsiteX99" fmla="*/ 417983 w 457873"/>
                                  <a:gd name="connsiteY99" fmla="*/ 38164 h 89687"/>
                                  <a:gd name="connsiteX100" fmla="*/ 419940 w 457873"/>
                                  <a:gd name="connsiteY100" fmla="*/ 28759 h 89687"/>
                                  <a:gd name="connsiteX101" fmla="*/ 417983 w 457873"/>
                                  <a:gd name="connsiteY101" fmla="*/ 19398 h 89687"/>
                                  <a:gd name="connsiteX102" fmla="*/ 411773 w 457873"/>
                                  <a:gd name="connsiteY102" fmla="*/ 12932 h 89687"/>
                                  <a:gd name="connsiteX103" fmla="*/ 400367 w 457873"/>
                                  <a:gd name="connsiteY103" fmla="*/ 10552 h 89687"/>
                                  <a:gd name="connsiteX104" fmla="*/ 381820 w 457873"/>
                                  <a:gd name="connsiteY104" fmla="*/ 10552 h 89687"/>
                                  <a:gd name="connsiteX105" fmla="*/ 381820 w 457873"/>
                                  <a:gd name="connsiteY105" fmla="*/ 88326 h 89687"/>
                                  <a:gd name="connsiteX106" fmla="*/ 371268 w 457873"/>
                                  <a:gd name="connsiteY106" fmla="*/ 88326 h 89687"/>
                                  <a:gd name="connsiteX107" fmla="*/ 457873 w 457873"/>
                                  <a:gd name="connsiteY107" fmla="*/ 1190 h 89687"/>
                                  <a:gd name="connsiteX108" fmla="*/ 457873 w 457873"/>
                                  <a:gd name="connsiteY108" fmla="*/ 88326 h 89687"/>
                                  <a:gd name="connsiteX109" fmla="*/ 447318 w 457873"/>
                                  <a:gd name="connsiteY109" fmla="*/ 88326 h 89687"/>
                                  <a:gd name="connsiteX110" fmla="*/ 447318 w 457873"/>
                                  <a:gd name="connsiteY110" fmla="*/ 1190 h 89687"/>
                                  <a:gd name="connsiteX111" fmla="*/ 457873 w 457873"/>
                                  <a:gd name="connsiteY111" fmla="*/ 1190 h 8968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Lst>
                                <a:rect l="l" t="t" r="r" b="b"/>
                                <a:pathLst>
                                  <a:path w="457873" h="89687">
                                    <a:moveTo>
                                      <a:pt x="76924" y="44758"/>
                                    </a:moveTo>
                                    <a:cubicBezTo>
                                      <a:pt x="76924" y="53948"/>
                                      <a:pt x="75266" y="61891"/>
                                      <a:pt x="71948" y="68585"/>
                                    </a:cubicBezTo>
                                    <a:cubicBezTo>
                                      <a:pt x="68629" y="75278"/>
                                      <a:pt x="64076" y="80442"/>
                                      <a:pt x="58289" y="84073"/>
                                    </a:cubicBezTo>
                                    <a:cubicBezTo>
                                      <a:pt x="52502" y="87703"/>
                                      <a:pt x="45892" y="89516"/>
                                      <a:pt x="38464" y="89516"/>
                                    </a:cubicBezTo>
                                    <a:cubicBezTo>
                                      <a:pt x="31032" y="89516"/>
                                      <a:pt x="24422" y="87703"/>
                                      <a:pt x="18635" y="84073"/>
                                    </a:cubicBezTo>
                                    <a:cubicBezTo>
                                      <a:pt x="12848" y="80442"/>
                                      <a:pt x="8295" y="75278"/>
                                      <a:pt x="4976" y="68585"/>
                                    </a:cubicBezTo>
                                    <a:cubicBezTo>
                                      <a:pt x="1657" y="61891"/>
                                      <a:pt x="0" y="53948"/>
                                      <a:pt x="0" y="44758"/>
                                    </a:cubicBezTo>
                                    <a:cubicBezTo>
                                      <a:pt x="0" y="35568"/>
                                      <a:pt x="1657" y="27625"/>
                                      <a:pt x="4976" y="20931"/>
                                    </a:cubicBezTo>
                                    <a:cubicBezTo>
                                      <a:pt x="8295" y="14238"/>
                                      <a:pt x="12848" y="9074"/>
                                      <a:pt x="18635" y="5444"/>
                                    </a:cubicBezTo>
                                    <a:cubicBezTo>
                                      <a:pt x="24422" y="1813"/>
                                      <a:pt x="31032" y="0"/>
                                      <a:pt x="38464" y="0"/>
                                    </a:cubicBezTo>
                                    <a:cubicBezTo>
                                      <a:pt x="45892" y="0"/>
                                      <a:pt x="52502" y="1813"/>
                                      <a:pt x="58289" y="5444"/>
                                    </a:cubicBezTo>
                                    <a:cubicBezTo>
                                      <a:pt x="64076" y="9074"/>
                                      <a:pt x="68629" y="14238"/>
                                      <a:pt x="71948" y="20931"/>
                                    </a:cubicBezTo>
                                    <a:cubicBezTo>
                                      <a:pt x="75266" y="27625"/>
                                      <a:pt x="76924" y="35568"/>
                                      <a:pt x="76924" y="44758"/>
                                    </a:cubicBezTo>
                                    <a:close/>
                                    <a:moveTo>
                                      <a:pt x="66712" y="44758"/>
                                    </a:moveTo>
                                    <a:cubicBezTo>
                                      <a:pt x="66712" y="37214"/>
                                      <a:pt x="65450" y="30844"/>
                                      <a:pt x="62926" y="25656"/>
                                    </a:cubicBezTo>
                                    <a:cubicBezTo>
                                      <a:pt x="60430" y="20464"/>
                                      <a:pt x="57043" y="16534"/>
                                      <a:pt x="52758" y="13870"/>
                                    </a:cubicBezTo>
                                    <a:cubicBezTo>
                                      <a:pt x="48504" y="11202"/>
                                      <a:pt x="43740" y="9869"/>
                                      <a:pt x="38464" y="9869"/>
                                    </a:cubicBezTo>
                                    <a:cubicBezTo>
                                      <a:pt x="33188" y="9869"/>
                                      <a:pt x="28408" y="11202"/>
                                      <a:pt x="24122" y="13870"/>
                                    </a:cubicBezTo>
                                    <a:cubicBezTo>
                                      <a:pt x="19869" y="16534"/>
                                      <a:pt x="16478" y="20464"/>
                                      <a:pt x="13954" y="25656"/>
                                    </a:cubicBezTo>
                                    <a:cubicBezTo>
                                      <a:pt x="11458" y="30844"/>
                                      <a:pt x="10212" y="37214"/>
                                      <a:pt x="10212" y="44758"/>
                                    </a:cubicBezTo>
                                    <a:cubicBezTo>
                                      <a:pt x="10212" y="52302"/>
                                      <a:pt x="11458" y="58672"/>
                                      <a:pt x="13954" y="63860"/>
                                    </a:cubicBezTo>
                                    <a:cubicBezTo>
                                      <a:pt x="16478" y="69052"/>
                                      <a:pt x="19869" y="72982"/>
                                      <a:pt x="24122" y="75646"/>
                                    </a:cubicBezTo>
                                    <a:cubicBezTo>
                                      <a:pt x="28408" y="78314"/>
                                      <a:pt x="33188" y="79648"/>
                                      <a:pt x="38464" y="79648"/>
                                    </a:cubicBezTo>
                                    <a:cubicBezTo>
                                      <a:pt x="43740" y="79648"/>
                                      <a:pt x="48504" y="78314"/>
                                      <a:pt x="52758" y="75646"/>
                                    </a:cubicBezTo>
                                    <a:cubicBezTo>
                                      <a:pt x="57043" y="72982"/>
                                      <a:pt x="60430" y="69052"/>
                                      <a:pt x="62926" y="63860"/>
                                    </a:cubicBezTo>
                                    <a:cubicBezTo>
                                      <a:pt x="65450" y="58672"/>
                                      <a:pt x="66712" y="52302"/>
                                      <a:pt x="66712" y="44758"/>
                                    </a:cubicBezTo>
                                    <a:close/>
                                    <a:moveTo>
                                      <a:pt x="86273" y="10552"/>
                                    </a:moveTo>
                                    <a:lnTo>
                                      <a:pt x="86273" y="1190"/>
                                    </a:lnTo>
                                    <a:lnTo>
                                      <a:pt x="151627" y="1190"/>
                                    </a:lnTo>
                                    <a:lnTo>
                                      <a:pt x="151627" y="10552"/>
                                    </a:lnTo>
                                    <a:lnTo>
                                      <a:pt x="124226" y="10552"/>
                                    </a:lnTo>
                                    <a:lnTo>
                                      <a:pt x="124226" y="88326"/>
                                    </a:lnTo>
                                    <a:lnTo>
                                      <a:pt x="113674" y="88326"/>
                                    </a:lnTo>
                                    <a:lnTo>
                                      <a:pt x="113674" y="10552"/>
                                    </a:lnTo>
                                    <a:lnTo>
                                      <a:pt x="86273" y="10552"/>
                                    </a:lnTo>
                                    <a:close/>
                                    <a:moveTo>
                                      <a:pt x="184472" y="89688"/>
                                    </a:moveTo>
                                    <a:cubicBezTo>
                                      <a:pt x="178178" y="89688"/>
                                      <a:pt x="172746" y="88298"/>
                                      <a:pt x="168177" y="85518"/>
                                    </a:cubicBezTo>
                                    <a:cubicBezTo>
                                      <a:pt x="163640" y="82711"/>
                                      <a:pt x="160138" y="78797"/>
                                      <a:pt x="157670" y="73777"/>
                                    </a:cubicBezTo>
                                    <a:cubicBezTo>
                                      <a:pt x="155230" y="68725"/>
                                      <a:pt x="154012" y="62854"/>
                                      <a:pt x="154012" y="56160"/>
                                    </a:cubicBezTo>
                                    <a:cubicBezTo>
                                      <a:pt x="154012" y="49467"/>
                                      <a:pt x="155230" y="43568"/>
                                      <a:pt x="157670" y="38460"/>
                                    </a:cubicBezTo>
                                    <a:cubicBezTo>
                                      <a:pt x="160138" y="33328"/>
                                      <a:pt x="163569" y="29326"/>
                                      <a:pt x="167966" y="26463"/>
                                    </a:cubicBezTo>
                                    <a:cubicBezTo>
                                      <a:pt x="172391" y="23571"/>
                                      <a:pt x="177551" y="22121"/>
                                      <a:pt x="183454" y="22121"/>
                                    </a:cubicBezTo>
                                    <a:cubicBezTo>
                                      <a:pt x="186856" y="22121"/>
                                      <a:pt x="190219" y="22689"/>
                                      <a:pt x="193538" y="23823"/>
                                    </a:cubicBezTo>
                                    <a:cubicBezTo>
                                      <a:pt x="196857" y="24961"/>
                                      <a:pt x="199876" y="26802"/>
                                      <a:pt x="202600" y="29354"/>
                                    </a:cubicBezTo>
                                    <a:cubicBezTo>
                                      <a:pt x="205323" y="31878"/>
                                      <a:pt x="207492" y="35229"/>
                                      <a:pt x="209109" y="39398"/>
                                    </a:cubicBezTo>
                                    <a:cubicBezTo>
                                      <a:pt x="210727" y="43568"/>
                                      <a:pt x="211534" y="48700"/>
                                      <a:pt x="211534" y="54798"/>
                                    </a:cubicBezTo>
                                    <a:lnTo>
                                      <a:pt x="211534" y="59052"/>
                                    </a:lnTo>
                                    <a:lnTo>
                                      <a:pt x="161156" y="59052"/>
                                    </a:lnTo>
                                    <a:lnTo>
                                      <a:pt x="161156" y="50373"/>
                                    </a:lnTo>
                                    <a:lnTo>
                                      <a:pt x="201322" y="50373"/>
                                    </a:lnTo>
                                    <a:cubicBezTo>
                                      <a:pt x="201322" y="46687"/>
                                      <a:pt x="200583" y="43396"/>
                                      <a:pt x="199109" y="40505"/>
                                    </a:cubicBezTo>
                                    <a:cubicBezTo>
                                      <a:pt x="197663" y="37609"/>
                                      <a:pt x="195591" y="35325"/>
                                      <a:pt x="192899" y="33651"/>
                                    </a:cubicBezTo>
                                    <a:cubicBezTo>
                                      <a:pt x="190231" y="31978"/>
                                      <a:pt x="187084" y="31143"/>
                                      <a:pt x="183454" y="31143"/>
                                    </a:cubicBezTo>
                                    <a:cubicBezTo>
                                      <a:pt x="179452" y="31143"/>
                                      <a:pt x="175993" y="32134"/>
                                      <a:pt x="173070" y="34123"/>
                                    </a:cubicBezTo>
                                    <a:cubicBezTo>
                                      <a:pt x="170178" y="36080"/>
                                      <a:pt x="167950" y="38632"/>
                                      <a:pt x="166392" y="41779"/>
                                    </a:cubicBezTo>
                                    <a:cubicBezTo>
                                      <a:pt x="164831" y="44930"/>
                                      <a:pt x="164052" y="48305"/>
                                      <a:pt x="164052" y="51907"/>
                                    </a:cubicBezTo>
                                    <a:lnTo>
                                      <a:pt x="164052" y="57694"/>
                                    </a:lnTo>
                                    <a:cubicBezTo>
                                      <a:pt x="164052" y="62626"/>
                                      <a:pt x="164902" y="66812"/>
                                      <a:pt x="166604" y="70242"/>
                                    </a:cubicBezTo>
                                    <a:cubicBezTo>
                                      <a:pt x="168333" y="73649"/>
                                      <a:pt x="170729" y="76241"/>
                                      <a:pt x="173793" y="78030"/>
                                    </a:cubicBezTo>
                                    <a:cubicBezTo>
                                      <a:pt x="176856" y="79787"/>
                                      <a:pt x="180418" y="80666"/>
                                      <a:pt x="184472" y="80666"/>
                                    </a:cubicBezTo>
                                    <a:cubicBezTo>
                                      <a:pt x="187112" y="80666"/>
                                      <a:pt x="189492" y="80299"/>
                                      <a:pt x="191621" y="79560"/>
                                    </a:cubicBezTo>
                                    <a:cubicBezTo>
                                      <a:pt x="193777" y="78797"/>
                                      <a:pt x="195635" y="77663"/>
                                      <a:pt x="197196" y="76157"/>
                                    </a:cubicBezTo>
                                    <a:cubicBezTo>
                                      <a:pt x="198754" y="74627"/>
                                      <a:pt x="199960" y="72726"/>
                                      <a:pt x="200810" y="70458"/>
                                    </a:cubicBezTo>
                                    <a:lnTo>
                                      <a:pt x="210511" y="73178"/>
                                    </a:lnTo>
                                    <a:cubicBezTo>
                                      <a:pt x="209493" y="76469"/>
                                      <a:pt x="207776" y="79364"/>
                                      <a:pt x="205363" y="81860"/>
                                    </a:cubicBezTo>
                                    <a:cubicBezTo>
                                      <a:pt x="202955" y="84328"/>
                                      <a:pt x="199976" y="86257"/>
                                      <a:pt x="196429" y="87647"/>
                                    </a:cubicBezTo>
                                    <a:cubicBezTo>
                                      <a:pt x="192883" y="89005"/>
                                      <a:pt x="188897" y="89688"/>
                                      <a:pt x="184472" y="89688"/>
                                    </a:cubicBezTo>
                                    <a:close/>
                                    <a:moveTo>
                                      <a:pt x="236850" y="1190"/>
                                    </a:moveTo>
                                    <a:lnTo>
                                      <a:pt x="236850" y="88326"/>
                                    </a:lnTo>
                                    <a:lnTo>
                                      <a:pt x="226810" y="88326"/>
                                    </a:lnTo>
                                    <a:lnTo>
                                      <a:pt x="226810" y="1190"/>
                                    </a:lnTo>
                                    <a:lnTo>
                                      <a:pt x="236850" y="1190"/>
                                    </a:lnTo>
                                    <a:close/>
                                    <a:moveTo>
                                      <a:pt x="293873" y="88326"/>
                                    </a:moveTo>
                                    <a:lnTo>
                                      <a:pt x="282810" y="88326"/>
                                    </a:lnTo>
                                    <a:lnTo>
                                      <a:pt x="314804" y="1190"/>
                                    </a:lnTo>
                                    <a:lnTo>
                                      <a:pt x="325699" y="1190"/>
                                    </a:lnTo>
                                    <a:lnTo>
                                      <a:pt x="357694" y="88326"/>
                                    </a:lnTo>
                                    <a:lnTo>
                                      <a:pt x="346631" y="88326"/>
                                    </a:lnTo>
                                    <a:lnTo>
                                      <a:pt x="320591" y="14977"/>
                                    </a:lnTo>
                                    <a:lnTo>
                                      <a:pt x="319912" y="14977"/>
                                    </a:lnTo>
                                    <a:lnTo>
                                      <a:pt x="293873" y="88326"/>
                                    </a:lnTo>
                                    <a:close/>
                                    <a:moveTo>
                                      <a:pt x="297959" y="54287"/>
                                    </a:moveTo>
                                    <a:lnTo>
                                      <a:pt x="342545" y="54287"/>
                                    </a:lnTo>
                                    <a:lnTo>
                                      <a:pt x="342545" y="63649"/>
                                    </a:lnTo>
                                    <a:lnTo>
                                      <a:pt x="297959" y="63649"/>
                                    </a:lnTo>
                                    <a:lnTo>
                                      <a:pt x="297959" y="54287"/>
                                    </a:lnTo>
                                    <a:close/>
                                    <a:moveTo>
                                      <a:pt x="371268" y="88326"/>
                                    </a:moveTo>
                                    <a:lnTo>
                                      <a:pt x="371268" y="1190"/>
                                    </a:lnTo>
                                    <a:lnTo>
                                      <a:pt x="400710" y="1190"/>
                                    </a:lnTo>
                                    <a:cubicBezTo>
                                      <a:pt x="407544" y="1190"/>
                                      <a:pt x="413131" y="2424"/>
                                      <a:pt x="417472" y="4892"/>
                                    </a:cubicBezTo>
                                    <a:cubicBezTo>
                                      <a:pt x="421841" y="7329"/>
                                      <a:pt x="425076" y="10635"/>
                                      <a:pt x="427173" y="14805"/>
                                    </a:cubicBezTo>
                                    <a:cubicBezTo>
                                      <a:pt x="429274" y="18974"/>
                                      <a:pt x="430320" y="23627"/>
                                      <a:pt x="430320" y="28759"/>
                                    </a:cubicBezTo>
                                    <a:cubicBezTo>
                                      <a:pt x="430320" y="33895"/>
                                      <a:pt x="429274" y="38560"/>
                                      <a:pt x="427173" y="42757"/>
                                    </a:cubicBezTo>
                                    <a:cubicBezTo>
                                      <a:pt x="425104" y="46955"/>
                                      <a:pt x="421897" y="50301"/>
                                      <a:pt x="417556" y="52798"/>
                                    </a:cubicBezTo>
                                    <a:cubicBezTo>
                                      <a:pt x="413219" y="55266"/>
                                      <a:pt x="407659" y="56500"/>
                                      <a:pt x="400878" y="56500"/>
                                    </a:cubicBezTo>
                                    <a:lnTo>
                                      <a:pt x="379775" y="56500"/>
                                    </a:lnTo>
                                    <a:lnTo>
                                      <a:pt x="379775" y="47142"/>
                                    </a:lnTo>
                                    <a:lnTo>
                                      <a:pt x="400539" y="47142"/>
                                    </a:lnTo>
                                    <a:cubicBezTo>
                                      <a:pt x="405219" y="47142"/>
                                      <a:pt x="408977" y="46332"/>
                                      <a:pt x="411813" y="44714"/>
                                    </a:cubicBezTo>
                                    <a:cubicBezTo>
                                      <a:pt x="414649" y="43097"/>
                                      <a:pt x="416705" y="40916"/>
                                      <a:pt x="417983" y="38164"/>
                                    </a:cubicBezTo>
                                    <a:cubicBezTo>
                                      <a:pt x="419289" y="35385"/>
                                      <a:pt x="419940" y="32250"/>
                                      <a:pt x="419940" y="28759"/>
                                    </a:cubicBezTo>
                                    <a:cubicBezTo>
                                      <a:pt x="419940" y="25273"/>
                                      <a:pt x="419289" y="22149"/>
                                      <a:pt x="417983" y="19398"/>
                                    </a:cubicBezTo>
                                    <a:cubicBezTo>
                                      <a:pt x="416705" y="16650"/>
                                      <a:pt x="414637" y="14493"/>
                                      <a:pt x="411773" y="12932"/>
                                    </a:cubicBezTo>
                                    <a:cubicBezTo>
                                      <a:pt x="408906" y="11342"/>
                                      <a:pt x="405107" y="10552"/>
                                      <a:pt x="400367" y="10552"/>
                                    </a:cubicBezTo>
                                    <a:lnTo>
                                      <a:pt x="381820" y="10552"/>
                                    </a:lnTo>
                                    <a:lnTo>
                                      <a:pt x="381820" y="88326"/>
                                    </a:lnTo>
                                    <a:lnTo>
                                      <a:pt x="371268" y="88326"/>
                                    </a:lnTo>
                                    <a:close/>
                                    <a:moveTo>
                                      <a:pt x="457873" y="1190"/>
                                    </a:moveTo>
                                    <a:lnTo>
                                      <a:pt x="457873" y="88326"/>
                                    </a:lnTo>
                                    <a:lnTo>
                                      <a:pt x="447318" y="88326"/>
                                    </a:lnTo>
                                    <a:lnTo>
                                      <a:pt x="447318" y="1190"/>
                                    </a:lnTo>
                                    <a:lnTo>
                                      <a:pt x="457873" y="1190"/>
                                    </a:lnTo>
                                    <a:close/>
                                  </a:path>
                                </a:pathLst>
                              </a:custGeom>
                              <a:solidFill>
                                <a:srgbClr val="7D88A1"/>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grpSp>
                          <wpg:cNvPr id="1453327883" name="Espace réservé du contenu 4">
                            <a:extLst>
                              <a:ext uri="{FF2B5EF4-FFF2-40B4-BE49-F238E27FC236}">
                                <a16:creationId xmlns:a16="http://schemas.microsoft.com/office/drawing/2014/main" id="{A2C6DE5B-05EE-62D0-7AD3-39FBDB9AFE57}"/>
                              </a:ext>
                            </a:extLst>
                          </wpg:cNvPr>
                          <wpg:cNvGrpSpPr/>
                          <wpg:grpSpPr>
                            <a:xfrm>
                              <a:off x="523543" y="694914"/>
                              <a:ext cx="1118253" cy="327488"/>
                              <a:chOff x="523543" y="694914"/>
                              <a:chExt cx="1118253" cy="327488"/>
                            </a:xfrm>
                          </wpg:grpSpPr>
                          <wps:wsp>
                            <wps:cNvPr id="1332812424" name="Forme libre : forme 1332812424">
                              <a:extLst>
                                <a:ext uri="{FF2B5EF4-FFF2-40B4-BE49-F238E27FC236}">
                                  <a16:creationId xmlns:a16="http://schemas.microsoft.com/office/drawing/2014/main" id="{6314FF2E-A3C1-B076-C311-B180A4E2402D}"/>
                                </a:ext>
                              </a:extLst>
                            </wps:cNvPr>
                            <wps:cNvSpPr/>
                            <wps:spPr>
                              <a:xfrm>
                                <a:off x="523543" y="694914"/>
                                <a:ext cx="1118253" cy="327488"/>
                              </a:xfrm>
                              <a:custGeom>
                                <a:avLst/>
                                <a:gdLst>
                                  <a:gd name="connsiteX0" fmla="*/ 0 w 1118253"/>
                                  <a:gd name="connsiteY0" fmla="*/ 39938 h 327488"/>
                                  <a:gd name="connsiteX1" fmla="*/ 39938 w 1118253"/>
                                  <a:gd name="connsiteY1" fmla="*/ 0 h 327488"/>
                                  <a:gd name="connsiteX2" fmla="*/ 1078316 w 1118253"/>
                                  <a:gd name="connsiteY2" fmla="*/ 0 h 327488"/>
                                  <a:gd name="connsiteX3" fmla="*/ 1118254 w 1118253"/>
                                  <a:gd name="connsiteY3" fmla="*/ 39938 h 327488"/>
                                  <a:gd name="connsiteX4" fmla="*/ 1118254 w 1118253"/>
                                  <a:gd name="connsiteY4" fmla="*/ 287551 h 327488"/>
                                  <a:gd name="connsiteX5" fmla="*/ 1078316 w 1118253"/>
                                  <a:gd name="connsiteY5" fmla="*/ 327489 h 327488"/>
                                  <a:gd name="connsiteX6" fmla="*/ 39938 w 1118253"/>
                                  <a:gd name="connsiteY6" fmla="*/ 327489 h 327488"/>
                                  <a:gd name="connsiteX7" fmla="*/ 0 w 1118253"/>
                                  <a:gd name="connsiteY7" fmla="*/ 287551 h 327488"/>
                                  <a:gd name="connsiteX8" fmla="*/ 0 w 1118253"/>
                                  <a:gd name="connsiteY8" fmla="*/ 39938 h 32748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1118253" h="327488">
                                    <a:moveTo>
                                      <a:pt x="0" y="39938"/>
                                    </a:moveTo>
                                    <a:cubicBezTo>
                                      <a:pt x="0" y="17880"/>
                                      <a:pt x="17881" y="0"/>
                                      <a:pt x="39938" y="0"/>
                                    </a:cubicBezTo>
                                    <a:lnTo>
                                      <a:pt x="1078316" y="0"/>
                                    </a:lnTo>
                                    <a:cubicBezTo>
                                      <a:pt x="1100374" y="0"/>
                                      <a:pt x="1118254" y="17880"/>
                                      <a:pt x="1118254" y="39938"/>
                                    </a:cubicBezTo>
                                    <a:lnTo>
                                      <a:pt x="1118254" y="287551"/>
                                    </a:lnTo>
                                    <a:cubicBezTo>
                                      <a:pt x="1118254" y="309609"/>
                                      <a:pt x="1100374" y="327489"/>
                                      <a:pt x="1078316" y="327489"/>
                                    </a:cubicBezTo>
                                    <a:lnTo>
                                      <a:pt x="39938" y="327489"/>
                                    </a:lnTo>
                                    <a:cubicBezTo>
                                      <a:pt x="17880" y="327489"/>
                                      <a:pt x="0" y="309609"/>
                                      <a:pt x="0" y="287551"/>
                                    </a:cubicBezTo>
                                    <a:lnTo>
                                      <a:pt x="0" y="39938"/>
                                    </a:lnTo>
                                    <a:close/>
                                  </a:path>
                                </a:pathLst>
                              </a:custGeom>
                              <a:solidFill>
                                <a:srgbClr val="FFFFFF"/>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300866307" name="Forme libre : forme 1300866307">
                              <a:extLst>
                                <a:ext uri="{FF2B5EF4-FFF2-40B4-BE49-F238E27FC236}">
                                  <a16:creationId xmlns:a16="http://schemas.microsoft.com/office/drawing/2014/main" id="{575B9666-0C1D-03C2-FE5A-17FF52C7E728}"/>
                                </a:ext>
                              </a:extLst>
                            </wps:cNvPr>
                            <wps:cNvSpPr/>
                            <wps:spPr>
                              <a:xfrm>
                                <a:off x="660118" y="822252"/>
                                <a:ext cx="843423" cy="89687"/>
                              </a:xfrm>
                              <a:custGeom>
                                <a:avLst/>
                                <a:gdLst>
                                  <a:gd name="connsiteX0" fmla="*/ 76924 w 843423"/>
                                  <a:gd name="connsiteY0" fmla="*/ 44758 h 89687"/>
                                  <a:gd name="connsiteX1" fmla="*/ 71948 w 843423"/>
                                  <a:gd name="connsiteY1" fmla="*/ 68585 h 89687"/>
                                  <a:gd name="connsiteX2" fmla="*/ 58289 w 843423"/>
                                  <a:gd name="connsiteY2" fmla="*/ 84073 h 89687"/>
                                  <a:gd name="connsiteX3" fmla="*/ 38464 w 843423"/>
                                  <a:gd name="connsiteY3" fmla="*/ 89516 h 89687"/>
                                  <a:gd name="connsiteX4" fmla="*/ 18635 w 843423"/>
                                  <a:gd name="connsiteY4" fmla="*/ 84073 h 89687"/>
                                  <a:gd name="connsiteX5" fmla="*/ 4976 w 843423"/>
                                  <a:gd name="connsiteY5" fmla="*/ 68585 h 89687"/>
                                  <a:gd name="connsiteX6" fmla="*/ 0 w 843423"/>
                                  <a:gd name="connsiteY6" fmla="*/ 44758 h 89687"/>
                                  <a:gd name="connsiteX7" fmla="*/ 4976 w 843423"/>
                                  <a:gd name="connsiteY7" fmla="*/ 20931 h 89687"/>
                                  <a:gd name="connsiteX8" fmla="*/ 18635 w 843423"/>
                                  <a:gd name="connsiteY8" fmla="*/ 5443 h 89687"/>
                                  <a:gd name="connsiteX9" fmla="*/ 38464 w 843423"/>
                                  <a:gd name="connsiteY9" fmla="*/ 0 h 89687"/>
                                  <a:gd name="connsiteX10" fmla="*/ 58289 w 843423"/>
                                  <a:gd name="connsiteY10" fmla="*/ 5443 h 89687"/>
                                  <a:gd name="connsiteX11" fmla="*/ 71948 w 843423"/>
                                  <a:gd name="connsiteY11" fmla="*/ 20931 h 89687"/>
                                  <a:gd name="connsiteX12" fmla="*/ 76924 w 843423"/>
                                  <a:gd name="connsiteY12" fmla="*/ 44758 h 89687"/>
                                  <a:gd name="connsiteX13" fmla="*/ 66716 w 843423"/>
                                  <a:gd name="connsiteY13" fmla="*/ 44758 h 89687"/>
                                  <a:gd name="connsiteX14" fmla="*/ 62926 w 843423"/>
                                  <a:gd name="connsiteY14" fmla="*/ 25656 h 89687"/>
                                  <a:gd name="connsiteX15" fmla="*/ 52758 w 843423"/>
                                  <a:gd name="connsiteY15" fmla="*/ 13870 h 89687"/>
                                  <a:gd name="connsiteX16" fmla="*/ 38464 w 843423"/>
                                  <a:gd name="connsiteY16" fmla="*/ 9869 h 89687"/>
                                  <a:gd name="connsiteX17" fmla="*/ 24122 w 843423"/>
                                  <a:gd name="connsiteY17" fmla="*/ 13870 h 89687"/>
                                  <a:gd name="connsiteX18" fmla="*/ 13954 w 843423"/>
                                  <a:gd name="connsiteY18" fmla="*/ 25656 h 89687"/>
                                  <a:gd name="connsiteX19" fmla="*/ 10212 w 843423"/>
                                  <a:gd name="connsiteY19" fmla="*/ 44758 h 89687"/>
                                  <a:gd name="connsiteX20" fmla="*/ 13954 w 843423"/>
                                  <a:gd name="connsiteY20" fmla="*/ 63860 h 89687"/>
                                  <a:gd name="connsiteX21" fmla="*/ 24122 w 843423"/>
                                  <a:gd name="connsiteY21" fmla="*/ 75646 h 89687"/>
                                  <a:gd name="connsiteX22" fmla="*/ 38464 w 843423"/>
                                  <a:gd name="connsiteY22" fmla="*/ 79648 h 89687"/>
                                  <a:gd name="connsiteX23" fmla="*/ 52758 w 843423"/>
                                  <a:gd name="connsiteY23" fmla="*/ 75646 h 89687"/>
                                  <a:gd name="connsiteX24" fmla="*/ 62926 w 843423"/>
                                  <a:gd name="connsiteY24" fmla="*/ 63860 h 89687"/>
                                  <a:gd name="connsiteX25" fmla="*/ 66716 w 843423"/>
                                  <a:gd name="connsiteY25" fmla="*/ 44758 h 89687"/>
                                  <a:gd name="connsiteX26" fmla="*/ 86273 w 843423"/>
                                  <a:gd name="connsiteY26" fmla="*/ 10552 h 89687"/>
                                  <a:gd name="connsiteX27" fmla="*/ 86273 w 843423"/>
                                  <a:gd name="connsiteY27" fmla="*/ 1190 h 89687"/>
                                  <a:gd name="connsiteX28" fmla="*/ 151627 w 843423"/>
                                  <a:gd name="connsiteY28" fmla="*/ 1190 h 89687"/>
                                  <a:gd name="connsiteX29" fmla="*/ 151627 w 843423"/>
                                  <a:gd name="connsiteY29" fmla="*/ 10552 h 89687"/>
                                  <a:gd name="connsiteX30" fmla="*/ 124226 w 843423"/>
                                  <a:gd name="connsiteY30" fmla="*/ 10552 h 89687"/>
                                  <a:gd name="connsiteX31" fmla="*/ 124226 w 843423"/>
                                  <a:gd name="connsiteY31" fmla="*/ 88326 h 89687"/>
                                  <a:gd name="connsiteX32" fmla="*/ 113675 w 843423"/>
                                  <a:gd name="connsiteY32" fmla="*/ 88326 h 89687"/>
                                  <a:gd name="connsiteX33" fmla="*/ 113675 w 843423"/>
                                  <a:gd name="connsiteY33" fmla="*/ 10552 h 89687"/>
                                  <a:gd name="connsiteX34" fmla="*/ 86273 w 843423"/>
                                  <a:gd name="connsiteY34" fmla="*/ 10552 h 89687"/>
                                  <a:gd name="connsiteX35" fmla="*/ 184476 w 843423"/>
                                  <a:gd name="connsiteY35" fmla="*/ 89688 h 89687"/>
                                  <a:gd name="connsiteX36" fmla="*/ 168177 w 843423"/>
                                  <a:gd name="connsiteY36" fmla="*/ 85518 h 89687"/>
                                  <a:gd name="connsiteX37" fmla="*/ 157670 w 843423"/>
                                  <a:gd name="connsiteY37" fmla="*/ 73777 h 89687"/>
                                  <a:gd name="connsiteX38" fmla="*/ 154012 w 843423"/>
                                  <a:gd name="connsiteY38" fmla="*/ 56160 h 89687"/>
                                  <a:gd name="connsiteX39" fmla="*/ 157670 w 843423"/>
                                  <a:gd name="connsiteY39" fmla="*/ 38460 h 89687"/>
                                  <a:gd name="connsiteX40" fmla="*/ 167966 w 843423"/>
                                  <a:gd name="connsiteY40" fmla="*/ 26463 h 89687"/>
                                  <a:gd name="connsiteX41" fmla="*/ 183454 w 843423"/>
                                  <a:gd name="connsiteY41" fmla="*/ 22121 h 89687"/>
                                  <a:gd name="connsiteX42" fmla="*/ 193538 w 843423"/>
                                  <a:gd name="connsiteY42" fmla="*/ 23823 h 89687"/>
                                  <a:gd name="connsiteX43" fmla="*/ 202600 w 843423"/>
                                  <a:gd name="connsiteY43" fmla="*/ 29354 h 89687"/>
                                  <a:gd name="connsiteX44" fmla="*/ 209110 w 843423"/>
                                  <a:gd name="connsiteY44" fmla="*/ 39398 h 89687"/>
                                  <a:gd name="connsiteX45" fmla="*/ 211534 w 843423"/>
                                  <a:gd name="connsiteY45" fmla="*/ 54798 h 89687"/>
                                  <a:gd name="connsiteX46" fmla="*/ 211534 w 843423"/>
                                  <a:gd name="connsiteY46" fmla="*/ 59052 h 89687"/>
                                  <a:gd name="connsiteX47" fmla="*/ 161156 w 843423"/>
                                  <a:gd name="connsiteY47" fmla="*/ 59052 h 89687"/>
                                  <a:gd name="connsiteX48" fmla="*/ 161156 w 843423"/>
                                  <a:gd name="connsiteY48" fmla="*/ 50373 h 89687"/>
                                  <a:gd name="connsiteX49" fmla="*/ 201322 w 843423"/>
                                  <a:gd name="connsiteY49" fmla="*/ 50373 h 89687"/>
                                  <a:gd name="connsiteX50" fmla="*/ 199109 w 843423"/>
                                  <a:gd name="connsiteY50" fmla="*/ 40505 h 89687"/>
                                  <a:gd name="connsiteX51" fmla="*/ 192899 w 843423"/>
                                  <a:gd name="connsiteY51" fmla="*/ 33651 h 89687"/>
                                  <a:gd name="connsiteX52" fmla="*/ 183454 w 843423"/>
                                  <a:gd name="connsiteY52" fmla="*/ 31143 h 89687"/>
                                  <a:gd name="connsiteX53" fmla="*/ 173070 w 843423"/>
                                  <a:gd name="connsiteY53" fmla="*/ 34123 h 89687"/>
                                  <a:gd name="connsiteX54" fmla="*/ 166392 w 843423"/>
                                  <a:gd name="connsiteY54" fmla="*/ 41779 h 89687"/>
                                  <a:gd name="connsiteX55" fmla="*/ 164052 w 843423"/>
                                  <a:gd name="connsiteY55" fmla="*/ 51907 h 89687"/>
                                  <a:gd name="connsiteX56" fmla="*/ 164052 w 843423"/>
                                  <a:gd name="connsiteY56" fmla="*/ 57694 h 89687"/>
                                  <a:gd name="connsiteX57" fmla="*/ 166604 w 843423"/>
                                  <a:gd name="connsiteY57" fmla="*/ 70242 h 89687"/>
                                  <a:gd name="connsiteX58" fmla="*/ 173797 w 843423"/>
                                  <a:gd name="connsiteY58" fmla="*/ 78030 h 89687"/>
                                  <a:gd name="connsiteX59" fmla="*/ 184476 w 843423"/>
                                  <a:gd name="connsiteY59" fmla="*/ 80666 h 89687"/>
                                  <a:gd name="connsiteX60" fmla="*/ 191621 w 843423"/>
                                  <a:gd name="connsiteY60" fmla="*/ 79560 h 89687"/>
                                  <a:gd name="connsiteX61" fmla="*/ 197196 w 843423"/>
                                  <a:gd name="connsiteY61" fmla="*/ 76157 h 89687"/>
                                  <a:gd name="connsiteX62" fmla="*/ 200810 w 843423"/>
                                  <a:gd name="connsiteY62" fmla="*/ 70458 h 89687"/>
                                  <a:gd name="connsiteX63" fmla="*/ 210511 w 843423"/>
                                  <a:gd name="connsiteY63" fmla="*/ 73178 h 89687"/>
                                  <a:gd name="connsiteX64" fmla="*/ 205363 w 843423"/>
                                  <a:gd name="connsiteY64" fmla="*/ 81860 h 89687"/>
                                  <a:gd name="connsiteX65" fmla="*/ 196429 w 843423"/>
                                  <a:gd name="connsiteY65" fmla="*/ 87647 h 89687"/>
                                  <a:gd name="connsiteX66" fmla="*/ 184476 w 843423"/>
                                  <a:gd name="connsiteY66" fmla="*/ 89688 h 89687"/>
                                  <a:gd name="connsiteX67" fmla="*/ 236850 w 843423"/>
                                  <a:gd name="connsiteY67" fmla="*/ 1190 h 89687"/>
                                  <a:gd name="connsiteX68" fmla="*/ 236850 w 843423"/>
                                  <a:gd name="connsiteY68" fmla="*/ 88326 h 89687"/>
                                  <a:gd name="connsiteX69" fmla="*/ 226810 w 843423"/>
                                  <a:gd name="connsiteY69" fmla="*/ 88326 h 89687"/>
                                  <a:gd name="connsiteX70" fmla="*/ 226810 w 843423"/>
                                  <a:gd name="connsiteY70" fmla="*/ 1190 h 89687"/>
                                  <a:gd name="connsiteX71" fmla="*/ 236850 w 843423"/>
                                  <a:gd name="connsiteY71" fmla="*/ 1190 h 89687"/>
                                  <a:gd name="connsiteX72" fmla="*/ 293873 w 843423"/>
                                  <a:gd name="connsiteY72" fmla="*/ 88326 h 89687"/>
                                  <a:gd name="connsiteX73" fmla="*/ 282810 w 843423"/>
                                  <a:gd name="connsiteY73" fmla="*/ 88326 h 89687"/>
                                  <a:gd name="connsiteX74" fmla="*/ 314808 w 843423"/>
                                  <a:gd name="connsiteY74" fmla="*/ 1190 h 89687"/>
                                  <a:gd name="connsiteX75" fmla="*/ 325699 w 843423"/>
                                  <a:gd name="connsiteY75" fmla="*/ 1190 h 89687"/>
                                  <a:gd name="connsiteX76" fmla="*/ 357693 w 843423"/>
                                  <a:gd name="connsiteY76" fmla="*/ 88326 h 89687"/>
                                  <a:gd name="connsiteX77" fmla="*/ 346631 w 843423"/>
                                  <a:gd name="connsiteY77" fmla="*/ 88326 h 89687"/>
                                  <a:gd name="connsiteX78" fmla="*/ 320591 w 843423"/>
                                  <a:gd name="connsiteY78" fmla="*/ 14977 h 89687"/>
                                  <a:gd name="connsiteX79" fmla="*/ 319913 w 843423"/>
                                  <a:gd name="connsiteY79" fmla="*/ 14977 h 89687"/>
                                  <a:gd name="connsiteX80" fmla="*/ 293873 w 843423"/>
                                  <a:gd name="connsiteY80" fmla="*/ 88326 h 89687"/>
                                  <a:gd name="connsiteX81" fmla="*/ 297959 w 843423"/>
                                  <a:gd name="connsiteY81" fmla="*/ 54287 h 89687"/>
                                  <a:gd name="connsiteX82" fmla="*/ 342549 w 843423"/>
                                  <a:gd name="connsiteY82" fmla="*/ 54287 h 89687"/>
                                  <a:gd name="connsiteX83" fmla="*/ 342549 w 843423"/>
                                  <a:gd name="connsiteY83" fmla="*/ 63649 h 89687"/>
                                  <a:gd name="connsiteX84" fmla="*/ 297959 w 843423"/>
                                  <a:gd name="connsiteY84" fmla="*/ 63649 h 89687"/>
                                  <a:gd name="connsiteX85" fmla="*/ 297959 w 843423"/>
                                  <a:gd name="connsiteY85" fmla="*/ 54287 h 89687"/>
                                  <a:gd name="connsiteX86" fmla="*/ 411090 w 843423"/>
                                  <a:gd name="connsiteY86" fmla="*/ 61608 h 89687"/>
                                  <a:gd name="connsiteX87" fmla="*/ 411090 w 843423"/>
                                  <a:gd name="connsiteY87" fmla="*/ 22972 h 89687"/>
                                  <a:gd name="connsiteX88" fmla="*/ 421130 w 843423"/>
                                  <a:gd name="connsiteY88" fmla="*/ 22972 h 89687"/>
                                  <a:gd name="connsiteX89" fmla="*/ 421130 w 843423"/>
                                  <a:gd name="connsiteY89" fmla="*/ 88326 h 89687"/>
                                  <a:gd name="connsiteX90" fmla="*/ 411090 w 843423"/>
                                  <a:gd name="connsiteY90" fmla="*/ 88326 h 89687"/>
                                  <a:gd name="connsiteX91" fmla="*/ 411090 w 843423"/>
                                  <a:gd name="connsiteY91" fmla="*/ 77263 h 89687"/>
                                  <a:gd name="connsiteX92" fmla="*/ 410411 w 843423"/>
                                  <a:gd name="connsiteY92" fmla="*/ 77263 h 89687"/>
                                  <a:gd name="connsiteX93" fmla="*/ 403262 w 843423"/>
                                  <a:gd name="connsiteY93" fmla="*/ 85730 h 89687"/>
                                  <a:gd name="connsiteX94" fmla="*/ 391010 w 843423"/>
                                  <a:gd name="connsiteY94" fmla="*/ 89177 h 89687"/>
                                  <a:gd name="connsiteX95" fmla="*/ 380118 w 843423"/>
                                  <a:gd name="connsiteY95" fmla="*/ 86497 h 89687"/>
                                  <a:gd name="connsiteX96" fmla="*/ 372630 w 843423"/>
                                  <a:gd name="connsiteY96" fmla="*/ 78326 h 89687"/>
                                  <a:gd name="connsiteX97" fmla="*/ 369906 w 843423"/>
                                  <a:gd name="connsiteY97" fmla="*/ 64499 h 89687"/>
                                  <a:gd name="connsiteX98" fmla="*/ 369906 w 843423"/>
                                  <a:gd name="connsiteY98" fmla="*/ 22972 h 89687"/>
                                  <a:gd name="connsiteX99" fmla="*/ 379947 w 843423"/>
                                  <a:gd name="connsiteY99" fmla="*/ 22972 h 89687"/>
                                  <a:gd name="connsiteX100" fmla="*/ 379947 w 843423"/>
                                  <a:gd name="connsiteY100" fmla="*/ 63820 h 89687"/>
                                  <a:gd name="connsiteX101" fmla="*/ 383944 w 843423"/>
                                  <a:gd name="connsiteY101" fmla="*/ 75223 h 89687"/>
                                  <a:gd name="connsiteX102" fmla="*/ 394240 w 843423"/>
                                  <a:gd name="connsiteY102" fmla="*/ 79476 h 89687"/>
                                  <a:gd name="connsiteX103" fmla="*/ 401857 w 843423"/>
                                  <a:gd name="connsiteY103" fmla="*/ 77563 h 89687"/>
                                  <a:gd name="connsiteX104" fmla="*/ 408410 w 843423"/>
                                  <a:gd name="connsiteY104" fmla="*/ 71692 h 89687"/>
                                  <a:gd name="connsiteX105" fmla="*/ 411090 w 843423"/>
                                  <a:gd name="connsiteY105" fmla="*/ 61608 h 89687"/>
                                  <a:gd name="connsiteX106" fmla="*/ 467945 w 843423"/>
                                  <a:gd name="connsiteY106" fmla="*/ 22972 h 89687"/>
                                  <a:gd name="connsiteX107" fmla="*/ 467945 w 843423"/>
                                  <a:gd name="connsiteY107" fmla="*/ 31483 h 89687"/>
                                  <a:gd name="connsiteX108" fmla="*/ 434078 w 843423"/>
                                  <a:gd name="connsiteY108" fmla="*/ 31483 h 89687"/>
                                  <a:gd name="connsiteX109" fmla="*/ 434078 w 843423"/>
                                  <a:gd name="connsiteY109" fmla="*/ 22972 h 89687"/>
                                  <a:gd name="connsiteX110" fmla="*/ 467945 w 843423"/>
                                  <a:gd name="connsiteY110" fmla="*/ 22972 h 89687"/>
                                  <a:gd name="connsiteX111" fmla="*/ 443947 w 843423"/>
                                  <a:gd name="connsiteY111" fmla="*/ 7317 h 89687"/>
                                  <a:gd name="connsiteX112" fmla="*/ 453991 w 843423"/>
                                  <a:gd name="connsiteY112" fmla="*/ 7317 h 89687"/>
                                  <a:gd name="connsiteX113" fmla="*/ 453991 w 843423"/>
                                  <a:gd name="connsiteY113" fmla="*/ 69603 h 89687"/>
                                  <a:gd name="connsiteX114" fmla="*/ 455221 w 843423"/>
                                  <a:gd name="connsiteY114" fmla="*/ 75989 h 89687"/>
                                  <a:gd name="connsiteX115" fmla="*/ 458456 w 843423"/>
                                  <a:gd name="connsiteY115" fmla="*/ 78797 h 89687"/>
                                  <a:gd name="connsiteX116" fmla="*/ 462670 w 843423"/>
                                  <a:gd name="connsiteY116" fmla="*/ 79476 h 89687"/>
                                  <a:gd name="connsiteX117" fmla="*/ 465393 w 843423"/>
                                  <a:gd name="connsiteY117" fmla="*/ 79304 h 89687"/>
                                  <a:gd name="connsiteX118" fmla="*/ 467095 w 843423"/>
                                  <a:gd name="connsiteY118" fmla="*/ 78965 h 89687"/>
                                  <a:gd name="connsiteX119" fmla="*/ 469136 w 843423"/>
                                  <a:gd name="connsiteY119" fmla="*/ 87987 h 89687"/>
                                  <a:gd name="connsiteX120" fmla="*/ 466284 w 843423"/>
                                  <a:gd name="connsiteY120" fmla="*/ 88753 h 89687"/>
                                  <a:gd name="connsiteX121" fmla="*/ 461647 w 843423"/>
                                  <a:gd name="connsiteY121" fmla="*/ 89177 h 89687"/>
                                  <a:gd name="connsiteX122" fmla="*/ 453308 w 843423"/>
                                  <a:gd name="connsiteY122" fmla="*/ 87348 h 89687"/>
                                  <a:gd name="connsiteX123" fmla="*/ 446587 w 843423"/>
                                  <a:gd name="connsiteY123" fmla="*/ 81772 h 89687"/>
                                  <a:gd name="connsiteX124" fmla="*/ 443947 w 843423"/>
                                  <a:gd name="connsiteY124" fmla="*/ 72327 h 89687"/>
                                  <a:gd name="connsiteX125" fmla="*/ 443947 w 843423"/>
                                  <a:gd name="connsiteY125" fmla="*/ 7317 h 89687"/>
                                  <a:gd name="connsiteX126" fmla="*/ 508897 w 843423"/>
                                  <a:gd name="connsiteY126" fmla="*/ 89688 h 89687"/>
                                  <a:gd name="connsiteX127" fmla="*/ 493366 w 843423"/>
                                  <a:gd name="connsiteY127" fmla="*/ 85475 h 89687"/>
                                  <a:gd name="connsiteX128" fmla="*/ 482986 w 843423"/>
                                  <a:gd name="connsiteY128" fmla="*/ 73689 h 89687"/>
                                  <a:gd name="connsiteX129" fmla="*/ 479284 w 843423"/>
                                  <a:gd name="connsiteY129" fmla="*/ 55989 h 89687"/>
                                  <a:gd name="connsiteX130" fmla="*/ 482986 w 843423"/>
                                  <a:gd name="connsiteY130" fmla="*/ 38164 h 89687"/>
                                  <a:gd name="connsiteX131" fmla="*/ 493366 w 843423"/>
                                  <a:gd name="connsiteY131" fmla="*/ 26335 h 89687"/>
                                  <a:gd name="connsiteX132" fmla="*/ 508897 w 843423"/>
                                  <a:gd name="connsiteY132" fmla="*/ 22121 h 89687"/>
                                  <a:gd name="connsiteX133" fmla="*/ 524385 w 843423"/>
                                  <a:gd name="connsiteY133" fmla="*/ 26335 h 89687"/>
                                  <a:gd name="connsiteX134" fmla="*/ 534765 w 843423"/>
                                  <a:gd name="connsiteY134" fmla="*/ 38164 h 89687"/>
                                  <a:gd name="connsiteX135" fmla="*/ 538511 w 843423"/>
                                  <a:gd name="connsiteY135" fmla="*/ 55989 h 89687"/>
                                  <a:gd name="connsiteX136" fmla="*/ 534765 w 843423"/>
                                  <a:gd name="connsiteY136" fmla="*/ 73689 h 89687"/>
                                  <a:gd name="connsiteX137" fmla="*/ 524385 w 843423"/>
                                  <a:gd name="connsiteY137" fmla="*/ 85475 h 89687"/>
                                  <a:gd name="connsiteX138" fmla="*/ 508897 w 843423"/>
                                  <a:gd name="connsiteY138" fmla="*/ 89688 h 89687"/>
                                  <a:gd name="connsiteX139" fmla="*/ 508897 w 843423"/>
                                  <a:gd name="connsiteY139" fmla="*/ 80666 h 89687"/>
                                  <a:gd name="connsiteX140" fmla="*/ 519960 w 843423"/>
                                  <a:gd name="connsiteY140" fmla="*/ 77219 h 89687"/>
                                  <a:gd name="connsiteX141" fmla="*/ 526382 w 843423"/>
                                  <a:gd name="connsiteY141" fmla="*/ 68158 h 89687"/>
                                  <a:gd name="connsiteX142" fmla="*/ 528467 w 843423"/>
                                  <a:gd name="connsiteY142" fmla="*/ 55989 h 89687"/>
                                  <a:gd name="connsiteX143" fmla="*/ 526382 w 843423"/>
                                  <a:gd name="connsiteY143" fmla="*/ 43780 h 89687"/>
                                  <a:gd name="connsiteX144" fmla="*/ 519960 w 843423"/>
                                  <a:gd name="connsiteY144" fmla="*/ 34630 h 89687"/>
                                  <a:gd name="connsiteX145" fmla="*/ 508897 w 843423"/>
                                  <a:gd name="connsiteY145" fmla="*/ 31143 h 89687"/>
                                  <a:gd name="connsiteX146" fmla="*/ 497835 w 843423"/>
                                  <a:gd name="connsiteY146" fmla="*/ 34630 h 89687"/>
                                  <a:gd name="connsiteX147" fmla="*/ 491409 w 843423"/>
                                  <a:gd name="connsiteY147" fmla="*/ 43780 h 89687"/>
                                  <a:gd name="connsiteX148" fmla="*/ 489324 w 843423"/>
                                  <a:gd name="connsiteY148" fmla="*/ 55989 h 89687"/>
                                  <a:gd name="connsiteX149" fmla="*/ 491409 w 843423"/>
                                  <a:gd name="connsiteY149" fmla="*/ 68158 h 89687"/>
                                  <a:gd name="connsiteX150" fmla="*/ 497835 w 843423"/>
                                  <a:gd name="connsiteY150" fmla="*/ 77219 h 89687"/>
                                  <a:gd name="connsiteX151" fmla="*/ 508897 w 843423"/>
                                  <a:gd name="connsiteY151" fmla="*/ 80666 h 89687"/>
                                  <a:gd name="connsiteX152" fmla="*/ 561156 w 843423"/>
                                  <a:gd name="connsiteY152" fmla="*/ 89005 h 89687"/>
                                  <a:gd name="connsiteX153" fmla="*/ 555752 w 843423"/>
                                  <a:gd name="connsiteY153" fmla="*/ 86753 h 89687"/>
                                  <a:gd name="connsiteX154" fmla="*/ 553496 w 843423"/>
                                  <a:gd name="connsiteY154" fmla="*/ 81349 h 89687"/>
                                  <a:gd name="connsiteX155" fmla="*/ 555752 w 843423"/>
                                  <a:gd name="connsiteY155" fmla="*/ 75945 h 89687"/>
                                  <a:gd name="connsiteX156" fmla="*/ 561156 w 843423"/>
                                  <a:gd name="connsiteY156" fmla="*/ 73689 h 89687"/>
                                  <a:gd name="connsiteX157" fmla="*/ 566559 w 843423"/>
                                  <a:gd name="connsiteY157" fmla="*/ 75945 h 89687"/>
                                  <a:gd name="connsiteX158" fmla="*/ 568812 w 843423"/>
                                  <a:gd name="connsiteY158" fmla="*/ 81349 h 89687"/>
                                  <a:gd name="connsiteX159" fmla="*/ 567750 w 843423"/>
                                  <a:gd name="connsiteY159" fmla="*/ 85179 h 89687"/>
                                  <a:gd name="connsiteX160" fmla="*/ 564986 w 843423"/>
                                  <a:gd name="connsiteY160" fmla="*/ 87987 h 89687"/>
                                  <a:gd name="connsiteX161" fmla="*/ 561156 w 843423"/>
                                  <a:gd name="connsiteY161" fmla="*/ 89005 h 89687"/>
                                  <a:gd name="connsiteX162" fmla="*/ 632444 w 843423"/>
                                  <a:gd name="connsiteY162" fmla="*/ 1190 h 89687"/>
                                  <a:gd name="connsiteX163" fmla="*/ 632444 w 843423"/>
                                  <a:gd name="connsiteY163" fmla="*/ 88326 h 89687"/>
                                  <a:gd name="connsiteX164" fmla="*/ 621893 w 843423"/>
                                  <a:gd name="connsiteY164" fmla="*/ 88326 h 89687"/>
                                  <a:gd name="connsiteX165" fmla="*/ 621893 w 843423"/>
                                  <a:gd name="connsiteY165" fmla="*/ 1190 h 89687"/>
                                  <a:gd name="connsiteX166" fmla="*/ 632444 w 843423"/>
                                  <a:gd name="connsiteY166" fmla="*/ 1190 h 89687"/>
                                  <a:gd name="connsiteX167" fmla="*/ 662278 w 843423"/>
                                  <a:gd name="connsiteY167" fmla="*/ 49011 h 89687"/>
                                  <a:gd name="connsiteX168" fmla="*/ 662278 w 843423"/>
                                  <a:gd name="connsiteY168" fmla="*/ 88326 h 89687"/>
                                  <a:gd name="connsiteX169" fmla="*/ 652238 w 843423"/>
                                  <a:gd name="connsiteY169" fmla="*/ 88326 h 89687"/>
                                  <a:gd name="connsiteX170" fmla="*/ 652238 w 843423"/>
                                  <a:gd name="connsiteY170" fmla="*/ 22972 h 89687"/>
                                  <a:gd name="connsiteX171" fmla="*/ 661938 w 843423"/>
                                  <a:gd name="connsiteY171" fmla="*/ 22972 h 89687"/>
                                  <a:gd name="connsiteX172" fmla="*/ 661938 w 843423"/>
                                  <a:gd name="connsiteY172" fmla="*/ 33184 h 89687"/>
                                  <a:gd name="connsiteX173" fmla="*/ 662789 w 843423"/>
                                  <a:gd name="connsiteY173" fmla="*/ 33184 h 89687"/>
                                  <a:gd name="connsiteX174" fmla="*/ 669766 w 843423"/>
                                  <a:gd name="connsiteY174" fmla="*/ 25185 h 89687"/>
                                  <a:gd name="connsiteX175" fmla="*/ 681851 w 843423"/>
                                  <a:gd name="connsiteY175" fmla="*/ 22121 h 89687"/>
                                  <a:gd name="connsiteX176" fmla="*/ 693465 w 843423"/>
                                  <a:gd name="connsiteY176" fmla="*/ 24845 h 89687"/>
                                  <a:gd name="connsiteX177" fmla="*/ 701209 w 843423"/>
                                  <a:gd name="connsiteY177" fmla="*/ 33016 h 89687"/>
                                  <a:gd name="connsiteX178" fmla="*/ 703977 w 843423"/>
                                  <a:gd name="connsiteY178" fmla="*/ 46799 h 89687"/>
                                  <a:gd name="connsiteX179" fmla="*/ 703977 w 843423"/>
                                  <a:gd name="connsiteY179" fmla="*/ 88326 h 89687"/>
                                  <a:gd name="connsiteX180" fmla="*/ 693932 w 843423"/>
                                  <a:gd name="connsiteY180" fmla="*/ 88326 h 89687"/>
                                  <a:gd name="connsiteX181" fmla="*/ 693932 w 843423"/>
                                  <a:gd name="connsiteY181" fmla="*/ 47482 h 89687"/>
                                  <a:gd name="connsiteX182" fmla="*/ 689935 w 843423"/>
                                  <a:gd name="connsiteY182" fmla="*/ 35481 h 89687"/>
                                  <a:gd name="connsiteX183" fmla="*/ 678956 w 843423"/>
                                  <a:gd name="connsiteY183" fmla="*/ 31143 h 89687"/>
                                  <a:gd name="connsiteX184" fmla="*/ 670361 w 843423"/>
                                  <a:gd name="connsiteY184" fmla="*/ 33228 h 89687"/>
                                  <a:gd name="connsiteX185" fmla="*/ 664451 w 843423"/>
                                  <a:gd name="connsiteY185" fmla="*/ 39311 h 89687"/>
                                  <a:gd name="connsiteX186" fmla="*/ 662278 w 843423"/>
                                  <a:gd name="connsiteY186" fmla="*/ 49011 h 89687"/>
                                  <a:gd name="connsiteX187" fmla="*/ 768616 w 843423"/>
                                  <a:gd name="connsiteY187" fmla="*/ 37609 h 89687"/>
                                  <a:gd name="connsiteX188" fmla="*/ 759594 w 843423"/>
                                  <a:gd name="connsiteY188" fmla="*/ 40161 h 89687"/>
                                  <a:gd name="connsiteX189" fmla="*/ 757086 w 843423"/>
                                  <a:gd name="connsiteY189" fmla="*/ 35780 h 89687"/>
                                  <a:gd name="connsiteX190" fmla="*/ 752661 w 843423"/>
                                  <a:gd name="connsiteY190" fmla="*/ 32206 h 89687"/>
                                  <a:gd name="connsiteX191" fmla="*/ 745468 w 843423"/>
                                  <a:gd name="connsiteY191" fmla="*/ 30804 h 89687"/>
                                  <a:gd name="connsiteX192" fmla="*/ 735472 w 843423"/>
                                  <a:gd name="connsiteY192" fmla="*/ 33568 h 89687"/>
                                  <a:gd name="connsiteX193" fmla="*/ 731514 w 843423"/>
                                  <a:gd name="connsiteY193" fmla="*/ 40505 h 89687"/>
                                  <a:gd name="connsiteX194" fmla="*/ 734238 w 843423"/>
                                  <a:gd name="connsiteY194" fmla="*/ 46416 h 89687"/>
                                  <a:gd name="connsiteX195" fmla="*/ 742748 w 843423"/>
                                  <a:gd name="connsiteY195" fmla="*/ 50034 h 89687"/>
                                  <a:gd name="connsiteX196" fmla="*/ 752449 w 843423"/>
                                  <a:gd name="connsiteY196" fmla="*/ 52418 h 89687"/>
                                  <a:gd name="connsiteX197" fmla="*/ 765509 w 843423"/>
                                  <a:gd name="connsiteY197" fmla="*/ 58924 h 89687"/>
                                  <a:gd name="connsiteX198" fmla="*/ 769806 w 843423"/>
                                  <a:gd name="connsiteY198" fmla="*/ 70115 h 89687"/>
                                  <a:gd name="connsiteX199" fmla="*/ 766571 w 843423"/>
                                  <a:gd name="connsiteY199" fmla="*/ 80159 h 89687"/>
                                  <a:gd name="connsiteX200" fmla="*/ 757637 w 843423"/>
                                  <a:gd name="connsiteY200" fmla="*/ 87136 h 89687"/>
                                  <a:gd name="connsiteX201" fmla="*/ 744278 w 843423"/>
                                  <a:gd name="connsiteY201" fmla="*/ 89688 h 89687"/>
                                  <a:gd name="connsiteX202" fmla="*/ 727728 w 843423"/>
                                  <a:gd name="connsiteY202" fmla="*/ 85347 h 89687"/>
                                  <a:gd name="connsiteX203" fmla="*/ 719429 w 843423"/>
                                  <a:gd name="connsiteY203" fmla="*/ 72671 h 89687"/>
                                  <a:gd name="connsiteX204" fmla="*/ 728962 w 843423"/>
                                  <a:gd name="connsiteY204" fmla="*/ 70286 h 89687"/>
                                  <a:gd name="connsiteX205" fmla="*/ 734110 w 843423"/>
                                  <a:gd name="connsiteY205" fmla="*/ 78198 h 89687"/>
                                  <a:gd name="connsiteX206" fmla="*/ 744106 w 843423"/>
                                  <a:gd name="connsiteY206" fmla="*/ 80838 h 89687"/>
                                  <a:gd name="connsiteX207" fmla="*/ 755257 w 843423"/>
                                  <a:gd name="connsiteY207" fmla="*/ 77858 h 89687"/>
                                  <a:gd name="connsiteX208" fmla="*/ 759426 w 843423"/>
                                  <a:gd name="connsiteY208" fmla="*/ 70626 h 89687"/>
                                  <a:gd name="connsiteX209" fmla="*/ 757042 w 843423"/>
                                  <a:gd name="connsiteY209" fmla="*/ 64927 h 89687"/>
                                  <a:gd name="connsiteX210" fmla="*/ 749725 w 843423"/>
                                  <a:gd name="connsiteY210" fmla="*/ 61436 h 89687"/>
                                  <a:gd name="connsiteX211" fmla="*/ 738830 w 843423"/>
                                  <a:gd name="connsiteY211" fmla="*/ 58884 h 89687"/>
                                  <a:gd name="connsiteX212" fmla="*/ 725643 w 843423"/>
                                  <a:gd name="connsiteY212" fmla="*/ 52290 h 89687"/>
                                  <a:gd name="connsiteX213" fmla="*/ 721473 w 843423"/>
                                  <a:gd name="connsiteY213" fmla="*/ 41012 h 89687"/>
                                  <a:gd name="connsiteX214" fmla="*/ 724581 w 843423"/>
                                  <a:gd name="connsiteY214" fmla="*/ 31227 h 89687"/>
                                  <a:gd name="connsiteX215" fmla="*/ 733131 w 843423"/>
                                  <a:gd name="connsiteY215" fmla="*/ 24550 h 89687"/>
                                  <a:gd name="connsiteX216" fmla="*/ 745468 w 843423"/>
                                  <a:gd name="connsiteY216" fmla="*/ 22121 h 89687"/>
                                  <a:gd name="connsiteX217" fmla="*/ 760700 w 843423"/>
                                  <a:gd name="connsiteY217" fmla="*/ 26379 h 89687"/>
                                  <a:gd name="connsiteX218" fmla="*/ 768616 w 843423"/>
                                  <a:gd name="connsiteY218" fmla="*/ 37609 h 89687"/>
                                  <a:gd name="connsiteX219" fmla="*/ 813342 w 843423"/>
                                  <a:gd name="connsiteY219" fmla="*/ 22972 h 89687"/>
                                  <a:gd name="connsiteX220" fmla="*/ 813342 w 843423"/>
                                  <a:gd name="connsiteY220" fmla="*/ 31483 h 89687"/>
                                  <a:gd name="connsiteX221" fmla="*/ 779475 w 843423"/>
                                  <a:gd name="connsiteY221" fmla="*/ 31483 h 89687"/>
                                  <a:gd name="connsiteX222" fmla="*/ 779475 w 843423"/>
                                  <a:gd name="connsiteY222" fmla="*/ 22972 h 89687"/>
                                  <a:gd name="connsiteX223" fmla="*/ 813342 w 843423"/>
                                  <a:gd name="connsiteY223" fmla="*/ 22972 h 89687"/>
                                  <a:gd name="connsiteX224" fmla="*/ 789348 w 843423"/>
                                  <a:gd name="connsiteY224" fmla="*/ 7317 h 89687"/>
                                  <a:gd name="connsiteX225" fmla="*/ 799388 w 843423"/>
                                  <a:gd name="connsiteY225" fmla="*/ 7317 h 89687"/>
                                  <a:gd name="connsiteX226" fmla="*/ 799388 w 843423"/>
                                  <a:gd name="connsiteY226" fmla="*/ 69603 h 89687"/>
                                  <a:gd name="connsiteX227" fmla="*/ 800622 w 843423"/>
                                  <a:gd name="connsiteY227" fmla="*/ 75989 h 89687"/>
                                  <a:gd name="connsiteX228" fmla="*/ 803857 w 843423"/>
                                  <a:gd name="connsiteY228" fmla="*/ 78797 h 89687"/>
                                  <a:gd name="connsiteX229" fmla="*/ 808066 w 843423"/>
                                  <a:gd name="connsiteY229" fmla="*/ 79476 h 89687"/>
                                  <a:gd name="connsiteX230" fmla="*/ 810790 w 843423"/>
                                  <a:gd name="connsiteY230" fmla="*/ 79304 h 89687"/>
                                  <a:gd name="connsiteX231" fmla="*/ 812491 w 843423"/>
                                  <a:gd name="connsiteY231" fmla="*/ 78965 h 89687"/>
                                  <a:gd name="connsiteX232" fmla="*/ 814536 w 843423"/>
                                  <a:gd name="connsiteY232" fmla="*/ 87987 h 89687"/>
                                  <a:gd name="connsiteX233" fmla="*/ 811685 w 843423"/>
                                  <a:gd name="connsiteY233" fmla="*/ 88753 h 89687"/>
                                  <a:gd name="connsiteX234" fmla="*/ 807048 w 843423"/>
                                  <a:gd name="connsiteY234" fmla="*/ 89177 h 89687"/>
                                  <a:gd name="connsiteX235" fmla="*/ 798705 w 843423"/>
                                  <a:gd name="connsiteY235" fmla="*/ 87348 h 89687"/>
                                  <a:gd name="connsiteX236" fmla="*/ 791983 w 843423"/>
                                  <a:gd name="connsiteY236" fmla="*/ 81772 h 89687"/>
                                  <a:gd name="connsiteX237" fmla="*/ 789348 w 843423"/>
                                  <a:gd name="connsiteY237" fmla="*/ 72327 h 89687"/>
                                  <a:gd name="connsiteX238" fmla="*/ 789348 w 843423"/>
                                  <a:gd name="connsiteY238" fmla="*/ 7317 h 89687"/>
                                  <a:gd name="connsiteX239" fmla="*/ 835767 w 843423"/>
                                  <a:gd name="connsiteY239" fmla="*/ 89005 h 89687"/>
                                  <a:gd name="connsiteX240" fmla="*/ 830363 w 843423"/>
                                  <a:gd name="connsiteY240" fmla="*/ 86753 h 89687"/>
                                  <a:gd name="connsiteX241" fmla="*/ 828107 w 843423"/>
                                  <a:gd name="connsiteY241" fmla="*/ 81349 h 89687"/>
                                  <a:gd name="connsiteX242" fmla="*/ 830363 w 843423"/>
                                  <a:gd name="connsiteY242" fmla="*/ 75945 h 89687"/>
                                  <a:gd name="connsiteX243" fmla="*/ 835767 w 843423"/>
                                  <a:gd name="connsiteY243" fmla="*/ 73689 h 89687"/>
                                  <a:gd name="connsiteX244" fmla="*/ 841171 w 843423"/>
                                  <a:gd name="connsiteY244" fmla="*/ 75945 h 89687"/>
                                  <a:gd name="connsiteX245" fmla="*/ 843423 w 843423"/>
                                  <a:gd name="connsiteY245" fmla="*/ 81349 h 89687"/>
                                  <a:gd name="connsiteX246" fmla="*/ 842361 w 843423"/>
                                  <a:gd name="connsiteY246" fmla="*/ 85179 h 89687"/>
                                  <a:gd name="connsiteX247" fmla="*/ 839593 w 843423"/>
                                  <a:gd name="connsiteY247" fmla="*/ 87987 h 89687"/>
                                  <a:gd name="connsiteX248" fmla="*/ 835767 w 843423"/>
                                  <a:gd name="connsiteY248" fmla="*/ 89005 h 8968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 ang="0">
                                    <a:pos x="connsiteX156" y="connsiteY156"/>
                                  </a:cxn>
                                  <a:cxn ang="0">
                                    <a:pos x="connsiteX157" y="connsiteY157"/>
                                  </a:cxn>
                                  <a:cxn ang="0">
                                    <a:pos x="connsiteX158" y="connsiteY158"/>
                                  </a:cxn>
                                  <a:cxn ang="0">
                                    <a:pos x="connsiteX159" y="connsiteY159"/>
                                  </a:cxn>
                                  <a:cxn ang="0">
                                    <a:pos x="connsiteX160" y="connsiteY160"/>
                                  </a:cxn>
                                  <a:cxn ang="0">
                                    <a:pos x="connsiteX161" y="connsiteY161"/>
                                  </a:cxn>
                                  <a:cxn ang="0">
                                    <a:pos x="connsiteX162" y="connsiteY162"/>
                                  </a:cxn>
                                  <a:cxn ang="0">
                                    <a:pos x="connsiteX163" y="connsiteY163"/>
                                  </a:cxn>
                                  <a:cxn ang="0">
                                    <a:pos x="connsiteX164" y="connsiteY164"/>
                                  </a:cxn>
                                  <a:cxn ang="0">
                                    <a:pos x="connsiteX165" y="connsiteY165"/>
                                  </a:cxn>
                                  <a:cxn ang="0">
                                    <a:pos x="connsiteX166" y="connsiteY166"/>
                                  </a:cxn>
                                  <a:cxn ang="0">
                                    <a:pos x="connsiteX167" y="connsiteY167"/>
                                  </a:cxn>
                                  <a:cxn ang="0">
                                    <a:pos x="connsiteX168" y="connsiteY168"/>
                                  </a:cxn>
                                  <a:cxn ang="0">
                                    <a:pos x="connsiteX169" y="connsiteY169"/>
                                  </a:cxn>
                                  <a:cxn ang="0">
                                    <a:pos x="connsiteX170" y="connsiteY170"/>
                                  </a:cxn>
                                  <a:cxn ang="0">
                                    <a:pos x="connsiteX171" y="connsiteY171"/>
                                  </a:cxn>
                                  <a:cxn ang="0">
                                    <a:pos x="connsiteX172" y="connsiteY172"/>
                                  </a:cxn>
                                  <a:cxn ang="0">
                                    <a:pos x="connsiteX173" y="connsiteY173"/>
                                  </a:cxn>
                                  <a:cxn ang="0">
                                    <a:pos x="connsiteX174" y="connsiteY174"/>
                                  </a:cxn>
                                  <a:cxn ang="0">
                                    <a:pos x="connsiteX175" y="connsiteY175"/>
                                  </a:cxn>
                                  <a:cxn ang="0">
                                    <a:pos x="connsiteX176" y="connsiteY176"/>
                                  </a:cxn>
                                  <a:cxn ang="0">
                                    <a:pos x="connsiteX177" y="connsiteY177"/>
                                  </a:cxn>
                                  <a:cxn ang="0">
                                    <a:pos x="connsiteX178" y="connsiteY178"/>
                                  </a:cxn>
                                  <a:cxn ang="0">
                                    <a:pos x="connsiteX179" y="connsiteY179"/>
                                  </a:cxn>
                                  <a:cxn ang="0">
                                    <a:pos x="connsiteX180" y="connsiteY180"/>
                                  </a:cxn>
                                  <a:cxn ang="0">
                                    <a:pos x="connsiteX181" y="connsiteY181"/>
                                  </a:cxn>
                                  <a:cxn ang="0">
                                    <a:pos x="connsiteX182" y="connsiteY182"/>
                                  </a:cxn>
                                  <a:cxn ang="0">
                                    <a:pos x="connsiteX183" y="connsiteY183"/>
                                  </a:cxn>
                                  <a:cxn ang="0">
                                    <a:pos x="connsiteX184" y="connsiteY184"/>
                                  </a:cxn>
                                  <a:cxn ang="0">
                                    <a:pos x="connsiteX185" y="connsiteY185"/>
                                  </a:cxn>
                                  <a:cxn ang="0">
                                    <a:pos x="connsiteX186" y="connsiteY186"/>
                                  </a:cxn>
                                  <a:cxn ang="0">
                                    <a:pos x="connsiteX187" y="connsiteY187"/>
                                  </a:cxn>
                                  <a:cxn ang="0">
                                    <a:pos x="connsiteX188" y="connsiteY188"/>
                                  </a:cxn>
                                  <a:cxn ang="0">
                                    <a:pos x="connsiteX189" y="connsiteY189"/>
                                  </a:cxn>
                                  <a:cxn ang="0">
                                    <a:pos x="connsiteX190" y="connsiteY190"/>
                                  </a:cxn>
                                  <a:cxn ang="0">
                                    <a:pos x="connsiteX191" y="connsiteY191"/>
                                  </a:cxn>
                                  <a:cxn ang="0">
                                    <a:pos x="connsiteX192" y="connsiteY192"/>
                                  </a:cxn>
                                  <a:cxn ang="0">
                                    <a:pos x="connsiteX193" y="connsiteY193"/>
                                  </a:cxn>
                                  <a:cxn ang="0">
                                    <a:pos x="connsiteX194" y="connsiteY194"/>
                                  </a:cxn>
                                  <a:cxn ang="0">
                                    <a:pos x="connsiteX195" y="connsiteY195"/>
                                  </a:cxn>
                                  <a:cxn ang="0">
                                    <a:pos x="connsiteX196" y="connsiteY196"/>
                                  </a:cxn>
                                  <a:cxn ang="0">
                                    <a:pos x="connsiteX197" y="connsiteY197"/>
                                  </a:cxn>
                                  <a:cxn ang="0">
                                    <a:pos x="connsiteX198" y="connsiteY198"/>
                                  </a:cxn>
                                  <a:cxn ang="0">
                                    <a:pos x="connsiteX199" y="connsiteY199"/>
                                  </a:cxn>
                                  <a:cxn ang="0">
                                    <a:pos x="connsiteX200" y="connsiteY200"/>
                                  </a:cxn>
                                  <a:cxn ang="0">
                                    <a:pos x="connsiteX201" y="connsiteY201"/>
                                  </a:cxn>
                                  <a:cxn ang="0">
                                    <a:pos x="connsiteX202" y="connsiteY202"/>
                                  </a:cxn>
                                  <a:cxn ang="0">
                                    <a:pos x="connsiteX203" y="connsiteY203"/>
                                  </a:cxn>
                                  <a:cxn ang="0">
                                    <a:pos x="connsiteX204" y="connsiteY204"/>
                                  </a:cxn>
                                  <a:cxn ang="0">
                                    <a:pos x="connsiteX205" y="connsiteY205"/>
                                  </a:cxn>
                                  <a:cxn ang="0">
                                    <a:pos x="connsiteX206" y="connsiteY206"/>
                                  </a:cxn>
                                  <a:cxn ang="0">
                                    <a:pos x="connsiteX207" y="connsiteY207"/>
                                  </a:cxn>
                                  <a:cxn ang="0">
                                    <a:pos x="connsiteX208" y="connsiteY208"/>
                                  </a:cxn>
                                  <a:cxn ang="0">
                                    <a:pos x="connsiteX209" y="connsiteY209"/>
                                  </a:cxn>
                                  <a:cxn ang="0">
                                    <a:pos x="connsiteX210" y="connsiteY210"/>
                                  </a:cxn>
                                  <a:cxn ang="0">
                                    <a:pos x="connsiteX211" y="connsiteY211"/>
                                  </a:cxn>
                                  <a:cxn ang="0">
                                    <a:pos x="connsiteX212" y="connsiteY212"/>
                                  </a:cxn>
                                  <a:cxn ang="0">
                                    <a:pos x="connsiteX213" y="connsiteY213"/>
                                  </a:cxn>
                                  <a:cxn ang="0">
                                    <a:pos x="connsiteX214" y="connsiteY214"/>
                                  </a:cxn>
                                  <a:cxn ang="0">
                                    <a:pos x="connsiteX215" y="connsiteY215"/>
                                  </a:cxn>
                                  <a:cxn ang="0">
                                    <a:pos x="connsiteX216" y="connsiteY216"/>
                                  </a:cxn>
                                  <a:cxn ang="0">
                                    <a:pos x="connsiteX217" y="connsiteY217"/>
                                  </a:cxn>
                                  <a:cxn ang="0">
                                    <a:pos x="connsiteX218" y="connsiteY218"/>
                                  </a:cxn>
                                  <a:cxn ang="0">
                                    <a:pos x="connsiteX219" y="connsiteY219"/>
                                  </a:cxn>
                                  <a:cxn ang="0">
                                    <a:pos x="connsiteX220" y="connsiteY220"/>
                                  </a:cxn>
                                  <a:cxn ang="0">
                                    <a:pos x="connsiteX221" y="connsiteY221"/>
                                  </a:cxn>
                                  <a:cxn ang="0">
                                    <a:pos x="connsiteX222" y="connsiteY222"/>
                                  </a:cxn>
                                  <a:cxn ang="0">
                                    <a:pos x="connsiteX223" y="connsiteY223"/>
                                  </a:cxn>
                                  <a:cxn ang="0">
                                    <a:pos x="connsiteX224" y="connsiteY224"/>
                                  </a:cxn>
                                  <a:cxn ang="0">
                                    <a:pos x="connsiteX225" y="connsiteY225"/>
                                  </a:cxn>
                                  <a:cxn ang="0">
                                    <a:pos x="connsiteX226" y="connsiteY226"/>
                                  </a:cxn>
                                  <a:cxn ang="0">
                                    <a:pos x="connsiteX227" y="connsiteY227"/>
                                  </a:cxn>
                                  <a:cxn ang="0">
                                    <a:pos x="connsiteX228" y="connsiteY228"/>
                                  </a:cxn>
                                  <a:cxn ang="0">
                                    <a:pos x="connsiteX229" y="connsiteY229"/>
                                  </a:cxn>
                                  <a:cxn ang="0">
                                    <a:pos x="connsiteX230" y="connsiteY230"/>
                                  </a:cxn>
                                  <a:cxn ang="0">
                                    <a:pos x="connsiteX231" y="connsiteY231"/>
                                  </a:cxn>
                                  <a:cxn ang="0">
                                    <a:pos x="connsiteX232" y="connsiteY232"/>
                                  </a:cxn>
                                  <a:cxn ang="0">
                                    <a:pos x="connsiteX233" y="connsiteY233"/>
                                  </a:cxn>
                                  <a:cxn ang="0">
                                    <a:pos x="connsiteX234" y="connsiteY234"/>
                                  </a:cxn>
                                  <a:cxn ang="0">
                                    <a:pos x="connsiteX235" y="connsiteY235"/>
                                  </a:cxn>
                                  <a:cxn ang="0">
                                    <a:pos x="connsiteX236" y="connsiteY236"/>
                                  </a:cxn>
                                  <a:cxn ang="0">
                                    <a:pos x="connsiteX237" y="connsiteY237"/>
                                  </a:cxn>
                                  <a:cxn ang="0">
                                    <a:pos x="connsiteX238" y="connsiteY238"/>
                                  </a:cxn>
                                  <a:cxn ang="0">
                                    <a:pos x="connsiteX239" y="connsiteY239"/>
                                  </a:cxn>
                                  <a:cxn ang="0">
                                    <a:pos x="connsiteX240" y="connsiteY240"/>
                                  </a:cxn>
                                  <a:cxn ang="0">
                                    <a:pos x="connsiteX241" y="connsiteY241"/>
                                  </a:cxn>
                                  <a:cxn ang="0">
                                    <a:pos x="connsiteX242" y="connsiteY242"/>
                                  </a:cxn>
                                  <a:cxn ang="0">
                                    <a:pos x="connsiteX243" y="connsiteY243"/>
                                  </a:cxn>
                                  <a:cxn ang="0">
                                    <a:pos x="connsiteX244" y="connsiteY244"/>
                                  </a:cxn>
                                  <a:cxn ang="0">
                                    <a:pos x="connsiteX245" y="connsiteY245"/>
                                  </a:cxn>
                                  <a:cxn ang="0">
                                    <a:pos x="connsiteX246" y="connsiteY246"/>
                                  </a:cxn>
                                  <a:cxn ang="0">
                                    <a:pos x="connsiteX247" y="connsiteY247"/>
                                  </a:cxn>
                                  <a:cxn ang="0">
                                    <a:pos x="connsiteX248" y="connsiteY248"/>
                                  </a:cxn>
                                </a:cxnLst>
                                <a:rect l="l" t="t" r="r" b="b"/>
                                <a:pathLst>
                                  <a:path w="843423" h="89687">
                                    <a:moveTo>
                                      <a:pt x="76924" y="44758"/>
                                    </a:moveTo>
                                    <a:cubicBezTo>
                                      <a:pt x="76924" y="53948"/>
                                      <a:pt x="75266" y="61891"/>
                                      <a:pt x="71948" y="68585"/>
                                    </a:cubicBezTo>
                                    <a:cubicBezTo>
                                      <a:pt x="68629" y="75278"/>
                                      <a:pt x="64076" y="80442"/>
                                      <a:pt x="58289" y="84073"/>
                                    </a:cubicBezTo>
                                    <a:cubicBezTo>
                                      <a:pt x="52502" y="87703"/>
                                      <a:pt x="45892" y="89516"/>
                                      <a:pt x="38464" y="89516"/>
                                    </a:cubicBezTo>
                                    <a:cubicBezTo>
                                      <a:pt x="31032" y="89516"/>
                                      <a:pt x="24422" y="87703"/>
                                      <a:pt x="18635" y="84073"/>
                                    </a:cubicBezTo>
                                    <a:cubicBezTo>
                                      <a:pt x="12848" y="80442"/>
                                      <a:pt x="8295" y="75278"/>
                                      <a:pt x="4976" y="68585"/>
                                    </a:cubicBezTo>
                                    <a:cubicBezTo>
                                      <a:pt x="1657" y="61891"/>
                                      <a:pt x="0" y="53948"/>
                                      <a:pt x="0" y="44758"/>
                                    </a:cubicBezTo>
                                    <a:cubicBezTo>
                                      <a:pt x="0" y="35568"/>
                                      <a:pt x="1657" y="27625"/>
                                      <a:pt x="4976" y="20931"/>
                                    </a:cubicBezTo>
                                    <a:cubicBezTo>
                                      <a:pt x="8295" y="14238"/>
                                      <a:pt x="12848" y="9074"/>
                                      <a:pt x="18635" y="5443"/>
                                    </a:cubicBezTo>
                                    <a:cubicBezTo>
                                      <a:pt x="24422" y="1813"/>
                                      <a:pt x="31032" y="0"/>
                                      <a:pt x="38464" y="0"/>
                                    </a:cubicBezTo>
                                    <a:cubicBezTo>
                                      <a:pt x="45892" y="0"/>
                                      <a:pt x="52502" y="1813"/>
                                      <a:pt x="58289" y="5443"/>
                                    </a:cubicBezTo>
                                    <a:cubicBezTo>
                                      <a:pt x="64076" y="9074"/>
                                      <a:pt x="68629" y="14238"/>
                                      <a:pt x="71948" y="20931"/>
                                    </a:cubicBezTo>
                                    <a:cubicBezTo>
                                      <a:pt x="75266" y="27625"/>
                                      <a:pt x="76924" y="35568"/>
                                      <a:pt x="76924" y="44758"/>
                                    </a:cubicBezTo>
                                    <a:close/>
                                    <a:moveTo>
                                      <a:pt x="66716" y="44758"/>
                                    </a:moveTo>
                                    <a:cubicBezTo>
                                      <a:pt x="66716" y="37214"/>
                                      <a:pt x="65450" y="30844"/>
                                      <a:pt x="62926" y="25656"/>
                                    </a:cubicBezTo>
                                    <a:cubicBezTo>
                                      <a:pt x="60430" y="20464"/>
                                      <a:pt x="57043" y="16534"/>
                                      <a:pt x="52758" y="13870"/>
                                    </a:cubicBezTo>
                                    <a:cubicBezTo>
                                      <a:pt x="48504" y="11202"/>
                                      <a:pt x="43740" y="9869"/>
                                      <a:pt x="38464" y="9869"/>
                                    </a:cubicBezTo>
                                    <a:cubicBezTo>
                                      <a:pt x="33188" y="9869"/>
                                      <a:pt x="28408" y="11202"/>
                                      <a:pt x="24122" y="13870"/>
                                    </a:cubicBezTo>
                                    <a:cubicBezTo>
                                      <a:pt x="19869" y="16534"/>
                                      <a:pt x="16478" y="20464"/>
                                      <a:pt x="13954" y="25656"/>
                                    </a:cubicBezTo>
                                    <a:cubicBezTo>
                                      <a:pt x="11458" y="30844"/>
                                      <a:pt x="10212" y="37214"/>
                                      <a:pt x="10212" y="44758"/>
                                    </a:cubicBezTo>
                                    <a:cubicBezTo>
                                      <a:pt x="10212" y="52302"/>
                                      <a:pt x="11458" y="58672"/>
                                      <a:pt x="13954" y="63860"/>
                                    </a:cubicBezTo>
                                    <a:cubicBezTo>
                                      <a:pt x="16478" y="69052"/>
                                      <a:pt x="19869" y="72982"/>
                                      <a:pt x="24122" y="75646"/>
                                    </a:cubicBezTo>
                                    <a:cubicBezTo>
                                      <a:pt x="28408" y="78314"/>
                                      <a:pt x="33188" y="79648"/>
                                      <a:pt x="38464" y="79648"/>
                                    </a:cubicBezTo>
                                    <a:cubicBezTo>
                                      <a:pt x="43740" y="79648"/>
                                      <a:pt x="48504" y="78314"/>
                                      <a:pt x="52758" y="75646"/>
                                    </a:cubicBezTo>
                                    <a:cubicBezTo>
                                      <a:pt x="57043" y="72982"/>
                                      <a:pt x="60430" y="69052"/>
                                      <a:pt x="62926" y="63860"/>
                                    </a:cubicBezTo>
                                    <a:cubicBezTo>
                                      <a:pt x="65450" y="58672"/>
                                      <a:pt x="66716" y="52302"/>
                                      <a:pt x="66716" y="44758"/>
                                    </a:cubicBezTo>
                                    <a:close/>
                                    <a:moveTo>
                                      <a:pt x="86273" y="10552"/>
                                    </a:moveTo>
                                    <a:lnTo>
                                      <a:pt x="86273" y="1190"/>
                                    </a:lnTo>
                                    <a:lnTo>
                                      <a:pt x="151627" y="1190"/>
                                    </a:lnTo>
                                    <a:lnTo>
                                      <a:pt x="151627" y="10552"/>
                                    </a:lnTo>
                                    <a:lnTo>
                                      <a:pt x="124226" y="10552"/>
                                    </a:lnTo>
                                    <a:lnTo>
                                      <a:pt x="124226" y="88326"/>
                                    </a:lnTo>
                                    <a:lnTo>
                                      <a:pt x="113675" y="88326"/>
                                    </a:lnTo>
                                    <a:lnTo>
                                      <a:pt x="113675" y="10552"/>
                                    </a:lnTo>
                                    <a:lnTo>
                                      <a:pt x="86273" y="10552"/>
                                    </a:lnTo>
                                    <a:close/>
                                    <a:moveTo>
                                      <a:pt x="184476" y="89688"/>
                                    </a:moveTo>
                                    <a:cubicBezTo>
                                      <a:pt x="178178" y="89688"/>
                                      <a:pt x="172746" y="88298"/>
                                      <a:pt x="168177" y="85518"/>
                                    </a:cubicBezTo>
                                    <a:cubicBezTo>
                                      <a:pt x="163641" y="82711"/>
                                      <a:pt x="160138" y="78797"/>
                                      <a:pt x="157670" y="73777"/>
                                    </a:cubicBezTo>
                                    <a:cubicBezTo>
                                      <a:pt x="155230" y="68725"/>
                                      <a:pt x="154012" y="62854"/>
                                      <a:pt x="154012" y="56160"/>
                                    </a:cubicBezTo>
                                    <a:cubicBezTo>
                                      <a:pt x="154012" y="49467"/>
                                      <a:pt x="155230" y="43568"/>
                                      <a:pt x="157670" y="38460"/>
                                    </a:cubicBezTo>
                                    <a:cubicBezTo>
                                      <a:pt x="160138" y="33328"/>
                                      <a:pt x="163569" y="29326"/>
                                      <a:pt x="167966" y="26463"/>
                                    </a:cubicBezTo>
                                    <a:cubicBezTo>
                                      <a:pt x="172391" y="23571"/>
                                      <a:pt x="177555" y="22121"/>
                                      <a:pt x="183454" y="22121"/>
                                    </a:cubicBezTo>
                                    <a:cubicBezTo>
                                      <a:pt x="186856" y="22121"/>
                                      <a:pt x="190219" y="22689"/>
                                      <a:pt x="193538" y="23823"/>
                                    </a:cubicBezTo>
                                    <a:cubicBezTo>
                                      <a:pt x="196857" y="24961"/>
                                      <a:pt x="199876" y="26802"/>
                                      <a:pt x="202600" y="29354"/>
                                    </a:cubicBezTo>
                                    <a:cubicBezTo>
                                      <a:pt x="205323" y="31878"/>
                                      <a:pt x="207492" y="35229"/>
                                      <a:pt x="209110" y="39398"/>
                                    </a:cubicBezTo>
                                    <a:cubicBezTo>
                                      <a:pt x="210727" y="43568"/>
                                      <a:pt x="211534" y="48700"/>
                                      <a:pt x="211534" y="54798"/>
                                    </a:cubicBezTo>
                                    <a:lnTo>
                                      <a:pt x="211534" y="59052"/>
                                    </a:lnTo>
                                    <a:lnTo>
                                      <a:pt x="161156" y="59052"/>
                                    </a:lnTo>
                                    <a:lnTo>
                                      <a:pt x="161156" y="50373"/>
                                    </a:lnTo>
                                    <a:lnTo>
                                      <a:pt x="201322" y="50373"/>
                                    </a:lnTo>
                                    <a:cubicBezTo>
                                      <a:pt x="201322" y="46687"/>
                                      <a:pt x="200587" y="43396"/>
                                      <a:pt x="199109" y="40505"/>
                                    </a:cubicBezTo>
                                    <a:cubicBezTo>
                                      <a:pt x="197663" y="37609"/>
                                      <a:pt x="195595" y="35325"/>
                                      <a:pt x="192899" y="33651"/>
                                    </a:cubicBezTo>
                                    <a:cubicBezTo>
                                      <a:pt x="190231" y="31978"/>
                                      <a:pt x="187084" y="31143"/>
                                      <a:pt x="183454" y="31143"/>
                                    </a:cubicBezTo>
                                    <a:cubicBezTo>
                                      <a:pt x="179452" y="31143"/>
                                      <a:pt x="175993" y="32134"/>
                                      <a:pt x="173070" y="34123"/>
                                    </a:cubicBezTo>
                                    <a:cubicBezTo>
                                      <a:pt x="170178" y="36080"/>
                                      <a:pt x="167950" y="38632"/>
                                      <a:pt x="166392" y="41779"/>
                                    </a:cubicBezTo>
                                    <a:cubicBezTo>
                                      <a:pt x="164831" y="44930"/>
                                      <a:pt x="164052" y="48305"/>
                                      <a:pt x="164052" y="51907"/>
                                    </a:cubicBezTo>
                                    <a:lnTo>
                                      <a:pt x="164052" y="57694"/>
                                    </a:lnTo>
                                    <a:cubicBezTo>
                                      <a:pt x="164052" y="62626"/>
                                      <a:pt x="164903" y="66812"/>
                                      <a:pt x="166604" y="70242"/>
                                    </a:cubicBezTo>
                                    <a:cubicBezTo>
                                      <a:pt x="168333" y="73649"/>
                                      <a:pt x="170729" y="76241"/>
                                      <a:pt x="173797" y="78030"/>
                                    </a:cubicBezTo>
                                    <a:cubicBezTo>
                                      <a:pt x="176860" y="79787"/>
                                      <a:pt x="180418" y="80666"/>
                                      <a:pt x="184476" y="80666"/>
                                    </a:cubicBezTo>
                                    <a:cubicBezTo>
                                      <a:pt x="187112" y="80666"/>
                                      <a:pt x="189496" y="80299"/>
                                      <a:pt x="191621" y="79560"/>
                                    </a:cubicBezTo>
                                    <a:cubicBezTo>
                                      <a:pt x="193777" y="78797"/>
                                      <a:pt x="195635" y="77663"/>
                                      <a:pt x="197196" y="76157"/>
                                    </a:cubicBezTo>
                                    <a:cubicBezTo>
                                      <a:pt x="198758" y="74627"/>
                                      <a:pt x="199960" y="72726"/>
                                      <a:pt x="200810" y="70458"/>
                                    </a:cubicBezTo>
                                    <a:lnTo>
                                      <a:pt x="210511" y="73178"/>
                                    </a:lnTo>
                                    <a:cubicBezTo>
                                      <a:pt x="209493" y="76469"/>
                                      <a:pt x="207776" y="79364"/>
                                      <a:pt x="205363" y="81860"/>
                                    </a:cubicBezTo>
                                    <a:cubicBezTo>
                                      <a:pt x="202955" y="84328"/>
                                      <a:pt x="199976" y="86257"/>
                                      <a:pt x="196429" y="87647"/>
                                    </a:cubicBezTo>
                                    <a:cubicBezTo>
                                      <a:pt x="192883" y="89005"/>
                                      <a:pt x="188897" y="89688"/>
                                      <a:pt x="184476" y="89688"/>
                                    </a:cubicBezTo>
                                    <a:close/>
                                    <a:moveTo>
                                      <a:pt x="236850" y="1190"/>
                                    </a:moveTo>
                                    <a:lnTo>
                                      <a:pt x="236850" y="88326"/>
                                    </a:lnTo>
                                    <a:lnTo>
                                      <a:pt x="226810" y="88326"/>
                                    </a:lnTo>
                                    <a:lnTo>
                                      <a:pt x="226810" y="1190"/>
                                    </a:lnTo>
                                    <a:lnTo>
                                      <a:pt x="236850" y="1190"/>
                                    </a:lnTo>
                                    <a:close/>
                                    <a:moveTo>
                                      <a:pt x="293873" y="88326"/>
                                    </a:moveTo>
                                    <a:lnTo>
                                      <a:pt x="282810" y="88326"/>
                                    </a:lnTo>
                                    <a:lnTo>
                                      <a:pt x="314808" y="1190"/>
                                    </a:lnTo>
                                    <a:lnTo>
                                      <a:pt x="325699" y="1190"/>
                                    </a:lnTo>
                                    <a:lnTo>
                                      <a:pt x="357693" y="88326"/>
                                    </a:lnTo>
                                    <a:lnTo>
                                      <a:pt x="346631" y="88326"/>
                                    </a:lnTo>
                                    <a:lnTo>
                                      <a:pt x="320591" y="14977"/>
                                    </a:lnTo>
                                    <a:lnTo>
                                      <a:pt x="319913" y="14977"/>
                                    </a:lnTo>
                                    <a:lnTo>
                                      <a:pt x="293873" y="88326"/>
                                    </a:lnTo>
                                    <a:close/>
                                    <a:moveTo>
                                      <a:pt x="297959" y="54287"/>
                                    </a:moveTo>
                                    <a:lnTo>
                                      <a:pt x="342549" y="54287"/>
                                    </a:lnTo>
                                    <a:lnTo>
                                      <a:pt x="342549" y="63649"/>
                                    </a:lnTo>
                                    <a:lnTo>
                                      <a:pt x="297959" y="63649"/>
                                    </a:lnTo>
                                    <a:lnTo>
                                      <a:pt x="297959" y="54287"/>
                                    </a:lnTo>
                                    <a:close/>
                                    <a:moveTo>
                                      <a:pt x="411090" y="61608"/>
                                    </a:moveTo>
                                    <a:lnTo>
                                      <a:pt x="411090" y="22972"/>
                                    </a:lnTo>
                                    <a:lnTo>
                                      <a:pt x="421130" y="22972"/>
                                    </a:lnTo>
                                    <a:lnTo>
                                      <a:pt x="421130" y="88326"/>
                                    </a:lnTo>
                                    <a:lnTo>
                                      <a:pt x="411090" y="88326"/>
                                    </a:lnTo>
                                    <a:lnTo>
                                      <a:pt x="411090" y="77263"/>
                                    </a:lnTo>
                                    <a:lnTo>
                                      <a:pt x="410411" y="77263"/>
                                    </a:lnTo>
                                    <a:cubicBezTo>
                                      <a:pt x="408878" y="80582"/>
                                      <a:pt x="406497" y="83406"/>
                                      <a:pt x="403262" y="85730"/>
                                    </a:cubicBezTo>
                                    <a:cubicBezTo>
                                      <a:pt x="400027" y="88027"/>
                                      <a:pt x="395946" y="89177"/>
                                      <a:pt x="391010" y="89177"/>
                                    </a:cubicBezTo>
                                    <a:cubicBezTo>
                                      <a:pt x="386924" y="89177"/>
                                      <a:pt x="383294" y="88282"/>
                                      <a:pt x="380118" y="86497"/>
                                    </a:cubicBezTo>
                                    <a:cubicBezTo>
                                      <a:pt x="376939" y="84680"/>
                                      <a:pt x="374443" y="81960"/>
                                      <a:pt x="372630" y="78326"/>
                                    </a:cubicBezTo>
                                    <a:cubicBezTo>
                                      <a:pt x="370813" y="74667"/>
                                      <a:pt x="369906" y="70059"/>
                                      <a:pt x="369906" y="64499"/>
                                    </a:cubicBezTo>
                                    <a:lnTo>
                                      <a:pt x="369906" y="22972"/>
                                    </a:lnTo>
                                    <a:lnTo>
                                      <a:pt x="379947" y="22972"/>
                                    </a:lnTo>
                                    <a:lnTo>
                                      <a:pt x="379947" y="63820"/>
                                    </a:lnTo>
                                    <a:cubicBezTo>
                                      <a:pt x="379947" y="68585"/>
                                      <a:pt x="381281" y="72387"/>
                                      <a:pt x="383944" y="75223"/>
                                    </a:cubicBezTo>
                                    <a:cubicBezTo>
                                      <a:pt x="386640" y="78058"/>
                                      <a:pt x="390071" y="79476"/>
                                      <a:pt x="394240" y="79476"/>
                                    </a:cubicBezTo>
                                    <a:cubicBezTo>
                                      <a:pt x="396737" y="79476"/>
                                      <a:pt x="399277" y="78837"/>
                                      <a:pt x="401857" y="77563"/>
                                    </a:cubicBezTo>
                                    <a:cubicBezTo>
                                      <a:pt x="404468" y="76285"/>
                                      <a:pt x="406653" y="74328"/>
                                      <a:pt x="408410" y="71692"/>
                                    </a:cubicBezTo>
                                    <a:cubicBezTo>
                                      <a:pt x="410200" y="69052"/>
                                      <a:pt x="411090" y="65689"/>
                                      <a:pt x="411090" y="61608"/>
                                    </a:cubicBezTo>
                                    <a:close/>
                                    <a:moveTo>
                                      <a:pt x="467945" y="22972"/>
                                    </a:moveTo>
                                    <a:lnTo>
                                      <a:pt x="467945" y="31483"/>
                                    </a:lnTo>
                                    <a:lnTo>
                                      <a:pt x="434078" y="31483"/>
                                    </a:lnTo>
                                    <a:lnTo>
                                      <a:pt x="434078" y="22972"/>
                                    </a:lnTo>
                                    <a:lnTo>
                                      <a:pt x="467945" y="22972"/>
                                    </a:lnTo>
                                    <a:close/>
                                    <a:moveTo>
                                      <a:pt x="443947" y="7317"/>
                                    </a:moveTo>
                                    <a:lnTo>
                                      <a:pt x="453991" y="7317"/>
                                    </a:lnTo>
                                    <a:lnTo>
                                      <a:pt x="453991" y="69603"/>
                                    </a:lnTo>
                                    <a:cubicBezTo>
                                      <a:pt x="453991" y="72443"/>
                                      <a:pt x="454403" y="74568"/>
                                      <a:pt x="455221" y="75989"/>
                                    </a:cubicBezTo>
                                    <a:cubicBezTo>
                                      <a:pt x="456076" y="77379"/>
                                      <a:pt x="457150" y="78314"/>
                                      <a:pt x="458456" y="78797"/>
                                    </a:cubicBezTo>
                                    <a:cubicBezTo>
                                      <a:pt x="459790" y="79248"/>
                                      <a:pt x="461196" y="79476"/>
                                      <a:pt x="462670" y="79476"/>
                                    </a:cubicBezTo>
                                    <a:cubicBezTo>
                                      <a:pt x="463776" y="79476"/>
                                      <a:pt x="464682" y="79420"/>
                                      <a:pt x="465393" y="79304"/>
                                    </a:cubicBezTo>
                                    <a:cubicBezTo>
                                      <a:pt x="466100" y="79164"/>
                                      <a:pt x="466667" y="79053"/>
                                      <a:pt x="467095" y="78965"/>
                                    </a:cubicBezTo>
                                    <a:lnTo>
                                      <a:pt x="469136" y="87987"/>
                                    </a:lnTo>
                                    <a:cubicBezTo>
                                      <a:pt x="468457" y="88242"/>
                                      <a:pt x="467506" y="88498"/>
                                      <a:pt x="466284" y="88753"/>
                                    </a:cubicBezTo>
                                    <a:cubicBezTo>
                                      <a:pt x="465066" y="89037"/>
                                      <a:pt x="463520" y="89177"/>
                                      <a:pt x="461647" y="89177"/>
                                    </a:cubicBezTo>
                                    <a:cubicBezTo>
                                      <a:pt x="458812" y="89177"/>
                                      <a:pt x="456032" y="88566"/>
                                      <a:pt x="453308" y="87348"/>
                                    </a:cubicBezTo>
                                    <a:cubicBezTo>
                                      <a:pt x="450612" y="86129"/>
                                      <a:pt x="448372" y="84268"/>
                                      <a:pt x="446587" y="81772"/>
                                    </a:cubicBezTo>
                                    <a:cubicBezTo>
                                      <a:pt x="444829" y="79276"/>
                                      <a:pt x="443947" y="76129"/>
                                      <a:pt x="443947" y="72327"/>
                                    </a:cubicBezTo>
                                    <a:lnTo>
                                      <a:pt x="443947" y="7317"/>
                                    </a:lnTo>
                                    <a:close/>
                                    <a:moveTo>
                                      <a:pt x="508897" y="89688"/>
                                    </a:moveTo>
                                    <a:cubicBezTo>
                                      <a:pt x="502995" y="89688"/>
                                      <a:pt x="497819" y="88282"/>
                                      <a:pt x="493366" y="85475"/>
                                    </a:cubicBezTo>
                                    <a:cubicBezTo>
                                      <a:pt x="488941" y="82667"/>
                                      <a:pt x="485482" y="78737"/>
                                      <a:pt x="482986" y="73689"/>
                                    </a:cubicBezTo>
                                    <a:cubicBezTo>
                                      <a:pt x="480518" y="68641"/>
                                      <a:pt x="479284" y="62742"/>
                                      <a:pt x="479284" y="55989"/>
                                    </a:cubicBezTo>
                                    <a:cubicBezTo>
                                      <a:pt x="479284" y="49183"/>
                                      <a:pt x="480518" y="43240"/>
                                      <a:pt x="482986" y="38164"/>
                                    </a:cubicBezTo>
                                    <a:cubicBezTo>
                                      <a:pt x="485482" y="33084"/>
                                      <a:pt x="488941" y="29142"/>
                                      <a:pt x="493366" y="26335"/>
                                    </a:cubicBezTo>
                                    <a:cubicBezTo>
                                      <a:pt x="497819" y="23527"/>
                                      <a:pt x="502995" y="22121"/>
                                      <a:pt x="508897" y="22121"/>
                                    </a:cubicBezTo>
                                    <a:cubicBezTo>
                                      <a:pt x="514796" y="22121"/>
                                      <a:pt x="519960" y="23527"/>
                                      <a:pt x="524385" y="26335"/>
                                    </a:cubicBezTo>
                                    <a:cubicBezTo>
                                      <a:pt x="528838" y="29142"/>
                                      <a:pt x="532297" y="33084"/>
                                      <a:pt x="534765" y="38164"/>
                                    </a:cubicBezTo>
                                    <a:cubicBezTo>
                                      <a:pt x="537261" y="43240"/>
                                      <a:pt x="538511" y="49183"/>
                                      <a:pt x="538511" y="55989"/>
                                    </a:cubicBezTo>
                                    <a:cubicBezTo>
                                      <a:pt x="538511" y="62742"/>
                                      <a:pt x="537261" y="68641"/>
                                      <a:pt x="534765" y="73689"/>
                                    </a:cubicBezTo>
                                    <a:cubicBezTo>
                                      <a:pt x="532297" y="78737"/>
                                      <a:pt x="528838" y="82667"/>
                                      <a:pt x="524385" y="85475"/>
                                    </a:cubicBezTo>
                                    <a:cubicBezTo>
                                      <a:pt x="519960" y="88282"/>
                                      <a:pt x="514796" y="89688"/>
                                      <a:pt x="508897" y="89688"/>
                                    </a:cubicBezTo>
                                    <a:close/>
                                    <a:moveTo>
                                      <a:pt x="508897" y="80666"/>
                                    </a:moveTo>
                                    <a:cubicBezTo>
                                      <a:pt x="513378" y="80666"/>
                                      <a:pt x="517065" y="79520"/>
                                      <a:pt x="519960" y="77219"/>
                                    </a:cubicBezTo>
                                    <a:cubicBezTo>
                                      <a:pt x="522852" y="74923"/>
                                      <a:pt x="524992" y="71904"/>
                                      <a:pt x="526382" y="68158"/>
                                    </a:cubicBezTo>
                                    <a:cubicBezTo>
                                      <a:pt x="527772" y="64415"/>
                                      <a:pt x="528467" y="60358"/>
                                      <a:pt x="528467" y="55989"/>
                                    </a:cubicBezTo>
                                    <a:cubicBezTo>
                                      <a:pt x="528467" y="51623"/>
                                      <a:pt x="527772" y="47550"/>
                                      <a:pt x="526382" y="43780"/>
                                    </a:cubicBezTo>
                                    <a:cubicBezTo>
                                      <a:pt x="524992" y="40006"/>
                                      <a:pt x="522852" y="36958"/>
                                      <a:pt x="519960" y="34630"/>
                                    </a:cubicBezTo>
                                    <a:cubicBezTo>
                                      <a:pt x="517065" y="32306"/>
                                      <a:pt x="513378" y="31143"/>
                                      <a:pt x="508897" y="31143"/>
                                    </a:cubicBezTo>
                                    <a:cubicBezTo>
                                      <a:pt x="504416" y="31143"/>
                                      <a:pt x="500726" y="32306"/>
                                      <a:pt x="497835" y="34630"/>
                                    </a:cubicBezTo>
                                    <a:cubicBezTo>
                                      <a:pt x="494939" y="36958"/>
                                      <a:pt x="492799" y="40006"/>
                                      <a:pt x="491409" y="43780"/>
                                    </a:cubicBezTo>
                                    <a:cubicBezTo>
                                      <a:pt x="490019" y="47550"/>
                                      <a:pt x="489324" y="51623"/>
                                      <a:pt x="489324" y="55989"/>
                                    </a:cubicBezTo>
                                    <a:cubicBezTo>
                                      <a:pt x="489324" y="60358"/>
                                      <a:pt x="490019" y="64415"/>
                                      <a:pt x="491409" y="68158"/>
                                    </a:cubicBezTo>
                                    <a:cubicBezTo>
                                      <a:pt x="492799" y="71904"/>
                                      <a:pt x="494939" y="74923"/>
                                      <a:pt x="497835" y="77219"/>
                                    </a:cubicBezTo>
                                    <a:cubicBezTo>
                                      <a:pt x="500726" y="79520"/>
                                      <a:pt x="504416" y="80666"/>
                                      <a:pt x="508897" y="80666"/>
                                    </a:cubicBezTo>
                                    <a:close/>
                                    <a:moveTo>
                                      <a:pt x="561156" y="89005"/>
                                    </a:moveTo>
                                    <a:cubicBezTo>
                                      <a:pt x="559055" y="89005"/>
                                      <a:pt x="557254" y="88254"/>
                                      <a:pt x="555752" y="86753"/>
                                    </a:cubicBezTo>
                                    <a:cubicBezTo>
                                      <a:pt x="554247" y="85247"/>
                                      <a:pt x="553496" y="83446"/>
                                      <a:pt x="553496" y="81349"/>
                                    </a:cubicBezTo>
                                    <a:cubicBezTo>
                                      <a:pt x="553496" y="79248"/>
                                      <a:pt x="554247" y="77447"/>
                                      <a:pt x="555752" y="75945"/>
                                    </a:cubicBezTo>
                                    <a:cubicBezTo>
                                      <a:pt x="557254" y="74440"/>
                                      <a:pt x="559055" y="73689"/>
                                      <a:pt x="561156" y="73689"/>
                                    </a:cubicBezTo>
                                    <a:cubicBezTo>
                                      <a:pt x="563253" y="73689"/>
                                      <a:pt x="565054" y="74440"/>
                                      <a:pt x="566559" y="75945"/>
                                    </a:cubicBezTo>
                                    <a:cubicBezTo>
                                      <a:pt x="568061" y="77447"/>
                                      <a:pt x="568812" y="79248"/>
                                      <a:pt x="568812" y="81349"/>
                                    </a:cubicBezTo>
                                    <a:cubicBezTo>
                                      <a:pt x="568812" y="82739"/>
                                      <a:pt x="568460" y="84013"/>
                                      <a:pt x="567750" y="85179"/>
                                    </a:cubicBezTo>
                                    <a:cubicBezTo>
                                      <a:pt x="567071" y="86341"/>
                                      <a:pt x="566148" y="87276"/>
                                      <a:pt x="564986" y="87987"/>
                                    </a:cubicBezTo>
                                    <a:cubicBezTo>
                                      <a:pt x="563852" y="88666"/>
                                      <a:pt x="562574" y="89005"/>
                                      <a:pt x="561156" y="89005"/>
                                    </a:cubicBezTo>
                                    <a:close/>
                                    <a:moveTo>
                                      <a:pt x="632444" y="1190"/>
                                    </a:moveTo>
                                    <a:lnTo>
                                      <a:pt x="632444" y="88326"/>
                                    </a:lnTo>
                                    <a:lnTo>
                                      <a:pt x="621893" y="88326"/>
                                    </a:lnTo>
                                    <a:lnTo>
                                      <a:pt x="621893" y="1190"/>
                                    </a:lnTo>
                                    <a:lnTo>
                                      <a:pt x="632444" y="1190"/>
                                    </a:lnTo>
                                    <a:close/>
                                    <a:moveTo>
                                      <a:pt x="662278" y="49011"/>
                                    </a:moveTo>
                                    <a:lnTo>
                                      <a:pt x="662278" y="88326"/>
                                    </a:lnTo>
                                    <a:lnTo>
                                      <a:pt x="652238" y="88326"/>
                                    </a:lnTo>
                                    <a:lnTo>
                                      <a:pt x="652238" y="22972"/>
                                    </a:lnTo>
                                    <a:lnTo>
                                      <a:pt x="661938" y="22972"/>
                                    </a:lnTo>
                                    <a:lnTo>
                                      <a:pt x="661938" y="33184"/>
                                    </a:lnTo>
                                    <a:lnTo>
                                      <a:pt x="662789" y="33184"/>
                                    </a:lnTo>
                                    <a:cubicBezTo>
                                      <a:pt x="664323" y="29865"/>
                                      <a:pt x="666647" y="27202"/>
                                      <a:pt x="669766" y="25185"/>
                                    </a:cubicBezTo>
                                    <a:cubicBezTo>
                                      <a:pt x="672889" y="23144"/>
                                      <a:pt x="676915" y="22121"/>
                                      <a:pt x="681851" y="22121"/>
                                    </a:cubicBezTo>
                                    <a:cubicBezTo>
                                      <a:pt x="686276" y="22121"/>
                                      <a:pt x="690146" y="23032"/>
                                      <a:pt x="693465" y="24845"/>
                                    </a:cubicBezTo>
                                    <a:cubicBezTo>
                                      <a:pt x="696784" y="26634"/>
                                      <a:pt x="699368" y="29354"/>
                                      <a:pt x="701209" y="33016"/>
                                    </a:cubicBezTo>
                                    <a:cubicBezTo>
                                      <a:pt x="703054" y="36647"/>
                                      <a:pt x="703977" y="41240"/>
                                      <a:pt x="703977" y="46799"/>
                                    </a:cubicBezTo>
                                    <a:lnTo>
                                      <a:pt x="703977" y="88326"/>
                                    </a:lnTo>
                                    <a:lnTo>
                                      <a:pt x="693932" y="88326"/>
                                    </a:lnTo>
                                    <a:lnTo>
                                      <a:pt x="693932" y="47482"/>
                                    </a:lnTo>
                                    <a:cubicBezTo>
                                      <a:pt x="693932" y="42346"/>
                                      <a:pt x="692603" y="38348"/>
                                      <a:pt x="689935" y="35481"/>
                                    </a:cubicBezTo>
                                    <a:cubicBezTo>
                                      <a:pt x="687267" y="32589"/>
                                      <a:pt x="683609" y="31143"/>
                                      <a:pt x="678956" y="31143"/>
                                    </a:cubicBezTo>
                                    <a:cubicBezTo>
                                      <a:pt x="675753" y="31143"/>
                                      <a:pt x="672889" y="31838"/>
                                      <a:pt x="670361" y="33228"/>
                                    </a:cubicBezTo>
                                    <a:cubicBezTo>
                                      <a:pt x="667865" y="34618"/>
                                      <a:pt x="665896" y="36647"/>
                                      <a:pt x="664451" y="39311"/>
                                    </a:cubicBezTo>
                                    <a:cubicBezTo>
                                      <a:pt x="663001" y="41978"/>
                                      <a:pt x="662278" y="45213"/>
                                      <a:pt x="662278" y="49011"/>
                                    </a:cubicBezTo>
                                    <a:close/>
                                    <a:moveTo>
                                      <a:pt x="768616" y="37609"/>
                                    </a:moveTo>
                                    <a:lnTo>
                                      <a:pt x="759594" y="40161"/>
                                    </a:lnTo>
                                    <a:cubicBezTo>
                                      <a:pt x="759027" y="38660"/>
                                      <a:pt x="758192" y="37198"/>
                                      <a:pt x="757086" y="35780"/>
                                    </a:cubicBezTo>
                                    <a:cubicBezTo>
                                      <a:pt x="756008" y="34334"/>
                                      <a:pt x="754534" y="33144"/>
                                      <a:pt x="752661" y="32206"/>
                                    </a:cubicBezTo>
                                    <a:cubicBezTo>
                                      <a:pt x="750788" y="31271"/>
                                      <a:pt x="748391" y="30804"/>
                                      <a:pt x="745468" y="30804"/>
                                    </a:cubicBezTo>
                                    <a:cubicBezTo>
                                      <a:pt x="741470" y="30804"/>
                                      <a:pt x="738136" y="31722"/>
                                      <a:pt x="735472" y="33568"/>
                                    </a:cubicBezTo>
                                    <a:cubicBezTo>
                                      <a:pt x="732832" y="35385"/>
                                      <a:pt x="731514" y="37693"/>
                                      <a:pt x="731514" y="40505"/>
                                    </a:cubicBezTo>
                                    <a:cubicBezTo>
                                      <a:pt x="731514" y="43001"/>
                                      <a:pt x="732420" y="44970"/>
                                      <a:pt x="734238" y="46416"/>
                                    </a:cubicBezTo>
                                    <a:cubicBezTo>
                                      <a:pt x="736051" y="47865"/>
                                      <a:pt x="738890" y="49067"/>
                                      <a:pt x="742748" y="50034"/>
                                    </a:cubicBezTo>
                                    <a:lnTo>
                                      <a:pt x="752449" y="52418"/>
                                    </a:lnTo>
                                    <a:cubicBezTo>
                                      <a:pt x="758292" y="53836"/>
                                      <a:pt x="762645" y="56005"/>
                                      <a:pt x="765509" y="58924"/>
                                    </a:cubicBezTo>
                                    <a:cubicBezTo>
                                      <a:pt x="768372" y="61819"/>
                                      <a:pt x="769806" y="65550"/>
                                      <a:pt x="769806" y="70115"/>
                                    </a:cubicBezTo>
                                    <a:cubicBezTo>
                                      <a:pt x="769806" y="73861"/>
                                      <a:pt x="768728" y="77207"/>
                                      <a:pt x="766571" y="80159"/>
                                    </a:cubicBezTo>
                                    <a:cubicBezTo>
                                      <a:pt x="764446" y="83106"/>
                                      <a:pt x="761467" y="85435"/>
                                      <a:pt x="757637" y="87136"/>
                                    </a:cubicBezTo>
                                    <a:cubicBezTo>
                                      <a:pt x="753807" y="88837"/>
                                      <a:pt x="749354" y="89688"/>
                                      <a:pt x="744278" y="89688"/>
                                    </a:cubicBezTo>
                                    <a:cubicBezTo>
                                      <a:pt x="737612" y="89688"/>
                                      <a:pt x="732097" y="88242"/>
                                      <a:pt x="727728" y="85347"/>
                                    </a:cubicBezTo>
                                    <a:cubicBezTo>
                                      <a:pt x="723359" y="82455"/>
                                      <a:pt x="720595" y="78230"/>
                                      <a:pt x="719429" y="72671"/>
                                    </a:cubicBezTo>
                                    <a:lnTo>
                                      <a:pt x="728962" y="70286"/>
                                    </a:lnTo>
                                    <a:cubicBezTo>
                                      <a:pt x="729868" y="73805"/>
                                      <a:pt x="731586" y="76441"/>
                                      <a:pt x="734110" y="78198"/>
                                    </a:cubicBezTo>
                                    <a:cubicBezTo>
                                      <a:pt x="736662" y="79959"/>
                                      <a:pt x="739997" y="80838"/>
                                      <a:pt x="744106" y="80838"/>
                                    </a:cubicBezTo>
                                    <a:cubicBezTo>
                                      <a:pt x="748787" y="80838"/>
                                      <a:pt x="752505" y="79843"/>
                                      <a:pt x="755257" y="77858"/>
                                    </a:cubicBezTo>
                                    <a:cubicBezTo>
                                      <a:pt x="758036" y="75846"/>
                                      <a:pt x="759426" y="73433"/>
                                      <a:pt x="759426" y="70626"/>
                                    </a:cubicBezTo>
                                    <a:cubicBezTo>
                                      <a:pt x="759426" y="68357"/>
                                      <a:pt x="758631" y="66456"/>
                                      <a:pt x="757042" y="64927"/>
                                    </a:cubicBezTo>
                                    <a:cubicBezTo>
                                      <a:pt x="755452" y="63365"/>
                                      <a:pt x="753016" y="62203"/>
                                      <a:pt x="749725" y="61436"/>
                                    </a:cubicBezTo>
                                    <a:lnTo>
                                      <a:pt x="738830" y="58884"/>
                                    </a:lnTo>
                                    <a:cubicBezTo>
                                      <a:pt x="732848" y="57466"/>
                                      <a:pt x="728451" y="55266"/>
                                      <a:pt x="725643" y="52290"/>
                                    </a:cubicBezTo>
                                    <a:cubicBezTo>
                                      <a:pt x="722863" y="49283"/>
                                      <a:pt x="721473" y="45525"/>
                                      <a:pt x="721473" y="41012"/>
                                    </a:cubicBezTo>
                                    <a:cubicBezTo>
                                      <a:pt x="721473" y="37326"/>
                                      <a:pt x="722508" y="34063"/>
                                      <a:pt x="724581" y="31227"/>
                                    </a:cubicBezTo>
                                    <a:cubicBezTo>
                                      <a:pt x="726677" y="28392"/>
                                      <a:pt x="729529" y="26163"/>
                                      <a:pt x="733131" y="24550"/>
                                    </a:cubicBezTo>
                                    <a:cubicBezTo>
                                      <a:pt x="736762" y="22932"/>
                                      <a:pt x="740875" y="22121"/>
                                      <a:pt x="745468" y="22121"/>
                                    </a:cubicBezTo>
                                    <a:cubicBezTo>
                                      <a:pt x="751938" y="22121"/>
                                      <a:pt x="757014" y="23539"/>
                                      <a:pt x="760700" y="26379"/>
                                    </a:cubicBezTo>
                                    <a:cubicBezTo>
                                      <a:pt x="764418" y="29214"/>
                                      <a:pt x="767054" y="32957"/>
                                      <a:pt x="768616" y="37609"/>
                                    </a:cubicBezTo>
                                    <a:close/>
                                    <a:moveTo>
                                      <a:pt x="813342" y="22972"/>
                                    </a:moveTo>
                                    <a:lnTo>
                                      <a:pt x="813342" y="31483"/>
                                    </a:lnTo>
                                    <a:lnTo>
                                      <a:pt x="779475" y="31483"/>
                                    </a:lnTo>
                                    <a:lnTo>
                                      <a:pt x="779475" y="22972"/>
                                    </a:lnTo>
                                    <a:lnTo>
                                      <a:pt x="813342" y="22972"/>
                                    </a:lnTo>
                                    <a:close/>
                                    <a:moveTo>
                                      <a:pt x="789348" y="7317"/>
                                    </a:moveTo>
                                    <a:lnTo>
                                      <a:pt x="799388" y="7317"/>
                                    </a:lnTo>
                                    <a:lnTo>
                                      <a:pt x="799388" y="69603"/>
                                    </a:lnTo>
                                    <a:cubicBezTo>
                                      <a:pt x="799388" y="72443"/>
                                      <a:pt x="799799" y="74568"/>
                                      <a:pt x="800622" y="75989"/>
                                    </a:cubicBezTo>
                                    <a:cubicBezTo>
                                      <a:pt x="801473" y="77379"/>
                                      <a:pt x="802551" y="78314"/>
                                      <a:pt x="803857" y="78797"/>
                                    </a:cubicBezTo>
                                    <a:cubicBezTo>
                                      <a:pt x="805187" y="79248"/>
                                      <a:pt x="806593" y="79476"/>
                                      <a:pt x="808066" y="79476"/>
                                    </a:cubicBezTo>
                                    <a:cubicBezTo>
                                      <a:pt x="809173" y="79476"/>
                                      <a:pt x="810079" y="79420"/>
                                      <a:pt x="810790" y="79304"/>
                                    </a:cubicBezTo>
                                    <a:cubicBezTo>
                                      <a:pt x="811501" y="79164"/>
                                      <a:pt x="812068" y="79053"/>
                                      <a:pt x="812491" y="78965"/>
                                    </a:cubicBezTo>
                                    <a:lnTo>
                                      <a:pt x="814536" y="87987"/>
                                    </a:lnTo>
                                    <a:cubicBezTo>
                                      <a:pt x="813853" y="88242"/>
                                      <a:pt x="812903" y="88498"/>
                                      <a:pt x="811685" y="88753"/>
                                    </a:cubicBezTo>
                                    <a:cubicBezTo>
                                      <a:pt x="810463" y="89037"/>
                                      <a:pt x="808917" y="89177"/>
                                      <a:pt x="807048" y="89177"/>
                                    </a:cubicBezTo>
                                    <a:cubicBezTo>
                                      <a:pt x="804208" y="89177"/>
                                      <a:pt x="801429" y="88566"/>
                                      <a:pt x="798705" y="87348"/>
                                    </a:cubicBezTo>
                                    <a:cubicBezTo>
                                      <a:pt x="796013" y="86129"/>
                                      <a:pt x="793773" y="84268"/>
                                      <a:pt x="791983" y="81772"/>
                                    </a:cubicBezTo>
                                    <a:cubicBezTo>
                                      <a:pt x="790226" y="79276"/>
                                      <a:pt x="789348" y="76129"/>
                                      <a:pt x="789348" y="72327"/>
                                    </a:cubicBezTo>
                                    <a:lnTo>
                                      <a:pt x="789348" y="7317"/>
                                    </a:lnTo>
                                    <a:close/>
                                    <a:moveTo>
                                      <a:pt x="835767" y="89005"/>
                                    </a:moveTo>
                                    <a:cubicBezTo>
                                      <a:pt x="833666" y="89005"/>
                                      <a:pt x="831865" y="88254"/>
                                      <a:pt x="830363" y="86753"/>
                                    </a:cubicBezTo>
                                    <a:cubicBezTo>
                                      <a:pt x="828858" y="85247"/>
                                      <a:pt x="828107" y="83446"/>
                                      <a:pt x="828107" y="81349"/>
                                    </a:cubicBezTo>
                                    <a:cubicBezTo>
                                      <a:pt x="828107" y="79248"/>
                                      <a:pt x="828858" y="77447"/>
                                      <a:pt x="830363" y="75945"/>
                                    </a:cubicBezTo>
                                    <a:cubicBezTo>
                                      <a:pt x="831865" y="74440"/>
                                      <a:pt x="833666" y="73689"/>
                                      <a:pt x="835767" y="73689"/>
                                    </a:cubicBezTo>
                                    <a:cubicBezTo>
                                      <a:pt x="837864" y="73689"/>
                                      <a:pt x="839665" y="74440"/>
                                      <a:pt x="841171" y="75945"/>
                                    </a:cubicBezTo>
                                    <a:cubicBezTo>
                                      <a:pt x="842672" y="77447"/>
                                      <a:pt x="843423" y="79248"/>
                                      <a:pt x="843423" y="81349"/>
                                    </a:cubicBezTo>
                                    <a:cubicBezTo>
                                      <a:pt x="843423" y="82739"/>
                                      <a:pt x="843068" y="84013"/>
                                      <a:pt x="842361" y="85179"/>
                                    </a:cubicBezTo>
                                    <a:cubicBezTo>
                                      <a:pt x="841678" y="86341"/>
                                      <a:pt x="840759" y="87276"/>
                                      <a:pt x="839593" y="87987"/>
                                    </a:cubicBezTo>
                                    <a:cubicBezTo>
                                      <a:pt x="838459" y="88666"/>
                                      <a:pt x="837185" y="89005"/>
                                      <a:pt x="835767" y="89005"/>
                                    </a:cubicBezTo>
                                    <a:close/>
                                  </a:path>
                                </a:pathLst>
                              </a:custGeom>
                              <a:solidFill>
                                <a:srgbClr val="7D88A1"/>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grpSp>
                          <wpg:cNvPr id="212808113" name="Espace réservé du contenu 4">
                            <a:extLst>
                              <a:ext uri="{FF2B5EF4-FFF2-40B4-BE49-F238E27FC236}">
                                <a16:creationId xmlns:a16="http://schemas.microsoft.com/office/drawing/2014/main" id="{6A51C5BD-589C-5EDC-FF7E-EDA571293A5E}"/>
                              </a:ext>
                            </a:extLst>
                          </wpg:cNvPr>
                          <wpg:cNvGrpSpPr/>
                          <wpg:grpSpPr>
                            <a:xfrm>
                              <a:off x="523543" y="2807616"/>
                              <a:ext cx="746833" cy="327488"/>
                              <a:chOff x="523543" y="2807616"/>
                              <a:chExt cx="746833" cy="327488"/>
                            </a:xfrm>
                          </wpg:grpSpPr>
                          <wps:wsp>
                            <wps:cNvPr id="1436595140" name="Forme libre : forme 1436595140">
                              <a:extLst>
                                <a:ext uri="{FF2B5EF4-FFF2-40B4-BE49-F238E27FC236}">
                                  <a16:creationId xmlns:a16="http://schemas.microsoft.com/office/drawing/2014/main" id="{A1A1EF18-EE67-B1E2-7FFF-90ABAE8C4C44}"/>
                                </a:ext>
                              </a:extLst>
                            </wps:cNvPr>
                            <wps:cNvSpPr/>
                            <wps:spPr>
                              <a:xfrm>
                                <a:off x="523543" y="2807616"/>
                                <a:ext cx="746833" cy="327488"/>
                              </a:xfrm>
                              <a:custGeom>
                                <a:avLst/>
                                <a:gdLst>
                                  <a:gd name="connsiteX0" fmla="*/ 0 w 746833"/>
                                  <a:gd name="connsiteY0" fmla="*/ 39938 h 327488"/>
                                  <a:gd name="connsiteX1" fmla="*/ 39938 w 746833"/>
                                  <a:gd name="connsiteY1" fmla="*/ 0 h 327488"/>
                                  <a:gd name="connsiteX2" fmla="*/ 706896 w 746833"/>
                                  <a:gd name="connsiteY2" fmla="*/ 0 h 327488"/>
                                  <a:gd name="connsiteX3" fmla="*/ 746834 w 746833"/>
                                  <a:gd name="connsiteY3" fmla="*/ 39938 h 327488"/>
                                  <a:gd name="connsiteX4" fmla="*/ 746834 w 746833"/>
                                  <a:gd name="connsiteY4" fmla="*/ 287551 h 327488"/>
                                  <a:gd name="connsiteX5" fmla="*/ 706896 w 746833"/>
                                  <a:gd name="connsiteY5" fmla="*/ 327489 h 327488"/>
                                  <a:gd name="connsiteX6" fmla="*/ 39938 w 746833"/>
                                  <a:gd name="connsiteY6" fmla="*/ 327489 h 327488"/>
                                  <a:gd name="connsiteX7" fmla="*/ 0 w 746833"/>
                                  <a:gd name="connsiteY7" fmla="*/ 287551 h 327488"/>
                                  <a:gd name="connsiteX8" fmla="*/ 0 w 746833"/>
                                  <a:gd name="connsiteY8" fmla="*/ 39938 h 32748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746833" h="327488">
                                    <a:moveTo>
                                      <a:pt x="0" y="39938"/>
                                    </a:moveTo>
                                    <a:cubicBezTo>
                                      <a:pt x="0" y="17880"/>
                                      <a:pt x="17881" y="0"/>
                                      <a:pt x="39938" y="0"/>
                                    </a:cubicBezTo>
                                    <a:lnTo>
                                      <a:pt x="706896" y="0"/>
                                    </a:lnTo>
                                    <a:cubicBezTo>
                                      <a:pt x="728954" y="0"/>
                                      <a:pt x="746834" y="17880"/>
                                      <a:pt x="746834" y="39938"/>
                                    </a:cubicBezTo>
                                    <a:lnTo>
                                      <a:pt x="746834" y="287551"/>
                                    </a:lnTo>
                                    <a:cubicBezTo>
                                      <a:pt x="746834" y="309609"/>
                                      <a:pt x="728954" y="327489"/>
                                      <a:pt x="706896" y="327489"/>
                                    </a:cubicBezTo>
                                    <a:lnTo>
                                      <a:pt x="39938" y="327489"/>
                                    </a:lnTo>
                                    <a:cubicBezTo>
                                      <a:pt x="17880" y="327489"/>
                                      <a:pt x="0" y="309609"/>
                                      <a:pt x="0" y="287551"/>
                                    </a:cubicBezTo>
                                    <a:lnTo>
                                      <a:pt x="0" y="39938"/>
                                    </a:lnTo>
                                    <a:close/>
                                  </a:path>
                                </a:pathLst>
                              </a:custGeom>
                              <a:solidFill>
                                <a:srgbClr val="FFFFFF"/>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180681921" name="Forme libre : forme 1180681921">
                              <a:extLst>
                                <a:ext uri="{FF2B5EF4-FFF2-40B4-BE49-F238E27FC236}">
                                  <a16:creationId xmlns:a16="http://schemas.microsoft.com/office/drawing/2014/main" id="{1F43280F-8806-7F56-113E-F394E3DCF225}"/>
                                </a:ext>
                              </a:extLst>
                            </wps:cNvPr>
                            <wps:cNvSpPr/>
                            <wps:spPr>
                              <a:xfrm>
                                <a:off x="663321" y="2936143"/>
                                <a:ext cx="473764" cy="111641"/>
                              </a:xfrm>
                              <a:custGeom>
                                <a:avLst/>
                                <a:gdLst>
                                  <a:gd name="connsiteX0" fmla="*/ 0 w 473764"/>
                                  <a:gd name="connsiteY0" fmla="*/ 87136 h 111641"/>
                                  <a:gd name="connsiteX1" fmla="*/ 0 w 473764"/>
                                  <a:gd name="connsiteY1" fmla="*/ 0 h 111641"/>
                                  <a:gd name="connsiteX2" fmla="*/ 10556 w 473764"/>
                                  <a:gd name="connsiteY2" fmla="*/ 0 h 111641"/>
                                  <a:gd name="connsiteX3" fmla="*/ 10556 w 473764"/>
                                  <a:gd name="connsiteY3" fmla="*/ 77775 h 111641"/>
                                  <a:gd name="connsiteX4" fmla="*/ 51060 w 473764"/>
                                  <a:gd name="connsiteY4" fmla="*/ 77775 h 111641"/>
                                  <a:gd name="connsiteX5" fmla="*/ 51060 w 473764"/>
                                  <a:gd name="connsiteY5" fmla="*/ 87136 h 111641"/>
                                  <a:gd name="connsiteX6" fmla="*/ 0 w 473764"/>
                                  <a:gd name="connsiteY6" fmla="*/ 87136 h 111641"/>
                                  <a:gd name="connsiteX7" fmla="*/ 68589 w 473764"/>
                                  <a:gd name="connsiteY7" fmla="*/ 87136 h 111641"/>
                                  <a:gd name="connsiteX8" fmla="*/ 107560 w 473764"/>
                                  <a:gd name="connsiteY8" fmla="*/ 10040 h 111641"/>
                                  <a:gd name="connsiteX9" fmla="*/ 107560 w 473764"/>
                                  <a:gd name="connsiteY9" fmla="*/ 9361 h 111641"/>
                                  <a:gd name="connsiteX10" fmla="*/ 62630 w 473764"/>
                                  <a:gd name="connsiteY10" fmla="*/ 9361 h 111641"/>
                                  <a:gd name="connsiteX11" fmla="*/ 62630 w 473764"/>
                                  <a:gd name="connsiteY11" fmla="*/ 0 h 111641"/>
                                  <a:gd name="connsiteX12" fmla="*/ 118455 w 473764"/>
                                  <a:gd name="connsiteY12" fmla="*/ 0 h 111641"/>
                                  <a:gd name="connsiteX13" fmla="*/ 118455 w 473764"/>
                                  <a:gd name="connsiteY13" fmla="*/ 9869 h 111641"/>
                                  <a:gd name="connsiteX14" fmla="*/ 79652 w 473764"/>
                                  <a:gd name="connsiteY14" fmla="*/ 87136 h 111641"/>
                                  <a:gd name="connsiteX15" fmla="*/ 68589 w 473764"/>
                                  <a:gd name="connsiteY15" fmla="*/ 87136 h 111641"/>
                                  <a:gd name="connsiteX16" fmla="*/ 169543 w 473764"/>
                                  <a:gd name="connsiteY16" fmla="*/ 87136 h 111641"/>
                                  <a:gd name="connsiteX17" fmla="*/ 169543 w 473764"/>
                                  <a:gd name="connsiteY17" fmla="*/ 0 h 111641"/>
                                  <a:gd name="connsiteX18" fmla="*/ 198985 w 473764"/>
                                  <a:gd name="connsiteY18" fmla="*/ 0 h 111641"/>
                                  <a:gd name="connsiteX19" fmla="*/ 215747 w 473764"/>
                                  <a:gd name="connsiteY19" fmla="*/ 3702 h 111641"/>
                                  <a:gd name="connsiteX20" fmla="*/ 225448 w 473764"/>
                                  <a:gd name="connsiteY20" fmla="*/ 13615 h 111641"/>
                                  <a:gd name="connsiteX21" fmla="*/ 228599 w 473764"/>
                                  <a:gd name="connsiteY21" fmla="*/ 27569 h 111641"/>
                                  <a:gd name="connsiteX22" fmla="*/ 225448 w 473764"/>
                                  <a:gd name="connsiteY22" fmla="*/ 41567 h 111641"/>
                                  <a:gd name="connsiteX23" fmla="*/ 215835 w 473764"/>
                                  <a:gd name="connsiteY23" fmla="*/ 51607 h 111641"/>
                                  <a:gd name="connsiteX24" fmla="*/ 199153 w 473764"/>
                                  <a:gd name="connsiteY24" fmla="*/ 55310 h 111641"/>
                                  <a:gd name="connsiteX25" fmla="*/ 178050 w 473764"/>
                                  <a:gd name="connsiteY25" fmla="*/ 55310 h 111641"/>
                                  <a:gd name="connsiteX26" fmla="*/ 178050 w 473764"/>
                                  <a:gd name="connsiteY26" fmla="*/ 45952 h 111641"/>
                                  <a:gd name="connsiteX27" fmla="*/ 198814 w 473764"/>
                                  <a:gd name="connsiteY27" fmla="*/ 45952 h 111641"/>
                                  <a:gd name="connsiteX28" fmla="*/ 210088 w 473764"/>
                                  <a:gd name="connsiteY28" fmla="*/ 43524 h 111641"/>
                                  <a:gd name="connsiteX29" fmla="*/ 216258 w 473764"/>
                                  <a:gd name="connsiteY29" fmla="*/ 36974 h 111641"/>
                                  <a:gd name="connsiteX30" fmla="*/ 218215 w 473764"/>
                                  <a:gd name="connsiteY30" fmla="*/ 27569 h 111641"/>
                                  <a:gd name="connsiteX31" fmla="*/ 216258 w 473764"/>
                                  <a:gd name="connsiteY31" fmla="*/ 18208 h 111641"/>
                                  <a:gd name="connsiteX32" fmla="*/ 210048 w 473764"/>
                                  <a:gd name="connsiteY32" fmla="*/ 11742 h 111641"/>
                                  <a:gd name="connsiteX33" fmla="*/ 198646 w 473764"/>
                                  <a:gd name="connsiteY33" fmla="*/ 9361 h 111641"/>
                                  <a:gd name="connsiteX34" fmla="*/ 180095 w 473764"/>
                                  <a:gd name="connsiteY34" fmla="*/ 9361 h 111641"/>
                                  <a:gd name="connsiteX35" fmla="*/ 180095 w 473764"/>
                                  <a:gd name="connsiteY35" fmla="*/ 87136 h 111641"/>
                                  <a:gd name="connsiteX36" fmla="*/ 169543 w 473764"/>
                                  <a:gd name="connsiteY36" fmla="*/ 87136 h 111641"/>
                                  <a:gd name="connsiteX37" fmla="*/ 244235 w 473764"/>
                                  <a:gd name="connsiteY37" fmla="*/ 87136 h 111641"/>
                                  <a:gd name="connsiteX38" fmla="*/ 244235 w 473764"/>
                                  <a:gd name="connsiteY38" fmla="*/ 21782 h 111641"/>
                                  <a:gd name="connsiteX39" fmla="*/ 253936 w 473764"/>
                                  <a:gd name="connsiteY39" fmla="*/ 21782 h 111641"/>
                                  <a:gd name="connsiteX40" fmla="*/ 253936 w 473764"/>
                                  <a:gd name="connsiteY40" fmla="*/ 31654 h 111641"/>
                                  <a:gd name="connsiteX41" fmla="*/ 254614 w 473764"/>
                                  <a:gd name="connsiteY41" fmla="*/ 31654 h 111641"/>
                                  <a:gd name="connsiteX42" fmla="*/ 261080 w 473764"/>
                                  <a:gd name="connsiteY42" fmla="*/ 23783 h 111641"/>
                                  <a:gd name="connsiteX43" fmla="*/ 271632 w 473764"/>
                                  <a:gd name="connsiteY43" fmla="*/ 20763 h 111641"/>
                                  <a:gd name="connsiteX44" fmla="*/ 274400 w 473764"/>
                                  <a:gd name="connsiteY44" fmla="*/ 20803 h 111641"/>
                                  <a:gd name="connsiteX45" fmla="*/ 276912 w 473764"/>
                                  <a:gd name="connsiteY45" fmla="*/ 20931 h 111641"/>
                                  <a:gd name="connsiteX46" fmla="*/ 276912 w 473764"/>
                                  <a:gd name="connsiteY46" fmla="*/ 31143 h 111641"/>
                                  <a:gd name="connsiteX47" fmla="*/ 274571 w 473764"/>
                                  <a:gd name="connsiteY47" fmla="*/ 30760 h 111641"/>
                                  <a:gd name="connsiteX48" fmla="*/ 270781 w 473764"/>
                                  <a:gd name="connsiteY48" fmla="*/ 30464 h 111641"/>
                                  <a:gd name="connsiteX49" fmla="*/ 262274 w 473764"/>
                                  <a:gd name="connsiteY49" fmla="*/ 32461 h 111641"/>
                                  <a:gd name="connsiteX50" fmla="*/ 256404 w 473764"/>
                                  <a:gd name="connsiteY50" fmla="*/ 37909 h 111641"/>
                                  <a:gd name="connsiteX51" fmla="*/ 254275 w 473764"/>
                                  <a:gd name="connsiteY51" fmla="*/ 45781 h 111641"/>
                                  <a:gd name="connsiteX52" fmla="*/ 254275 w 473764"/>
                                  <a:gd name="connsiteY52" fmla="*/ 87136 h 111641"/>
                                  <a:gd name="connsiteX53" fmla="*/ 244235 w 473764"/>
                                  <a:gd name="connsiteY53" fmla="*/ 87136 h 111641"/>
                                  <a:gd name="connsiteX54" fmla="*/ 313371 w 473764"/>
                                  <a:gd name="connsiteY54" fmla="*/ 88498 h 111641"/>
                                  <a:gd name="connsiteX55" fmla="*/ 297843 w 473764"/>
                                  <a:gd name="connsiteY55" fmla="*/ 84284 h 111641"/>
                                  <a:gd name="connsiteX56" fmla="*/ 287463 w 473764"/>
                                  <a:gd name="connsiteY56" fmla="*/ 72499 h 111641"/>
                                  <a:gd name="connsiteX57" fmla="*/ 283761 w 473764"/>
                                  <a:gd name="connsiteY57" fmla="*/ 54798 h 111641"/>
                                  <a:gd name="connsiteX58" fmla="*/ 287463 w 473764"/>
                                  <a:gd name="connsiteY58" fmla="*/ 36974 h 111641"/>
                                  <a:gd name="connsiteX59" fmla="*/ 297843 w 473764"/>
                                  <a:gd name="connsiteY59" fmla="*/ 25145 h 111641"/>
                                  <a:gd name="connsiteX60" fmla="*/ 313371 w 473764"/>
                                  <a:gd name="connsiteY60" fmla="*/ 20931 h 111641"/>
                                  <a:gd name="connsiteX61" fmla="*/ 328859 w 473764"/>
                                  <a:gd name="connsiteY61" fmla="*/ 25145 h 111641"/>
                                  <a:gd name="connsiteX62" fmla="*/ 339242 w 473764"/>
                                  <a:gd name="connsiteY62" fmla="*/ 36974 h 111641"/>
                                  <a:gd name="connsiteX63" fmla="*/ 342984 w 473764"/>
                                  <a:gd name="connsiteY63" fmla="*/ 54798 h 111641"/>
                                  <a:gd name="connsiteX64" fmla="*/ 339242 w 473764"/>
                                  <a:gd name="connsiteY64" fmla="*/ 72499 h 111641"/>
                                  <a:gd name="connsiteX65" fmla="*/ 328859 w 473764"/>
                                  <a:gd name="connsiteY65" fmla="*/ 84284 h 111641"/>
                                  <a:gd name="connsiteX66" fmla="*/ 313371 w 473764"/>
                                  <a:gd name="connsiteY66" fmla="*/ 88498 h 111641"/>
                                  <a:gd name="connsiteX67" fmla="*/ 313371 w 473764"/>
                                  <a:gd name="connsiteY67" fmla="*/ 79476 h 111641"/>
                                  <a:gd name="connsiteX68" fmla="*/ 324433 w 473764"/>
                                  <a:gd name="connsiteY68" fmla="*/ 76029 h 111641"/>
                                  <a:gd name="connsiteX69" fmla="*/ 330859 w 473764"/>
                                  <a:gd name="connsiteY69" fmla="*/ 66967 h 111641"/>
                                  <a:gd name="connsiteX70" fmla="*/ 332944 w 473764"/>
                                  <a:gd name="connsiteY70" fmla="*/ 54798 h 111641"/>
                                  <a:gd name="connsiteX71" fmla="*/ 330859 w 473764"/>
                                  <a:gd name="connsiteY71" fmla="*/ 42590 h 111641"/>
                                  <a:gd name="connsiteX72" fmla="*/ 324433 w 473764"/>
                                  <a:gd name="connsiteY72" fmla="*/ 33440 h 111641"/>
                                  <a:gd name="connsiteX73" fmla="*/ 313371 w 473764"/>
                                  <a:gd name="connsiteY73" fmla="*/ 29953 h 111641"/>
                                  <a:gd name="connsiteX74" fmla="*/ 302312 w 473764"/>
                                  <a:gd name="connsiteY74" fmla="*/ 33440 h 111641"/>
                                  <a:gd name="connsiteX75" fmla="*/ 295886 w 473764"/>
                                  <a:gd name="connsiteY75" fmla="*/ 42590 h 111641"/>
                                  <a:gd name="connsiteX76" fmla="*/ 293801 w 473764"/>
                                  <a:gd name="connsiteY76" fmla="*/ 54798 h 111641"/>
                                  <a:gd name="connsiteX77" fmla="*/ 295886 w 473764"/>
                                  <a:gd name="connsiteY77" fmla="*/ 66967 h 111641"/>
                                  <a:gd name="connsiteX78" fmla="*/ 302312 w 473764"/>
                                  <a:gd name="connsiteY78" fmla="*/ 76029 h 111641"/>
                                  <a:gd name="connsiteX79" fmla="*/ 313371 w 473764"/>
                                  <a:gd name="connsiteY79" fmla="*/ 79476 h 111641"/>
                                  <a:gd name="connsiteX80" fmla="*/ 363109 w 473764"/>
                                  <a:gd name="connsiteY80" fmla="*/ 21782 h 111641"/>
                                  <a:gd name="connsiteX81" fmla="*/ 378769 w 473764"/>
                                  <a:gd name="connsiteY81" fmla="*/ 48504 h 111641"/>
                                  <a:gd name="connsiteX82" fmla="*/ 394424 w 473764"/>
                                  <a:gd name="connsiteY82" fmla="*/ 21782 h 111641"/>
                                  <a:gd name="connsiteX83" fmla="*/ 405998 w 473764"/>
                                  <a:gd name="connsiteY83" fmla="*/ 21782 h 111641"/>
                                  <a:gd name="connsiteX84" fmla="*/ 384895 w 473764"/>
                                  <a:gd name="connsiteY84" fmla="*/ 54459 h 111641"/>
                                  <a:gd name="connsiteX85" fmla="*/ 405998 w 473764"/>
                                  <a:gd name="connsiteY85" fmla="*/ 87136 h 111641"/>
                                  <a:gd name="connsiteX86" fmla="*/ 394424 w 473764"/>
                                  <a:gd name="connsiteY86" fmla="*/ 87136 h 111641"/>
                                  <a:gd name="connsiteX87" fmla="*/ 378769 w 473764"/>
                                  <a:gd name="connsiteY87" fmla="*/ 61780 h 111641"/>
                                  <a:gd name="connsiteX88" fmla="*/ 363109 w 473764"/>
                                  <a:gd name="connsiteY88" fmla="*/ 87136 h 111641"/>
                                  <a:gd name="connsiteX89" fmla="*/ 351539 w 473764"/>
                                  <a:gd name="connsiteY89" fmla="*/ 87136 h 111641"/>
                                  <a:gd name="connsiteX90" fmla="*/ 372299 w 473764"/>
                                  <a:gd name="connsiteY90" fmla="*/ 54459 h 111641"/>
                                  <a:gd name="connsiteX91" fmla="*/ 351539 w 473764"/>
                                  <a:gd name="connsiteY91" fmla="*/ 21782 h 111641"/>
                                  <a:gd name="connsiteX92" fmla="*/ 363109 w 473764"/>
                                  <a:gd name="connsiteY92" fmla="*/ 21782 h 111641"/>
                                  <a:gd name="connsiteX93" fmla="*/ 426794 w 473764"/>
                                  <a:gd name="connsiteY93" fmla="*/ 111642 h 111641"/>
                                  <a:gd name="connsiteX94" fmla="*/ 422241 w 473764"/>
                                  <a:gd name="connsiteY94" fmla="*/ 111218 h 111641"/>
                                  <a:gd name="connsiteX95" fmla="*/ 419473 w 473764"/>
                                  <a:gd name="connsiteY95" fmla="*/ 110452 h 111641"/>
                                  <a:gd name="connsiteX96" fmla="*/ 422029 w 473764"/>
                                  <a:gd name="connsiteY96" fmla="*/ 101601 h 111641"/>
                                  <a:gd name="connsiteX97" fmla="*/ 428495 w 473764"/>
                                  <a:gd name="connsiteY97" fmla="*/ 102284 h 111641"/>
                                  <a:gd name="connsiteX98" fmla="*/ 433471 w 473764"/>
                                  <a:gd name="connsiteY98" fmla="*/ 99772 h 111641"/>
                                  <a:gd name="connsiteX99" fmla="*/ 437513 w 473764"/>
                                  <a:gd name="connsiteY99" fmla="*/ 92583 h 111641"/>
                                  <a:gd name="connsiteX100" fmla="*/ 439386 w 473764"/>
                                  <a:gd name="connsiteY100" fmla="*/ 87475 h 111641"/>
                                  <a:gd name="connsiteX101" fmla="*/ 415220 w 473764"/>
                                  <a:gd name="connsiteY101" fmla="*/ 21782 h 111641"/>
                                  <a:gd name="connsiteX102" fmla="*/ 426111 w 473764"/>
                                  <a:gd name="connsiteY102" fmla="*/ 21782 h 111641"/>
                                  <a:gd name="connsiteX103" fmla="*/ 444151 w 473764"/>
                                  <a:gd name="connsiteY103" fmla="*/ 73861 h 111641"/>
                                  <a:gd name="connsiteX104" fmla="*/ 444833 w 473764"/>
                                  <a:gd name="connsiteY104" fmla="*/ 73861 h 111641"/>
                                  <a:gd name="connsiteX105" fmla="*/ 462873 w 473764"/>
                                  <a:gd name="connsiteY105" fmla="*/ 21782 h 111641"/>
                                  <a:gd name="connsiteX106" fmla="*/ 473764 w 473764"/>
                                  <a:gd name="connsiteY106" fmla="*/ 21782 h 111641"/>
                                  <a:gd name="connsiteX107" fmla="*/ 446024 w 473764"/>
                                  <a:gd name="connsiteY107" fmla="*/ 96665 h 111641"/>
                                  <a:gd name="connsiteX108" fmla="*/ 441387 w 473764"/>
                                  <a:gd name="connsiteY108" fmla="*/ 105048 h 111641"/>
                                  <a:gd name="connsiteX109" fmla="*/ 434961 w 473764"/>
                                  <a:gd name="connsiteY109" fmla="*/ 110028 h 111641"/>
                                  <a:gd name="connsiteX110" fmla="*/ 426794 w 473764"/>
                                  <a:gd name="connsiteY110" fmla="*/ 111642 h 11164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Lst>
                                <a:rect l="l" t="t" r="r" b="b"/>
                                <a:pathLst>
                                  <a:path w="473764" h="111641">
                                    <a:moveTo>
                                      <a:pt x="0" y="87136"/>
                                    </a:moveTo>
                                    <a:lnTo>
                                      <a:pt x="0" y="0"/>
                                    </a:lnTo>
                                    <a:lnTo>
                                      <a:pt x="10556" y="0"/>
                                    </a:lnTo>
                                    <a:lnTo>
                                      <a:pt x="10556" y="77775"/>
                                    </a:lnTo>
                                    <a:lnTo>
                                      <a:pt x="51060" y="77775"/>
                                    </a:lnTo>
                                    <a:lnTo>
                                      <a:pt x="51060" y="87136"/>
                                    </a:lnTo>
                                    <a:lnTo>
                                      <a:pt x="0" y="87136"/>
                                    </a:lnTo>
                                    <a:close/>
                                    <a:moveTo>
                                      <a:pt x="68589" y="87136"/>
                                    </a:moveTo>
                                    <a:lnTo>
                                      <a:pt x="107560" y="10040"/>
                                    </a:lnTo>
                                    <a:lnTo>
                                      <a:pt x="107560" y="9361"/>
                                    </a:lnTo>
                                    <a:lnTo>
                                      <a:pt x="62630" y="9361"/>
                                    </a:lnTo>
                                    <a:lnTo>
                                      <a:pt x="62630" y="0"/>
                                    </a:lnTo>
                                    <a:lnTo>
                                      <a:pt x="118455" y="0"/>
                                    </a:lnTo>
                                    <a:lnTo>
                                      <a:pt x="118455" y="9869"/>
                                    </a:lnTo>
                                    <a:lnTo>
                                      <a:pt x="79652" y="87136"/>
                                    </a:lnTo>
                                    <a:lnTo>
                                      <a:pt x="68589" y="87136"/>
                                    </a:lnTo>
                                    <a:close/>
                                    <a:moveTo>
                                      <a:pt x="169543" y="87136"/>
                                    </a:moveTo>
                                    <a:lnTo>
                                      <a:pt x="169543" y="0"/>
                                    </a:lnTo>
                                    <a:lnTo>
                                      <a:pt x="198985" y="0"/>
                                    </a:lnTo>
                                    <a:cubicBezTo>
                                      <a:pt x="205819" y="0"/>
                                      <a:pt x="211410" y="1234"/>
                                      <a:pt x="215747" y="3702"/>
                                    </a:cubicBezTo>
                                    <a:cubicBezTo>
                                      <a:pt x="220116" y="6138"/>
                                      <a:pt x="223351" y="9445"/>
                                      <a:pt x="225448" y="13615"/>
                                    </a:cubicBezTo>
                                    <a:cubicBezTo>
                                      <a:pt x="227549" y="17784"/>
                                      <a:pt x="228599" y="22437"/>
                                      <a:pt x="228599" y="27569"/>
                                    </a:cubicBezTo>
                                    <a:cubicBezTo>
                                      <a:pt x="228599" y="32705"/>
                                      <a:pt x="227549" y="37370"/>
                                      <a:pt x="225448" y="41567"/>
                                    </a:cubicBezTo>
                                    <a:cubicBezTo>
                                      <a:pt x="223379" y="45764"/>
                                      <a:pt x="220172" y="49111"/>
                                      <a:pt x="215835" y="51607"/>
                                    </a:cubicBezTo>
                                    <a:cubicBezTo>
                                      <a:pt x="211494" y="54075"/>
                                      <a:pt x="205934" y="55310"/>
                                      <a:pt x="199153" y="55310"/>
                                    </a:cubicBezTo>
                                    <a:lnTo>
                                      <a:pt x="178050" y="55310"/>
                                    </a:lnTo>
                                    <a:lnTo>
                                      <a:pt x="178050" y="45952"/>
                                    </a:lnTo>
                                    <a:lnTo>
                                      <a:pt x="198814" y="45952"/>
                                    </a:lnTo>
                                    <a:cubicBezTo>
                                      <a:pt x="203494" y="45952"/>
                                      <a:pt x="207252" y="45141"/>
                                      <a:pt x="210088" y="43524"/>
                                    </a:cubicBezTo>
                                    <a:cubicBezTo>
                                      <a:pt x="212928" y="41906"/>
                                      <a:pt x="214980" y="39726"/>
                                      <a:pt x="216258" y="36974"/>
                                    </a:cubicBezTo>
                                    <a:cubicBezTo>
                                      <a:pt x="217564" y="34195"/>
                                      <a:pt x="218215" y="31059"/>
                                      <a:pt x="218215" y="27569"/>
                                    </a:cubicBezTo>
                                    <a:cubicBezTo>
                                      <a:pt x="218215" y="24082"/>
                                      <a:pt x="217564" y="20959"/>
                                      <a:pt x="216258" y="18208"/>
                                    </a:cubicBezTo>
                                    <a:cubicBezTo>
                                      <a:pt x="214980" y="15460"/>
                                      <a:pt x="212912" y="13303"/>
                                      <a:pt x="210048" y="11742"/>
                                    </a:cubicBezTo>
                                    <a:cubicBezTo>
                                      <a:pt x="207181" y="10152"/>
                                      <a:pt x="203382" y="9361"/>
                                      <a:pt x="198646" y="9361"/>
                                    </a:cubicBezTo>
                                    <a:lnTo>
                                      <a:pt x="180095" y="9361"/>
                                    </a:lnTo>
                                    <a:lnTo>
                                      <a:pt x="180095" y="87136"/>
                                    </a:lnTo>
                                    <a:lnTo>
                                      <a:pt x="169543" y="87136"/>
                                    </a:lnTo>
                                    <a:close/>
                                    <a:moveTo>
                                      <a:pt x="244235" y="87136"/>
                                    </a:moveTo>
                                    <a:lnTo>
                                      <a:pt x="244235" y="21782"/>
                                    </a:lnTo>
                                    <a:lnTo>
                                      <a:pt x="253936" y="21782"/>
                                    </a:lnTo>
                                    <a:lnTo>
                                      <a:pt x="253936" y="31654"/>
                                    </a:lnTo>
                                    <a:lnTo>
                                      <a:pt x="254614" y="31654"/>
                                    </a:lnTo>
                                    <a:cubicBezTo>
                                      <a:pt x="255805" y="28419"/>
                                      <a:pt x="257961" y="25796"/>
                                      <a:pt x="261080" y="23783"/>
                                    </a:cubicBezTo>
                                    <a:cubicBezTo>
                                      <a:pt x="264203" y="21770"/>
                                      <a:pt x="267718" y="20763"/>
                                      <a:pt x="271632" y="20763"/>
                                    </a:cubicBezTo>
                                    <a:cubicBezTo>
                                      <a:pt x="272371" y="20763"/>
                                      <a:pt x="273293" y="20775"/>
                                      <a:pt x="274400" y="20803"/>
                                    </a:cubicBezTo>
                                    <a:cubicBezTo>
                                      <a:pt x="275506" y="20831"/>
                                      <a:pt x="276341" y="20875"/>
                                      <a:pt x="276912" y="20931"/>
                                    </a:cubicBezTo>
                                    <a:lnTo>
                                      <a:pt x="276912" y="31143"/>
                                    </a:lnTo>
                                    <a:cubicBezTo>
                                      <a:pt x="276568" y="31059"/>
                                      <a:pt x="275789" y="30932"/>
                                      <a:pt x="274571" y="30760"/>
                                    </a:cubicBezTo>
                                    <a:cubicBezTo>
                                      <a:pt x="273377" y="30564"/>
                                      <a:pt x="272115" y="30464"/>
                                      <a:pt x="270781" y="30464"/>
                                    </a:cubicBezTo>
                                    <a:cubicBezTo>
                                      <a:pt x="267606" y="30464"/>
                                      <a:pt x="264771" y="31131"/>
                                      <a:pt x="262274" y="32461"/>
                                    </a:cubicBezTo>
                                    <a:cubicBezTo>
                                      <a:pt x="259806" y="33767"/>
                                      <a:pt x="257849" y="35584"/>
                                      <a:pt x="256404" y="37909"/>
                                    </a:cubicBezTo>
                                    <a:cubicBezTo>
                                      <a:pt x="254982" y="40205"/>
                                      <a:pt x="254275" y="42829"/>
                                      <a:pt x="254275" y="45781"/>
                                    </a:cubicBezTo>
                                    <a:lnTo>
                                      <a:pt x="254275" y="87136"/>
                                    </a:lnTo>
                                    <a:lnTo>
                                      <a:pt x="244235" y="87136"/>
                                    </a:lnTo>
                                    <a:close/>
                                    <a:moveTo>
                                      <a:pt x="313371" y="88498"/>
                                    </a:moveTo>
                                    <a:cubicBezTo>
                                      <a:pt x="307472" y="88498"/>
                                      <a:pt x="302296" y="87092"/>
                                      <a:pt x="297843" y="84284"/>
                                    </a:cubicBezTo>
                                    <a:cubicBezTo>
                                      <a:pt x="293418" y="81477"/>
                                      <a:pt x="289959" y="77547"/>
                                      <a:pt x="287463" y="72499"/>
                                    </a:cubicBezTo>
                                    <a:cubicBezTo>
                                      <a:pt x="284995" y="67451"/>
                                      <a:pt x="283761" y="61552"/>
                                      <a:pt x="283761" y="54798"/>
                                    </a:cubicBezTo>
                                    <a:cubicBezTo>
                                      <a:pt x="283761" y="47993"/>
                                      <a:pt x="284995" y="42050"/>
                                      <a:pt x="287463" y="36974"/>
                                    </a:cubicBezTo>
                                    <a:cubicBezTo>
                                      <a:pt x="289959" y="31894"/>
                                      <a:pt x="293418" y="27952"/>
                                      <a:pt x="297843" y="25145"/>
                                    </a:cubicBezTo>
                                    <a:cubicBezTo>
                                      <a:pt x="302296" y="22337"/>
                                      <a:pt x="307472" y="20931"/>
                                      <a:pt x="313371" y="20931"/>
                                    </a:cubicBezTo>
                                    <a:cubicBezTo>
                                      <a:pt x="319273" y="20931"/>
                                      <a:pt x="324433" y="22337"/>
                                      <a:pt x="328859" y="25145"/>
                                    </a:cubicBezTo>
                                    <a:cubicBezTo>
                                      <a:pt x="333312" y="27952"/>
                                      <a:pt x="336774" y="31894"/>
                                      <a:pt x="339242" y="36974"/>
                                    </a:cubicBezTo>
                                    <a:cubicBezTo>
                                      <a:pt x="341738" y="42050"/>
                                      <a:pt x="342984" y="47993"/>
                                      <a:pt x="342984" y="54798"/>
                                    </a:cubicBezTo>
                                    <a:cubicBezTo>
                                      <a:pt x="342984" y="61552"/>
                                      <a:pt x="341738" y="67451"/>
                                      <a:pt x="339242" y="72499"/>
                                    </a:cubicBezTo>
                                    <a:cubicBezTo>
                                      <a:pt x="336774" y="77547"/>
                                      <a:pt x="333312" y="81477"/>
                                      <a:pt x="328859" y="84284"/>
                                    </a:cubicBezTo>
                                    <a:cubicBezTo>
                                      <a:pt x="324433" y="87092"/>
                                      <a:pt x="319273" y="88498"/>
                                      <a:pt x="313371" y="88498"/>
                                    </a:cubicBezTo>
                                    <a:close/>
                                    <a:moveTo>
                                      <a:pt x="313371" y="79476"/>
                                    </a:moveTo>
                                    <a:cubicBezTo>
                                      <a:pt x="317856" y="79476"/>
                                      <a:pt x="321542" y="78330"/>
                                      <a:pt x="324433" y="76029"/>
                                    </a:cubicBezTo>
                                    <a:cubicBezTo>
                                      <a:pt x="327329" y="73733"/>
                                      <a:pt x="329470" y="70714"/>
                                      <a:pt x="330859" y="66967"/>
                                    </a:cubicBezTo>
                                    <a:cubicBezTo>
                                      <a:pt x="332249" y="63225"/>
                                      <a:pt x="332944" y="59168"/>
                                      <a:pt x="332944" y="54798"/>
                                    </a:cubicBezTo>
                                    <a:cubicBezTo>
                                      <a:pt x="332944" y="50433"/>
                                      <a:pt x="332249" y="46360"/>
                                      <a:pt x="330859" y="42590"/>
                                    </a:cubicBezTo>
                                    <a:cubicBezTo>
                                      <a:pt x="329470" y="38815"/>
                                      <a:pt x="327329" y="35768"/>
                                      <a:pt x="324433" y="33440"/>
                                    </a:cubicBezTo>
                                    <a:cubicBezTo>
                                      <a:pt x="321542" y="31115"/>
                                      <a:pt x="317856" y="29953"/>
                                      <a:pt x="313371" y="29953"/>
                                    </a:cubicBezTo>
                                    <a:cubicBezTo>
                                      <a:pt x="308890" y="29953"/>
                                      <a:pt x="305203" y="31115"/>
                                      <a:pt x="302312" y="33440"/>
                                    </a:cubicBezTo>
                                    <a:cubicBezTo>
                                      <a:pt x="299416" y="35768"/>
                                      <a:pt x="297276" y="38815"/>
                                      <a:pt x="295886" y="42590"/>
                                    </a:cubicBezTo>
                                    <a:cubicBezTo>
                                      <a:pt x="294496" y="46360"/>
                                      <a:pt x="293801" y="50433"/>
                                      <a:pt x="293801" y="54798"/>
                                    </a:cubicBezTo>
                                    <a:cubicBezTo>
                                      <a:pt x="293801" y="59168"/>
                                      <a:pt x="294496" y="63225"/>
                                      <a:pt x="295886" y="66967"/>
                                    </a:cubicBezTo>
                                    <a:cubicBezTo>
                                      <a:pt x="297276" y="70714"/>
                                      <a:pt x="299416" y="73733"/>
                                      <a:pt x="302312" y="76029"/>
                                    </a:cubicBezTo>
                                    <a:cubicBezTo>
                                      <a:pt x="305203" y="78330"/>
                                      <a:pt x="308890" y="79476"/>
                                      <a:pt x="313371" y="79476"/>
                                    </a:cubicBezTo>
                                    <a:close/>
                                    <a:moveTo>
                                      <a:pt x="363109" y="21782"/>
                                    </a:moveTo>
                                    <a:lnTo>
                                      <a:pt x="378769" y="48504"/>
                                    </a:lnTo>
                                    <a:lnTo>
                                      <a:pt x="394424" y="21782"/>
                                    </a:lnTo>
                                    <a:lnTo>
                                      <a:pt x="405998" y="21782"/>
                                    </a:lnTo>
                                    <a:lnTo>
                                      <a:pt x="384895" y="54459"/>
                                    </a:lnTo>
                                    <a:lnTo>
                                      <a:pt x="405998" y="87136"/>
                                    </a:lnTo>
                                    <a:lnTo>
                                      <a:pt x="394424" y="87136"/>
                                    </a:lnTo>
                                    <a:lnTo>
                                      <a:pt x="378769" y="61780"/>
                                    </a:lnTo>
                                    <a:lnTo>
                                      <a:pt x="363109" y="87136"/>
                                    </a:lnTo>
                                    <a:lnTo>
                                      <a:pt x="351539" y="87136"/>
                                    </a:lnTo>
                                    <a:lnTo>
                                      <a:pt x="372299" y="54459"/>
                                    </a:lnTo>
                                    <a:lnTo>
                                      <a:pt x="351539" y="21782"/>
                                    </a:lnTo>
                                    <a:lnTo>
                                      <a:pt x="363109" y="21782"/>
                                    </a:lnTo>
                                    <a:close/>
                                    <a:moveTo>
                                      <a:pt x="426794" y="111642"/>
                                    </a:moveTo>
                                    <a:cubicBezTo>
                                      <a:pt x="425092" y="111642"/>
                                      <a:pt x="423575" y="111502"/>
                                      <a:pt x="422241" y="111218"/>
                                    </a:cubicBezTo>
                                    <a:cubicBezTo>
                                      <a:pt x="420907" y="110963"/>
                                      <a:pt x="419984" y="110707"/>
                                      <a:pt x="419473" y="110452"/>
                                    </a:cubicBezTo>
                                    <a:lnTo>
                                      <a:pt x="422029" y="101601"/>
                                    </a:lnTo>
                                    <a:cubicBezTo>
                                      <a:pt x="424465" y="102224"/>
                                      <a:pt x="426622" y="102452"/>
                                      <a:pt x="428495" y="102284"/>
                                    </a:cubicBezTo>
                                    <a:cubicBezTo>
                                      <a:pt x="430368" y="102113"/>
                                      <a:pt x="432025" y="101274"/>
                                      <a:pt x="433471" y="99772"/>
                                    </a:cubicBezTo>
                                    <a:cubicBezTo>
                                      <a:pt x="434949" y="98298"/>
                                      <a:pt x="436295" y="95902"/>
                                      <a:pt x="437513" y="92583"/>
                                    </a:cubicBezTo>
                                    <a:lnTo>
                                      <a:pt x="439386" y="87475"/>
                                    </a:lnTo>
                                    <a:lnTo>
                                      <a:pt x="415220" y="21782"/>
                                    </a:lnTo>
                                    <a:lnTo>
                                      <a:pt x="426111" y="21782"/>
                                    </a:lnTo>
                                    <a:lnTo>
                                      <a:pt x="444151" y="73861"/>
                                    </a:lnTo>
                                    <a:lnTo>
                                      <a:pt x="444833" y="73861"/>
                                    </a:lnTo>
                                    <a:lnTo>
                                      <a:pt x="462873" y="21782"/>
                                    </a:lnTo>
                                    <a:lnTo>
                                      <a:pt x="473764" y="21782"/>
                                    </a:lnTo>
                                    <a:lnTo>
                                      <a:pt x="446024" y="96665"/>
                                    </a:lnTo>
                                    <a:cubicBezTo>
                                      <a:pt x="444778" y="100044"/>
                                      <a:pt x="443232" y="102836"/>
                                      <a:pt x="441387" y="105048"/>
                                    </a:cubicBezTo>
                                    <a:cubicBezTo>
                                      <a:pt x="439542" y="107289"/>
                                      <a:pt x="437401" y="108950"/>
                                      <a:pt x="434961" y="110028"/>
                                    </a:cubicBezTo>
                                    <a:cubicBezTo>
                                      <a:pt x="432553" y="111102"/>
                                      <a:pt x="429829" y="111642"/>
                                      <a:pt x="426794" y="111642"/>
                                    </a:cubicBezTo>
                                    <a:close/>
                                  </a:path>
                                </a:pathLst>
                              </a:custGeom>
                              <a:solidFill>
                                <a:srgbClr val="7D88A1"/>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grpSp>
                          <wpg:cNvPr id="576069566" name="Espace réservé du contenu 4">
                            <a:extLst>
                              <a:ext uri="{FF2B5EF4-FFF2-40B4-BE49-F238E27FC236}">
                                <a16:creationId xmlns:a16="http://schemas.microsoft.com/office/drawing/2014/main" id="{D494B4DA-989E-27D8-E894-3C4C407F2B82}"/>
                              </a:ext>
                            </a:extLst>
                          </wpg:cNvPr>
                          <wpg:cNvGrpSpPr/>
                          <wpg:grpSpPr>
                            <a:xfrm>
                              <a:off x="523543" y="1509642"/>
                              <a:ext cx="786771" cy="327488"/>
                              <a:chOff x="523543" y="1509642"/>
                              <a:chExt cx="786771" cy="327488"/>
                            </a:xfrm>
                          </wpg:grpSpPr>
                          <wps:wsp>
                            <wps:cNvPr id="632787655" name="Forme libre : forme 632787655">
                              <a:extLst>
                                <a:ext uri="{FF2B5EF4-FFF2-40B4-BE49-F238E27FC236}">
                                  <a16:creationId xmlns:a16="http://schemas.microsoft.com/office/drawing/2014/main" id="{1386BDB8-D856-7F20-C9C3-DB5C109FAFBF}"/>
                                </a:ext>
                              </a:extLst>
                            </wps:cNvPr>
                            <wps:cNvSpPr/>
                            <wps:spPr>
                              <a:xfrm>
                                <a:off x="523543" y="1509642"/>
                                <a:ext cx="786771" cy="327488"/>
                              </a:xfrm>
                              <a:custGeom>
                                <a:avLst/>
                                <a:gdLst>
                                  <a:gd name="connsiteX0" fmla="*/ 0 w 786771"/>
                                  <a:gd name="connsiteY0" fmla="*/ 39938 h 327488"/>
                                  <a:gd name="connsiteX1" fmla="*/ 39938 w 786771"/>
                                  <a:gd name="connsiteY1" fmla="*/ 0 h 327488"/>
                                  <a:gd name="connsiteX2" fmla="*/ 746834 w 786771"/>
                                  <a:gd name="connsiteY2" fmla="*/ 0 h 327488"/>
                                  <a:gd name="connsiteX3" fmla="*/ 786772 w 786771"/>
                                  <a:gd name="connsiteY3" fmla="*/ 39938 h 327488"/>
                                  <a:gd name="connsiteX4" fmla="*/ 786772 w 786771"/>
                                  <a:gd name="connsiteY4" fmla="*/ 287551 h 327488"/>
                                  <a:gd name="connsiteX5" fmla="*/ 746834 w 786771"/>
                                  <a:gd name="connsiteY5" fmla="*/ 327489 h 327488"/>
                                  <a:gd name="connsiteX6" fmla="*/ 39938 w 786771"/>
                                  <a:gd name="connsiteY6" fmla="*/ 327489 h 327488"/>
                                  <a:gd name="connsiteX7" fmla="*/ 0 w 786771"/>
                                  <a:gd name="connsiteY7" fmla="*/ 287551 h 327488"/>
                                  <a:gd name="connsiteX8" fmla="*/ 0 w 786771"/>
                                  <a:gd name="connsiteY8" fmla="*/ 39938 h 32748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786771" h="327488">
                                    <a:moveTo>
                                      <a:pt x="0" y="39938"/>
                                    </a:moveTo>
                                    <a:cubicBezTo>
                                      <a:pt x="0" y="17880"/>
                                      <a:pt x="17881" y="0"/>
                                      <a:pt x="39938" y="0"/>
                                    </a:cubicBezTo>
                                    <a:lnTo>
                                      <a:pt x="746834" y="0"/>
                                    </a:lnTo>
                                    <a:cubicBezTo>
                                      <a:pt x="768891" y="0"/>
                                      <a:pt x="786772" y="17880"/>
                                      <a:pt x="786772" y="39938"/>
                                    </a:cubicBezTo>
                                    <a:lnTo>
                                      <a:pt x="786772" y="287551"/>
                                    </a:lnTo>
                                    <a:cubicBezTo>
                                      <a:pt x="786772" y="309609"/>
                                      <a:pt x="768891" y="327489"/>
                                      <a:pt x="746834" y="327489"/>
                                    </a:cubicBezTo>
                                    <a:lnTo>
                                      <a:pt x="39938" y="327489"/>
                                    </a:lnTo>
                                    <a:cubicBezTo>
                                      <a:pt x="17880" y="327489"/>
                                      <a:pt x="0" y="309609"/>
                                      <a:pt x="0" y="287551"/>
                                    </a:cubicBezTo>
                                    <a:lnTo>
                                      <a:pt x="0" y="39938"/>
                                    </a:lnTo>
                                    <a:close/>
                                  </a:path>
                                </a:pathLst>
                              </a:custGeom>
                              <a:solidFill>
                                <a:srgbClr val="FFFFFF"/>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884428691" name="Forme libre : forme 884428691">
                              <a:extLst>
                                <a:ext uri="{FF2B5EF4-FFF2-40B4-BE49-F238E27FC236}">
                                  <a16:creationId xmlns:a16="http://schemas.microsoft.com/office/drawing/2014/main" id="{DB6100E6-A58C-7529-AC65-848434835FFF}"/>
                                </a:ext>
                              </a:extLst>
                            </wps:cNvPr>
                            <wps:cNvSpPr/>
                            <wps:spPr>
                              <a:xfrm>
                                <a:off x="660290" y="1636979"/>
                                <a:ext cx="517320" cy="89859"/>
                              </a:xfrm>
                              <a:custGeom>
                                <a:avLst/>
                                <a:gdLst>
                                  <a:gd name="connsiteX0" fmla="*/ 76924 w 517320"/>
                                  <a:gd name="connsiteY0" fmla="*/ 44758 h 89859"/>
                                  <a:gd name="connsiteX1" fmla="*/ 71948 w 517320"/>
                                  <a:gd name="connsiteY1" fmla="*/ 68585 h 89859"/>
                                  <a:gd name="connsiteX2" fmla="*/ 58289 w 517320"/>
                                  <a:gd name="connsiteY2" fmla="*/ 84073 h 89859"/>
                                  <a:gd name="connsiteX3" fmla="*/ 38464 w 517320"/>
                                  <a:gd name="connsiteY3" fmla="*/ 89516 h 89859"/>
                                  <a:gd name="connsiteX4" fmla="*/ 18635 w 517320"/>
                                  <a:gd name="connsiteY4" fmla="*/ 84073 h 89859"/>
                                  <a:gd name="connsiteX5" fmla="*/ 4976 w 517320"/>
                                  <a:gd name="connsiteY5" fmla="*/ 68585 h 89859"/>
                                  <a:gd name="connsiteX6" fmla="*/ 0 w 517320"/>
                                  <a:gd name="connsiteY6" fmla="*/ 44758 h 89859"/>
                                  <a:gd name="connsiteX7" fmla="*/ 4976 w 517320"/>
                                  <a:gd name="connsiteY7" fmla="*/ 20931 h 89859"/>
                                  <a:gd name="connsiteX8" fmla="*/ 18635 w 517320"/>
                                  <a:gd name="connsiteY8" fmla="*/ 5444 h 89859"/>
                                  <a:gd name="connsiteX9" fmla="*/ 38464 w 517320"/>
                                  <a:gd name="connsiteY9" fmla="*/ 0 h 89859"/>
                                  <a:gd name="connsiteX10" fmla="*/ 58289 w 517320"/>
                                  <a:gd name="connsiteY10" fmla="*/ 5444 h 89859"/>
                                  <a:gd name="connsiteX11" fmla="*/ 71948 w 517320"/>
                                  <a:gd name="connsiteY11" fmla="*/ 20931 h 89859"/>
                                  <a:gd name="connsiteX12" fmla="*/ 76924 w 517320"/>
                                  <a:gd name="connsiteY12" fmla="*/ 44758 h 89859"/>
                                  <a:gd name="connsiteX13" fmla="*/ 66716 w 517320"/>
                                  <a:gd name="connsiteY13" fmla="*/ 44758 h 89859"/>
                                  <a:gd name="connsiteX14" fmla="*/ 62926 w 517320"/>
                                  <a:gd name="connsiteY14" fmla="*/ 25656 h 89859"/>
                                  <a:gd name="connsiteX15" fmla="*/ 52758 w 517320"/>
                                  <a:gd name="connsiteY15" fmla="*/ 13870 h 89859"/>
                                  <a:gd name="connsiteX16" fmla="*/ 38464 w 517320"/>
                                  <a:gd name="connsiteY16" fmla="*/ 9869 h 89859"/>
                                  <a:gd name="connsiteX17" fmla="*/ 24122 w 517320"/>
                                  <a:gd name="connsiteY17" fmla="*/ 13870 h 89859"/>
                                  <a:gd name="connsiteX18" fmla="*/ 13954 w 517320"/>
                                  <a:gd name="connsiteY18" fmla="*/ 25656 h 89859"/>
                                  <a:gd name="connsiteX19" fmla="*/ 10212 w 517320"/>
                                  <a:gd name="connsiteY19" fmla="*/ 44758 h 89859"/>
                                  <a:gd name="connsiteX20" fmla="*/ 13954 w 517320"/>
                                  <a:gd name="connsiteY20" fmla="*/ 63860 h 89859"/>
                                  <a:gd name="connsiteX21" fmla="*/ 24122 w 517320"/>
                                  <a:gd name="connsiteY21" fmla="*/ 75646 h 89859"/>
                                  <a:gd name="connsiteX22" fmla="*/ 38464 w 517320"/>
                                  <a:gd name="connsiteY22" fmla="*/ 79648 h 89859"/>
                                  <a:gd name="connsiteX23" fmla="*/ 52758 w 517320"/>
                                  <a:gd name="connsiteY23" fmla="*/ 75646 h 89859"/>
                                  <a:gd name="connsiteX24" fmla="*/ 62926 w 517320"/>
                                  <a:gd name="connsiteY24" fmla="*/ 63860 h 89859"/>
                                  <a:gd name="connsiteX25" fmla="*/ 66716 w 517320"/>
                                  <a:gd name="connsiteY25" fmla="*/ 44758 h 89859"/>
                                  <a:gd name="connsiteX26" fmla="*/ 86273 w 517320"/>
                                  <a:gd name="connsiteY26" fmla="*/ 10552 h 89859"/>
                                  <a:gd name="connsiteX27" fmla="*/ 86273 w 517320"/>
                                  <a:gd name="connsiteY27" fmla="*/ 1190 h 89859"/>
                                  <a:gd name="connsiteX28" fmla="*/ 151627 w 517320"/>
                                  <a:gd name="connsiteY28" fmla="*/ 1190 h 89859"/>
                                  <a:gd name="connsiteX29" fmla="*/ 151627 w 517320"/>
                                  <a:gd name="connsiteY29" fmla="*/ 10552 h 89859"/>
                                  <a:gd name="connsiteX30" fmla="*/ 124226 w 517320"/>
                                  <a:gd name="connsiteY30" fmla="*/ 10552 h 89859"/>
                                  <a:gd name="connsiteX31" fmla="*/ 124226 w 517320"/>
                                  <a:gd name="connsiteY31" fmla="*/ 88326 h 89859"/>
                                  <a:gd name="connsiteX32" fmla="*/ 113675 w 517320"/>
                                  <a:gd name="connsiteY32" fmla="*/ 88326 h 89859"/>
                                  <a:gd name="connsiteX33" fmla="*/ 113675 w 517320"/>
                                  <a:gd name="connsiteY33" fmla="*/ 10552 h 89859"/>
                                  <a:gd name="connsiteX34" fmla="*/ 86273 w 517320"/>
                                  <a:gd name="connsiteY34" fmla="*/ 10552 h 89859"/>
                                  <a:gd name="connsiteX35" fmla="*/ 184472 w 517320"/>
                                  <a:gd name="connsiteY35" fmla="*/ 89688 h 89859"/>
                                  <a:gd name="connsiteX36" fmla="*/ 168177 w 517320"/>
                                  <a:gd name="connsiteY36" fmla="*/ 85518 h 89859"/>
                                  <a:gd name="connsiteX37" fmla="*/ 157670 w 517320"/>
                                  <a:gd name="connsiteY37" fmla="*/ 73777 h 89859"/>
                                  <a:gd name="connsiteX38" fmla="*/ 154012 w 517320"/>
                                  <a:gd name="connsiteY38" fmla="*/ 56160 h 89859"/>
                                  <a:gd name="connsiteX39" fmla="*/ 157670 w 517320"/>
                                  <a:gd name="connsiteY39" fmla="*/ 38460 h 89859"/>
                                  <a:gd name="connsiteX40" fmla="*/ 167966 w 517320"/>
                                  <a:gd name="connsiteY40" fmla="*/ 26463 h 89859"/>
                                  <a:gd name="connsiteX41" fmla="*/ 183454 w 517320"/>
                                  <a:gd name="connsiteY41" fmla="*/ 22121 h 89859"/>
                                  <a:gd name="connsiteX42" fmla="*/ 193538 w 517320"/>
                                  <a:gd name="connsiteY42" fmla="*/ 23823 h 89859"/>
                                  <a:gd name="connsiteX43" fmla="*/ 202600 w 517320"/>
                                  <a:gd name="connsiteY43" fmla="*/ 29354 h 89859"/>
                                  <a:gd name="connsiteX44" fmla="*/ 209110 w 517320"/>
                                  <a:gd name="connsiteY44" fmla="*/ 39398 h 89859"/>
                                  <a:gd name="connsiteX45" fmla="*/ 211534 w 517320"/>
                                  <a:gd name="connsiteY45" fmla="*/ 54798 h 89859"/>
                                  <a:gd name="connsiteX46" fmla="*/ 211534 w 517320"/>
                                  <a:gd name="connsiteY46" fmla="*/ 59052 h 89859"/>
                                  <a:gd name="connsiteX47" fmla="*/ 161156 w 517320"/>
                                  <a:gd name="connsiteY47" fmla="*/ 59052 h 89859"/>
                                  <a:gd name="connsiteX48" fmla="*/ 161156 w 517320"/>
                                  <a:gd name="connsiteY48" fmla="*/ 50373 h 89859"/>
                                  <a:gd name="connsiteX49" fmla="*/ 201322 w 517320"/>
                                  <a:gd name="connsiteY49" fmla="*/ 50373 h 89859"/>
                                  <a:gd name="connsiteX50" fmla="*/ 199109 w 517320"/>
                                  <a:gd name="connsiteY50" fmla="*/ 40505 h 89859"/>
                                  <a:gd name="connsiteX51" fmla="*/ 192899 w 517320"/>
                                  <a:gd name="connsiteY51" fmla="*/ 33651 h 89859"/>
                                  <a:gd name="connsiteX52" fmla="*/ 183454 w 517320"/>
                                  <a:gd name="connsiteY52" fmla="*/ 31143 h 89859"/>
                                  <a:gd name="connsiteX53" fmla="*/ 173070 w 517320"/>
                                  <a:gd name="connsiteY53" fmla="*/ 34123 h 89859"/>
                                  <a:gd name="connsiteX54" fmla="*/ 166392 w 517320"/>
                                  <a:gd name="connsiteY54" fmla="*/ 41779 h 89859"/>
                                  <a:gd name="connsiteX55" fmla="*/ 164052 w 517320"/>
                                  <a:gd name="connsiteY55" fmla="*/ 51907 h 89859"/>
                                  <a:gd name="connsiteX56" fmla="*/ 164052 w 517320"/>
                                  <a:gd name="connsiteY56" fmla="*/ 57694 h 89859"/>
                                  <a:gd name="connsiteX57" fmla="*/ 166604 w 517320"/>
                                  <a:gd name="connsiteY57" fmla="*/ 70242 h 89859"/>
                                  <a:gd name="connsiteX58" fmla="*/ 173793 w 517320"/>
                                  <a:gd name="connsiteY58" fmla="*/ 78030 h 89859"/>
                                  <a:gd name="connsiteX59" fmla="*/ 184472 w 517320"/>
                                  <a:gd name="connsiteY59" fmla="*/ 80666 h 89859"/>
                                  <a:gd name="connsiteX60" fmla="*/ 191621 w 517320"/>
                                  <a:gd name="connsiteY60" fmla="*/ 79560 h 89859"/>
                                  <a:gd name="connsiteX61" fmla="*/ 197196 w 517320"/>
                                  <a:gd name="connsiteY61" fmla="*/ 76157 h 89859"/>
                                  <a:gd name="connsiteX62" fmla="*/ 200810 w 517320"/>
                                  <a:gd name="connsiteY62" fmla="*/ 70458 h 89859"/>
                                  <a:gd name="connsiteX63" fmla="*/ 210511 w 517320"/>
                                  <a:gd name="connsiteY63" fmla="*/ 73178 h 89859"/>
                                  <a:gd name="connsiteX64" fmla="*/ 205363 w 517320"/>
                                  <a:gd name="connsiteY64" fmla="*/ 81860 h 89859"/>
                                  <a:gd name="connsiteX65" fmla="*/ 196429 w 517320"/>
                                  <a:gd name="connsiteY65" fmla="*/ 87647 h 89859"/>
                                  <a:gd name="connsiteX66" fmla="*/ 184472 w 517320"/>
                                  <a:gd name="connsiteY66" fmla="*/ 89688 h 89859"/>
                                  <a:gd name="connsiteX67" fmla="*/ 236850 w 517320"/>
                                  <a:gd name="connsiteY67" fmla="*/ 1190 h 89859"/>
                                  <a:gd name="connsiteX68" fmla="*/ 236850 w 517320"/>
                                  <a:gd name="connsiteY68" fmla="*/ 88326 h 89859"/>
                                  <a:gd name="connsiteX69" fmla="*/ 226810 w 517320"/>
                                  <a:gd name="connsiteY69" fmla="*/ 88326 h 89859"/>
                                  <a:gd name="connsiteX70" fmla="*/ 226810 w 517320"/>
                                  <a:gd name="connsiteY70" fmla="*/ 1190 h 89859"/>
                                  <a:gd name="connsiteX71" fmla="*/ 236850 w 517320"/>
                                  <a:gd name="connsiteY71" fmla="*/ 1190 h 89859"/>
                                  <a:gd name="connsiteX72" fmla="*/ 337952 w 517320"/>
                                  <a:gd name="connsiteY72" fmla="*/ 22972 h 89859"/>
                                  <a:gd name="connsiteX73" fmla="*/ 331742 w 517320"/>
                                  <a:gd name="connsiteY73" fmla="*/ 12932 h 89859"/>
                                  <a:gd name="connsiteX74" fmla="*/ 318379 w 517320"/>
                                  <a:gd name="connsiteY74" fmla="*/ 9357 h 89859"/>
                                  <a:gd name="connsiteX75" fmla="*/ 308255 w 517320"/>
                                  <a:gd name="connsiteY75" fmla="*/ 11231 h 89859"/>
                                  <a:gd name="connsiteX76" fmla="*/ 301533 w 517320"/>
                                  <a:gd name="connsiteY76" fmla="*/ 16378 h 89859"/>
                                  <a:gd name="connsiteX77" fmla="*/ 299149 w 517320"/>
                                  <a:gd name="connsiteY77" fmla="*/ 23823 h 89859"/>
                                  <a:gd name="connsiteX78" fmla="*/ 300810 w 517320"/>
                                  <a:gd name="connsiteY78" fmla="*/ 29825 h 89859"/>
                                  <a:gd name="connsiteX79" fmla="*/ 305148 w 517320"/>
                                  <a:gd name="connsiteY79" fmla="*/ 33951 h 89859"/>
                                  <a:gd name="connsiteX80" fmla="*/ 310679 w 517320"/>
                                  <a:gd name="connsiteY80" fmla="*/ 36631 h 89859"/>
                                  <a:gd name="connsiteX81" fmla="*/ 315999 w 517320"/>
                                  <a:gd name="connsiteY81" fmla="*/ 38292 h 89859"/>
                                  <a:gd name="connsiteX82" fmla="*/ 324849 w 517320"/>
                                  <a:gd name="connsiteY82" fmla="*/ 40672 h 89859"/>
                                  <a:gd name="connsiteX83" fmla="*/ 332421 w 517320"/>
                                  <a:gd name="connsiteY83" fmla="*/ 43141 h 89859"/>
                                  <a:gd name="connsiteX84" fmla="*/ 340464 w 517320"/>
                                  <a:gd name="connsiteY84" fmla="*/ 47438 h 89859"/>
                                  <a:gd name="connsiteX85" fmla="*/ 346846 w 517320"/>
                                  <a:gd name="connsiteY85" fmla="*/ 54331 h 89859"/>
                                  <a:gd name="connsiteX86" fmla="*/ 349355 w 517320"/>
                                  <a:gd name="connsiteY86" fmla="*/ 64671 h 89859"/>
                                  <a:gd name="connsiteX87" fmla="*/ 345652 w 517320"/>
                                  <a:gd name="connsiteY87" fmla="*/ 77435 h 89859"/>
                                  <a:gd name="connsiteX88" fmla="*/ 334933 w 517320"/>
                                  <a:gd name="connsiteY88" fmla="*/ 86497 h 89859"/>
                                  <a:gd name="connsiteX89" fmla="*/ 317872 w 517320"/>
                                  <a:gd name="connsiteY89" fmla="*/ 89860 h 89859"/>
                                  <a:gd name="connsiteX90" fmla="*/ 301661 w 517320"/>
                                  <a:gd name="connsiteY90" fmla="*/ 86836 h 89859"/>
                                  <a:gd name="connsiteX91" fmla="*/ 290938 w 517320"/>
                                  <a:gd name="connsiteY91" fmla="*/ 78414 h 89859"/>
                                  <a:gd name="connsiteX92" fmla="*/ 286557 w 517320"/>
                                  <a:gd name="connsiteY92" fmla="*/ 65861 h 89859"/>
                                  <a:gd name="connsiteX93" fmla="*/ 297448 w 517320"/>
                                  <a:gd name="connsiteY93" fmla="*/ 65861 h 89859"/>
                                  <a:gd name="connsiteX94" fmla="*/ 300766 w 517320"/>
                                  <a:gd name="connsiteY94" fmla="*/ 74028 h 89859"/>
                                  <a:gd name="connsiteX95" fmla="*/ 308171 w 517320"/>
                                  <a:gd name="connsiteY95" fmla="*/ 78797 h 89859"/>
                                  <a:gd name="connsiteX96" fmla="*/ 317872 w 517320"/>
                                  <a:gd name="connsiteY96" fmla="*/ 80327 h 89859"/>
                                  <a:gd name="connsiteX97" fmla="*/ 328719 w 517320"/>
                                  <a:gd name="connsiteY97" fmla="*/ 78370 h 89859"/>
                                  <a:gd name="connsiteX98" fmla="*/ 336335 w 517320"/>
                                  <a:gd name="connsiteY98" fmla="*/ 72838 h 89859"/>
                                  <a:gd name="connsiteX99" fmla="*/ 339142 w 517320"/>
                                  <a:gd name="connsiteY99" fmla="*/ 64499 h 89859"/>
                                  <a:gd name="connsiteX100" fmla="*/ 336718 w 517320"/>
                                  <a:gd name="connsiteY100" fmla="*/ 57438 h 89859"/>
                                  <a:gd name="connsiteX101" fmla="*/ 330336 w 517320"/>
                                  <a:gd name="connsiteY101" fmla="*/ 53013 h 89859"/>
                                  <a:gd name="connsiteX102" fmla="*/ 321786 w 517320"/>
                                  <a:gd name="connsiteY102" fmla="*/ 50034 h 89859"/>
                                  <a:gd name="connsiteX103" fmla="*/ 311062 w 517320"/>
                                  <a:gd name="connsiteY103" fmla="*/ 46971 h 89859"/>
                                  <a:gd name="connsiteX104" fmla="*/ 294896 w 517320"/>
                                  <a:gd name="connsiteY104" fmla="*/ 38588 h 89859"/>
                                  <a:gd name="connsiteX105" fmla="*/ 288937 w 517320"/>
                                  <a:gd name="connsiteY105" fmla="*/ 24334 h 89859"/>
                                  <a:gd name="connsiteX106" fmla="*/ 292895 w 517320"/>
                                  <a:gd name="connsiteY106" fmla="*/ 11570 h 89859"/>
                                  <a:gd name="connsiteX107" fmla="*/ 303618 w 517320"/>
                                  <a:gd name="connsiteY107" fmla="*/ 3063 h 89859"/>
                                  <a:gd name="connsiteX108" fmla="*/ 318722 w 517320"/>
                                  <a:gd name="connsiteY108" fmla="*/ 0 h 89859"/>
                                  <a:gd name="connsiteX109" fmla="*/ 333699 w 517320"/>
                                  <a:gd name="connsiteY109" fmla="*/ 3019 h 89859"/>
                                  <a:gd name="connsiteX110" fmla="*/ 344079 w 517320"/>
                                  <a:gd name="connsiteY110" fmla="*/ 11187 h 89859"/>
                                  <a:gd name="connsiteX111" fmla="*/ 348164 w 517320"/>
                                  <a:gd name="connsiteY111" fmla="*/ 22972 h 89859"/>
                                  <a:gd name="connsiteX112" fmla="*/ 337952 w 517320"/>
                                  <a:gd name="connsiteY112" fmla="*/ 22972 h 89859"/>
                                  <a:gd name="connsiteX113" fmla="*/ 393593 w 517320"/>
                                  <a:gd name="connsiteY113" fmla="*/ 88326 h 89859"/>
                                  <a:gd name="connsiteX114" fmla="*/ 366703 w 517320"/>
                                  <a:gd name="connsiteY114" fmla="*/ 88326 h 89859"/>
                                  <a:gd name="connsiteX115" fmla="*/ 366703 w 517320"/>
                                  <a:gd name="connsiteY115" fmla="*/ 1190 h 89859"/>
                                  <a:gd name="connsiteX116" fmla="*/ 394784 w 517320"/>
                                  <a:gd name="connsiteY116" fmla="*/ 1190 h 89859"/>
                                  <a:gd name="connsiteX117" fmla="*/ 416486 w 517320"/>
                                  <a:gd name="connsiteY117" fmla="*/ 6422 h 89859"/>
                                  <a:gd name="connsiteX118" fmla="*/ 430312 w 517320"/>
                                  <a:gd name="connsiteY118" fmla="*/ 21359 h 89859"/>
                                  <a:gd name="connsiteX119" fmla="*/ 435121 w 517320"/>
                                  <a:gd name="connsiteY119" fmla="*/ 44586 h 89859"/>
                                  <a:gd name="connsiteX120" fmla="*/ 430268 w 517320"/>
                                  <a:gd name="connsiteY120" fmla="*/ 68030 h 89859"/>
                                  <a:gd name="connsiteX121" fmla="*/ 416142 w 517320"/>
                                  <a:gd name="connsiteY121" fmla="*/ 83094 h 89859"/>
                                  <a:gd name="connsiteX122" fmla="*/ 393593 w 517320"/>
                                  <a:gd name="connsiteY122" fmla="*/ 88326 h 89859"/>
                                  <a:gd name="connsiteX123" fmla="*/ 377255 w 517320"/>
                                  <a:gd name="connsiteY123" fmla="*/ 78965 h 89859"/>
                                  <a:gd name="connsiteX124" fmla="*/ 392914 w 517320"/>
                                  <a:gd name="connsiteY124" fmla="*/ 78965 h 89859"/>
                                  <a:gd name="connsiteX125" fmla="*/ 410827 w 517320"/>
                                  <a:gd name="connsiteY125" fmla="*/ 74795 h 89859"/>
                                  <a:gd name="connsiteX126" fmla="*/ 421418 w 517320"/>
                                  <a:gd name="connsiteY126" fmla="*/ 62926 h 89859"/>
                                  <a:gd name="connsiteX127" fmla="*/ 424909 w 517320"/>
                                  <a:gd name="connsiteY127" fmla="*/ 44586 h 89859"/>
                                  <a:gd name="connsiteX128" fmla="*/ 421462 w 517320"/>
                                  <a:gd name="connsiteY128" fmla="*/ 26419 h 89859"/>
                                  <a:gd name="connsiteX129" fmla="*/ 411166 w 517320"/>
                                  <a:gd name="connsiteY129" fmla="*/ 14677 h 89859"/>
                                  <a:gd name="connsiteX130" fmla="*/ 394105 w 517320"/>
                                  <a:gd name="connsiteY130" fmla="*/ 10552 h 89859"/>
                                  <a:gd name="connsiteX131" fmla="*/ 377255 w 517320"/>
                                  <a:gd name="connsiteY131" fmla="*/ 10552 h 89859"/>
                                  <a:gd name="connsiteX132" fmla="*/ 377255 w 517320"/>
                                  <a:gd name="connsiteY132" fmla="*/ 78965 h 89859"/>
                                  <a:gd name="connsiteX133" fmla="*/ 452821 w 517320"/>
                                  <a:gd name="connsiteY133" fmla="*/ 88326 h 89859"/>
                                  <a:gd name="connsiteX134" fmla="*/ 452821 w 517320"/>
                                  <a:gd name="connsiteY134" fmla="*/ 1190 h 89859"/>
                                  <a:gd name="connsiteX135" fmla="*/ 463373 w 517320"/>
                                  <a:gd name="connsiteY135" fmla="*/ 1190 h 89859"/>
                                  <a:gd name="connsiteX136" fmla="*/ 463373 w 517320"/>
                                  <a:gd name="connsiteY136" fmla="*/ 44419 h 89859"/>
                                  <a:gd name="connsiteX137" fmla="*/ 464391 w 517320"/>
                                  <a:gd name="connsiteY137" fmla="*/ 44419 h 89859"/>
                                  <a:gd name="connsiteX138" fmla="*/ 503534 w 517320"/>
                                  <a:gd name="connsiteY138" fmla="*/ 1190 h 89859"/>
                                  <a:gd name="connsiteX139" fmla="*/ 517320 w 517320"/>
                                  <a:gd name="connsiteY139" fmla="*/ 1190 h 89859"/>
                                  <a:gd name="connsiteX140" fmla="*/ 480729 w 517320"/>
                                  <a:gd name="connsiteY140" fmla="*/ 40505 h 89859"/>
                                  <a:gd name="connsiteX141" fmla="*/ 517320 w 517320"/>
                                  <a:gd name="connsiteY141" fmla="*/ 88326 h 89859"/>
                                  <a:gd name="connsiteX142" fmla="*/ 504556 w 517320"/>
                                  <a:gd name="connsiteY142" fmla="*/ 88326 h 89859"/>
                                  <a:gd name="connsiteX143" fmla="*/ 474263 w 517320"/>
                                  <a:gd name="connsiteY143" fmla="*/ 47821 h 89859"/>
                                  <a:gd name="connsiteX144" fmla="*/ 463373 w 517320"/>
                                  <a:gd name="connsiteY144" fmla="*/ 60074 h 89859"/>
                                  <a:gd name="connsiteX145" fmla="*/ 463373 w 517320"/>
                                  <a:gd name="connsiteY145" fmla="*/ 88326 h 89859"/>
                                  <a:gd name="connsiteX146" fmla="*/ 452821 w 517320"/>
                                  <a:gd name="connsiteY146" fmla="*/ 88326 h 8985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Lst>
                                <a:rect l="l" t="t" r="r" b="b"/>
                                <a:pathLst>
                                  <a:path w="517320" h="89859">
                                    <a:moveTo>
                                      <a:pt x="76924" y="44758"/>
                                    </a:moveTo>
                                    <a:cubicBezTo>
                                      <a:pt x="76924" y="53948"/>
                                      <a:pt x="75266" y="61891"/>
                                      <a:pt x="71948" y="68585"/>
                                    </a:cubicBezTo>
                                    <a:cubicBezTo>
                                      <a:pt x="68629" y="75278"/>
                                      <a:pt x="64076" y="80442"/>
                                      <a:pt x="58289" y="84073"/>
                                    </a:cubicBezTo>
                                    <a:cubicBezTo>
                                      <a:pt x="52502" y="87703"/>
                                      <a:pt x="45892" y="89516"/>
                                      <a:pt x="38464" y="89516"/>
                                    </a:cubicBezTo>
                                    <a:cubicBezTo>
                                      <a:pt x="31032" y="89516"/>
                                      <a:pt x="24422" y="87703"/>
                                      <a:pt x="18635" y="84073"/>
                                    </a:cubicBezTo>
                                    <a:cubicBezTo>
                                      <a:pt x="12848" y="80442"/>
                                      <a:pt x="8295" y="75278"/>
                                      <a:pt x="4976" y="68585"/>
                                    </a:cubicBezTo>
                                    <a:cubicBezTo>
                                      <a:pt x="1657" y="61891"/>
                                      <a:pt x="0" y="53948"/>
                                      <a:pt x="0" y="44758"/>
                                    </a:cubicBezTo>
                                    <a:cubicBezTo>
                                      <a:pt x="0" y="35568"/>
                                      <a:pt x="1657" y="27625"/>
                                      <a:pt x="4976" y="20931"/>
                                    </a:cubicBezTo>
                                    <a:cubicBezTo>
                                      <a:pt x="8295" y="14238"/>
                                      <a:pt x="12848" y="9074"/>
                                      <a:pt x="18635" y="5444"/>
                                    </a:cubicBezTo>
                                    <a:cubicBezTo>
                                      <a:pt x="24422" y="1813"/>
                                      <a:pt x="31032" y="0"/>
                                      <a:pt x="38464" y="0"/>
                                    </a:cubicBezTo>
                                    <a:cubicBezTo>
                                      <a:pt x="45892" y="0"/>
                                      <a:pt x="52502" y="1813"/>
                                      <a:pt x="58289" y="5444"/>
                                    </a:cubicBezTo>
                                    <a:cubicBezTo>
                                      <a:pt x="64076" y="9074"/>
                                      <a:pt x="68629" y="14238"/>
                                      <a:pt x="71948" y="20931"/>
                                    </a:cubicBezTo>
                                    <a:cubicBezTo>
                                      <a:pt x="75266" y="27625"/>
                                      <a:pt x="76924" y="35568"/>
                                      <a:pt x="76924" y="44758"/>
                                    </a:cubicBezTo>
                                    <a:close/>
                                    <a:moveTo>
                                      <a:pt x="66716" y="44758"/>
                                    </a:moveTo>
                                    <a:cubicBezTo>
                                      <a:pt x="66716" y="37214"/>
                                      <a:pt x="65450" y="30844"/>
                                      <a:pt x="62926" y="25656"/>
                                    </a:cubicBezTo>
                                    <a:cubicBezTo>
                                      <a:pt x="60430" y="20464"/>
                                      <a:pt x="57043" y="16534"/>
                                      <a:pt x="52758" y="13870"/>
                                    </a:cubicBezTo>
                                    <a:cubicBezTo>
                                      <a:pt x="48504" y="11202"/>
                                      <a:pt x="43740" y="9869"/>
                                      <a:pt x="38464" y="9869"/>
                                    </a:cubicBezTo>
                                    <a:cubicBezTo>
                                      <a:pt x="33188" y="9869"/>
                                      <a:pt x="28408" y="11202"/>
                                      <a:pt x="24122" y="13870"/>
                                    </a:cubicBezTo>
                                    <a:cubicBezTo>
                                      <a:pt x="19869" y="16534"/>
                                      <a:pt x="16478" y="20464"/>
                                      <a:pt x="13954" y="25656"/>
                                    </a:cubicBezTo>
                                    <a:cubicBezTo>
                                      <a:pt x="11458" y="30844"/>
                                      <a:pt x="10212" y="37214"/>
                                      <a:pt x="10212" y="44758"/>
                                    </a:cubicBezTo>
                                    <a:cubicBezTo>
                                      <a:pt x="10212" y="52302"/>
                                      <a:pt x="11458" y="58672"/>
                                      <a:pt x="13954" y="63860"/>
                                    </a:cubicBezTo>
                                    <a:cubicBezTo>
                                      <a:pt x="16478" y="69052"/>
                                      <a:pt x="19869" y="72982"/>
                                      <a:pt x="24122" y="75646"/>
                                    </a:cubicBezTo>
                                    <a:cubicBezTo>
                                      <a:pt x="28408" y="78314"/>
                                      <a:pt x="33188" y="79648"/>
                                      <a:pt x="38464" y="79648"/>
                                    </a:cubicBezTo>
                                    <a:cubicBezTo>
                                      <a:pt x="43740" y="79648"/>
                                      <a:pt x="48504" y="78314"/>
                                      <a:pt x="52758" y="75646"/>
                                    </a:cubicBezTo>
                                    <a:cubicBezTo>
                                      <a:pt x="57043" y="72982"/>
                                      <a:pt x="60430" y="69052"/>
                                      <a:pt x="62926" y="63860"/>
                                    </a:cubicBezTo>
                                    <a:cubicBezTo>
                                      <a:pt x="65450" y="58672"/>
                                      <a:pt x="66716" y="52302"/>
                                      <a:pt x="66716" y="44758"/>
                                    </a:cubicBezTo>
                                    <a:close/>
                                    <a:moveTo>
                                      <a:pt x="86273" y="10552"/>
                                    </a:moveTo>
                                    <a:lnTo>
                                      <a:pt x="86273" y="1190"/>
                                    </a:lnTo>
                                    <a:lnTo>
                                      <a:pt x="151627" y="1190"/>
                                    </a:lnTo>
                                    <a:lnTo>
                                      <a:pt x="151627" y="10552"/>
                                    </a:lnTo>
                                    <a:lnTo>
                                      <a:pt x="124226" y="10552"/>
                                    </a:lnTo>
                                    <a:lnTo>
                                      <a:pt x="124226" y="88326"/>
                                    </a:lnTo>
                                    <a:lnTo>
                                      <a:pt x="113675" y="88326"/>
                                    </a:lnTo>
                                    <a:lnTo>
                                      <a:pt x="113675" y="10552"/>
                                    </a:lnTo>
                                    <a:lnTo>
                                      <a:pt x="86273" y="10552"/>
                                    </a:lnTo>
                                    <a:close/>
                                    <a:moveTo>
                                      <a:pt x="184472" y="89688"/>
                                    </a:moveTo>
                                    <a:cubicBezTo>
                                      <a:pt x="178178" y="89688"/>
                                      <a:pt x="172746" y="88298"/>
                                      <a:pt x="168177" y="85518"/>
                                    </a:cubicBezTo>
                                    <a:cubicBezTo>
                                      <a:pt x="163641" y="82711"/>
                                      <a:pt x="160138" y="78797"/>
                                      <a:pt x="157670" y="73777"/>
                                    </a:cubicBezTo>
                                    <a:cubicBezTo>
                                      <a:pt x="155230" y="68725"/>
                                      <a:pt x="154012" y="62854"/>
                                      <a:pt x="154012" y="56160"/>
                                    </a:cubicBezTo>
                                    <a:cubicBezTo>
                                      <a:pt x="154012" y="49467"/>
                                      <a:pt x="155230" y="43568"/>
                                      <a:pt x="157670" y="38460"/>
                                    </a:cubicBezTo>
                                    <a:cubicBezTo>
                                      <a:pt x="160138" y="33328"/>
                                      <a:pt x="163569" y="29326"/>
                                      <a:pt x="167966" y="26463"/>
                                    </a:cubicBezTo>
                                    <a:cubicBezTo>
                                      <a:pt x="172391" y="23571"/>
                                      <a:pt x="177555" y="22121"/>
                                      <a:pt x="183454" y="22121"/>
                                    </a:cubicBezTo>
                                    <a:cubicBezTo>
                                      <a:pt x="186856" y="22121"/>
                                      <a:pt x="190219" y="22689"/>
                                      <a:pt x="193538" y="23823"/>
                                    </a:cubicBezTo>
                                    <a:cubicBezTo>
                                      <a:pt x="196857" y="24961"/>
                                      <a:pt x="199876" y="26802"/>
                                      <a:pt x="202600" y="29354"/>
                                    </a:cubicBezTo>
                                    <a:cubicBezTo>
                                      <a:pt x="205323" y="31878"/>
                                      <a:pt x="207492" y="35229"/>
                                      <a:pt x="209110" y="39398"/>
                                    </a:cubicBezTo>
                                    <a:cubicBezTo>
                                      <a:pt x="210727" y="43568"/>
                                      <a:pt x="211534" y="48700"/>
                                      <a:pt x="211534" y="54798"/>
                                    </a:cubicBezTo>
                                    <a:lnTo>
                                      <a:pt x="211534" y="59052"/>
                                    </a:lnTo>
                                    <a:lnTo>
                                      <a:pt x="161156" y="59052"/>
                                    </a:lnTo>
                                    <a:lnTo>
                                      <a:pt x="161156" y="50373"/>
                                    </a:lnTo>
                                    <a:lnTo>
                                      <a:pt x="201322" y="50373"/>
                                    </a:lnTo>
                                    <a:cubicBezTo>
                                      <a:pt x="201322" y="46687"/>
                                      <a:pt x="200587" y="43396"/>
                                      <a:pt x="199109" y="40505"/>
                                    </a:cubicBezTo>
                                    <a:cubicBezTo>
                                      <a:pt x="197663" y="37609"/>
                                      <a:pt x="195595" y="35325"/>
                                      <a:pt x="192899" y="33651"/>
                                    </a:cubicBezTo>
                                    <a:cubicBezTo>
                                      <a:pt x="190231" y="31978"/>
                                      <a:pt x="187084" y="31143"/>
                                      <a:pt x="183454" y="31143"/>
                                    </a:cubicBezTo>
                                    <a:cubicBezTo>
                                      <a:pt x="179452" y="31143"/>
                                      <a:pt x="175993" y="32134"/>
                                      <a:pt x="173070" y="34123"/>
                                    </a:cubicBezTo>
                                    <a:cubicBezTo>
                                      <a:pt x="170178" y="36080"/>
                                      <a:pt x="167950" y="38632"/>
                                      <a:pt x="166392" y="41779"/>
                                    </a:cubicBezTo>
                                    <a:cubicBezTo>
                                      <a:pt x="164831" y="44930"/>
                                      <a:pt x="164052" y="48305"/>
                                      <a:pt x="164052" y="51907"/>
                                    </a:cubicBezTo>
                                    <a:lnTo>
                                      <a:pt x="164052" y="57694"/>
                                    </a:lnTo>
                                    <a:cubicBezTo>
                                      <a:pt x="164052" y="62626"/>
                                      <a:pt x="164903" y="66812"/>
                                      <a:pt x="166604" y="70242"/>
                                    </a:cubicBezTo>
                                    <a:cubicBezTo>
                                      <a:pt x="168333" y="73649"/>
                                      <a:pt x="170729" y="76241"/>
                                      <a:pt x="173793" y="78030"/>
                                    </a:cubicBezTo>
                                    <a:cubicBezTo>
                                      <a:pt x="176860" y="79787"/>
                                      <a:pt x="180418" y="80666"/>
                                      <a:pt x="184472" y="80666"/>
                                    </a:cubicBezTo>
                                    <a:cubicBezTo>
                                      <a:pt x="187112" y="80666"/>
                                      <a:pt x="189496" y="80299"/>
                                      <a:pt x="191621" y="79560"/>
                                    </a:cubicBezTo>
                                    <a:cubicBezTo>
                                      <a:pt x="193777" y="78797"/>
                                      <a:pt x="195635" y="77663"/>
                                      <a:pt x="197196" y="76157"/>
                                    </a:cubicBezTo>
                                    <a:cubicBezTo>
                                      <a:pt x="198754" y="74627"/>
                                      <a:pt x="199960" y="72726"/>
                                      <a:pt x="200810" y="70458"/>
                                    </a:cubicBezTo>
                                    <a:lnTo>
                                      <a:pt x="210511" y="73178"/>
                                    </a:lnTo>
                                    <a:cubicBezTo>
                                      <a:pt x="209493" y="76469"/>
                                      <a:pt x="207776" y="79364"/>
                                      <a:pt x="205363" y="81860"/>
                                    </a:cubicBezTo>
                                    <a:cubicBezTo>
                                      <a:pt x="202955" y="84328"/>
                                      <a:pt x="199976" y="86257"/>
                                      <a:pt x="196429" y="87647"/>
                                    </a:cubicBezTo>
                                    <a:cubicBezTo>
                                      <a:pt x="192883" y="89005"/>
                                      <a:pt x="188897" y="89688"/>
                                      <a:pt x="184472" y="89688"/>
                                    </a:cubicBezTo>
                                    <a:close/>
                                    <a:moveTo>
                                      <a:pt x="236850" y="1190"/>
                                    </a:moveTo>
                                    <a:lnTo>
                                      <a:pt x="236850" y="88326"/>
                                    </a:lnTo>
                                    <a:lnTo>
                                      <a:pt x="226810" y="88326"/>
                                    </a:lnTo>
                                    <a:lnTo>
                                      <a:pt x="226810" y="1190"/>
                                    </a:lnTo>
                                    <a:lnTo>
                                      <a:pt x="236850" y="1190"/>
                                    </a:lnTo>
                                    <a:close/>
                                    <a:moveTo>
                                      <a:pt x="337952" y="22972"/>
                                    </a:moveTo>
                                    <a:cubicBezTo>
                                      <a:pt x="337441" y="18663"/>
                                      <a:pt x="335372" y="15316"/>
                                      <a:pt x="331742" y="12932"/>
                                    </a:cubicBezTo>
                                    <a:cubicBezTo>
                                      <a:pt x="328112" y="10552"/>
                                      <a:pt x="323655" y="9357"/>
                                      <a:pt x="318379" y="9357"/>
                                    </a:cubicBezTo>
                                    <a:cubicBezTo>
                                      <a:pt x="314525" y="9357"/>
                                      <a:pt x="311146" y="9984"/>
                                      <a:pt x="308255" y="11231"/>
                                    </a:cubicBezTo>
                                    <a:cubicBezTo>
                                      <a:pt x="305391" y="12481"/>
                                      <a:pt x="303151" y="14194"/>
                                      <a:pt x="301533" y="16378"/>
                                    </a:cubicBezTo>
                                    <a:cubicBezTo>
                                      <a:pt x="299944" y="18563"/>
                                      <a:pt x="299149" y="21043"/>
                                      <a:pt x="299149" y="23823"/>
                                    </a:cubicBezTo>
                                    <a:cubicBezTo>
                                      <a:pt x="299149" y="26151"/>
                                      <a:pt x="299704" y="28152"/>
                                      <a:pt x="300810" y="29825"/>
                                    </a:cubicBezTo>
                                    <a:cubicBezTo>
                                      <a:pt x="301945" y="31467"/>
                                      <a:pt x="303390" y="32845"/>
                                      <a:pt x="305148" y="33951"/>
                                    </a:cubicBezTo>
                                    <a:cubicBezTo>
                                      <a:pt x="306909" y="35029"/>
                                      <a:pt x="308750" y="35924"/>
                                      <a:pt x="310679" y="36631"/>
                                    </a:cubicBezTo>
                                    <a:cubicBezTo>
                                      <a:pt x="312608" y="37314"/>
                                      <a:pt x="314381" y="37865"/>
                                      <a:pt x="315999" y="38292"/>
                                    </a:cubicBezTo>
                                    <a:lnTo>
                                      <a:pt x="324849" y="40672"/>
                                    </a:lnTo>
                                    <a:cubicBezTo>
                                      <a:pt x="327117" y="41268"/>
                                      <a:pt x="329641" y="42090"/>
                                      <a:pt x="332421" y="43141"/>
                                    </a:cubicBezTo>
                                    <a:cubicBezTo>
                                      <a:pt x="335229" y="44191"/>
                                      <a:pt x="337908" y="45625"/>
                                      <a:pt x="340464" y="47438"/>
                                    </a:cubicBezTo>
                                    <a:cubicBezTo>
                                      <a:pt x="343044" y="49227"/>
                                      <a:pt x="345173" y="51524"/>
                                      <a:pt x="346846" y="54331"/>
                                    </a:cubicBezTo>
                                    <a:cubicBezTo>
                                      <a:pt x="348520" y="57139"/>
                                      <a:pt x="349355" y="60585"/>
                                      <a:pt x="349355" y="64671"/>
                                    </a:cubicBezTo>
                                    <a:cubicBezTo>
                                      <a:pt x="349355" y="69380"/>
                                      <a:pt x="348120" y="73633"/>
                                      <a:pt x="345652" y="77435"/>
                                    </a:cubicBezTo>
                                    <a:cubicBezTo>
                                      <a:pt x="343212" y="81233"/>
                                      <a:pt x="339642" y="84256"/>
                                      <a:pt x="334933" y="86497"/>
                                    </a:cubicBezTo>
                                    <a:cubicBezTo>
                                      <a:pt x="330252" y="88737"/>
                                      <a:pt x="324565" y="89860"/>
                                      <a:pt x="317872" y="89860"/>
                                    </a:cubicBezTo>
                                    <a:cubicBezTo>
                                      <a:pt x="311629" y="89860"/>
                                      <a:pt x="306226" y="88849"/>
                                      <a:pt x="301661" y="86836"/>
                                    </a:cubicBezTo>
                                    <a:cubicBezTo>
                                      <a:pt x="297120" y="84823"/>
                                      <a:pt x="293546" y="82016"/>
                                      <a:pt x="290938" y="78414"/>
                                    </a:cubicBezTo>
                                    <a:cubicBezTo>
                                      <a:pt x="288358" y="74811"/>
                                      <a:pt x="286896" y="70626"/>
                                      <a:pt x="286557" y="65861"/>
                                    </a:cubicBezTo>
                                    <a:lnTo>
                                      <a:pt x="297448" y="65861"/>
                                    </a:lnTo>
                                    <a:cubicBezTo>
                                      <a:pt x="297731" y="69152"/>
                                      <a:pt x="298837" y="71876"/>
                                      <a:pt x="300766" y="74028"/>
                                    </a:cubicBezTo>
                                    <a:cubicBezTo>
                                      <a:pt x="302723" y="76157"/>
                                      <a:pt x="305191" y="77747"/>
                                      <a:pt x="308171" y="78797"/>
                                    </a:cubicBezTo>
                                    <a:cubicBezTo>
                                      <a:pt x="311174" y="79815"/>
                                      <a:pt x="314409" y="80327"/>
                                      <a:pt x="317872" y="80327"/>
                                    </a:cubicBezTo>
                                    <a:cubicBezTo>
                                      <a:pt x="321897" y="80327"/>
                                      <a:pt x="325516" y="79676"/>
                                      <a:pt x="328719" y="78370"/>
                                    </a:cubicBezTo>
                                    <a:cubicBezTo>
                                      <a:pt x="331926" y="77036"/>
                                      <a:pt x="334462" y="75195"/>
                                      <a:pt x="336335" y="72838"/>
                                    </a:cubicBezTo>
                                    <a:cubicBezTo>
                                      <a:pt x="338208" y="70458"/>
                                      <a:pt x="339142" y="67678"/>
                                      <a:pt x="339142" y="64499"/>
                                    </a:cubicBezTo>
                                    <a:cubicBezTo>
                                      <a:pt x="339142" y="61608"/>
                                      <a:pt x="338336" y="59251"/>
                                      <a:pt x="336718" y="57438"/>
                                    </a:cubicBezTo>
                                    <a:cubicBezTo>
                                      <a:pt x="335101" y="55621"/>
                                      <a:pt x="332976" y="54147"/>
                                      <a:pt x="330336" y="53013"/>
                                    </a:cubicBezTo>
                                    <a:cubicBezTo>
                                      <a:pt x="327700" y="51879"/>
                                      <a:pt x="324849" y="50885"/>
                                      <a:pt x="321786" y="50034"/>
                                    </a:cubicBezTo>
                                    <a:lnTo>
                                      <a:pt x="311062" y="46971"/>
                                    </a:lnTo>
                                    <a:cubicBezTo>
                                      <a:pt x="304253" y="45014"/>
                                      <a:pt x="298865" y="42218"/>
                                      <a:pt x="294896" y="38588"/>
                                    </a:cubicBezTo>
                                    <a:cubicBezTo>
                                      <a:pt x="290922" y="34957"/>
                                      <a:pt x="288937" y="30205"/>
                                      <a:pt x="288937" y="24334"/>
                                    </a:cubicBezTo>
                                    <a:cubicBezTo>
                                      <a:pt x="288937" y="19458"/>
                                      <a:pt x="290259" y="15200"/>
                                      <a:pt x="292895" y="11570"/>
                                    </a:cubicBezTo>
                                    <a:cubicBezTo>
                                      <a:pt x="295563" y="7912"/>
                                      <a:pt x="299137" y="5076"/>
                                      <a:pt x="303618" y="3063"/>
                                    </a:cubicBezTo>
                                    <a:cubicBezTo>
                                      <a:pt x="308127" y="1018"/>
                                      <a:pt x="313163" y="0"/>
                                      <a:pt x="318722" y="0"/>
                                    </a:cubicBezTo>
                                    <a:cubicBezTo>
                                      <a:pt x="324338" y="0"/>
                                      <a:pt x="329330" y="1006"/>
                                      <a:pt x="333699" y="3019"/>
                                    </a:cubicBezTo>
                                    <a:cubicBezTo>
                                      <a:pt x="338064" y="5004"/>
                                      <a:pt x="341527" y="7728"/>
                                      <a:pt x="344079" y="11187"/>
                                    </a:cubicBezTo>
                                    <a:cubicBezTo>
                                      <a:pt x="346659" y="14649"/>
                                      <a:pt x="348021" y="18579"/>
                                      <a:pt x="348164" y="22972"/>
                                    </a:cubicBezTo>
                                    <a:lnTo>
                                      <a:pt x="337952" y="22972"/>
                                    </a:lnTo>
                                    <a:close/>
                                    <a:moveTo>
                                      <a:pt x="393593" y="88326"/>
                                    </a:moveTo>
                                    <a:lnTo>
                                      <a:pt x="366703" y="88326"/>
                                    </a:lnTo>
                                    <a:lnTo>
                                      <a:pt x="366703" y="1190"/>
                                    </a:lnTo>
                                    <a:lnTo>
                                      <a:pt x="394784" y="1190"/>
                                    </a:lnTo>
                                    <a:cubicBezTo>
                                      <a:pt x="403238" y="1190"/>
                                      <a:pt x="410471" y="2935"/>
                                      <a:pt x="416486" y="6422"/>
                                    </a:cubicBezTo>
                                    <a:cubicBezTo>
                                      <a:pt x="422496" y="9885"/>
                                      <a:pt x="427105" y="14861"/>
                                      <a:pt x="430312" y="21359"/>
                                    </a:cubicBezTo>
                                    <a:cubicBezTo>
                                      <a:pt x="433515" y="27825"/>
                                      <a:pt x="435121" y="35568"/>
                                      <a:pt x="435121" y="44586"/>
                                    </a:cubicBezTo>
                                    <a:cubicBezTo>
                                      <a:pt x="435121" y="53664"/>
                                      <a:pt x="433503" y="61480"/>
                                      <a:pt x="430268" y="68030"/>
                                    </a:cubicBezTo>
                                    <a:cubicBezTo>
                                      <a:pt x="427037" y="74556"/>
                                      <a:pt x="422329" y="79576"/>
                                      <a:pt x="416142" y="83094"/>
                                    </a:cubicBezTo>
                                    <a:cubicBezTo>
                                      <a:pt x="409960" y="86581"/>
                                      <a:pt x="402444" y="88326"/>
                                      <a:pt x="393593" y="88326"/>
                                    </a:cubicBezTo>
                                    <a:close/>
                                    <a:moveTo>
                                      <a:pt x="377255" y="78965"/>
                                    </a:moveTo>
                                    <a:lnTo>
                                      <a:pt x="392914" y="78965"/>
                                    </a:lnTo>
                                    <a:cubicBezTo>
                                      <a:pt x="400119" y="78965"/>
                                      <a:pt x="406090" y="77575"/>
                                      <a:pt x="410827" y="74795"/>
                                    </a:cubicBezTo>
                                    <a:cubicBezTo>
                                      <a:pt x="415563" y="72015"/>
                                      <a:pt x="419094" y="68058"/>
                                      <a:pt x="421418" y="62926"/>
                                    </a:cubicBezTo>
                                    <a:cubicBezTo>
                                      <a:pt x="423746" y="57790"/>
                                      <a:pt x="424909" y="51679"/>
                                      <a:pt x="424909" y="44586"/>
                                    </a:cubicBezTo>
                                    <a:cubicBezTo>
                                      <a:pt x="424909" y="37553"/>
                                      <a:pt x="423758" y="31499"/>
                                      <a:pt x="421462" y="26419"/>
                                    </a:cubicBezTo>
                                    <a:cubicBezTo>
                                      <a:pt x="419166" y="21315"/>
                                      <a:pt x="415731" y="17401"/>
                                      <a:pt x="411166" y="14677"/>
                                    </a:cubicBezTo>
                                    <a:cubicBezTo>
                                      <a:pt x="406597" y="11925"/>
                                      <a:pt x="400910" y="10552"/>
                                      <a:pt x="394105" y="10552"/>
                                    </a:cubicBezTo>
                                    <a:lnTo>
                                      <a:pt x="377255" y="10552"/>
                                    </a:lnTo>
                                    <a:lnTo>
                                      <a:pt x="377255" y="78965"/>
                                    </a:lnTo>
                                    <a:close/>
                                    <a:moveTo>
                                      <a:pt x="452821" y="88326"/>
                                    </a:moveTo>
                                    <a:lnTo>
                                      <a:pt x="452821" y="1190"/>
                                    </a:lnTo>
                                    <a:lnTo>
                                      <a:pt x="463373" y="1190"/>
                                    </a:lnTo>
                                    <a:lnTo>
                                      <a:pt x="463373" y="44419"/>
                                    </a:lnTo>
                                    <a:lnTo>
                                      <a:pt x="464391" y="44419"/>
                                    </a:lnTo>
                                    <a:lnTo>
                                      <a:pt x="503534" y="1190"/>
                                    </a:lnTo>
                                    <a:lnTo>
                                      <a:pt x="517320" y="1190"/>
                                    </a:lnTo>
                                    <a:lnTo>
                                      <a:pt x="480729" y="40505"/>
                                    </a:lnTo>
                                    <a:lnTo>
                                      <a:pt x="517320" y="88326"/>
                                    </a:lnTo>
                                    <a:lnTo>
                                      <a:pt x="504556" y="88326"/>
                                    </a:lnTo>
                                    <a:lnTo>
                                      <a:pt x="474263" y="47821"/>
                                    </a:lnTo>
                                    <a:lnTo>
                                      <a:pt x="463373" y="60074"/>
                                    </a:lnTo>
                                    <a:lnTo>
                                      <a:pt x="463373" y="88326"/>
                                    </a:lnTo>
                                    <a:lnTo>
                                      <a:pt x="452821" y="88326"/>
                                    </a:lnTo>
                                    <a:close/>
                                  </a:path>
                                </a:pathLst>
                              </a:custGeom>
                              <a:solidFill>
                                <a:srgbClr val="7D88A1"/>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s:wsp>
                          <wps:cNvPr id="1413071797" name="Forme libre : forme 1413071797">
                            <a:extLst>
                              <a:ext uri="{FF2B5EF4-FFF2-40B4-BE49-F238E27FC236}">
                                <a16:creationId xmlns:a16="http://schemas.microsoft.com/office/drawing/2014/main" id="{FA27724E-D463-0B53-01AA-39C2BC692081}"/>
                              </a:ext>
                            </a:extLst>
                          </wps:cNvPr>
                          <wps:cNvSpPr/>
                          <wps:spPr>
                            <a:xfrm>
                              <a:off x="3034007" y="560460"/>
                              <a:ext cx="1020802" cy="119661"/>
                            </a:xfrm>
                            <a:custGeom>
                              <a:avLst/>
                              <a:gdLst>
                                <a:gd name="connsiteX0" fmla="*/ 33923 w 1020802"/>
                                <a:gd name="connsiteY0" fmla="*/ 95739 h 119661"/>
                                <a:gd name="connsiteX1" fmla="*/ 16502 w 1020802"/>
                                <a:gd name="connsiteY1" fmla="*/ 92376 h 119661"/>
                                <a:gd name="connsiteX2" fmla="*/ 4497 w 1020802"/>
                                <a:gd name="connsiteY2" fmla="*/ 83034 h 119661"/>
                                <a:gd name="connsiteX3" fmla="*/ 0 w 1020802"/>
                                <a:gd name="connsiteY3" fmla="*/ 69240 h 119661"/>
                                <a:gd name="connsiteX4" fmla="*/ 19034 w 1020802"/>
                                <a:gd name="connsiteY4" fmla="*/ 69240 h 119661"/>
                                <a:gd name="connsiteX5" fmla="*/ 21175 w 1020802"/>
                                <a:gd name="connsiteY5" fmla="*/ 75003 h 119661"/>
                                <a:gd name="connsiteX6" fmla="*/ 26499 w 1020802"/>
                                <a:gd name="connsiteY6" fmla="*/ 78801 h 119661"/>
                                <a:gd name="connsiteX7" fmla="*/ 33967 w 1020802"/>
                                <a:gd name="connsiteY7" fmla="*/ 80155 h 119661"/>
                                <a:gd name="connsiteX8" fmla="*/ 41607 w 1020802"/>
                                <a:gd name="connsiteY8" fmla="*/ 78625 h 119661"/>
                                <a:gd name="connsiteX9" fmla="*/ 46799 w 1020802"/>
                                <a:gd name="connsiteY9" fmla="*/ 74392 h 119661"/>
                                <a:gd name="connsiteX10" fmla="*/ 48676 w 1020802"/>
                                <a:gd name="connsiteY10" fmla="*/ 68146 h 119661"/>
                                <a:gd name="connsiteX11" fmla="*/ 46671 w 1020802"/>
                                <a:gd name="connsiteY11" fmla="*/ 61815 h 119661"/>
                                <a:gd name="connsiteX12" fmla="*/ 40992 w 1020802"/>
                                <a:gd name="connsiteY12" fmla="*/ 57450 h 119661"/>
                                <a:gd name="connsiteX13" fmla="*/ 32262 w 1020802"/>
                                <a:gd name="connsiteY13" fmla="*/ 55881 h 119661"/>
                                <a:gd name="connsiteX14" fmla="*/ 23923 w 1020802"/>
                                <a:gd name="connsiteY14" fmla="*/ 55881 h 119661"/>
                                <a:gd name="connsiteX15" fmla="*/ 23923 w 1020802"/>
                                <a:gd name="connsiteY15" fmla="*/ 41998 h 119661"/>
                                <a:gd name="connsiteX16" fmla="*/ 32262 w 1020802"/>
                                <a:gd name="connsiteY16" fmla="*/ 41998 h 119661"/>
                                <a:gd name="connsiteX17" fmla="*/ 39814 w 1020802"/>
                                <a:gd name="connsiteY17" fmla="*/ 40513 h 119661"/>
                                <a:gd name="connsiteX18" fmla="*/ 44966 w 1020802"/>
                                <a:gd name="connsiteY18" fmla="*/ 36407 h 119661"/>
                                <a:gd name="connsiteX19" fmla="*/ 46799 w 1020802"/>
                                <a:gd name="connsiteY19" fmla="*/ 30209 h 119661"/>
                                <a:gd name="connsiteX20" fmla="*/ 45185 w 1020802"/>
                                <a:gd name="connsiteY20" fmla="*/ 24314 h 119661"/>
                                <a:gd name="connsiteX21" fmla="*/ 40732 w 1020802"/>
                                <a:gd name="connsiteY21" fmla="*/ 20300 h 119661"/>
                                <a:gd name="connsiteX22" fmla="*/ 34095 w 1020802"/>
                                <a:gd name="connsiteY22" fmla="*/ 18859 h 119661"/>
                                <a:gd name="connsiteX23" fmla="*/ 27066 w 1020802"/>
                                <a:gd name="connsiteY23" fmla="*/ 20256 h 119661"/>
                                <a:gd name="connsiteX24" fmla="*/ 21958 w 1020802"/>
                                <a:gd name="connsiteY24" fmla="*/ 24142 h 119661"/>
                                <a:gd name="connsiteX25" fmla="*/ 19909 w 1020802"/>
                                <a:gd name="connsiteY25" fmla="*/ 30077 h 119661"/>
                                <a:gd name="connsiteX26" fmla="*/ 1789 w 1020802"/>
                                <a:gd name="connsiteY26" fmla="*/ 30077 h 119661"/>
                                <a:gd name="connsiteX27" fmla="*/ 6198 w 1020802"/>
                                <a:gd name="connsiteY27" fmla="*/ 16458 h 119661"/>
                                <a:gd name="connsiteX28" fmla="*/ 17724 w 1020802"/>
                                <a:gd name="connsiteY28" fmla="*/ 7245 h 119661"/>
                                <a:gd name="connsiteX29" fmla="*/ 34183 w 1020802"/>
                                <a:gd name="connsiteY29" fmla="*/ 3886 h 119661"/>
                                <a:gd name="connsiteX30" fmla="*/ 50381 w 1020802"/>
                                <a:gd name="connsiteY30" fmla="*/ 7245 h 119661"/>
                                <a:gd name="connsiteX31" fmla="*/ 61165 w 1020802"/>
                                <a:gd name="connsiteY31" fmla="*/ 16326 h 119661"/>
                                <a:gd name="connsiteX32" fmla="*/ 65006 w 1020802"/>
                                <a:gd name="connsiteY32" fmla="*/ 29075 h 119661"/>
                                <a:gd name="connsiteX33" fmla="*/ 60334 w 1020802"/>
                                <a:gd name="connsiteY33" fmla="*/ 41603 h 119661"/>
                                <a:gd name="connsiteX34" fmla="*/ 48153 w 1020802"/>
                                <a:gd name="connsiteY34" fmla="*/ 47977 h 119661"/>
                                <a:gd name="connsiteX35" fmla="*/ 48153 w 1020802"/>
                                <a:gd name="connsiteY35" fmla="*/ 48676 h 119661"/>
                                <a:gd name="connsiteX36" fmla="*/ 63173 w 1020802"/>
                                <a:gd name="connsiteY36" fmla="*/ 55529 h 119661"/>
                                <a:gd name="connsiteX37" fmla="*/ 68321 w 1020802"/>
                                <a:gd name="connsiteY37" fmla="*/ 69412 h 119661"/>
                                <a:gd name="connsiteX38" fmla="*/ 63912 w 1020802"/>
                                <a:gd name="connsiteY38" fmla="*/ 82990 h 119661"/>
                                <a:gd name="connsiteX39" fmla="*/ 51735 w 1020802"/>
                                <a:gd name="connsiteY39" fmla="*/ 92332 h 119661"/>
                                <a:gd name="connsiteX40" fmla="*/ 33923 w 1020802"/>
                                <a:gd name="connsiteY40" fmla="*/ 95739 h 119661"/>
                                <a:gd name="connsiteX41" fmla="*/ 82088 w 1020802"/>
                                <a:gd name="connsiteY41" fmla="*/ 94516 h 119661"/>
                                <a:gd name="connsiteX42" fmla="*/ 82088 w 1020802"/>
                                <a:gd name="connsiteY42" fmla="*/ 27457 h 119661"/>
                                <a:gd name="connsiteX43" fmla="*/ 100116 w 1020802"/>
                                <a:gd name="connsiteY43" fmla="*/ 27457 h 119661"/>
                                <a:gd name="connsiteX44" fmla="*/ 100116 w 1020802"/>
                                <a:gd name="connsiteY44" fmla="*/ 39159 h 119661"/>
                                <a:gd name="connsiteX45" fmla="*/ 100815 w 1020802"/>
                                <a:gd name="connsiteY45" fmla="*/ 39159 h 119661"/>
                                <a:gd name="connsiteX46" fmla="*/ 106969 w 1020802"/>
                                <a:gd name="connsiteY46" fmla="*/ 29730 h 119661"/>
                                <a:gd name="connsiteX47" fmla="*/ 116925 w 1020802"/>
                                <a:gd name="connsiteY47" fmla="*/ 26499 h 119661"/>
                                <a:gd name="connsiteX48" fmla="*/ 119937 w 1020802"/>
                                <a:gd name="connsiteY48" fmla="*/ 26674 h 119661"/>
                                <a:gd name="connsiteX49" fmla="*/ 122776 w 1020802"/>
                                <a:gd name="connsiteY49" fmla="*/ 27154 h 119661"/>
                                <a:gd name="connsiteX50" fmla="*/ 122776 w 1020802"/>
                                <a:gd name="connsiteY50" fmla="*/ 43656 h 119661"/>
                                <a:gd name="connsiteX51" fmla="*/ 119150 w 1020802"/>
                                <a:gd name="connsiteY51" fmla="*/ 42957 h 119661"/>
                                <a:gd name="connsiteX52" fmla="*/ 114917 w 1020802"/>
                                <a:gd name="connsiteY52" fmla="*/ 42653 h 119661"/>
                                <a:gd name="connsiteX53" fmla="*/ 107580 w 1020802"/>
                                <a:gd name="connsiteY53" fmla="*/ 44443 h 119661"/>
                                <a:gd name="connsiteX54" fmla="*/ 102516 w 1020802"/>
                                <a:gd name="connsiteY54" fmla="*/ 49331 h 119661"/>
                                <a:gd name="connsiteX55" fmla="*/ 100683 w 1020802"/>
                                <a:gd name="connsiteY55" fmla="*/ 56580 h 119661"/>
                                <a:gd name="connsiteX56" fmla="*/ 100683 w 1020802"/>
                                <a:gd name="connsiteY56" fmla="*/ 94516 h 119661"/>
                                <a:gd name="connsiteX57" fmla="*/ 82088 w 1020802"/>
                                <a:gd name="connsiteY57" fmla="*/ 94516 h 119661"/>
                                <a:gd name="connsiteX58" fmla="*/ 153980 w 1020802"/>
                                <a:gd name="connsiteY58" fmla="*/ 95607 h 119661"/>
                                <a:gd name="connsiteX59" fmla="*/ 140141 w 1020802"/>
                                <a:gd name="connsiteY59" fmla="*/ 91677 h 119661"/>
                                <a:gd name="connsiteX60" fmla="*/ 130360 w 1020802"/>
                                <a:gd name="connsiteY60" fmla="*/ 80023 h 119661"/>
                                <a:gd name="connsiteX61" fmla="*/ 126782 w 1020802"/>
                                <a:gd name="connsiteY61" fmla="*/ 61077 h 119661"/>
                                <a:gd name="connsiteX62" fmla="*/ 130492 w 1020802"/>
                                <a:gd name="connsiteY62" fmla="*/ 41911 h 119661"/>
                                <a:gd name="connsiteX63" fmla="*/ 140357 w 1020802"/>
                                <a:gd name="connsiteY63" fmla="*/ 30429 h 119661"/>
                                <a:gd name="connsiteX64" fmla="*/ 153936 w 1020802"/>
                                <a:gd name="connsiteY64" fmla="*/ 26586 h 119661"/>
                                <a:gd name="connsiteX65" fmla="*/ 163321 w 1020802"/>
                                <a:gd name="connsiteY65" fmla="*/ 28507 h 119661"/>
                                <a:gd name="connsiteX66" fmla="*/ 169431 w 1020802"/>
                                <a:gd name="connsiteY66" fmla="*/ 33220 h 119661"/>
                                <a:gd name="connsiteX67" fmla="*/ 173014 w 1020802"/>
                                <a:gd name="connsiteY67" fmla="*/ 38724 h 119661"/>
                                <a:gd name="connsiteX68" fmla="*/ 173581 w 1020802"/>
                                <a:gd name="connsiteY68" fmla="*/ 38724 h 119661"/>
                                <a:gd name="connsiteX69" fmla="*/ 173581 w 1020802"/>
                                <a:gd name="connsiteY69" fmla="*/ 5108 h 119661"/>
                                <a:gd name="connsiteX70" fmla="*/ 192136 w 1020802"/>
                                <a:gd name="connsiteY70" fmla="*/ 5108 h 119661"/>
                                <a:gd name="connsiteX71" fmla="*/ 192136 w 1020802"/>
                                <a:gd name="connsiteY71" fmla="*/ 94516 h 119661"/>
                                <a:gd name="connsiteX72" fmla="*/ 173801 w 1020802"/>
                                <a:gd name="connsiteY72" fmla="*/ 94516 h 119661"/>
                                <a:gd name="connsiteX73" fmla="*/ 173801 w 1020802"/>
                                <a:gd name="connsiteY73" fmla="*/ 83777 h 119661"/>
                                <a:gd name="connsiteX74" fmla="*/ 173014 w 1020802"/>
                                <a:gd name="connsiteY74" fmla="*/ 83777 h 119661"/>
                                <a:gd name="connsiteX75" fmla="*/ 169304 w 1020802"/>
                                <a:gd name="connsiteY75" fmla="*/ 89321 h 119661"/>
                                <a:gd name="connsiteX76" fmla="*/ 163145 w 1020802"/>
                                <a:gd name="connsiteY76" fmla="*/ 93818 h 119661"/>
                                <a:gd name="connsiteX77" fmla="*/ 153980 w 1020802"/>
                                <a:gd name="connsiteY77" fmla="*/ 95607 h 119661"/>
                                <a:gd name="connsiteX78" fmla="*/ 159870 w 1020802"/>
                                <a:gd name="connsiteY78" fmla="*/ 80810 h 119661"/>
                                <a:gd name="connsiteX79" fmla="*/ 167470 w 1020802"/>
                                <a:gd name="connsiteY79" fmla="*/ 78362 h 119661"/>
                                <a:gd name="connsiteX80" fmla="*/ 172271 w 1020802"/>
                                <a:gd name="connsiteY80" fmla="*/ 71420 h 119661"/>
                                <a:gd name="connsiteX81" fmla="*/ 173972 w 1020802"/>
                                <a:gd name="connsiteY81" fmla="*/ 60989 h 119661"/>
                                <a:gd name="connsiteX82" fmla="*/ 172315 w 1020802"/>
                                <a:gd name="connsiteY82" fmla="*/ 50597 h 119661"/>
                                <a:gd name="connsiteX83" fmla="*/ 167510 w 1020802"/>
                                <a:gd name="connsiteY83" fmla="*/ 43788 h 119661"/>
                                <a:gd name="connsiteX84" fmla="*/ 159870 w 1020802"/>
                                <a:gd name="connsiteY84" fmla="*/ 41387 h 119661"/>
                                <a:gd name="connsiteX85" fmla="*/ 152146 w 1020802"/>
                                <a:gd name="connsiteY85" fmla="*/ 43876 h 119661"/>
                                <a:gd name="connsiteX86" fmla="*/ 147386 w 1020802"/>
                                <a:gd name="connsiteY86" fmla="*/ 50773 h 119661"/>
                                <a:gd name="connsiteX87" fmla="*/ 145772 w 1020802"/>
                                <a:gd name="connsiteY87" fmla="*/ 60989 h 119661"/>
                                <a:gd name="connsiteX88" fmla="*/ 147386 w 1020802"/>
                                <a:gd name="connsiteY88" fmla="*/ 71333 h 119661"/>
                                <a:gd name="connsiteX89" fmla="*/ 152146 w 1020802"/>
                                <a:gd name="connsiteY89" fmla="*/ 78318 h 119661"/>
                                <a:gd name="connsiteX90" fmla="*/ 159870 w 1020802"/>
                                <a:gd name="connsiteY90" fmla="*/ 80810 h 119661"/>
                                <a:gd name="connsiteX91" fmla="*/ 235880 w 1020802"/>
                                <a:gd name="connsiteY91" fmla="*/ 119661 h 119661"/>
                                <a:gd name="connsiteX92" fmla="*/ 235880 w 1020802"/>
                                <a:gd name="connsiteY92" fmla="*/ 27457 h 119661"/>
                                <a:gd name="connsiteX93" fmla="*/ 254215 w 1020802"/>
                                <a:gd name="connsiteY93" fmla="*/ 27457 h 119661"/>
                                <a:gd name="connsiteX94" fmla="*/ 254215 w 1020802"/>
                                <a:gd name="connsiteY94" fmla="*/ 38724 h 119661"/>
                                <a:gd name="connsiteX95" fmla="*/ 255046 w 1020802"/>
                                <a:gd name="connsiteY95" fmla="*/ 38724 h 119661"/>
                                <a:gd name="connsiteX96" fmla="*/ 258580 w 1020802"/>
                                <a:gd name="connsiteY96" fmla="*/ 33220 h 119661"/>
                                <a:gd name="connsiteX97" fmla="*/ 264695 w 1020802"/>
                                <a:gd name="connsiteY97" fmla="*/ 28507 h 119661"/>
                                <a:gd name="connsiteX98" fmla="*/ 274124 w 1020802"/>
                                <a:gd name="connsiteY98" fmla="*/ 26586 h 119661"/>
                                <a:gd name="connsiteX99" fmla="*/ 287655 w 1020802"/>
                                <a:gd name="connsiteY99" fmla="*/ 30429 h 119661"/>
                                <a:gd name="connsiteX100" fmla="*/ 297567 w 1020802"/>
                                <a:gd name="connsiteY100" fmla="*/ 41911 h 119661"/>
                                <a:gd name="connsiteX101" fmla="*/ 301278 w 1020802"/>
                                <a:gd name="connsiteY101" fmla="*/ 61077 h 119661"/>
                                <a:gd name="connsiteX102" fmla="*/ 297655 w 1020802"/>
                                <a:gd name="connsiteY102" fmla="*/ 80023 h 119661"/>
                                <a:gd name="connsiteX103" fmla="*/ 287874 w 1020802"/>
                                <a:gd name="connsiteY103" fmla="*/ 91677 h 119661"/>
                                <a:gd name="connsiteX104" fmla="*/ 274080 w 1020802"/>
                                <a:gd name="connsiteY104" fmla="*/ 95607 h 119661"/>
                                <a:gd name="connsiteX105" fmla="*/ 264866 w 1020802"/>
                                <a:gd name="connsiteY105" fmla="*/ 93818 h 119661"/>
                                <a:gd name="connsiteX106" fmla="*/ 258712 w 1020802"/>
                                <a:gd name="connsiteY106" fmla="*/ 89321 h 119661"/>
                                <a:gd name="connsiteX107" fmla="*/ 255046 w 1020802"/>
                                <a:gd name="connsiteY107" fmla="*/ 83777 h 119661"/>
                                <a:gd name="connsiteX108" fmla="*/ 254479 w 1020802"/>
                                <a:gd name="connsiteY108" fmla="*/ 83777 h 119661"/>
                                <a:gd name="connsiteX109" fmla="*/ 254479 w 1020802"/>
                                <a:gd name="connsiteY109" fmla="*/ 119661 h 119661"/>
                                <a:gd name="connsiteX110" fmla="*/ 235880 w 1020802"/>
                                <a:gd name="connsiteY110" fmla="*/ 119661 h 119661"/>
                                <a:gd name="connsiteX111" fmla="*/ 254083 w 1020802"/>
                                <a:gd name="connsiteY111" fmla="*/ 60989 h 119661"/>
                                <a:gd name="connsiteX112" fmla="*/ 255745 w 1020802"/>
                                <a:gd name="connsiteY112" fmla="*/ 71420 h 119661"/>
                                <a:gd name="connsiteX113" fmla="*/ 260545 w 1020802"/>
                                <a:gd name="connsiteY113" fmla="*/ 78362 h 119661"/>
                                <a:gd name="connsiteX114" fmla="*/ 268185 w 1020802"/>
                                <a:gd name="connsiteY114" fmla="*/ 80810 h 119661"/>
                                <a:gd name="connsiteX115" fmla="*/ 275869 w 1020802"/>
                                <a:gd name="connsiteY115" fmla="*/ 78318 h 119661"/>
                                <a:gd name="connsiteX116" fmla="*/ 280630 w 1020802"/>
                                <a:gd name="connsiteY116" fmla="*/ 71333 h 119661"/>
                                <a:gd name="connsiteX117" fmla="*/ 282287 w 1020802"/>
                                <a:gd name="connsiteY117" fmla="*/ 60989 h 119661"/>
                                <a:gd name="connsiteX118" fmla="*/ 280670 w 1020802"/>
                                <a:gd name="connsiteY118" fmla="*/ 50773 h 119661"/>
                                <a:gd name="connsiteX119" fmla="*/ 275913 w 1020802"/>
                                <a:gd name="connsiteY119" fmla="*/ 43876 h 119661"/>
                                <a:gd name="connsiteX120" fmla="*/ 268185 w 1020802"/>
                                <a:gd name="connsiteY120" fmla="*/ 41387 h 119661"/>
                                <a:gd name="connsiteX121" fmla="*/ 260501 w 1020802"/>
                                <a:gd name="connsiteY121" fmla="*/ 43788 h 119661"/>
                                <a:gd name="connsiteX122" fmla="*/ 255745 w 1020802"/>
                                <a:gd name="connsiteY122" fmla="*/ 50597 h 119661"/>
                                <a:gd name="connsiteX123" fmla="*/ 254083 w 1020802"/>
                                <a:gd name="connsiteY123" fmla="*/ 60989 h 119661"/>
                                <a:gd name="connsiteX124" fmla="*/ 332796 w 1020802"/>
                                <a:gd name="connsiteY124" fmla="*/ 95782 h 119661"/>
                                <a:gd name="connsiteX125" fmla="*/ 321358 w 1020802"/>
                                <a:gd name="connsiteY125" fmla="*/ 93558 h 119661"/>
                                <a:gd name="connsiteX126" fmla="*/ 313415 w 1020802"/>
                                <a:gd name="connsiteY126" fmla="*/ 86876 h 119661"/>
                                <a:gd name="connsiteX127" fmla="*/ 310531 w 1020802"/>
                                <a:gd name="connsiteY127" fmla="*/ 75786 h 119661"/>
                                <a:gd name="connsiteX128" fmla="*/ 312584 w 1020802"/>
                                <a:gd name="connsiteY128" fmla="*/ 66400 h 119661"/>
                                <a:gd name="connsiteX129" fmla="*/ 318171 w 1020802"/>
                                <a:gd name="connsiteY129" fmla="*/ 60290 h 119661"/>
                                <a:gd name="connsiteX130" fmla="*/ 326207 w 1020802"/>
                                <a:gd name="connsiteY130" fmla="*/ 56795 h 119661"/>
                                <a:gd name="connsiteX131" fmla="*/ 335724 w 1020802"/>
                                <a:gd name="connsiteY131" fmla="*/ 55138 h 119661"/>
                                <a:gd name="connsiteX132" fmla="*/ 345153 w 1020802"/>
                                <a:gd name="connsiteY132" fmla="*/ 54004 h 119661"/>
                                <a:gd name="connsiteX133" fmla="*/ 350349 w 1020802"/>
                                <a:gd name="connsiteY133" fmla="*/ 52342 h 119661"/>
                                <a:gd name="connsiteX134" fmla="*/ 351962 w 1020802"/>
                                <a:gd name="connsiteY134" fmla="*/ 49111 h 119661"/>
                                <a:gd name="connsiteX135" fmla="*/ 351962 w 1020802"/>
                                <a:gd name="connsiteY135" fmla="*/ 48852 h 119661"/>
                                <a:gd name="connsiteX136" fmla="*/ 349342 w 1020802"/>
                                <a:gd name="connsiteY136" fmla="*/ 42434 h 119661"/>
                                <a:gd name="connsiteX137" fmla="*/ 342010 w 1020802"/>
                                <a:gd name="connsiteY137" fmla="*/ 40165 h 119661"/>
                                <a:gd name="connsiteX138" fmla="*/ 334022 w 1020802"/>
                                <a:gd name="connsiteY138" fmla="*/ 42390 h 119661"/>
                                <a:gd name="connsiteX139" fmla="*/ 330093 w 1020802"/>
                                <a:gd name="connsiteY139" fmla="*/ 47889 h 119661"/>
                                <a:gd name="connsiteX140" fmla="*/ 312891 w 1020802"/>
                                <a:gd name="connsiteY140" fmla="*/ 46495 h 119661"/>
                                <a:gd name="connsiteX141" fmla="*/ 318043 w 1020802"/>
                                <a:gd name="connsiteY141" fmla="*/ 35928 h 119661"/>
                                <a:gd name="connsiteX142" fmla="*/ 327952 w 1020802"/>
                                <a:gd name="connsiteY142" fmla="*/ 29031 h 119661"/>
                                <a:gd name="connsiteX143" fmla="*/ 342098 w 1020802"/>
                                <a:gd name="connsiteY143" fmla="*/ 26586 h 119661"/>
                                <a:gd name="connsiteX144" fmla="*/ 352793 w 1020802"/>
                                <a:gd name="connsiteY144" fmla="*/ 27896 h 119661"/>
                                <a:gd name="connsiteX145" fmla="*/ 361919 w 1020802"/>
                                <a:gd name="connsiteY145" fmla="*/ 31954 h 119661"/>
                                <a:gd name="connsiteX146" fmla="*/ 368249 w 1020802"/>
                                <a:gd name="connsiteY146" fmla="*/ 39027 h 119661"/>
                                <a:gd name="connsiteX147" fmla="*/ 370561 w 1020802"/>
                                <a:gd name="connsiteY147" fmla="*/ 49287 h 119661"/>
                                <a:gd name="connsiteX148" fmla="*/ 370561 w 1020802"/>
                                <a:gd name="connsiteY148" fmla="*/ 94516 h 119661"/>
                                <a:gd name="connsiteX149" fmla="*/ 352925 w 1020802"/>
                                <a:gd name="connsiteY149" fmla="*/ 94516 h 119661"/>
                                <a:gd name="connsiteX150" fmla="*/ 352925 w 1020802"/>
                                <a:gd name="connsiteY150" fmla="*/ 85219 h 119661"/>
                                <a:gd name="connsiteX151" fmla="*/ 352402 w 1020802"/>
                                <a:gd name="connsiteY151" fmla="*/ 85219 h 119661"/>
                                <a:gd name="connsiteX152" fmla="*/ 348076 w 1020802"/>
                                <a:gd name="connsiteY152" fmla="*/ 90762 h 119661"/>
                                <a:gd name="connsiteX153" fmla="*/ 341575 w 1020802"/>
                                <a:gd name="connsiteY153" fmla="*/ 94472 h 119661"/>
                                <a:gd name="connsiteX154" fmla="*/ 332796 w 1020802"/>
                                <a:gd name="connsiteY154" fmla="*/ 95782 h 119661"/>
                                <a:gd name="connsiteX155" fmla="*/ 338124 w 1020802"/>
                                <a:gd name="connsiteY155" fmla="*/ 82946 h 119661"/>
                                <a:gd name="connsiteX156" fmla="*/ 345373 w 1020802"/>
                                <a:gd name="connsiteY156" fmla="*/ 81333 h 119661"/>
                                <a:gd name="connsiteX157" fmla="*/ 350305 w 1020802"/>
                                <a:gd name="connsiteY157" fmla="*/ 76880 h 119661"/>
                                <a:gd name="connsiteX158" fmla="*/ 352094 w 1020802"/>
                                <a:gd name="connsiteY158" fmla="*/ 70550 h 119661"/>
                                <a:gd name="connsiteX159" fmla="*/ 352094 w 1020802"/>
                                <a:gd name="connsiteY159" fmla="*/ 63433 h 119661"/>
                                <a:gd name="connsiteX160" fmla="*/ 349694 w 1020802"/>
                                <a:gd name="connsiteY160" fmla="*/ 64479 h 119661"/>
                                <a:gd name="connsiteX161" fmla="*/ 346331 w 1020802"/>
                                <a:gd name="connsiteY161" fmla="*/ 65310 h 119661"/>
                                <a:gd name="connsiteX162" fmla="*/ 342577 w 1020802"/>
                                <a:gd name="connsiteY162" fmla="*/ 65965 h 119661"/>
                                <a:gd name="connsiteX163" fmla="*/ 339170 w 1020802"/>
                                <a:gd name="connsiteY163" fmla="*/ 66444 h 119661"/>
                                <a:gd name="connsiteX164" fmla="*/ 333451 w 1020802"/>
                                <a:gd name="connsiteY164" fmla="*/ 67974 h 119661"/>
                                <a:gd name="connsiteX165" fmla="*/ 329653 w 1020802"/>
                                <a:gd name="connsiteY165" fmla="*/ 70809 h 119661"/>
                                <a:gd name="connsiteX166" fmla="*/ 328303 w 1020802"/>
                                <a:gd name="connsiteY166" fmla="*/ 75175 h 119661"/>
                                <a:gd name="connsiteX167" fmla="*/ 331051 w 1020802"/>
                                <a:gd name="connsiteY167" fmla="*/ 80982 h 119661"/>
                                <a:gd name="connsiteX168" fmla="*/ 338124 w 1020802"/>
                                <a:gd name="connsiteY168" fmla="*/ 82946 h 119661"/>
                                <a:gd name="connsiteX169" fmla="*/ 384991 w 1020802"/>
                                <a:gd name="connsiteY169" fmla="*/ 94516 h 119661"/>
                                <a:gd name="connsiteX170" fmla="*/ 384991 w 1020802"/>
                                <a:gd name="connsiteY170" fmla="*/ 27457 h 119661"/>
                                <a:gd name="connsiteX171" fmla="*/ 403019 w 1020802"/>
                                <a:gd name="connsiteY171" fmla="*/ 27457 h 119661"/>
                                <a:gd name="connsiteX172" fmla="*/ 403019 w 1020802"/>
                                <a:gd name="connsiteY172" fmla="*/ 39159 h 119661"/>
                                <a:gd name="connsiteX173" fmla="*/ 403718 w 1020802"/>
                                <a:gd name="connsiteY173" fmla="*/ 39159 h 119661"/>
                                <a:gd name="connsiteX174" fmla="*/ 409876 w 1020802"/>
                                <a:gd name="connsiteY174" fmla="*/ 29730 h 119661"/>
                                <a:gd name="connsiteX175" fmla="*/ 419828 w 1020802"/>
                                <a:gd name="connsiteY175" fmla="*/ 26499 h 119661"/>
                                <a:gd name="connsiteX176" fmla="*/ 422840 w 1020802"/>
                                <a:gd name="connsiteY176" fmla="*/ 26674 h 119661"/>
                                <a:gd name="connsiteX177" fmla="*/ 425679 w 1020802"/>
                                <a:gd name="connsiteY177" fmla="*/ 27154 h 119661"/>
                                <a:gd name="connsiteX178" fmla="*/ 425679 w 1020802"/>
                                <a:gd name="connsiteY178" fmla="*/ 43656 h 119661"/>
                                <a:gd name="connsiteX179" fmla="*/ 422057 w 1020802"/>
                                <a:gd name="connsiteY179" fmla="*/ 42957 h 119661"/>
                                <a:gd name="connsiteX180" fmla="*/ 417820 w 1020802"/>
                                <a:gd name="connsiteY180" fmla="*/ 42653 h 119661"/>
                                <a:gd name="connsiteX181" fmla="*/ 410487 w 1020802"/>
                                <a:gd name="connsiteY181" fmla="*/ 44443 h 119661"/>
                                <a:gd name="connsiteX182" fmla="*/ 405423 w 1020802"/>
                                <a:gd name="connsiteY182" fmla="*/ 49331 h 119661"/>
                                <a:gd name="connsiteX183" fmla="*/ 403590 w 1020802"/>
                                <a:gd name="connsiteY183" fmla="*/ 56580 h 119661"/>
                                <a:gd name="connsiteX184" fmla="*/ 403590 w 1020802"/>
                                <a:gd name="connsiteY184" fmla="*/ 94516 h 119661"/>
                                <a:gd name="connsiteX185" fmla="*/ 384991 w 1020802"/>
                                <a:gd name="connsiteY185" fmla="*/ 94516 h 119661"/>
                                <a:gd name="connsiteX186" fmla="*/ 474323 w 1020802"/>
                                <a:gd name="connsiteY186" fmla="*/ 27457 h 119661"/>
                                <a:gd name="connsiteX187" fmla="*/ 474323 w 1020802"/>
                                <a:gd name="connsiteY187" fmla="*/ 41431 h 119661"/>
                                <a:gd name="connsiteX188" fmla="*/ 433942 w 1020802"/>
                                <a:gd name="connsiteY188" fmla="*/ 41431 h 119661"/>
                                <a:gd name="connsiteX189" fmla="*/ 433942 w 1020802"/>
                                <a:gd name="connsiteY189" fmla="*/ 27457 h 119661"/>
                                <a:gd name="connsiteX190" fmla="*/ 474323 w 1020802"/>
                                <a:gd name="connsiteY190" fmla="*/ 27457 h 119661"/>
                                <a:gd name="connsiteX191" fmla="*/ 443108 w 1020802"/>
                                <a:gd name="connsiteY191" fmla="*/ 11394 h 119661"/>
                                <a:gd name="connsiteX192" fmla="*/ 461707 w 1020802"/>
                                <a:gd name="connsiteY192" fmla="*/ 11394 h 119661"/>
                                <a:gd name="connsiteX193" fmla="*/ 461707 w 1020802"/>
                                <a:gd name="connsiteY193" fmla="*/ 73909 h 119661"/>
                                <a:gd name="connsiteX194" fmla="*/ 462494 w 1020802"/>
                                <a:gd name="connsiteY194" fmla="*/ 77926 h 119661"/>
                                <a:gd name="connsiteX195" fmla="*/ 464674 w 1020802"/>
                                <a:gd name="connsiteY195" fmla="*/ 79891 h 119661"/>
                                <a:gd name="connsiteX196" fmla="*/ 467993 w 1020802"/>
                                <a:gd name="connsiteY196" fmla="*/ 80458 h 119661"/>
                                <a:gd name="connsiteX197" fmla="*/ 470613 w 1020802"/>
                                <a:gd name="connsiteY197" fmla="*/ 80239 h 119661"/>
                                <a:gd name="connsiteX198" fmla="*/ 472622 w 1020802"/>
                                <a:gd name="connsiteY198" fmla="*/ 79847 h 119661"/>
                                <a:gd name="connsiteX199" fmla="*/ 475546 w 1020802"/>
                                <a:gd name="connsiteY199" fmla="*/ 93686 h 119661"/>
                                <a:gd name="connsiteX200" fmla="*/ 471616 w 1020802"/>
                                <a:gd name="connsiteY200" fmla="*/ 94692 h 119661"/>
                                <a:gd name="connsiteX201" fmla="*/ 465461 w 1020802"/>
                                <a:gd name="connsiteY201" fmla="*/ 95435 h 119661"/>
                                <a:gd name="connsiteX202" fmla="*/ 453676 w 1020802"/>
                                <a:gd name="connsiteY202" fmla="*/ 93642 h 119661"/>
                                <a:gd name="connsiteX203" fmla="*/ 445860 w 1020802"/>
                                <a:gd name="connsiteY203" fmla="*/ 87268 h 119661"/>
                                <a:gd name="connsiteX204" fmla="*/ 443108 w 1020802"/>
                                <a:gd name="connsiteY204" fmla="*/ 76357 h 119661"/>
                                <a:gd name="connsiteX205" fmla="*/ 443108 w 1020802"/>
                                <a:gd name="connsiteY205" fmla="*/ 11394 h 119661"/>
                                <a:gd name="connsiteX206" fmla="*/ 497919 w 1020802"/>
                                <a:gd name="connsiteY206" fmla="*/ 119533 h 119661"/>
                                <a:gd name="connsiteX207" fmla="*/ 491285 w 1020802"/>
                                <a:gd name="connsiteY207" fmla="*/ 118966 h 119661"/>
                                <a:gd name="connsiteX208" fmla="*/ 486221 w 1020802"/>
                                <a:gd name="connsiteY208" fmla="*/ 117656 h 119661"/>
                                <a:gd name="connsiteX209" fmla="*/ 490410 w 1020802"/>
                                <a:gd name="connsiteY209" fmla="*/ 103730 h 119661"/>
                                <a:gd name="connsiteX210" fmla="*/ 498705 w 1020802"/>
                                <a:gd name="connsiteY210" fmla="*/ 104513 h 119661"/>
                                <a:gd name="connsiteX211" fmla="*/ 504077 w 1020802"/>
                                <a:gd name="connsiteY211" fmla="*/ 99277 h 119661"/>
                                <a:gd name="connsiteX212" fmla="*/ 505167 w 1020802"/>
                                <a:gd name="connsiteY212" fmla="*/ 96437 h 119661"/>
                                <a:gd name="connsiteX213" fmla="*/ 481113 w 1020802"/>
                                <a:gd name="connsiteY213" fmla="*/ 27457 h 119661"/>
                                <a:gd name="connsiteX214" fmla="*/ 500670 w 1020802"/>
                                <a:gd name="connsiteY214" fmla="*/ 27457 h 119661"/>
                                <a:gd name="connsiteX215" fmla="*/ 514553 w 1020802"/>
                                <a:gd name="connsiteY215" fmla="*/ 76704 h 119661"/>
                                <a:gd name="connsiteX216" fmla="*/ 515251 w 1020802"/>
                                <a:gd name="connsiteY216" fmla="*/ 76704 h 119661"/>
                                <a:gd name="connsiteX217" fmla="*/ 529266 w 1020802"/>
                                <a:gd name="connsiteY217" fmla="*/ 27457 h 119661"/>
                                <a:gd name="connsiteX218" fmla="*/ 548955 w 1020802"/>
                                <a:gd name="connsiteY218" fmla="*/ 27545 h 119661"/>
                                <a:gd name="connsiteX219" fmla="*/ 522892 w 1020802"/>
                                <a:gd name="connsiteY219" fmla="*/ 101765 h 119661"/>
                                <a:gd name="connsiteX220" fmla="*/ 517784 w 1020802"/>
                                <a:gd name="connsiteY220" fmla="*/ 111107 h 119661"/>
                                <a:gd name="connsiteX221" fmla="*/ 509708 w 1020802"/>
                                <a:gd name="connsiteY221" fmla="*/ 117305 h 119661"/>
                                <a:gd name="connsiteX222" fmla="*/ 497919 w 1020802"/>
                                <a:gd name="connsiteY222" fmla="*/ 119533 h 119661"/>
                                <a:gd name="connsiteX223" fmla="*/ 642720 w 1020802"/>
                                <a:gd name="connsiteY223" fmla="*/ 46579 h 119661"/>
                                <a:gd name="connsiteX224" fmla="*/ 625695 w 1020802"/>
                                <a:gd name="connsiteY224" fmla="*/ 47630 h 119661"/>
                                <a:gd name="connsiteX225" fmla="*/ 623818 w 1020802"/>
                                <a:gd name="connsiteY225" fmla="*/ 43700 h 119661"/>
                                <a:gd name="connsiteX226" fmla="*/ 620020 w 1020802"/>
                                <a:gd name="connsiteY226" fmla="*/ 40860 h 119661"/>
                                <a:gd name="connsiteX227" fmla="*/ 614472 w 1020802"/>
                                <a:gd name="connsiteY227" fmla="*/ 39770 h 119661"/>
                                <a:gd name="connsiteX228" fmla="*/ 607184 w 1020802"/>
                                <a:gd name="connsiteY228" fmla="*/ 41603 h 119661"/>
                                <a:gd name="connsiteX229" fmla="*/ 604213 w 1020802"/>
                                <a:gd name="connsiteY229" fmla="*/ 46408 h 119661"/>
                                <a:gd name="connsiteX230" fmla="*/ 606134 w 1020802"/>
                                <a:gd name="connsiteY230" fmla="*/ 50465 h 119661"/>
                                <a:gd name="connsiteX231" fmla="*/ 612727 w 1020802"/>
                                <a:gd name="connsiteY231" fmla="*/ 53129 h 119661"/>
                                <a:gd name="connsiteX232" fmla="*/ 624864 w 1020802"/>
                                <a:gd name="connsiteY232" fmla="*/ 55573 h 119661"/>
                                <a:gd name="connsiteX233" fmla="*/ 639445 w 1020802"/>
                                <a:gd name="connsiteY233" fmla="*/ 62035 h 119661"/>
                                <a:gd name="connsiteX234" fmla="*/ 644250 w 1020802"/>
                                <a:gd name="connsiteY234" fmla="*/ 73737 h 119661"/>
                                <a:gd name="connsiteX235" fmla="*/ 640364 w 1020802"/>
                                <a:gd name="connsiteY235" fmla="*/ 85303 h 119661"/>
                                <a:gd name="connsiteX236" fmla="*/ 629797 w 1020802"/>
                                <a:gd name="connsiteY236" fmla="*/ 93075 h 119661"/>
                                <a:gd name="connsiteX237" fmla="*/ 614385 w 1020802"/>
                                <a:gd name="connsiteY237" fmla="*/ 95826 h 119661"/>
                                <a:gd name="connsiteX238" fmla="*/ 593170 w 1020802"/>
                                <a:gd name="connsiteY238" fmla="*/ 90283 h 119661"/>
                                <a:gd name="connsiteX239" fmla="*/ 583956 w 1020802"/>
                                <a:gd name="connsiteY239" fmla="*/ 75091 h 119661"/>
                                <a:gd name="connsiteX240" fmla="*/ 602252 w 1020802"/>
                                <a:gd name="connsiteY240" fmla="*/ 74128 h 119661"/>
                                <a:gd name="connsiteX241" fmla="*/ 606265 w 1020802"/>
                                <a:gd name="connsiteY241" fmla="*/ 80327 h 119661"/>
                                <a:gd name="connsiteX242" fmla="*/ 614429 w 1020802"/>
                                <a:gd name="connsiteY242" fmla="*/ 82423 h 119661"/>
                                <a:gd name="connsiteX243" fmla="*/ 622288 w 1020802"/>
                                <a:gd name="connsiteY243" fmla="*/ 80546 h 119661"/>
                                <a:gd name="connsiteX244" fmla="*/ 625344 w 1020802"/>
                                <a:gd name="connsiteY244" fmla="*/ 75614 h 119661"/>
                                <a:gd name="connsiteX245" fmla="*/ 623207 w 1020802"/>
                                <a:gd name="connsiteY245" fmla="*/ 71464 h 119661"/>
                                <a:gd name="connsiteX246" fmla="*/ 616745 w 1020802"/>
                                <a:gd name="connsiteY246" fmla="*/ 68932 h 119661"/>
                                <a:gd name="connsiteX247" fmla="*/ 605131 w 1020802"/>
                                <a:gd name="connsiteY247" fmla="*/ 66620 h 119661"/>
                                <a:gd name="connsiteX248" fmla="*/ 590506 w 1020802"/>
                                <a:gd name="connsiteY248" fmla="*/ 59811 h 119661"/>
                                <a:gd name="connsiteX249" fmla="*/ 585749 w 1020802"/>
                                <a:gd name="connsiteY249" fmla="*/ 47454 h 119661"/>
                                <a:gd name="connsiteX250" fmla="*/ 589240 w 1020802"/>
                                <a:gd name="connsiteY250" fmla="*/ 36323 h 119661"/>
                                <a:gd name="connsiteX251" fmla="*/ 599148 w 1020802"/>
                                <a:gd name="connsiteY251" fmla="*/ 29119 h 119661"/>
                                <a:gd name="connsiteX252" fmla="*/ 614169 w 1020802"/>
                                <a:gd name="connsiteY252" fmla="*/ 26586 h 119661"/>
                                <a:gd name="connsiteX253" fmla="*/ 634162 w 1020802"/>
                                <a:gd name="connsiteY253" fmla="*/ 31954 h 119661"/>
                                <a:gd name="connsiteX254" fmla="*/ 642720 w 1020802"/>
                                <a:gd name="connsiteY254" fmla="*/ 46579 h 119661"/>
                                <a:gd name="connsiteX255" fmla="*/ 686520 w 1020802"/>
                                <a:gd name="connsiteY255" fmla="*/ 95826 h 119661"/>
                                <a:gd name="connsiteX256" fmla="*/ 668708 w 1020802"/>
                                <a:gd name="connsiteY256" fmla="*/ 91637 h 119661"/>
                                <a:gd name="connsiteX257" fmla="*/ 657270 w 1020802"/>
                                <a:gd name="connsiteY257" fmla="*/ 79672 h 119661"/>
                                <a:gd name="connsiteX258" fmla="*/ 653252 w 1020802"/>
                                <a:gd name="connsiteY258" fmla="*/ 61292 h 119661"/>
                                <a:gd name="connsiteX259" fmla="*/ 657270 w 1020802"/>
                                <a:gd name="connsiteY259" fmla="*/ 43133 h 119661"/>
                                <a:gd name="connsiteX260" fmla="*/ 668576 w 1020802"/>
                                <a:gd name="connsiteY260" fmla="*/ 30952 h 119661"/>
                                <a:gd name="connsiteX261" fmla="*/ 685777 w 1020802"/>
                                <a:gd name="connsiteY261" fmla="*/ 26586 h 119661"/>
                                <a:gd name="connsiteX262" fmla="*/ 698134 w 1020802"/>
                                <a:gd name="connsiteY262" fmla="*/ 28723 h 119661"/>
                                <a:gd name="connsiteX263" fmla="*/ 708174 w 1020802"/>
                                <a:gd name="connsiteY263" fmla="*/ 35057 h 119661"/>
                                <a:gd name="connsiteX264" fmla="*/ 714896 w 1020802"/>
                                <a:gd name="connsiteY264" fmla="*/ 45709 h 119661"/>
                                <a:gd name="connsiteX265" fmla="*/ 717296 w 1020802"/>
                                <a:gd name="connsiteY265" fmla="*/ 60637 h 119661"/>
                                <a:gd name="connsiteX266" fmla="*/ 717296 w 1020802"/>
                                <a:gd name="connsiteY266" fmla="*/ 65745 h 119661"/>
                                <a:gd name="connsiteX267" fmla="*/ 660672 w 1020802"/>
                                <a:gd name="connsiteY267" fmla="*/ 65745 h 119661"/>
                                <a:gd name="connsiteX268" fmla="*/ 660672 w 1020802"/>
                                <a:gd name="connsiteY268" fmla="*/ 54219 h 119661"/>
                                <a:gd name="connsiteX269" fmla="*/ 699791 w 1020802"/>
                                <a:gd name="connsiteY269" fmla="*/ 54219 h 119661"/>
                                <a:gd name="connsiteX270" fmla="*/ 698046 w 1020802"/>
                                <a:gd name="connsiteY270" fmla="*/ 47106 h 119661"/>
                                <a:gd name="connsiteX271" fmla="*/ 693198 w 1020802"/>
                                <a:gd name="connsiteY271" fmla="*/ 42258 h 119661"/>
                                <a:gd name="connsiteX272" fmla="*/ 686081 w 1020802"/>
                                <a:gd name="connsiteY272" fmla="*/ 40469 h 119661"/>
                                <a:gd name="connsiteX273" fmla="*/ 678573 w 1020802"/>
                                <a:gd name="connsiteY273" fmla="*/ 42434 h 119661"/>
                                <a:gd name="connsiteX274" fmla="*/ 673508 w 1020802"/>
                                <a:gd name="connsiteY274" fmla="*/ 47630 h 119661"/>
                                <a:gd name="connsiteX275" fmla="*/ 671631 w 1020802"/>
                                <a:gd name="connsiteY275" fmla="*/ 54830 h 119661"/>
                                <a:gd name="connsiteX276" fmla="*/ 671631 w 1020802"/>
                                <a:gd name="connsiteY276" fmla="*/ 65789 h 119661"/>
                                <a:gd name="connsiteX277" fmla="*/ 673464 w 1020802"/>
                                <a:gd name="connsiteY277" fmla="*/ 74392 h 119661"/>
                                <a:gd name="connsiteX278" fmla="*/ 678748 w 1020802"/>
                                <a:gd name="connsiteY278" fmla="*/ 79979 h 119661"/>
                                <a:gd name="connsiteX279" fmla="*/ 686824 w 1020802"/>
                                <a:gd name="connsiteY279" fmla="*/ 81944 h 119661"/>
                                <a:gd name="connsiteX280" fmla="*/ 692499 w 1020802"/>
                                <a:gd name="connsiteY280" fmla="*/ 81069 h 119661"/>
                                <a:gd name="connsiteX281" fmla="*/ 696908 w 1020802"/>
                                <a:gd name="connsiteY281" fmla="*/ 78450 h 119661"/>
                                <a:gd name="connsiteX282" fmla="*/ 699703 w 1020802"/>
                                <a:gd name="connsiteY282" fmla="*/ 74172 h 119661"/>
                                <a:gd name="connsiteX283" fmla="*/ 716905 w 1020802"/>
                                <a:gd name="connsiteY283" fmla="*/ 75306 h 119661"/>
                                <a:gd name="connsiteX284" fmla="*/ 711533 w 1020802"/>
                                <a:gd name="connsiteY284" fmla="*/ 86134 h 119661"/>
                                <a:gd name="connsiteX285" fmla="*/ 701145 w 1020802"/>
                                <a:gd name="connsiteY285" fmla="*/ 93294 h 119661"/>
                                <a:gd name="connsiteX286" fmla="*/ 686520 w 1020802"/>
                                <a:gd name="connsiteY286" fmla="*/ 95826 h 119661"/>
                                <a:gd name="connsiteX287" fmla="*/ 729433 w 1020802"/>
                                <a:gd name="connsiteY287" fmla="*/ 94516 h 119661"/>
                                <a:gd name="connsiteX288" fmla="*/ 729433 w 1020802"/>
                                <a:gd name="connsiteY288" fmla="*/ 27457 h 119661"/>
                                <a:gd name="connsiteX289" fmla="*/ 747465 w 1020802"/>
                                <a:gd name="connsiteY289" fmla="*/ 27457 h 119661"/>
                                <a:gd name="connsiteX290" fmla="*/ 747465 w 1020802"/>
                                <a:gd name="connsiteY290" fmla="*/ 39159 h 119661"/>
                                <a:gd name="connsiteX291" fmla="*/ 748164 w 1020802"/>
                                <a:gd name="connsiteY291" fmla="*/ 39159 h 119661"/>
                                <a:gd name="connsiteX292" fmla="*/ 754318 w 1020802"/>
                                <a:gd name="connsiteY292" fmla="*/ 29730 h 119661"/>
                                <a:gd name="connsiteX293" fmla="*/ 764271 w 1020802"/>
                                <a:gd name="connsiteY293" fmla="*/ 26499 h 119661"/>
                                <a:gd name="connsiteX294" fmla="*/ 767286 w 1020802"/>
                                <a:gd name="connsiteY294" fmla="*/ 26674 h 119661"/>
                                <a:gd name="connsiteX295" fmla="*/ 770122 w 1020802"/>
                                <a:gd name="connsiteY295" fmla="*/ 27154 h 119661"/>
                                <a:gd name="connsiteX296" fmla="*/ 770122 w 1020802"/>
                                <a:gd name="connsiteY296" fmla="*/ 43656 h 119661"/>
                                <a:gd name="connsiteX297" fmla="*/ 766499 w 1020802"/>
                                <a:gd name="connsiteY297" fmla="*/ 42957 h 119661"/>
                                <a:gd name="connsiteX298" fmla="*/ 762266 w 1020802"/>
                                <a:gd name="connsiteY298" fmla="*/ 42653 h 119661"/>
                                <a:gd name="connsiteX299" fmla="*/ 754929 w 1020802"/>
                                <a:gd name="connsiteY299" fmla="*/ 44443 h 119661"/>
                                <a:gd name="connsiteX300" fmla="*/ 749865 w 1020802"/>
                                <a:gd name="connsiteY300" fmla="*/ 49331 h 119661"/>
                                <a:gd name="connsiteX301" fmla="*/ 748032 w 1020802"/>
                                <a:gd name="connsiteY301" fmla="*/ 56580 h 119661"/>
                                <a:gd name="connsiteX302" fmla="*/ 748032 w 1020802"/>
                                <a:gd name="connsiteY302" fmla="*/ 94516 h 119661"/>
                                <a:gd name="connsiteX303" fmla="*/ 729433 w 1020802"/>
                                <a:gd name="connsiteY303" fmla="*/ 94516 h 119661"/>
                                <a:gd name="connsiteX304" fmla="*/ 844298 w 1020802"/>
                                <a:gd name="connsiteY304" fmla="*/ 27457 h 119661"/>
                                <a:gd name="connsiteX305" fmla="*/ 820850 w 1020802"/>
                                <a:gd name="connsiteY305" fmla="*/ 94516 h 119661"/>
                                <a:gd name="connsiteX306" fmla="*/ 799895 w 1020802"/>
                                <a:gd name="connsiteY306" fmla="*/ 94516 h 119661"/>
                                <a:gd name="connsiteX307" fmla="*/ 776452 w 1020802"/>
                                <a:gd name="connsiteY307" fmla="*/ 27457 h 119661"/>
                                <a:gd name="connsiteX308" fmla="*/ 796097 w 1020802"/>
                                <a:gd name="connsiteY308" fmla="*/ 27457 h 119661"/>
                                <a:gd name="connsiteX309" fmla="*/ 810023 w 1020802"/>
                                <a:gd name="connsiteY309" fmla="*/ 75438 h 119661"/>
                                <a:gd name="connsiteX310" fmla="*/ 810722 w 1020802"/>
                                <a:gd name="connsiteY310" fmla="*/ 75438 h 119661"/>
                                <a:gd name="connsiteX311" fmla="*/ 824608 w 1020802"/>
                                <a:gd name="connsiteY311" fmla="*/ 27457 h 119661"/>
                                <a:gd name="connsiteX312" fmla="*/ 844298 w 1020802"/>
                                <a:gd name="connsiteY312" fmla="*/ 27457 h 119661"/>
                                <a:gd name="connsiteX313" fmla="*/ 853815 w 1020802"/>
                                <a:gd name="connsiteY313" fmla="*/ 94516 h 119661"/>
                                <a:gd name="connsiteX314" fmla="*/ 853815 w 1020802"/>
                                <a:gd name="connsiteY314" fmla="*/ 27457 h 119661"/>
                                <a:gd name="connsiteX315" fmla="*/ 872410 w 1020802"/>
                                <a:gd name="connsiteY315" fmla="*/ 27457 h 119661"/>
                                <a:gd name="connsiteX316" fmla="*/ 872410 w 1020802"/>
                                <a:gd name="connsiteY316" fmla="*/ 94516 h 119661"/>
                                <a:gd name="connsiteX317" fmla="*/ 853815 w 1020802"/>
                                <a:gd name="connsiteY317" fmla="*/ 94516 h 119661"/>
                                <a:gd name="connsiteX318" fmla="*/ 863200 w 1020802"/>
                                <a:gd name="connsiteY318" fmla="*/ 18815 h 119661"/>
                                <a:gd name="connsiteX319" fmla="*/ 856083 w 1020802"/>
                                <a:gd name="connsiteY319" fmla="*/ 16063 h 119661"/>
                                <a:gd name="connsiteX320" fmla="*/ 853116 w 1020802"/>
                                <a:gd name="connsiteY320" fmla="*/ 9385 h 119661"/>
                                <a:gd name="connsiteX321" fmla="*/ 856083 w 1020802"/>
                                <a:gd name="connsiteY321" fmla="*/ 2792 h 119661"/>
                                <a:gd name="connsiteX322" fmla="*/ 863156 w 1020802"/>
                                <a:gd name="connsiteY322" fmla="*/ 0 h 119661"/>
                                <a:gd name="connsiteX323" fmla="*/ 870273 w 1020802"/>
                                <a:gd name="connsiteY323" fmla="*/ 2792 h 119661"/>
                                <a:gd name="connsiteX324" fmla="*/ 873241 w 1020802"/>
                                <a:gd name="connsiteY324" fmla="*/ 9385 h 119661"/>
                                <a:gd name="connsiteX325" fmla="*/ 870273 w 1020802"/>
                                <a:gd name="connsiteY325" fmla="*/ 16063 h 119661"/>
                                <a:gd name="connsiteX326" fmla="*/ 863200 w 1020802"/>
                                <a:gd name="connsiteY326" fmla="*/ 18815 h 119661"/>
                                <a:gd name="connsiteX327" fmla="*/ 917607 w 1020802"/>
                                <a:gd name="connsiteY327" fmla="*/ 95826 h 119661"/>
                                <a:gd name="connsiteX328" fmla="*/ 899883 w 1020802"/>
                                <a:gd name="connsiteY328" fmla="*/ 91461 h 119661"/>
                                <a:gd name="connsiteX329" fmla="*/ 888533 w 1020802"/>
                                <a:gd name="connsiteY329" fmla="*/ 79236 h 119661"/>
                                <a:gd name="connsiteX330" fmla="*/ 884603 w 1020802"/>
                                <a:gd name="connsiteY330" fmla="*/ 61248 h 119661"/>
                                <a:gd name="connsiteX331" fmla="*/ 888576 w 1020802"/>
                                <a:gd name="connsiteY331" fmla="*/ 43177 h 119661"/>
                                <a:gd name="connsiteX332" fmla="*/ 899971 w 1020802"/>
                                <a:gd name="connsiteY332" fmla="*/ 30996 h 119661"/>
                                <a:gd name="connsiteX333" fmla="*/ 917519 w 1020802"/>
                                <a:gd name="connsiteY333" fmla="*/ 26586 h 119661"/>
                                <a:gd name="connsiteX334" fmla="*/ 932887 w 1020802"/>
                                <a:gd name="connsiteY334" fmla="*/ 29774 h 119661"/>
                                <a:gd name="connsiteX335" fmla="*/ 943323 w 1020802"/>
                                <a:gd name="connsiteY335" fmla="*/ 38724 h 119661"/>
                                <a:gd name="connsiteX336" fmla="*/ 947556 w 1020802"/>
                                <a:gd name="connsiteY336" fmla="*/ 52254 h 119661"/>
                                <a:gd name="connsiteX337" fmla="*/ 930004 w 1020802"/>
                                <a:gd name="connsiteY337" fmla="*/ 52254 h 119661"/>
                                <a:gd name="connsiteX338" fmla="*/ 926078 w 1020802"/>
                                <a:gd name="connsiteY338" fmla="*/ 44179 h 119661"/>
                                <a:gd name="connsiteX339" fmla="*/ 917827 w 1020802"/>
                                <a:gd name="connsiteY339" fmla="*/ 41080 h 119661"/>
                                <a:gd name="connsiteX340" fmla="*/ 910275 w 1020802"/>
                                <a:gd name="connsiteY340" fmla="*/ 43436 h 119661"/>
                                <a:gd name="connsiteX341" fmla="*/ 905294 w 1020802"/>
                                <a:gd name="connsiteY341" fmla="*/ 50206 h 119661"/>
                                <a:gd name="connsiteX342" fmla="*/ 903505 w 1020802"/>
                                <a:gd name="connsiteY342" fmla="*/ 60989 h 119661"/>
                                <a:gd name="connsiteX343" fmla="*/ 905251 w 1020802"/>
                                <a:gd name="connsiteY343" fmla="*/ 71904 h 119661"/>
                                <a:gd name="connsiteX344" fmla="*/ 910275 w 1020802"/>
                                <a:gd name="connsiteY344" fmla="*/ 78757 h 119661"/>
                                <a:gd name="connsiteX345" fmla="*/ 917827 w 1020802"/>
                                <a:gd name="connsiteY345" fmla="*/ 81113 h 119661"/>
                                <a:gd name="connsiteX346" fmla="*/ 923546 w 1020802"/>
                                <a:gd name="connsiteY346" fmla="*/ 79803 h 119661"/>
                                <a:gd name="connsiteX347" fmla="*/ 927779 w 1020802"/>
                                <a:gd name="connsiteY347" fmla="*/ 76005 h 119661"/>
                                <a:gd name="connsiteX348" fmla="*/ 930004 w 1020802"/>
                                <a:gd name="connsiteY348" fmla="*/ 69939 h 119661"/>
                                <a:gd name="connsiteX349" fmla="*/ 947556 w 1020802"/>
                                <a:gd name="connsiteY349" fmla="*/ 69939 h 119661"/>
                                <a:gd name="connsiteX350" fmla="*/ 943363 w 1020802"/>
                                <a:gd name="connsiteY350" fmla="*/ 83470 h 119661"/>
                                <a:gd name="connsiteX351" fmla="*/ 933107 w 1020802"/>
                                <a:gd name="connsiteY351" fmla="*/ 92551 h 119661"/>
                                <a:gd name="connsiteX352" fmla="*/ 917607 w 1020802"/>
                                <a:gd name="connsiteY352" fmla="*/ 95826 h 119661"/>
                                <a:gd name="connsiteX353" fmla="*/ 990022 w 1020802"/>
                                <a:gd name="connsiteY353" fmla="*/ 95826 h 119661"/>
                                <a:gd name="connsiteX354" fmla="*/ 972210 w 1020802"/>
                                <a:gd name="connsiteY354" fmla="*/ 91637 h 119661"/>
                                <a:gd name="connsiteX355" fmla="*/ 960772 w 1020802"/>
                                <a:gd name="connsiteY355" fmla="*/ 79672 h 119661"/>
                                <a:gd name="connsiteX356" fmla="*/ 956758 w 1020802"/>
                                <a:gd name="connsiteY356" fmla="*/ 61292 h 119661"/>
                                <a:gd name="connsiteX357" fmla="*/ 960772 w 1020802"/>
                                <a:gd name="connsiteY357" fmla="*/ 43133 h 119661"/>
                                <a:gd name="connsiteX358" fmla="*/ 972082 w 1020802"/>
                                <a:gd name="connsiteY358" fmla="*/ 30952 h 119661"/>
                                <a:gd name="connsiteX359" fmla="*/ 989279 w 1020802"/>
                                <a:gd name="connsiteY359" fmla="*/ 26586 h 119661"/>
                                <a:gd name="connsiteX360" fmla="*/ 1001636 w 1020802"/>
                                <a:gd name="connsiteY360" fmla="*/ 28723 h 119661"/>
                                <a:gd name="connsiteX361" fmla="*/ 1011676 w 1020802"/>
                                <a:gd name="connsiteY361" fmla="*/ 35057 h 119661"/>
                                <a:gd name="connsiteX362" fmla="*/ 1018402 w 1020802"/>
                                <a:gd name="connsiteY362" fmla="*/ 45709 h 119661"/>
                                <a:gd name="connsiteX363" fmla="*/ 1020802 w 1020802"/>
                                <a:gd name="connsiteY363" fmla="*/ 60637 h 119661"/>
                                <a:gd name="connsiteX364" fmla="*/ 1020802 w 1020802"/>
                                <a:gd name="connsiteY364" fmla="*/ 65745 h 119661"/>
                                <a:gd name="connsiteX365" fmla="*/ 964179 w 1020802"/>
                                <a:gd name="connsiteY365" fmla="*/ 65745 h 119661"/>
                                <a:gd name="connsiteX366" fmla="*/ 964179 w 1020802"/>
                                <a:gd name="connsiteY366" fmla="*/ 54219 h 119661"/>
                                <a:gd name="connsiteX367" fmla="*/ 1003293 w 1020802"/>
                                <a:gd name="connsiteY367" fmla="*/ 54219 h 119661"/>
                                <a:gd name="connsiteX368" fmla="*/ 1001548 w 1020802"/>
                                <a:gd name="connsiteY368" fmla="*/ 47106 h 119661"/>
                                <a:gd name="connsiteX369" fmla="*/ 996704 w 1020802"/>
                                <a:gd name="connsiteY369" fmla="*/ 42258 h 119661"/>
                                <a:gd name="connsiteX370" fmla="*/ 989587 w 1020802"/>
                                <a:gd name="connsiteY370" fmla="*/ 40469 h 119661"/>
                                <a:gd name="connsiteX371" fmla="*/ 982079 w 1020802"/>
                                <a:gd name="connsiteY371" fmla="*/ 42434 h 119661"/>
                                <a:gd name="connsiteX372" fmla="*/ 977015 w 1020802"/>
                                <a:gd name="connsiteY372" fmla="*/ 47630 h 119661"/>
                                <a:gd name="connsiteX373" fmla="*/ 975137 w 1020802"/>
                                <a:gd name="connsiteY373" fmla="*/ 54830 h 119661"/>
                                <a:gd name="connsiteX374" fmla="*/ 975137 w 1020802"/>
                                <a:gd name="connsiteY374" fmla="*/ 65789 h 119661"/>
                                <a:gd name="connsiteX375" fmla="*/ 976970 w 1020802"/>
                                <a:gd name="connsiteY375" fmla="*/ 74392 h 119661"/>
                                <a:gd name="connsiteX376" fmla="*/ 982254 w 1020802"/>
                                <a:gd name="connsiteY376" fmla="*/ 79979 h 119661"/>
                                <a:gd name="connsiteX377" fmla="*/ 990330 w 1020802"/>
                                <a:gd name="connsiteY377" fmla="*/ 81944 h 119661"/>
                                <a:gd name="connsiteX378" fmla="*/ 996005 w 1020802"/>
                                <a:gd name="connsiteY378" fmla="*/ 81069 h 119661"/>
                                <a:gd name="connsiteX379" fmla="*/ 1000414 w 1020802"/>
                                <a:gd name="connsiteY379" fmla="*/ 78450 h 119661"/>
                                <a:gd name="connsiteX380" fmla="*/ 1003209 w 1020802"/>
                                <a:gd name="connsiteY380" fmla="*/ 74172 h 119661"/>
                                <a:gd name="connsiteX381" fmla="*/ 1020411 w 1020802"/>
                                <a:gd name="connsiteY381" fmla="*/ 75306 h 119661"/>
                                <a:gd name="connsiteX382" fmla="*/ 1015039 w 1020802"/>
                                <a:gd name="connsiteY382" fmla="*/ 86134 h 119661"/>
                                <a:gd name="connsiteX383" fmla="*/ 1004647 w 1020802"/>
                                <a:gd name="connsiteY383" fmla="*/ 93294 h 119661"/>
                                <a:gd name="connsiteX384" fmla="*/ 990022 w 1020802"/>
                                <a:gd name="connsiteY384" fmla="*/ 95826 h 11966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 ang="0">
                                  <a:pos x="connsiteX156" y="connsiteY156"/>
                                </a:cxn>
                                <a:cxn ang="0">
                                  <a:pos x="connsiteX157" y="connsiteY157"/>
                                </a:cxn>
                                <a:cxn ang="0">
                                  <a:pos x="connsiteX158" y="connsiteY158"/>
                                </a:cxn>
                                <a:cxn ang="0">
                                  <a:pos x="connsiteX159" y="connsiteY159"/>
                                </a:cxn>
                                <a:cxn ang="0">
                                  <a:pos x="connsiteX160" y="connsiteY160"/>
                                </a:cxn>
                                <a:cxn ang="0">
                                  <a:pos x="connsiteX161" y="connsiteY161"/>
                                </a:cxn>
                                <a:cxn ang="0">
                                  <a:pos x="connsiteX162" y="connsiteY162"/>
                                </a:cxn>
                                <a:cxn ang="0">
                                  <a:pos x="connsiteX163" y="connsiteY163"/>
                                </a:cxn>
                                <a:cxn ang="0">
                                  <a:pos x="connsiteX164" y="connsiteY164"/>
                                </a:cxn>
                                <a:cxn ang="0">
                                  <a:pos x="connsiteX165" y="connsiteY165"/>
                                </a:cxn>
                                <a:cxn ang="0">
                                  <a:pos x="connsiteX166" y="connsiteY166"/>
                                </a:cxn>
                                <a:cxn ang="0">
                                  <a:pos x="connsiteX167" y="connsiteY167"/>
                                </a:cxn>
                                <a:cxn ang="0">
                                  <a:pos x="connsiteX168" y="connsiteY168"/>
                                </a:cxn>
                                <a:cxn ang="0">
                                  <a:pos x="connsiteX169" y="connsiteY169"/>
                                </a:cxn>
                                <a:cxn ang="0">
                                  <a:pos x="connsiteX170" y="connsiteY170"/>
                                </a:cxn>
                                <a:cxn ang="0">
                                  <a:pos x="connsiteX171" y="connsiteY171"/>
                                </a:cxn>
                                <a:cxn ang="0">
                                  <a:pos x="connsiteX172" y="connsiteY172"/>
                                </a:cxn>
                                <a:cxn ang="0">
                                  <a:pos x="connsiteX173" y="connsiteY173"/>
                                </a:cxn>
                                <a:cxn ang="0">
                                  <a:pos x="connsiteX174" y="connsiteY174"/>
                                </a:cxn>
                                <a:cxn ang="0">
                                  <a:pos x="connsiteX175" y="connsiteY175"/>
                                </a:cxn>
                                <a:cxn ang="0">
                                  <a:pos x="connsiteX176" y="connsiteY176"/>
                                </a:cxn>
                                <a:cxn ang="0">
                                  <a:pos x="connsiteX177" y="connsiteY177"/>
                                </a:cxn>
                                <a:cxn ang="0">
                                  <a:pos x="connsiteX178" y="connsiteY178"/>
                                </a:cxn>
                                <a:cxn ang="0">
                                  <a:pos x="connsiteX179" y="connsiteY179"/>
                                </a:cxn>
                                <a:cxn ang="0">
                                  <a:pos x="connsiteX180" y="connsiteY180"/>
                                </a:cxn>
                                <a:cxn ang="0">
                                  <a:pos x="connsiteX181" y="connsiteY181"/>
                                </a:cxn>
                                <a:cxn ang="0">
                                  <a:pos x="connsiteX182" y="connsiteY182"/>
                                </a:cxn>
                                <a:cxn ang="0">
                                  <a:pos x="connsiteX183" y="connsiteY183"/>
                                </a:cxn>
                                <a:cxn ang="0">
                                  <a:pos x="connsiteX184" y="connsiteY184"/>
                                </a:cxn>
                                <a:cxn ang="0">
                                  <a:pos x="connsiteX185" y="connsiteY185"/>
                                </a:cxn>
                                <a:cxn ang="0">
                                  <a:pos x="connsiteX186" y="connsiteY186"/>
                                </a:cxn>
                                <a:cxn ang="0">
                                  <a:pos x="connsiteX187" y="connsiteY187"/>
                                </a:cxn>
                                <a:cxn ang="0">
                                  <a:pos x="connsiteX188" y="connsiteY188"/>
                                </a:cxn>
                                <a:cxn ang="0">
                                  <a:pos x="connsiteX189" y="connsiteY189"/>
                                </a:cxn>
                                <a:cxn ang="0">
                                  <a:pos x="connsiteX190" y="connsiteY190"/>
                                </a:cxn>
                                <a:cxn ang="0">
                                  <a:pos x="connsiteX191" y="connsiteY191"/>
                                </a:cxn>
                                <a:cxn ang="0">
                                  <a:pos x="connsiteX192" y="connsiteY192"/>
                                </a:cxn>
                                <a:cxn ang="0">
                                  <a:pos x="connsiteX193" y="connsiteY193"/>
                                </a:cxn>
                                <a:cxn ang="0">
                                  <a:pos x="connsiteX194" y="connsiteY194"/>
                                </a:cxn>
                                <a:cxn ang="0">
                                  <a:pos x="connsiteX195" y="connsiteY195"/>
                                </a:cxn>
                                <a:cxn ang="0">
                                  <a:pos x="connsiteX196" y="connsiteY196"/>
                                </a:cxn>
                                <a:cxn ang="0">
                                  <a:pos x="connsiteX197" y="connsiteY197"/>
                                </a:cxn>
                                <a:cxn ang="0">
                                  <a:pos x="connsiteX198" y="connsiteY198"/>
                                </a:cxn>
                                <a:cxn ang="0">
                                  <a:pos x="connsiteX199" y="connsiteY199"/>
                                </a:cxn>
                                <a:cxn ang="0">
                                  <a:pos x="connsiteX200" y="connsiteY200"/>
                                </a:cxn>
                                <a:cxn ang="0">
                                  <a:pos x="connsiteX201" y="connsiteY201"/>
                                </a:cxn>
                                <a:cxn ang="0">
                                  <a:pos x="connsiteX202" y="connsiteY202"/>
                                </a:cxn>
                                <a:cxn ang="0">
                                  <a:pos x="connsiteX203" y="connsiteY203"/>
                                </a:cxn>
                                <a:cxn ang="0">
                                  <a:pos x="connsiteX204" y="connsiteY204"/>
                                </a:cxn>
                                <a:cxn ang="0">
                                  <a:pos x="connsiteX205" y="connsiteY205"/>
                                </a:cxn>
                                <a:cxn ang="0">
                                  <a:pos x="connsiteX206" y="connsiteY206"/>
                                </a:cxn>
                                <a:cxn ang="0">
                                  <a:pos x="connsiteX207" y="connsiteY207"/>
                                </a:cxn>
                                <a:cxn ang="0">
                                  <a:pos x="connsiteX208" y="connsiteY208"/>
                                </a:cxn>
                                <a:cxn ang="0">
                                  <a:pos x="connsiteX209" y="connsiteY209"/>
                                </a:cxn>
                                <a:cxn ang="0">
                                  <a:pos x="connsiteX210" y="connsiteY210"/>
                                </a:cxn>
                                <a:cxn ang="0">
                                  <a:pos x="connsiteX211" y="connsiteY211"/>
                                </a:cxn>
                                <a:cxn ang="0">
                                  <a:pos x="connsiteX212" y="connsiteY212"/>
                                </a:cxn>
                                <a:cxn ang="0">
                                  <a:pos x="connsiteX213" y="connsiteY213"/>
                                </a:cxn>
                                <a:cxn ang="0">
                                  <a:pos x="connsiteX214" y="connsiteY214"/>
                                </a:cxn>
                                <a:cxn ang="0">
                                  <a:pos x="connsiteX215" y="connsiteY215"/>
                                </a:cxn>
                                <a:cxn ang="0">
                                  <a:pos x="connsiteX216" y="connsiteY216"/>
                                </a:cxn>
                                <a:cxn ang="0">
                                  <a:pos x="connsiteX217" y="connsiteY217"/>
                                </a:cxn>
                                <a:cxn ang="0">
                                  <a:pos x="connsiteX218" y="connsiteY218"/>
                                </a:cxn>
                                <a:cxn ang="0">
                                  <a:pos x="connsiteX219" y="connsiteY219"/>
                                </a:cxn>
                                <a:cxn ang="0">
                                  <a:pos x="connsiteX220" y="connsiteY220"/>
                                </a:cxn>
                                <a:cxn ang="0">
                                  <a:pos x="connsiteX221" y="connsiteY221"/>
                                </a:cxn>
                                <a:cxn ang="0">
                                  <a:pos x="connsiteX222" y="connsiteY222"/>
                                </a:cxn>
                                <a:cxn ang="0">
                                  <a:pos x="connsiteX223" y="connsiteY223"/>
                                </a:cxn>
                                <a:cxn ang="0">
                                  <a:pos x="connsiteX224" y="connsiteY224"/>
                                </a:cxn>
                                <a:cxn ang="0">
                                  <a:pos x="connsiteX225" y="connsiteY225"/>
                                </a:cxn>
                                <a:cxn ang="0">
                                  <a:pos x="connsiteX226" y="connsiteY226"/>
                                </a:cxn>
                                <a:cxn ang="0">
                                  <a:pos x="connsiteX227" y="connsiteY227"/>
                                </a:cxn>
                                <a:cxn ang="0">
                                  <a:pos x="connsiteX228" y="connsiteY228"/>
                                </a:cxn>
                                <a:cxn ang="0">
                                  <a:pos x="connsiteX229" y="connsiteY229"/>
                                </a:cxn>
                                <a:cxn ang="0">
                                  <a:pos x="connsiteX230" y="connsiteY230"/>
                                </a:cxn>
                                <a:cxn ang="0">
                                  <a:pos x="connsiteX231" y="connsiteY231"/>
                                </a:cxn>
                                <a:cxn ang="0">
                                  <a:pos x="connsiteX232" y="connsiteY232"/>
                                </a:cxn>
                                <a:cxn ang="0">
                                  <a:pos x="connsiteX233" y="connsiteY233"/>
                                </a:cxn>
                                <a:cxn ang="0">
                                  <a:pos x="connsiteX234" y="connsiteY234"/>
                                </a:cxn>
                                <a:cxn ang="0">
                                  <a:pos x="connsiteX235" y="connsiteY235"/>
                                </a:cxn>
                                <a:cxn ang="0">
                                  <a:pos x="connsiteX236" y="connsiteY236"/>
                                </a:cxn>
                                <a:cxn ang="0">
                                  <a:pos x="connsiteX237" y="connsiteY237"/>
                                </a:cxn>
                                <a:cxn ang="0">
                                  <a:pos x="connsiteX238" y="connsiteY238"/>
                                </a:cxn>
                                <a:cxn ang="0">
                                  <a:pos x="connsiteX239" y="connsiteY239"/>
                                </a:cxn>
                                <a:cxn ang="0">
                                  <a:pos x="connsiteX240" y="connsiteY240"/>
                                </a:cxn>
                                <a:cxn ang="0">
                                  <a:pos x="connsiteX241" y="connsiteY241"/>
                                </a:cxn>
                                <a:cxn ang="0">
                                  <a:pos x="connsiteX242" y="connsiteY242"/>
                                </a:cxn>
                                <a:cxn ang="0">
                                  <a:pos x="connsiteX243" y="connsiteY243"/>
                                </a:cxn>
                                <a:cxn ang="0">
                                  <a:pos x="connsiteX244" y="connsiteY244"/>
                                </a:cxn>
                                <a:cxn ang="0">
                                  <a:pos x="connsiteX245" y="connsiteY245"/>
                                </a:cxn>
                                <a:cxn ang="0">
                                  <a:pos x="connsiteX246" y="connsiteY246"/>
                                </a:cxn>
                                <a:cxn ang="0">
                                  <a:pos x="connsiteX247" y="connsiteY247"/>
                                </a:cxn>
                                <a:cxn ang="0">
                                  <a:pos x="connsiteX248" y="connsiteY248"/>
                                </a:cxn>
                                <a:cxn ang="0">
                                  <a:pos x="connsiteX249" y="connsiteY249"/>
                                </a:cxn>
                                <a:cxn ang="0">
                                  <a:pos x="connsiteX250" y="connsiteY250"/>
                                </a:cxn>
                                <a:cxn ang="0">
                                  <a:pos x="connsiteX251" y="connsiteY251"/>
                                </a:cxn>
                                <a:cxn ang="0">
                                  <a:pos x="connsiteX252" y="connsiteY252"/>
                                </a:cxn>
                                <a:cxn ang="0">
                                  <a:pos x="connsiteX253" y="connsiteY253"/>
                                </a:cxn>
                                <a:cxn ang="0">
                                  <a:pos x="connsiteX254" y="connsiteY254"/>
                                </a:cxn>
                                <a:cxn ang="0">
                                  <a:pos x="connsiteX255" y="connsiteY255"/>
                                </a:cxn>
                                <a:cxn ang="0">
                                  <a:pos x="connsiteX256" y="connsiteY256"/>
                                </a:cxn>
                                <a:cxn ang="0">
                                  <a:pos x="connsiteX257" y="connsiteY257"/>
                                </a:cxn>
                                <a:cxn ang="0">
                                  <a:pos x="connsiteX258" y="connsiteY258"/>
                                </a:cxn>
                                <a:cxn ang="0">
                                  <a:pos x="connsiteX259" y="connsiteY259"/>
                                </a:cxn>
                                <a:cxn ang="0">
                                  <a:pos x="connsiteX260" y="connsiteY260"/>
                                </a:cxn>
                                <a:cxn ang="0">
                                  <a:pos x="connsiteX261" y="connsiteY261"/>
                                </a:cxn>
                                <a:cxn ang="0">
                                  <a:pos x="connsiteX262" y="connsiteY262"/>
                                </a:cxn>
                                <a:cxn ang="0">
                                  <a:pos x="connsiteX263" y="connsiteY263"/>
                                </a:cxn>
                                <a:cxn ang="0">
                                  <a:pos x="connsiteX264" y="connsiteY264"/>
                                </a:cxn>
                                <a:cxn ang="0">
                                  <a:pos x="connsiteX265" y="connsiteY265"/>
                                </a:cxn>
                                <a:cxn ang="0">
                                  <a:pos x="connsiteX266" y="connsiteY266"/>
                                </a:cxn>
                                <a:cxn ang="0">
                                  <a:pos x="connsiteX267" y="connsiteY267"/>
                                </a:cxn>
                                <a:cxn ang="0">
                                  <a:pos x="connsiteX268" y="connsiteY268"/>
                                </a:cxn>
                                <a:cxn ang="0">
                                  <a:pos x="connsiteX269" y="connsiteY269"/>
                                </a:cxn>
                                <a:cxn ang="0">
                                  <a:pos x="connsiteX270" y="connsiteY270"/>
                                </a:cxn>
                                <a:cxn ang="0">
                                  <a:pos x="connsiteX271" y="connsiteY271"/>
                                </a:cxn>
                                <a:cxn ang="0">
                                  <a:pos x="connsiteX272" y="connsiteY272"/>
                                </a:cxn>
                                <a:cxn ang="0">
                                  <a:pos x="connsiteX273" y="connsiteY273"/>
                                </a:cxn>
                                <a:cxn ang="0">
                                  <a:pos x="connsiteX274" y="connsiteY274"/>
                                </a:cxn>
                                <a:cxn ang="0">
                                  <a:pos x="connsiteX275" y="connsiteY275"/>
                                </a:cxn>
                                <a:cxn ang="0">
                                  <a:pos x="connsiteX276" y="connsiteY276"/>
                                </a:cxn>
                                <a:cxn ang="0">
                                  <a:pos x="connsiteX277" y="connsiteY277"/>
                                </a:cxn>
                                <a:cxn ang="0">
                                  <a:pos x="connsiteX278" y="connsiteY278"/>
                                </a:cxn>
                                <a:cxn ang="0">
                                  <a:pos x="connsiteX279" y="connsiteY279"/>
                                </a:cxn>
                                <a:cxn ang="0">
                                  <a:pos x="connsiteX280" y="connsiteY280"/>
                                </a:cxn>
                                <a:cxn ang="0">
                                  <a:pos x="connsiteX281" y="connsiteY281"/>
                                </a:cxn>
                                <a:cxn ang="0">
                                  <a:pos x="connsiteX282" y="connsiteY282"/>
                                </a:cxn>
                                <a:cxn ang="0">
                                  <a:pos x="connsiteX283" y="connsiteY283"/>
                                </a:cxn>
                                <a:cxn ang="0">
                                  <a:pos x="connsiteX284" y="connsiteY284"/>
                                </a:cxn>
                                <a:cxn ang="0">
                                  <a:pos x="connsiteX285" y="connsiteY285"/>
                                </a:cxn>
                                <a:cxn ang="0">
                                  <a:pos x="connsiteX286" y="connsiteY286"/>
                                </a:cxn>
                                <a:cxn ang="0">
                                  <a:pos x="connsiteX287" y="connsiteY287"/>
                                </a:cxn>
                                <a:cxn ang="0">
                                  <a:pos x="connsiteX288" y="connsiteY288"/>
                                </a:cxn>
                                <a:cxn ang="0">
                                  <a:pos x="connsiteX289" y="connsiteY289"/>
                                </a:cxn>
                                <a:cxn ang="0">
                                  <a:pos x="connsiteX290" y="connsiteY290"/>
                                </a:cxn>
                                <a:cxn ang="0">
                                  <a:pos x="connsiteX291" y="connsiteY291"/>
                                </a:cxn>
                                <a:cxn ang="0">
                                  <a:pos x="connsiteX292" y="connsiteY292"/>
                                </a:cxn>
                                <a:cxn ang="0">
                                  <a:pos x="connsiteX293" y="connsiteY293"/>
                                </a:cxn>
                                <a:cxn ang="0">
                                  <a:pos x="connsiteX294" y="connsiteY294"/>
                                </a:cxn>
                                <a:cxn ang="0">
                                  <a:pos x="connsiteX295" y="connsiteY295"/>
                                </a:cxn>
                                <a:cxn ang="0">
                                  <a:pos x="connsiteX296" y="connsiteY296"/>
                                </a:cxn>
                                <a:cxn ang="0">
                                  <a:pos x="connsiteX297" y="connsiteY297"/>
                                </a:cxn>
                                <a:cxn ang="0">
                                  <a:pos x="connsiteX298" y="connsiteY298"/>
                                </a:cxn>
                                <a:cxn ang="0">
                                  <a:pos x="connsiteX299" y="connsiteY299"/>
                                </a:cxn>
                                <a:cxn ang="0">
                                  <a:pos x="connsiteX300" y="connsiteY300"/>
                                </a:cxn>
                                <a:cxn ang="0">
                                  <a:pos x="connsiteX301" y="connsiteY301"/>
                                </a:cxn>
                                <a:cxn ang="0">
                                  <a:pos x="connsiteX302" y="connsiteY302"/>
                                </a:cxn>
                                <a:cxn ang="0">
                                  <a:pos x="connsiteX303" y="connsiteY303"/>
                                </a:cxn>
                                <a:cxn ang="0">
                                  <a:pos x="connsiteX304" y="connsiteY304"/>
                                </a:cxn>
                                <a:cxn ang="0">
                                  <a:pos x="connsiteX305" y="connsiteY305"/>
                                </a:cxn>
                                <a:cxn ang="0">
                                  <a:pos x="connsiteX306" y="connsiteY306"/>
                                </a:cxn>
                                <a:cxn ang="0">
                                  <a:pos x="connsiteX307" y="connsiteY307"/>
                                </a:cxn>
                                <a:cxn ang="0">
                                  <a:pos x="connsiteX308" y="connsiteY308"/>
                                </a:cxn>
                                <a:cxn ang="0">
                                  <a:pos x="connsiteX309" y="connsiteY309"/>
                                </a:cxn>
                                <a:cxn ang="0">
                                  <a:pos x="connsiteX310" y="connsiteY310"/>
                                </a:cxn>
                                <a:cxn ang="0">
                                  <a:pos x="connsiteX311" y="connsiteY311"/>
                                </a:cxn>
                                <a:cxn ang="0">
                                  <a:pos x="connsiteX312" y="connsiteY312"/>
                                </a:cxn>
                                <a:cxn ang="0">
                                  <a:pos x="connsiteX313" y="connsiteY313"/>
                                </a:cxn>
                                <a:cxn ang="0">
                                  <a:pos x="connsiteX314" y="connsiteY314"/>
                                </a:cxn>
                                <a:cxn ang="0">
                                  <a:pos x="connsiteX315" y="connsiteY315"/>
                                </a:cxn>
                                <a:cxn ang="0">
                                  <a:pos x="connsiteX316" y="connsiteY316"/>
                                </a:cxn>
                                <a:cxn ang="0">
                                  <a:pos x="connsiteX317" y="connsiteY317"/>
                                </a:cxn>
                                <a:cxn ang="0">
                                  <a:pos x="connsiteX318" y="connsiteY318"/>
                                </a:cxn>
                                <a:cxn ang="0">
                                  <a:pos x="connsiteX319" y="connsiteY319"/>
                                </a:cxn>
                                <a:cxn ang="0">
                                  <a:pos x="connsiteX320" y="connsiteY320"/>
                                </a:cxn>
                                <a:cxn ang="0">
                                  <a:pos x="connsiteX321" y="connsiteY321"/>
                                </a:cxn>
                                <a:cxn ang="0">
                                  <a:pos x="connsiteX322" y="connsiteY322"/>
                                </a:cxn>
                                <a:cxn ang="0">
                                  <a:pos x="connsiteX323" y="connsiteY323"/>
                                </a:cxn>
                                <a:cxn ang="0">
                                  <a:pos x="connsiteX324" y="connsiteY324"/>
                                </a:cxn>
                                <a:cxn ang="0">
                                  <a:pos x="connsiteX325" y="connsiteY325"/>
                                </a:cxn>
                                <a:cxn ang="0">
                                  <a:pos x="connsiteX326" y="connsiteY326"/>
                                </a:cxn>
                                <a:cxn ang="0">
                                  <a:pos x="connsiteX327" y="connsiteY327"/>
                                </a:cxn>
                                <a:cxn ang="0">
                                  <a:pos x="connsiteX328" y="connsiteY328"/>
                                </a:cxn>
                                <a:cxn ang="0">
                                  <a:pos x="connsiteX329" y="connsiteY329"/>
                                </a:cxn>
                                <a:cxn ang="0">
                                  <a:pos x="connsiteX330" y="connsiteY330"/>
                                </a:cxn>
                                <a:cxn ang="0">
                                  <a:pos x="connsiteX331" y="connsiteY331"/>
                                </a:cxn>
                                <a:cxn ang="0">
                                  <a:pos x="connsiteX332" y="connsiteY332"/>
                                </a:cxn>
                                <a:cxn ang="0">
                                  <a:pos x="connsiteX333" y="connsiteY333"/>
                                </a:cxn>
                                <a:cxn ang="0">
                                  <a:pos x="connsiteX334" y="connsiteY334"/>
                                </a:cxn>
                                <a:cxn ang="0">
                                  <a:pos x="connsiteX335" y="connsiteY335"/>
                                </a:cxn>
                                <a:cxn ang="0">
                                  <a:pos x="connsiteX336" y="connsiteY336"/>
                                </a:cxn>
                                <a:cxn ang="0">
                                  <a:pos x="connsiteX337" y="connsiteY337"/>
                                </a:cxn>
                                <a:cxn ang="0">
                                  <a:pos x="connsiteX338" y="connsiteY338"/>
                                </a:cxn>
                                <a:cxn ang="0">
                                  <a:pos x="connsiteX339" y="connsiteY339"/>
                                </a:cxn>
                                <a:cxn ang="0">
                                  <a:pos x="connsiteX340" y="connsiteY340"/>
                                </a:cxn>
                                <a:cxn ang="0">
                                  <a:pos x="connsiteX341" y="connsiteY341"/>
                                </a:cxn>
                                <a:cxn ang="0">
                                  <a:pos x="connsiteX342" y="connsiteY342"/>
                                </a:cxn>
                                <a:cxn ang="0">
                                  <a:pos x="connsiteX343" y="connsiteY343"/>
                                </a:cxn>
                                <a:cxn ang="0">
                                  <a:pos x="connsiteX344" y="connsiteY344"/>
                                </a:cxn>
                                <a:cxn ang="0">
                                  <a:pos x="connsiteX345" y="connsiteY345"/>
                                </a:cxn>
                                <a:cxn ang="0">
                                  <a:pos x="connsiteX346" y="connsiteY346"/>
                                </a:cxn>
                                <a:cxn ang="0">
                                  <a:pos x="connsiteX347" y="connsiteY347"/>
                                </a:cxn>
                                <a:cxn ang="0">
                                  <a:pos x="connsiteX348" y="connsiteY348"/>
                                </a:cxn>
                                <a:cxn ang="0">
                                  <a:pos x="connsiteX349" y="connsiteY349"/>
                                </a:cxn>
                                <a:cxn ang="0">
                                  <a:pos x="connsiteX350" y="connsiteY350"/>
                                </a:cxn>
                                <a:cxn ang="0">
                                  <a:pos x="connsiteX351" y="connsiteY351"/>
                                </a:cxn>
                                <a:cxn ang="0">
                                  <a:pos x="connsiteX352" y="connsiteY352"/>
                                </a:cxn>
                                <a:cxn ang="0">
                                  <a:pos x="connsiteX353" y="connsiteY353"/>
                                </a:cxn>
                                <a:cxn ang="0">
                                  <a:pos x="connsiteX354" y="connsiteY354"/>
                                </a:cxn>
                                <a:cxn ang="0">
                                  <a:pos x="connsiteX355" y="connsiteY355"/>
                                </a:cxn>
                                <a:cxn ang="0">
                                  <a:pos x="connsiteX356" y="connsiteY356"/>
                                </a:cxn>
                                <a:cxn ang="0">
                                  <a:pos x="connsiteX357" y="connsiteY357"/>
                                </a:cxn>
                                <a:cxn ang="0">
                                  <a:pos x="connsiteX358" y="connsiteY358"/>
                                </a:cxn>
                                <a:cxn ang="0">
                                  <a:pos x="connsiteX359" y="connsiteY359"/>
                                </a:cxn>
                                <a:cxn ang="0">
                                  <a:pos x="connsiteX360" y="connsiteY360"/>
                                </a:cxn>
                                <a:cxn ang="0">
                                  <a:pos x="connsiteX361" y="connsiteY361"/>
                                </a:cxn>
                                <a:cxn ang="0">
                                  <a:pos x="connsiteX362" y="connsiteY362"/>
                                </a:cxn>
                                <a:cxn ang="0">
                                  <a:pos x="connsiteX363" y="connsiteY363"/>
                                </a:cxn>
                                <a:cxn ang="0">
                                  <a:pos x="connsiteX364" y="connsiteY364"/>
                                </a:cxn>
                                <a:cxn ang="0">
                                  <a:pos x="connsiteX365" y="connsiteY365"/>
                                </a:cxn>
                                <a:cxn ang="0">
                                  <a:pos x="connsiteX366" y="connsiteY366"/>
                                </a:cxn>
                                <a:cxn ang="0">
                                  <a:pos x="connsiteX367" y="connsiteY367"/>
                                </a:cxn>
                                <a:cxn ang="0">
                                  <a:pos x="connsiteX368" y="connsiteY368"/>
                                </a:cxn>
                                <a:cxn ang="0">
                                  <a:pos x="connsiteX369" y="connsiteY369"/>
                                </a:cxn>
                                <a:cxn ang="0">
                                  <a:pos x="connsiteX370" y="connsiteY370"/>
                                </a:cxn>
                                <a:cxn ang="0">
                                  <a:pos x="connsiteX371" y="connsiteY371"/>
                                </a:cxn>
                                <a:cxn ang="0">
                                  <a:pos x="connsiteX372" y="connsiteY372"/>
                                </a:cxn>
                                <a:cxn ang="0">
                                  <a:pos x="connsiteX373" y="connsiteY373"/>
                                </a:cxn>
                                <a:cxn ang="0">
                                  <a:pos x="connsiteX374" y="connsiteY374"/>
                                </a:cxn>
                                <a:cxn ang="0">
                                  <a:pos x="connsiteX375" y="connsiteY375"/>
                                </a:cxn>
                                <a:cxn ang="0">
                                  <a:pos x="connsiteX376" y="connsiteY376"/>
                                </a:cxn>
                                <a:cxn ang="0">
                                  <a:pos x="connsiteX377" y="connsiteY377"/>
                                </a:cxn>
                                <a:cxn ang="0">
                                  <a:pos x="connsiteX378" y="connsiteY378"/>
                                </a:cxn>
                                <a:cxn ang="0">
                                  <a:pos x="connsiteX379" y="connsiteY379"/>
                                </a:cxn>
                                <a:cxn ang="0">
                                  <a:pos x="connsiteX380" y="connsiteY380"/>
                                </a:cxn>
                                <a:cxn ang="0">
                                  <a:pos x="connsiteX381" y="connsiteY381"/>
                                </a:cxn>
                                <a:cxn ang="0">
                                  <a:pos x="connsiteX382" y="connsiteY382"/>
                                </a:cxn>
                                <a:cxn ang="0">
                                  <a:pos x="connsiteX383" y="connsiteY383"/>
                                </a:cxn>
                                <a:cxn ang="0">
                                  <a:pos x="connsiteX384" y="connsiteY384"/>
                                </a:cxn>
                              </a:cxnLst>
                              <a:rect l="l" t="t" r="r" b="b"/>
                              <a:pathLst>
                                <a:path w="1020802" h="119661">
                                  <a:moveTo>
                                    <a:pt x="33923" y="95739"/>
                                  </a:moveTo>
                                  <a:cubicBezTo>
                                    <a:pt x="27401" y="95739"/>
                                    <a:pt x="21594" y="94620"/>
                                    <a:pt x="16502" y="92376"/>
                                  </a:cubicBezTo>
                                  <a:cubicBezTo>
                                    <a:pt x="11438" y="90107"/>
                                    <a:pt x="7436" y="86992"/>
                                    <a:pt x="4497" y="83034"/>
                                  </a:cubicBezTo>
                                  <a:cubicBezTo>
                                    <a:pt x="1585" y="79049"/>
                                    <a:pt x="88" y="74448"/>
                                    <a:pt x="0" y="69240"/>
                                  </a:cubicBezTo>
                                  <a:lnTo>
                                    <a:pt x="19034" y="69240"/>
                                  </a:lnTo>
                                  <a:cubicBezTo>
                                    <a:pt x="19150" y="71420"/>
                                    <a:pt x="19865" y="73341"/>
                                    <a:pt x="21175" y="75003"/>
                                  </a:cubicBezTo>
                                  <a:cubicBezTo>
                                    <a:pt x="22513" y="76632"/>
                                    <a:pt x="24286" y="77898"/>
                                    <a:pt x="26499" y="78801"/>
                                  </a:cubicBezTo>
                                  <a:cubicBezTo>
                                    <a:pt x="28711" y="79704"/>
                                    <a:pt x="31199" y="80155"/>
                                    <a:pt x="33967" y="80155"/>
                                  </a:cubicBezTo>
                                  <a:cubicBezTo>
                                    <a:pt x="36847" y="80155"/>
                                    <a:pt x="39395" y="79644"/>
                                    <a:pt x="41607" y="78625"/>
                                  </a:cubicBezTo>
                                  <a:cubicBezTo>
                                    <a:pt x="43816" y="77607"/>
                                    <a:pt x="45549" y="76193"/>
                                    <a:pt x="46799" y="74392"/>
                                  </a:cubicBezTo>
                                  <a:cubicBezTo>
                                    <a:pt x="48053" y="72587"/>
                                    <a:pt x="48676" y="70506"/>
                                    <a:pt x="48676" y="68146"/>
                                  </a:cubicBezTo>
                                  <a:cubicBezTo>
                                    <a:pt x="48676" y="65761"/>
                                    <a:pt x="48009" y="63653"/>
                                    <a:pt x="46671" y="61815"/>
                                  </a:cubicBezTo>
                                  <a:cubicBezTo>
                                    <a:pt x="45361" y="59954"/>
                                    <a:pt x="43468" y="58501"/>
                                    <a:pt x="40992" y="57450"/>
                                  </a:cubicBezTo>
                                  <a:cubicBezTo>
                                    <a:pt x="38548" y="56404"/>
                                    <a:pt x="35640" y="55881"/>
                                    <a:pt x="32262" y="55881"/>
                                  </a:cubicBezTo>
                                  <a:lnTo>
                                    <a:pt x="23923" y="55881"/>
                                  </a:lnTo>
                                  <a:lnTo>
                                    <a:pt x="23923" y="41998"/>
                                  </a:lnTo>
                                  <a:lnTo>
                                    <a:pt x="32262" y="41998"/>
                                  </a:lnTo>
                                  <a:cubicBezTo>
                                    <a:pt x="35113" y="41998"/>
                                    <a:pt x="37633" y="41503"/>
                                    <a:pt x="39814" y="40513"/>
                                  </a:cubicBezTo>
                                  <a:cubicBezTo>
                                    <a:pt x="42026" y="39522"/>
                                    <a:pt x="43744" y="38156"/>
                                    <a:pt x="44966" y="36407"/>
                                  </a:cubicBezTo>
                                  <a:cubicBezTo>
                                    <a:pt x="46188" y="34634"/>
                                    <a:pt x="46799" y="32565"/>
                                    <a:pt x="46799" y="30209"/>
                                  </a:cubicBezTo>
                                  <a:cubicBezTo>
                                    <a:pt x="46799" y="27968"/>
                                    <a:pt x="46264" y="26003"/>
                                    <a:pt x="45185" y="24314"/>
                                  </a:cubicBezTo>
                                  <a:cubicBezTo>
                                    <a:pt x="44139" y="22597"/>
                                    <a:pt x="42653" y="21259"/>
                                    <a:pt x="40732" y="20300"/>
                                  </a:cubicBezTo>
                                  <a:cubicBezTo>
                                    <a:pt x="38839" y="19338"/>
                                    <a:pt x="36627" y="18859"/>
                                    <a:pt x="34095" y="18859"/>
                                  </a:cubicBezTo>
                                  <a:cubicBezTo>
                                    <a:pt x="31535" y="18859"/>
                                    <a:pt x="29191" y="19326"/>
                                    <a:pt x="27066" y="20256"/>
                                  </a:cubicBezTo>
                                  <a:cubicBezTo>
                                    <a:pt x="24941" y="21159"/>
                                    <a:pt x="23240" y="22453"/>
                                    <a:pt x="21958" y="24142"/>
                                  </a:cubicBezTo>
                                  <a:cubicBezTo>
                                    <a:pt x="20680" y="25828"/>
                                    <a:pt x="19997" y="27809"/>
                                    <a:pt x="19909" y="30077"/>
                                  </a:cubicBezTo>
                                  <a:lnTo>
                                    <a:pt x="1789" y="30077"/>
                                  </a:lnTo>
                                  <a:cubicBezTo>
                                    <a:pt x="1877" y="24925"/>
                                    <a:pt x="3347" y="20388"/>
                                    <a:pt x="6198" y="16458"/>
                                  </a:cubicBezTo>
                                  <a:cubicBezTo>
                                    <a:pt x="9050" y="12528"/>
                                    <a:pt x="12892" y="9457"/>
                                    <a:pt x="17724" y="7245"/>
                                  </a:cubicBezTo>
                                  <a:cubicBezTo>
                                    <a:pt x="22585" y="5004"/>
                                    <a:pt x="28072" y="3886"/>
                                    <a:pt x="34183" y="3886"/>
                                  </a:cubicBezTo>
                                  <a:cubicBezTo>
                                    <a:pt x="40353" y="3886"/>
                                    <a:pt x="45753" y="5004"/>
                                    <a:pt x="50381" y="7245"/>
                                  </a:cubicBezTo>
                                  <a:cubicBezTo>
                                    <a:pt x="55006" y="9485"/>
                                    <a:pt x="58600" y="12512"/>
                                    <a:pt x="61165" y="16326"/>
                                  </a:cubicBezTo>
                                  <a:cubicBezTo>
                                    <a:pt x="63753" y="20109"/>
                                    <a:pt x="65034" y="24358"/>
                                    <a:pt x="65006" y="29075"/>
                                  </a:cubicBezTo>
                                  <a:cubicBezTo>
                                    <a:pt x="65034" y="34079"/>
                                    <a:pt x="63477" y="38256"/>
                                    <a:pt x="60334" y="41603"/>
                                  </a:cubicBezTo>
                                  <a:cubicBezTo>
                                    <a:pt x="57219" y="44950"/>
                                    <a:pt x="53161" y="47075"/>
                                    <a:pt x="48153" y="47977"/>
                                  </a:cubicBezTo>
                                  <a:lnTo>
                                    <a:pt x="48153" y="48676"/>
                                  </a:lnTo>
                                  <a:cubicBezTo>
                                    <a:pt x="54730" y="49519"/>
                                    <a:pt x="59739" y="51807"/>
                                    <a:pt x="63173" y="55529"/>
                                  </a:cubicBezTo>
                                  <a:cubicBezTo>
                                    <a:pt x="66636" y="59228"/>
                                    <a:pt x="68353" y="63856"/>
                                    <a:pt x="68321" y="69412"/>
                                  </a:cubicBezTo>
                                  <a:cubicBezTo>
                                    <a:pt x="68353" y="74508"/>
                                    <a:pt x="66884" y="79033"/>
                                    <a:pt x="63912" y="82990"/>
                                  </a:cubicBezTo>
                                  <a:cubicBezTo>
                                    <a:pt x="60973" y="86948"/>
                                    <a:pt x="56915" y="90063"/>
                                    <a:pt x="51735" y="92332"/>
                                  </a:cubicBezTo>
                                  <a:cubicBezTo>
                                    <a:pt x="46551" y="94604"/>
                                    <a:pt x="40617" y="95739"/>
                                    <a:pt x="33923" y="95739"/>
                                  </a:cubicBezTo>
                                  <a:close/>
                                  <a:moveTo>
                                    <a:pt x="82088" y="94516"/>
                                  </a:moveTo>
                                  <a:lnTo>
                                    <a:pt x="82088" y="27457"/>
                                  </a:lnTo>
                                  <a:lnTo>
                                    <a:pt x="100116" y="27457"/>
                                  </a:lnTo>
                                  <a:lnTo>
                                    <a:pt x="100116" y="39159"/>
                                  </a:lnTo>
                                  <a:lnTo>
                                    <a:pt x="100815" y="39159"/>
                                  </a:lnTo>
                                  <a:cubicBezTo>
                                    <a:pt x="102037" y="34997"/>
                                    <a:pt x="104089" y="31854"/>
                                    <a:pt x="106969" y="29730"/>
                                  </a:cubicBezTo>
                                  <a:cubicBezTo>
                                    <a:pt x="109852" y="27577"/>
                                    <a:pt x="113171" y="26499"/>
                                    <a:pt x="116925" y="26499"/>
                                  </a:cubicBezTo>
                                  <a:cubicBezTo>
                                    <a:pt x="117856" y="26499"/>
                                    <a:pt x="118858" y="26559"/>
                                    <a:pt x="119937" y="26674"/>
                                  </a:cubicBezTo>
                                  <a:cubicBezTo>
                                    <a:pt x="121015" y="26790"/>
                                    <a:pt x="121961" y="26950"/>
                                    <a:pt x="122776" y="27154"/>
                                  </a:cubicBezTo>
                                  <a:lnTo>
                                    <a:pt x="122776" y="43656"/>
                                  </a:lnTo>
                                  <a:cubicBezTo>
                                    <a:pt x="121902" y="43392"/>
                                    <a:pt x="120696" y="43161"/>
                                    <a:pt x="119150" y="42957"/>
                                  </a:cubicBezTo>
                                  <a:cubicBezTo>
                                    <a:pt x="117608" y="42753"/>
                                    <a:pt x="116198" y="42653"/>
                                    <a:pt x="114917" y="42653"/>
                                  </a:cubicBezTo>
                                  <a:cubicBezTo>
                                    <a:pt x="112181" y="42653"/>
                                    <a:pt x="109737" y="43248"/>
                                    <a:pt x="107580" y="44443"/>
                                  </a:cubicBezTo>
                                  <a:cubicBezTo>
                                    <a:pt x="105455" y="45605"/>
                                    <a:pt x="103770" y="47234"/>
                                    <a:pt x="102516" y="49331"/>
                                  </a:cubicBezTo>
                                  <a:cubicBezTo>
                                    <a:pt x="101294" y="51428"/>
                                    <a:pt x="100683" y="53844"/>
                                    <a:pt x="100683" y="56580"/>
                                  </a:cubicBezTo>
                                  <a:lnTo>
                                    <a:pt x="100683" y="94516"/>
                                  </a:lnTo>
                                  <a:lnTo>
                                    <a:pt x="82088" y="94516"/>
                                  </a:lnTo>
                                  <a:close/>
                                  <a:moveTo>
                                    <a:pt x="153980" y="95607"/>
                                  </a:moveTo>
                                  <a:cubicBezTo>
                                    <a:pt x="148884" y="95607"/>
                                    <a:pt x="144271" y="94297"/>
                                    <a:pt x="140141" y="91677"/>
                                  </a:cubicBezTo>
                                  <a:cubicBezTo>
                                    <a:pt x="136036" y="89029"/>
                                    <a:pt x="132777" y="85143"/>
                                    <a:pt x="130360" y="80023"/>
                                  </a:cubicBezTo>
                                  <a:cubicBezTo>
                                    <a:pt x="127972" y="74871"/>
                                    <a:pt x="126782" y="68557"/>
                                    <a:pt x="126782" y="61077"/>
                                  </a:cubicBezTo>
                                  <a:cubicBezTo>
                                    <a:pt x="126782" y="53393"/>
                                    <a:pt x="128016" y="47003"/>
                                    <a:pt x="130492" y="41911"/>
                                  </a:cubicBezTo>
                                  <a:cubicBezTo>
                                    <a:pt x="132964" y="36787"/>
                                    <a:pt x="136255" y="32961"/>
                                    <a:pt x="140357" y="30429"/>
                                  </a:cubicBezTo>
                                  <a:cubicBezTo>
                                    <a:pt x="144490" y="27868"/>
                                    <a:pt x="149015" y="26586"/>
                                    <a:pt x="153936" y="26586"/>
                                  </a:cubicBezTo>
                                  <a:cubicBezTo>
                                    <a:pt x="157690" y="26586"/>
                                    <a:pt x="160817" y="27225"/>
                                    <a:pt x="163321" y="28507"/>
                                  </a:cubicBezTo>
                                  <a:cubicBezTo>
                                    <a:pt x="165853" y="29758"/>
                                    <a:pt x="167890" y="31331"/>
                                    <a:pt x="169431" y="33220"/>
                                  </a:cubicBezTo>
                                  <a:cubicBezTo>
                                    <a:pt x="171005" y="35085"/>
                                    <a:pt x="172199" y="36918"/>
                                    <a:pt x="173014" y="38724"/>
                                  </a:cubicBezTo>
                                  <a:lnTo>
                                    <a:pt x="173581" y="38724"/>
                                  </a:lnTo>
                                  <a:lnTo>
                                    <a:pt x="173581" y="5108"/>
                                  </a:lnTo>
                                  <a:lnTo>
                                    <a:pt x="192136" y="5108"/>
                                  </a:lnTo>
                                  <a:lnTo>
                                    <a:pt x="192136" y="94516"/>
                                  </a:lnTo>
                                  <a:lnTo>
                                    <a:pt x="173801" y="94516"/>
                                  </a:lnTo>
                                  <a:lnTo>
                                    <a:pt x="173801" y="83777"/>
                                  </a:lnTo>
                                  <a:lnTo>
                                    <a:pt x="173014" y="83777"/>
                                  </a:lnTo>
                                  <a:cubicBezTo>
                                    <a:pt x="172139" y="85638"/>
                                    <a:pt x="170901" y="87487"/>
                                    <a:pt x="169304" y="89321"/>
                                  </a:cubicBezTo>
                                  <a:cubicBezTo>
                                    <a:pt x="167730" y="91126"/>
                                    <a:pt x="165677" y="92623"/>
                                    <a:pt x="163145" y="93818"/>
                                  </a:cubicBezTo>
                                  <a:cubicBezTo>
                                    <a:pt x="160645" y="95012"/>
                                    <a:pt x="157586" y="95607"/>
                                    <a:pt x="153980" y="95607"/>
                                  </a:cubicBezTo>
                                  <a:close/>
                                  <a:moveTo>
                                    <a:pt x="159870" y="80810"/>
                                  </a:moveTo>
                                  <a:cubicBezTo>
                                    <a:pt x="162870" y="80810"/>
                                    <a:pt x="165402" y="79995"/>
                                    <a:pt x="167470" y="78362"/>
                                  </a:cubicBezTo>
                                  <a:cubicBezTo>
                                    <a:pt x="169563" y="76704"/>
                                    <a:pt x="171165" y="74392"/>
                                    <a:pt x="172271" y="71420"/>
                                  </a:cubicBezTo>
                                  <a:cubicBezTo>
                                    <a:pt x="173405" y="68453"/>
                                    <a:pt x="173972" y="64975"/>
                                    <a:pt x="173972" y="60989"/>
                                  </a:cubicBezTo>
                                  <a:cubicBezTo>
                                    <a:pt x="173972" y="56999"/>
                                    <a:pt x="173421" y="53536"/>
                                    <a:pt x="172315" y="50597"/>
                                  </a:cubicBezTo>
                                  <a:cubicBezTo>
                                    <a:pt x="171209" y="47658"/>
                                    <a:pt x="169607" y="45389"/>
                                    <a:pt x="167510" y="43788"/>
                                  </a:cubicBezTo>
                                  <a:cubicBezTo>
                                    <a:pt x="165418" y="42186"/>
                                    <a:pt x="162870" y="41387"/>
                                    <a:pt x="159870" y="41387"/>
                                  </a:cubicBezTo>
                                  <a:cubicBezTo>
                                    <a:pt x="156815" y="41387"/>
                                    <a:pt x="154239" y="42214"/>
                                    <a:pt x="152146" y="43876"/>
                                  </a:cubicBezTo>
                                  <a:cubicBezTo>
                                    <a:pt x="150050" y="45533"/>
                                    <a:pt x="148464" y="47833"/>
                                    <a:pt x="147386" y="50773"/>
                                  </a:cubicBezTo>
                                  <a:cubicBezTo>
                                    <a:pt x="146307" y="53712"/>
                                    <a:pt x="145772" y="57115"/>
                                    <a:pt x="145772" y="60989"/>
                                  </a:cubicBezTo>
                                  <a:cubicBezTo>
                                    <a:pt x="145772" y="64887"/>
                                    <a:pt x="146307" y="68337"/>
                                    <a:pt x="147386" y="71333"/>
                                  </a:cubicBezTo>
                                  <a:cubicBezTo>
                                    <a:pt x="148492" y="74304"/>
                                    <a:pt x="150078" y="76632"/>
                                    <a:pt x="152146" y="78318"/>
                                  </a:cubicBezTo>
                                  <a:cubicBezTo>
                                    <a:pt x="154239" y="79979"/>
                                    <a:pt x="156815" y="80810"/>
                                    <a:pt x="159870" y="80810"/>
                                  </a:cubicBezTo>
                                  <a:close/>
                                  <a:moveTo>
                                    <a:pt x="235880" y="119661"/>
                                  </a:moveTo>
                                  <a:lnTo>
                                    <a:pt x="235880" y="27457"/>
                                  </a:lnTo>
                                  <a:lnTo>
                                    <a:pt x="254215" y="27457"/>
                                  </a:lnTo>
                                  <a:lnTo>
                                    <a:pt x="254215" y="38724"/>
                                  </a:lnTo>
                                  <a:lnTo>
                                    <a:pt x="255046" y="38724"/>
                                  </a:lnTo>
                                  <a:cubicBezTo>
                                    <a:pt x="255861" y="36918"/>
                                    <a:pt x="257039" y="35085"/>
                                    <a:pt x="258580" y="33220"/>
                                  </a:cubicBezTo>
                                  <a:cubicBezTo>
                                    <a:pt x="260154" y="31331"/>
                                    <a:pt x="262190" y="29758"/>
                                    <a:pt x="264695" y="28507"/>
                                  </a:cubicBezTo>
                                  <a:cubicBezTo>
                                    <a:pt x="267227" y="27225"/>
                                    <a:pt x="270370" y="26586"/>
                                    <a:pt x="274124" y="26586"/>
                                  </a:cubicBezTo>
                                  <a:cubicBezTo>
                                    <a:pt x="279012" y="26586"/>
                                    <a:pt x="283525" y="27868"/>
                                    <a:pt x="287655" y="30429"/>
                                  </a:cubicBezTo>
                                  <a:cubicBezTo>
                                    <a:pt x="291788" y="32961"/>
                                    <a:pt x="295091" y="36787"/>
                                    <a:pt x="297567" y="41911"/>
                                  </a:cubicBezTo>
                                  <a:cubicBezTo>
                                    <a:pt x="300040" y="47003"/>
                                    <a:pt x="301278" y="53393"/>
                                    <a:pt x="301278" y="61077"/>
                                  </a:cubicBezTo>
                                  <a:cubicBezTo>
                                    <a:pt x="301278" y="68557"/>
                                    <a:pt x="300072" y="74871"/>
                                    <a:pt x="297655" y="80023"/>
                                  </a:cubicBezTo>
                                  <a:cubicBezTo>
                                    <a:pt x="295267" y="85143"/>
                                    <a:pt x="292008" y="89029"/>
                                    <a:pt x="287874" y="91677"/>
                                  </a:cubicBezTo>
                                  <a:cubicBezTo>
                                    <a:pt x="283773" y="94297"/>
                                    <a:pt x="279172" y="95607"/>
                                    <a:pt x="274080" y="95607"/>
                                  </a:cubicBezTo>
                                  <a:cubicBezTo>
                                    <a:pt x="270470" y="95607"/>
                                    <a:pt x="267398" y="95012"/>
                                    <a:pt x="264866" y="93818"/>
                                  </a:cubicBezTo>
                                  <a:cubicBezTo>
                                    <a:pt x="262366" y="92623"/>
                                    <a:pt x="260314" y="91126"/>
                                    <a:pt x="258712" y="89321"/>
                                  </a:cubicBezTo>
                                  <a:cubicBezTo>
                                    <a:pt x="257111" y="87487"/>
                                    <a:pt x="255889" y="85638"/>
                                    <a:pt x="255046" y="83777"/>
                                  </a:cubicBezTo>
                                  <a:lnTo>
                                    <a:pt x="254479" y="83777"/>
                                  </a:lnTo>
                                  <a:lnTo>
                                    <a:pt x="254479" y="119661"/>
                                  </a:lnTo>
                                  <a:lnTo>
                                    <a:pt x="235880" y="119661"/>
                                  </a:lnTo>
                                  <a:close/>
                                  <a:moveTo>
                                    <a:pt x="254083" y="60989"/>
                                  </a:moveTo>
                                  <a:cubicBezTo>
                                    <a:pt x="254083" y="64975"/>
                                    <a:pt x="254638" y="68453"/>
                                    <a:pt x="255745" y="71420"/>
                                  </a:cubicBezTo>
                                  <a:cubicBezTo>
                                    <a:pt x="256851" y="74392"/>
                                    <a:pt x="258449" y="76704"/>
                                    <a:pt x="260545" y="78362"/>
                                  </a:cubicBezTo>
                                  <a:cubicBezTo>
                                    <a:pt x="262642" y="79995"/>
                                    <a:pt x="265186" y="80810"/>
                                    <a:pt x="268185" y="80810"/>
                                  </a:cubicBezTo>
                                  <a:cubicBezTo>
                                    <a:pt x="271213" y="80810"/>
                                    <a:pt x="273772" y="79979"/>
                                    <a:pt x="275869" y="78318"/>
                                  </a:cubicBezTo>
                                  <a:cubicBezTo>
                                    <a:pt x="277966" y="76632"/>
                                    <a:pt x="279552" y="74304"/>
                                    <a:pt x="280630" y="71333"/>
                                  </a:cubicBezTo>
                                  <a:cubicBezTo>
                                    <a:pt x="281732" y="68337"/>
                                    <a:pt x="282287" y="64887"/>
                                    <a:pt x="282287" y="60989"/>
                                  </a:cubicBezTo>
                                  <a:cubicBezTo>
                                    <a:pt x="282287" y="57115"/>
                                    <a:pt x="281748" y="53712"/>
                                    <a:pt x="280670" y="50773"/>
                                  </a:cubicBezTo>
                                  <a:cubicBezTo>
                                    <a:pt x="279595" y="47833"/>
                                    <a:pt x="278010" y="45533"/>
                                    <a:pt x="275913" y="43876"/>
                                  </a:cubicBezTo>
                                  <a:cubicBezTo>
                                    <a:pt x="273816" y="42214"/>
                                    <a:pt x="271241" y="41387"/>
                                    <a:pt x="268185" y="41387"/>
                                  </a:cubicBezTo>
                                  <a:cubicBezTo>
                                    <a:pt x="265158" y="41387"/>
                                    <a:pt x="262598" y="42186"/>
                                    <a:pt x="260501" y="43788"/>
                                  </a:cubicBezTo>
                                  <a:cubicBezTo>
                                    <a:pt x="258437" y="45389"/>
                                    <a:pt x="256851" y="47658"/>
                                    <a:pt x="255745" y="50597"/>
                                  </a:cubicBezTo>
                                  <a:cubicBezTo>
                                    <a:pt x="254638" y="53536"/>
                                    <a:pt x="254083" y="56999"/>
                                    <a:pt x="254083" y="60989"/>
                                  </a:cubicBezTo>
                                  <a:close/>
                                  <a:moveTo>
                                    <a:pt x="332796" y="95782"/>
                                  </a:moveTo>
                                  <a:cubicBezTo>
                                    <a:pt x="328519" y="95782"/>
                                    <a:pt x="324709" y="95040"/>
                                    <a:pt x="321358" y="93558"/>
                                  </a:cubicBezTo>
                                  <a:cubicBezTo>
                                    <a:pt x="318012" y="92044"/>
                                    <a:pt x="315364" y="89816"/>
                                    <a:pt x="313415" y="86876"/>
                                  </a:cubicBezTo>
                                  <a:cubicBezTo>
                                    <a:pt x="311494" y="83909"/>
                                    <a:pt x="310531" y="80211"/>
                                    <a:pt x="310531" y="75786"/>
                                  </a:cubicBezTo>
                                  <a:cubicBezTo>
                                    <a:pt x="310531" y="72064"/>
                                    <a:pt x="311218" y="68932"/>
                                    <a:pt x="312584" y="66400"/>
                                  </a:cubicBezTo>
                                  <a:cubicBezTo>
                                    <a:pt x="313954" y="63868"/>
                                    <a:pt x="315815" y="61831"/>
                                    <a:pt x="318171" y="60290"/>
                                  </a:cubicBezTo>
                                  <a:cubicBezTo>
                                    <a:pt x="320532" y="58748"/>
                                    <a:pt x="323207" y="57582"/>
                                    <a:pt x="326207" y="56795"/>
                                  </a:cubicBezTo>
                                  <a:cubicBezTo>
                                    <a:pt x="329234" y="56013"/>
                                    <a:pt x="332405" y="55457"/>
                                    <a:pt x="335724" y="55138"/>
                                  </a:cubicBezTo>
                                  <a:cubicBezTo>
                                    <a:pt x="339622" y="54731"/>
                                    <a:pt x="342765" y="54351"/>
                                    <a:pt x="345153" y="54004"/>
                                  </a:cubicBezTo>
                                  <a:cubicBezTo>
                                    <a:pt x="347541" y="53624"/>
                                    <a:pt x="349271" y="53073"/>
                                    <a:pt x="350349" y="52342"/>
                                  </a:cubicBezTo>
                                  <a:cubicBezTo>
                                    <a:pt x="351423" y="51615"/>
                                    <a:pt x="351962" y="50541"/>
                                    <a:pt x="351962" y="49111"/>
                                  </a:cubicBezTo>
                                  <a:lnTo>
                                    <a:pt x="351962" y="48852"/>
                                  </a:lnTo>
                                  <a:cubicBezTo>
                                    <a:pt x="351962" y="46088"/>
                                    <a:pt x="351092" y="43947"/>
                                    <a:pt x="349342" y="42434"/>
                                  </a:cubicBezTo>
                                  <a:cubicBezTo>
                                    <a:pt x="347625" y="40920"/>
                                    <a:pt x="345181" y="40165"/>
                                    <a:pt x="342010" y="40165"/>
                                  </a:cubicBezTo>
                                  <a:cubicBezTo>
                                    <a:pt x="338663" y="40165"/>
                                    <a:pt x="335999" y="40904"/>
                                    <a:pt x="334022" y="42390"/>
                                  </a:cubicBezTo>
                                  <a:cubicBezTo>
                                    <a:pt x="332042" y="43844"/>
                                    <a:pt x="330732" y="45677"/>
                                    <a:pt x="330093" y="47889"/>
                                  </a:cubicBezTo>
                                  <a:lnTo>
                                    <a:pt x="312891" y="46495"/>
                                  </a:lnTo>
                                  <a:cubicBezTo>
                                    <a:pt x="313762" y="42418"/>
                                    <a:pt x="315479" y="38895"/>
                                    <a:pt x="318043" y="35928"/>
                                  </a:cubicBezTo>
                                  <a:cubicBezTo>
                                    <a:pt x="320603" y="32933"/>
                                    <a:pt x="323906" y="30632"/>
                                    <a:pt x="327952" y="29031"/>
                                  </a:cubicBezTo>
                                  <a:cubicBezTo>
                                    <a:pt x="332026" y="27401"/>
                                    <a:pt x="336742" y="26586"/>
                                    <a:pt x="342098" y="26586"/>
                                  </a:cubicBezTo>
                                  <a:cubicBezTo>
                                    <a:pt x="345824" y="26586"/>
                                    <a:pt x="349386" y="27022"/>
                                    <a:pt x="352793" y="27896"/>
                                  </a:cubicBezTo>
                                  <a:cubicBezTo>
                                    <a:pt x="356228" y="28767"/>
                                    <a:pt x="359267" y="30121"/>
                                    <a:pt x="361919" y="31954"/>
                                  </a:cubicBezTo>
                                  <a:cubicBezTo>
                                    <a:pt x="364595" y="33791"/>
                                    <a:pt x="366703" y="36148"/>
                                    <a:pt x="368249" y="39027"/>
                                  </a:cubicBezTo>
                                  <a:cubicBezTo>
                                    <a:pt x="369791" y="41879"/>
                                    <a:pt x="370561" y="45301"/>
                                    <a:pt x="370561" y="49287"/>
                                  </a:cubicBezTo>
                                  <a:lnTo>
                                    <a:pt x="370561" y="94516"/>
                                  </a:lnTo>
                                  <a:lnTo>
                                    <a:pt x="352925" y="94516"/>
                                  </a:lnTo>
                                  <a:lnTo>
                                    <a:pt x="352925" y="85219"/>
                                  </a:lnTo>
                                  <a:lnTo>
                                    <a:pt x="352402" y="85219"/>
                                  </a:lnTo>
                                  <a:cubicBezTo>
                                    <a:pt x="351324" y="87312"/>
                                    <a:pt x="349882" y="89161"/>
                                    <a:pt x="348076" y="90762"/>
                                  </a:cubicBezTo>
                                  <a:cubicBezTo>
                                    <a:pt x="346275" y="92332"/>
                                    <a:pt x="344107" y="93570"/>
                                    <a:pt x="341575" y="94472"/>
                                  </a:cubicBezTo>
                                  <a:cubicBezTo>
                                    <a:pt x="339043" y="95347"/>
                                    <a:pt x="336115" y="95782"/>
                                    <a:pt x="332796" y="95782"/>
                                  </a:cubicBezTo>
                                  <a:close/>
                                  <a:moveTo>
                                    <a:pt x="338124" y="82946"/>
                                  </a:moveTo>
                                  <a:cubicBezTo>
                                    <a:pt x="340860" y="82946"/>
                                    <a:pt x="343276" y="82407"/>
                                    <a:pt x="345373" y="81333"/>
                                  </a:cubicBezTo>
                                  <a:cubicBezTo>
                                    <a:pt x="347466" y="80227"/>
                                    <a:pt x="349111" y="78741"/>
                                    <a:pt x="350305" y="76880"/>
                                  </a:cubicBezTo>
                                  <a:cubicBezTo>
                                    <a:pt x="351499" y="75015"/>
                                    <a:pt x="352094" y="72906"/>
                                    <a:pt x="352094" y="70550"/>
                                  </a:cubicBezTo>
                                  <a:lnTo>
                                    <a:pt x="352094" y="63433"/>
                                  </a:lnTo>
                                  <a:cubicBezTo>
                                    <a:pt x="351511" y="63812"/>
                                    <a:pt x="350712" y="64160"/>
                                    <a:pt x="349694" y="64479"/>
                                  </a:cubicBezTo>
                                  <a:cubicBezTo>
                                    <a:pt x="348704" y="64771"/>
                                    <a:pt x="347585" y="65046"/>
                                    <a:pt x="346331" y="65310"/>
                                  </a:cubicBezTo>
                                  <a:cubicBezTo>
                                    <a:pt x="345081" y="65542"/>
                                    <a:pt x="343827" y="65761"/>
                                    <a:pt x="342577" y="65965"/>
                                  </a:cubicBezTo>
                                  <a:cubicBezTo>
                                    <a:pt x="341327" y="66141"/>
                                    <a:pt x="340189" y="66300"/>
                                    <a:pt x="339170" y="66444"/>
                                  </a:cubicBezTo>
                                  <a:cubicBezTo>
                                    <a:pt x="336990" y="66764"/>
                                    <a:pt x="335085" y="67275"/>
                                    <a:pt x="333451" y="67974"/>
                                  </a:cubicBezTo>
                                  <a:cubicBezTo>
                                    <a:pt x="331822" y="68673"/>
                                    <a:pt x="330556" y="69619"/>
                                    <a:pt x="329653" y="70809"/>
                                  </a:cubicBezTo>
                                  <a:cubicBezTo>
                                    <a:pt x="328751" y="71976"/>
                                    <a:pt x="328303" y="73429"/>
                                    <a:pt x="328303" y="75175"/>
                                  </a:cubicBezTo>
                                  <a:cubicBezTo>
                                    <a:pt x="328303" y="77707"/>
                                    <a:pt x="329218" y="79644"/>
                                    <a:pt x="331051" y="80982"/>
                                  </a:cubicBezTo>
                                  <a:cubicBezTo>
                                    <a:pt x="332916" y="82291"/>
                                    <a:pt x="335272" y="82946"/>
                                    <a:pt x="338124" y="82946"/>
                                  </a:cubicBezTo>
                                  <a:close/>
                                  <a:moveTo>
                                    <a:pt x="384991" y="94516"/>
                                  </a:moveTo>
                                  <a:lnTo>
                                    <a:pt x="384991" y="27457"/>
                                  </a:lnTo>
                                  <a:lnTo>
                                    <a:pt x="403019" y="27457"/>
                                  </a:lnTo>
                                  <a:lnTo>
                                    <a:pt x="403019" y="39159"/>
                                  </a:lnTo>
                                  <a:lnTo>
                                    <a:pt x="403718" y="39159"/>
                                  </a:lnTo>
                                  <a:cubicBezTo>
                                    <a:pt x="404940" y="34997"/>
                                    <a:pt x="406992" y="31854"/>
                                    <a:pt x="409876" y="29730"/>
                                  </a:cubicBezTo>
                                  <a:cubicBezTo>
                                    <a:pt x="412755" y="27577"/>
                                    <a:pt x="416074" y="26499"/>
                                    <a:pt x="419828" y="26499"/>
                                  </a:cubicBezTo>
                                  <a:cubicBezTo>
                                    <a:pt x="420759" y="26499"/>
                                    <a:pt x="421766" y="26559"/>
                                    <a:pt x="422840" y="26674"/>
                                  </a:cubicBezTo>
                                  <a:cubicBezTo>
                                    <a:pt x="423918" y="26790"/>
                                    <a:pt x="424865" y="26950"/>
                                    <a:pt x="425679" y="27154"/>
                                  </a:cubicBezTo>
                                  <a:lnTo>
                                    <a:pt x="425679" y="43656"/>
                                  </a:lnTo>
                                  <a:cubicBezTo>
                                    <a:pt x="424805" y="43392"/>
                                    <a:pt x="423599" y="43161"/>
                                    <a:pt x="422057" y="42957"/>
                                  </a:cubicBezTo>
                                  <a:cubicBezTo>
                                    <a:pt x="420511" y="42753"/>
                                    <a:pt x="419101" y="42653"/>
                                    <a:pt x="417820" y="42653"/>
                                  </a:cubicBezTo>
                                  <a:cubicBezTo>
                                    <a:pt x="415084" y="42653"/>
                                    <a:pt x="412640" y="43248"/>
                                    <a:pt x="410487" y="44443"/>
                                  </a:cubicBezTo>
                                  <a:cubicBezTo>
                                    <a:pt x="408362" y="45605"/>
                                    <a:pt x="406673" y="47234"/>
                                    <a:pt x="405423" y="49331"/>
                                  </a:cubicBezTo>
                                  <a:cubicBezTo>
                                    <a:pt x="404201" y="51428"/>
                                    <a:pt x="403590" y="53844"/>
                                    <a:pt x="403590" y="56580"/>
                                  </a:cubicBezTo>
                                  <a:lnTo>
                                    <a:pt x="403590" y="94516"/>
                                  </a:lnTo>
                                  <a:lnTo>
                                    <a:pt x="384991" y="94516"/>
                                  </a:lnTo>
                                  <a:close/>
                                  <a:moveTo>
                                    <a:pt x="474323" y="27457"/>
                                  </a:moveTo>
                                  <a:lnTo>
                                    <a:pt x="474323" y="41431"/>
                                  </a:lnTo>
                                  <a:lnTo>
                                    <a:pt x="433942" y="41431"/>
                                  </a:lnTo>
                                  <a:lnTo>
                                    <a:pt x="433942" y="27457"/>
                                  </a:lnTo>
                                  <a:lnTo>
                                    <a:pt x="474323" y="27457"/>
                                  </a:lnTo>
                                  <a:close/>
                                  <a:moveTo>
                                    <a:pt x="443108" y="11394"/>
                                  </a:moveTo>
                                  <a:lnTo>
                                    <a:pt x="461707" y="11394"/>
                                  </a:lnTo>
                                  <a:lnTo>
                                    <a:pt x="461707" y="73909"/>
                                  </a:lnTo>
                                  <a:cubicBezTo>
                                    <a:pt x="461707" y="75626"/>
                                    <a:pt x="461971" y="76968"/>
                                    <a:pt x="462494" y="77926"/>
                                  </a:cubicBezTo>
                                  <a:cubicBezTo>
                                    <a:pt x="463017" y="78857"/>
                                    <a:pt x="463744" y="79512"/>
                                    <a:pt x="464674" y="79891"/>
                                  </a:cubicBezTo>
                                  <a:cubicBezTo>
                                    <a:pt x="465637" y="80271"/>
                                    <a:pt x="466743" y="80458"/>
                                    <a:pt x="467993" y="80458"/>
                                  </a:cubicBezTo>
                                  <a:cubicBezTo>
                                    <a:pt x="468868" y="80458"/>
                                    <a:pt x="469738" y="80387"/>
                                    <a:pt x="470613" y="80239"/>
                                  </a:cubicBezTo>
                                  <a:cubicBezTo>
                                    <a:pt x="471488" y="80067"/>
                                    <a:pt x="472155" y="79935"/>
                                    <a:pt x="472622" y="79847"/>
                                  </a:cubicBezTo>
                                  <a:lnTo>
                                    <a:pt x="475546" y="93686"/>
                                  </a:lnTo>
                                  <a:cubicBezTo>
                                    <a:pt x="474615" y="93977"/>
                                    <a:pt x="473305" y="94313"/>
                                    <a:pt x="471616" y="94692"/>
                                  </a:cubicBezTo>
                                  <a:cubicBezTo>
                                    <a:pt x="469930" y="95099"/>
                                    <a:pt x="467877" y="95347"/>
                                    <a:pt x="465461" y="95435"/>
                                  </a:cubicBezTo>
                                  <a:cubicBezTo>
                                    <a:pt x="460980" y="95607"/>
                                    <a:pt x="457050" y="95012"/>
                                    <a:pt x="453676" y="93642"/>
                                  </a:cubicBezTo>
                                  <a:cubicBezTo>
                                    <a:pt x="450325" y="92276"/>
                                    <a:pt x="447721" y="90151"/>
                                    <a:pt x="445860" y="87268"/>
                                  </a:cubicBezTo>
                                  <a:cubicBezTo>
                                    <a:pt x="443995" y="84388"/>
                                    <a:pt x="443080" y="80750"/>
                                    <a:pt x="443108" y="76357"/>
                                  </a:cubicBezTo>
                                  <a:lnTo>
                                    <a:pt x="443108" y="11394"/>
                                  </a:lnTo>
                                  <a:close/>
                                  <a:moveTo>
                                    <a:pt x="497919" y="119533"/>
                                  </a:moveTo>
                                  <a:cubicBezTo>
                                    <a:pt x="495562" y="119533"/>
                                    <a:pt x="493350" y="119342"/>
                                    <a:pt x="491285" y="118966"/>
                                  </a:cubicBezTo>
                                  <a:cubicBezTo>
                                    <a:pt x="489248" y="118615"/>
                                    <a:pt x="487559" y="118179"/>
                                    <a:pt x="486221" y="117656"/>
                                  </a:cubicBezTo>
                                  <a:lnTo>
                                    <a:pt x="490410" y="103730"/>
                                  </a:lnTo>
                                  <a:cubicBezTo>
                                    <a:pt x="493701" y="104748"/>
                                    <a:pt x="496465" y="105008"/>
                                    <a:pt x="498705" y="104513"/>
                                  </a:cubicBezTo>
                                  <a:cubicBezTo>
                                    <a:pt x="500978" y="104050"/>
                                    <a:pt x="502767" y="102300"/>
                                    <a:pt x="504077" y="99277"/>
                                  </a:cubicBezTo>
                                  <a:lnTo>
                                    <a:pt x="505167" y="96437"/>
                                  </a:lnTo>
                                  <a:lnTo>
                                    <a:pt x="481113" y="27457"/>
                                  </a:lnTo>
                                  <a:lnTo>
                                    <a:pt x="500670" y="27457"/>
                                  </a:lnTo>
                                  <a:lnTo>
                                    <a:pt x="514553" y="76704"/>
                                  </a:lnTo>
                                  <a:lnTo>
                                    <a:pt x="515251" y="76704"/>
                                  </a:lnTo>
                                  <a:lnTo>
                                    <a:pt x="529266" y="27457"/>
                                  </a:lnTo>
                                  <a:lnTo>
                                    <a:pt x="548955" y="27545"/>
                                  </a:lnTo>
                                  <a:lnTo>
                                    <a:pt x="522892" y="101765"/>
                                  </a:lnTo>
                                  <a:cubicBezTo>
                                    <a:pt x="521642" y="105344"/>
                                    <a:pt x="519936" y="108459"/>
                                    <a:pt x="517784" y="111107"/>
                                  </a:cubicBezTo>
                                  <a:cubicBezTo>
                                    <a:pt x="515659" y="113782"/>
                                    <a:pt x="512967" y="115851"/>
                                    <a:pt x="509708" y="117305"/>
                                  </a:cubicBezTo>
                                  <a:cubicBezTo>
                                    <a:pt x="506449" y="118791"/>
                                    <a:pt x="502519" y="119533"/>
                                    <a:pt x="497919" y="119533"/>
                                  </a:cubicBezTo>
                                  <a:close/>
                                  <a:moveTo>
                                    <a:pt x="642720" y="46579"/>
                                  </a:moveTo>
                                  <a:lnTo>
                                    <a:pt x="625695" y="47630"/>
                                  </a:lnTo>
                                  <a:cubicBezTo>
                                    <a:pt x="625403" y="46172"/>
                                    <a:pt x="624776" y="44862"/>
                                    <a:pt x="623818" y="43700"/>
                                  </a:cubicBezTo>
                                  <a:cubicBezTo>
                                    <a:pt x="622855" y="42506"/>
                                    <a:pt x="621590" y="41559"/>
                                    <a:pt x="620020" y="40860"/>
                                  </a:cubicBezTo>
                                  <a:cubicBezTo>
                                    <a:pt x="618474" y="40133"/>
                                    <a:pt x="616629" y="39770"/>
                                    <a:pt x="614472" y="39770"/>
                                  </a:cubicBezTo>
                                  <a:cubicBezTo>
                                    <a:pt x="611593" y="39770"/>
                                    <a:pt x="609161" y="40381"/>
                                    <a:pt x="607184" y="41603"/>
                                  </a:cubicBezTo>
                                  <a:cubicBezTo>
                                    <a:pt x="605203" y="42797"/>
                                    <a:pt x="604213" y="44399"/>
                                    <a:pt x="604213" y="46408"/>
                                  </a:cubicBezTo>
                                  <a:cubicBezTo>
                                    <a:pt x="604213" y="48005"/>
                                    <a:pt x="604856" y="49359"/>
                                    <a:pt x="606134" y="50465"/>
                                  </a:cubicBezTo>
                                  <a:cubicBezTo>
                                    <a:pt x="607416" y="51571"/>
                                    <a:pt x="609612" y="52458"/>
                                    <a:pt x="612727" y="53129"/>
                                  </a:cubicBezTo>
                                  <a:lnTo>
                                    <a:pt x="624864" y="55573"/>
                                  </a:lnTo>
                                  <a:cubicBezTo>
                                    <a:pt x="631382" y="56911"/>
                                    <a:pt x="636243" y="59068"/>
                                    <a:pt x="639445" y="62035"/>
                                  </a:cubicBezTo>
                                  <a:cubicBezTo>
                                    <a:pt x="642648" y="65003"/>
                                    <a:pt x="644250" y="68904"/>
                                    <a:pt x="644250" y="73737"/>
                                  </a:cubicBezTo>
                                  <a:cubicBezTo>
                                    <a:pt x="644250" y="78130"/>
                                    <a:pt x="642952" y="81988"/>
                                    <a:pt x="640364" y="85303"/>
                                  </a:cubicBezTo>
                                  <a:cubicBezTo>
                                    <a:pt x="637800" y="88622"/>
                                    <a:pt x="634282" y="91214"/>
                                    <a:pt x="629797" y="93075"/>
                                  </a:cubicBezTo>
                                  <a:cubicBezTo>
                                    <a:pt x="625344" y="94908"/>
                                    <a:pt x="620208" y="95826"/>
                                    <a:pt x="614385" y="95826"/>
                                  </a:cubicBezTo>
                                  <a:cubicBezTo>
                                    <a:pt x="605511" y="95826"/>
                                    <a:pt x="598438" y="93977"/>
                                    <a:pt x="593170" y="90283"/>
                                  </a:cubicBezTo>
                                  <a:cubicBezTo>
                                    <a:pt x="587930" y="86557"/>
                                    <a:pt x="584859" y="81493"/>
                                    <a:pt x="583956" y="75091"/>
                                  </a:cubicBezTo>
                                  <a:lnTo>
                                    <a:pt x="602252" y="74128"/>
                                  </a:lnTo>
                                  <a:cubicBezTo>
                                    <a:pt x="602803" y="76836"/>
                                    <a:pt x="604141" y="78901"/>
                                    <a:pt x="606265" y="80327"/>
                                  </a:cubicBezTo>
                                  <a:cubicBezTo>
                                    <a:pt x="608390" y="81724"/>
                                    <a:pt x="611114" y="82423"/>
                                    <a:pt x="614429" y="82423"/>
                                  </a:cubicBezTo>
                                  <a:cubicBezTo>
                                    <a:pt x="617692" y="82423"/>
                                    <a:pt x="620311" y="81796"/>
                                    <a:pt x="622288" y="80546"/>
                                  </a:cubicBezTo>
                                  <a:cubicBezTo>
                                    <a:pt x="624297" y="79264"/>
                                    <a:pt x="625316" y="77623"/>
                                    <a:pt x="625344" y="75614"/>
                                  </a:cubicBezTo>
                                  <a:cubicBezTo>
                                    <a:pt x="625316" y="73925"/>
                                    <a:pt x="624601" y="72543"/>
                                    <a:pt x="623207" y="71464"/>
                                  </a:cubicBezTo>
                                  <a:cubicBezTo>
                                    <a:pt x="621809" y="70358"/>
                                    <a:pt x="619657" y="69515"/>
                                    <a:pt x="616745" y="68932"/>
                                  </a:cubicBezTo>
                                  <a:lnTo>
                                    <a:pt x="605131" y="66620"/>
                                  </a:lnTo>
                                  <a:cubicBezTo>
                                    <a:pt x="598581" y="65310"/>
                                    <a:pt x="593709" y="63042"/>
                                    <a:pt x="590506" y="59811"/>
                                  </a:cubicBezTo>
                                  <a:cubicBezTo>
                                    <a:pt x="587335" y="56580"/>
                                    <a:pt x="585749" y="52458"/>
                                    <a:pt x="585749" y="47454"/>
                                  </a:cubicBezTo>
                                  <a:cubicBezTo>
                                    <a:pt x="585749" y="43145"/>
                                    <a:pt x="586911" y="39434"/>
                                    <a:pt x="589240" y="36323"/>
                                  </a:cubicBezTo>
                                  <a:cubicBezTo>
                                    <a:pt x="591596" y="33208"/>
                                    <a:pt x="594899" y="30808"/>
                                    <a:pt x="599148" y="29119"/>
                                  </a:cubicBezTo>
                                  <a:cubicBezTo>
                                    <a:pt x="603430" y="27429"/>
                                    <a:pt x="608434" y="26586"/>
                                    <a:pt x="614169" y="26586"/>
                                  </a:cubicBezTo>
                                  <a:cubicBezTo>
                                    <a:pt x="622640" y="26586"/>
                                    <a:pt x="629301" y="28376"/>
                                    <a:pt x="634162" y="31954"/>
                                  </a:cubicBezTo>
                                  <a:cubicBezTo>
                                    <a:pt x="639054" y="35536"/>
                                    <a:pt x="641906" y="40409"/>
                                    <a:pt x="642720" y="46579"/>
                                  </a:cubicBezTo>
                                  <a:close/>
                                  <a:moveTo>
                                    <a:pt x="686520" y="95826"/>
                                  </a:moveTo>
                                  <a:cubicBezTo>
                                    <a:pt x="679623" y="95826"/>
                                    <a:pt x="673684" y="94429"/>
                                    <a:pt x="668708" y="91637"/>
                                  </a:cubicBezTo>
                                  <a:cubicBezTo>
                                    <a:pt x="663760" y="88813"/>
                                    <a:pt x="659946" y="84824"/>
                                    <a:pt x="657270" y="79672"/>
                                  </a:cubicBezTo>
                                  <a:cubicBezTo>
                                    <a:pt x="654590" y="74492"/>
                                    <a:pt x="653252" y="68365"/>
                                    <a:pt x="653252" y="61292"/>
                                  </a:cubicBezTo>
                                  <a:cubicBezTo>
                                    <a:pt x="653252" y="54395"/>
                                    <a:pt x="654590" y="48341"/>
                                    <a:pt x="657270" y="43133"/>
                                  </a:cubicBezTo>
                                  <a:cubicBezTo>
                                    <a:pt x="659946" y="37921"/>
                                    <a:pt x="663716" y="33863"/>
                                    <a:pt x="668576" y="30952"/>
                                  </a:cubicBezTo>
                                  <a:cubicBezTo>
                                    <a:pt x="673464" y="28040"/>
                                    <a:pt x="679200" y="26586"/>
                                    <a:pt x="685777" y="26586"/>
                                  </a:cubicBezTo>
                                  <a:cubicBezTo>
                                    <a:pt x="690202" y="26586"/>
                                    <a:pt x="694320" y="27297"/>
                                    <a:pt x="698134" y="28723"/>
                                  </a:cubicBezTo>
                                  <a:cubicBezTo>
                                    <a:pt x="701972" y="30121"/>
                                    <a:pt x="705323" y="32234"/>
                                    <a:pt x="708174" y="35057"/>
                                  </a:cubicBezTo>
                                  <a:cubicBezTo>
                                    <a:pt x="711054" y="37877"/>
                                    <a:pt x="713294" y="41431"/>
                                    <a:pt x="714896" y="45709"/>
                                  </a:cubicBezTo>
                                  <a:cubicBezTo>
                                    <a:pt x="716497" y="49958"/>
                                    <a:pt x="717296" y="54934"/>
                                    <a:pt x="717296" y="60637"/>
                                  </a:cubicBezTo>
                                  <a:lnTo>
                                    <a:pt x="717296" y="65745"/>
                                  </a:lnTo>
                                  <a:lnTo>
                                    <a:pt x="660672" y="65745"/>
                                  </a:lnTo>
                                  <a:lnTo>
                                    <a:pt x="660672" y="54219"/>
                                  </a:lnTo>
                                  <a:lnTo>
                                    <a:pt x="699791" y="54219"/>
                                  </a:lnTo>
                                  <a:cubicBezTo>
                                    <a:pt x="699791" y="51544"/>
                                    <a:pt x="699208" y="49171"/>
                                    <a:pt x="698046" y="47106"/>
                                  </a:cubicBezTo>
                                  <a:cubicBezTo>
                                    <a:pt x="696880" y="45038"/>
                                    <a:pt x="695266" y="43424"/>
                                    <a:pt x="693198" y="42258"/>
                                  </a:cubicBezTo>
                                  <a:cubicBezTo>
                                    <a:pt x="691161" y="41064"/>
                                    <a:pt x="688789" y="40469"/>
                                    <a:pt x="686081" y="40469"/>
                                  </a:cubicBezTo>
                                  <a:cubicBezTo>
                                    <a:pt x="683261" y="40469"/>
                                    <a:pt x="680757" y="41124"/>
                                    <a:pt x="678573" y="42434"/>
                                  </a:cubicBezTo>
                                  <a:cubicBezTo>
                                    <a:pt x="676420" y="43716"/>
                                    <a:pt x="674730" y="45445"/>
                                    <a:pt x="673508" y="47630"/>
                                  </a:cubicBezTo>
                                  <a:cubicBezTo>
                                    <a:pt x="672286" y="49782"/>
                                    <a:pt x="671659" y="52183"/>
                                    <a:pt x="671631" y="54830"/>
                                  </a:cubicBezTo>
                                  <a:lnTo>
                                    <a:pt x="671631" y="65789"/>
                                  </a:lnTo>
                                  <a:cubicBezTo>
                                    <a:pt x="671631" y="69108"/>
                                    <a:pt x="672242" y="71976"/>
                                    <a:pt x="673464" y="74392"/>
                                  </a:cubicBezTo>
                                  <a:cubicBezTo>
                                    <a:pt x="674718" y="76808"/>
                                    <a:pt x="676480" y="78669"/>
                                    <a:pt x="678748" y="79979"/>
                                  </a:cubicBezTo>
                                  <a:cubicBezTo>
                                    <a:pt x="681017" y="81289"/>
                                    <a:pt x="683712" y="81944"/>
                                    <a:pt x="686824" y="81944"/>
                                  </a:cubicBezTo>
                                  <a:cubicBezTo>
                                    <a:pt x="688892" y="81944"/>
                                    <a:pt x="690781" y="81653"/>
                                    <a:pt x="692499" y="81069"/>
                                  </a:cubicBezTo>
                                  <a:cubicBezTo>
                                    <a:pt x="694216" y="80486"/>
                                    <a:pt x="695686" y="79616"/>
                                    <a:pt x="696908" y="78450"/>
                                  </a:cubicBezTo>
                                  <a:cubicBezTo>
                                    <a:pt x="698134" y="77287"/>
                                    <a:pt x="699064" y="75862"/>
                                    <a:pt x="699703" y="74172"/>
                                  </a:cubicBezTo>
                                  <a:lnTo>
                                    <a:pt x="716905" y="75306"/>
                                  </a:lnTo>
                                  <a:cubicBezTo>
                                    <a:pt x="716030" y="79440"/>
                                    <a:pt x="714241" y="83050"/>
                                    <a:pt x="711533" y="86134"/>
                                  </a:cubicBezTo>
                                  <a:cubicBezTo>
                                    <a:pt x="708857" y="89189"/>
                                    <a:pt x="705394" y="91577"/>
                                    <a:pt x="701145" y="93294"/>
                                  </a:cubicBezTo>
                                  <a:cubicBezTo>
                                    <a:pt x="696924" y="94984"/>
                                    <a:pt x="692047" y="95826"/>
                                    <a:pt x="686520" y="95826"/>
                                  </a:cubicBezTo>
                                  <a:close/>
                                  <a:moveTo>
                                    <a:pt x="729433" y="94516"/>
                                  </a:moveTo>
                                  <a:lnTo>
                                    <a:pt x="729433" y="27457"/>
                                  </a:lnTo>
                                  <a:lnTo>
                                    <a:pt x="747465" y="27457"/>
                                  </a:lnTo>
                                  <a:lnTo>
                                    <a:pt x="747465" y="39159"/>
                                  </a:lnTo>
                                  <a:lnTo>
                                    <a:pt x="748164" y="39159"/>
                                  </a:lnTo>
                                  <a:cubicBezTo>
                                    <a:pt x="749386" y="34997"/>
                                    <a:pt x="751439" y="31854"/>
                                    <a:pt x="754318" y="29730"/>
                                  </a:cubicBezTo>
                                  <a:cubicBezTo>
                                    <a:pt x="757202" y="27577"/>
                                    <a:pt x="760516" y="26499"/>
                                    <a:pt x="764271" y="26499"/>
                                  </a:cubicBezTo>
                                  <a:cubicBezTo>
                                    <a:pt x="765205" y="26499"/>
                                    <a:pt x="766208" y="26559"/>
                                    <a:pt x="767286" y="26674"/>
                                  </a:cubicBezTo>
                                  <a:cubicBezTo>
                                    <a:pt x="768360" y="26790"/>
                                    <a:pt x="769307" y="26950"/>
                                    <a:pt x="770122" y="27154"/>
                                  </a:cubicBezTo>
                                  <a:lnTo>
                                    <a:pt x="770122" y="43656"/>
                                  </a:lnTo>
                                  <a:cubicBezTo>
                                    <a:pt x="769251" y="43392"/>
                                    <a:pt x="768041" y="43161"/>
                                    <a:pt x="766499" y="42957"/>
                                  </a:cubicBezTo>
                                  <a:cubicBezTo>
                                    <a:pt x="764957" y="42753"/>
                                    <a:pt x="763544" y="42653"/>
                                    <a:pt x="762266" y="42653"/>
                                  </a:cubicBezTo>
                                  <a:cubicBezTo>
                                    <a:pt x="759530" y="42653"/>
                                    <a:pt x="757082" y="43248"/>
                                    <a:pt x="754929" y="44443"/>
                                  </a:cubicBezTo>
                                  <a:cubicBezTo>
                                    <a:pt x="752805" y="45605"/>
                                    <a:pt x="751115" y="47234"/>
                                    <a:pt x="749865" y="49331"/>
                                  </a:cubicBezTo>
                                  <a:cubicBezTo>
                                    <a:pt x="748643" y="51428"/>
                                    <a:pt x="748032" y="53844"/>
                                    <a:pt x="748032" y="56580"/>
                                  </a:cubicBezTo>
                                  <a:lnTo>
                                    <a:pt x="748032" y="94516"/>
                                  </a:lnTo>
                                  <a:lnTo>
                                    <a:pt x="729433" y="94516"/>
                                  </a:lnTo>
                                  <a:close/>
                                  <a:moveTo>
                                    <a:pt x="844298" y="27457"/>
                                  </a:moveTo>
                                  <a:lnTo>
                                    <a:pt x="820850" y="94516"/>
                                  </a:lnTo>
                                  <a:lnTo>
                                    <a:pt x="799895" y="94516"/>
                                  </a:lnTo>
                                  <a:lnTo>
                                    <a:pt x="776452" y="27457"/>
                                  </a:lnTo>
                                  <a:lnTo>
                                    <a:pt x="796097" y="27457"/>
                                  </a:lnTo>
                                  <a:lnTo>
                                    <a:pt x="810023" y="75438"/>
                                  </a:lnTo>
                                  <a:lnTo>
                                    <a:pt x="810722" y="75438"/>
                                  </a:lnTo>
                                  <a:lnTo>
                                    <a:pt x="824608" y="27457"/>
                                  </a:lnTo>
                                  <a:lnTo>
                                    <a:pt x="844298" y="27457"/>
                                  </a:lnTo>
                                  <a:close/>
                                  <a:moveTo>
                                    <a:pt x="853815" y="94516"/>
                                  </a:moveTo>
                                  <a:lnTo>
                                    <a:pt x="853815" y="27457"/>
                                  </a:lnTo>
                                  <a:lnTo>
                                    <a:pt x="872410" y="27457"/>
                                  </a:lnTo>
                                  <a:lnTo>
                                    <a:pt x="872410" y="94516"/>
                                  </a:lnTo>
                                  <a:lnTo>
                                    <a:pt x="853815" y="94516"/>
                                  </a:lnTo>
                                  <a:close/>
                                  <a:moveTo>
                                    <a:pt x="863200" y="18815"/>
                                  </a:moveTo>
                                  <a:cubicBezTo>
                                    <a:pt x="860437" y="18815"/>
                                    <a:pt x="858064" y="17900"/>
                                    <a:pt x="856083" y="16063"/>
                                  </a:cubicBezTo>
                                  <a:cubicBezTo>
                                    <a:pt x="854102" y="14202"/>
                                    <a:pt x="853116" y="11977"/>
                                    <a:pt x="853116" y="9385"/>
                                  </a:cubicBezTo>
                                  <a:cubicBezTo>
                                    <a:pt x="853116" y="6825"/>
                                    <a:pt x="854102" y="4625"/>
                                    <a:pt x="856083" y="2792"/>
                                  </a:cubicBezTo>
                                  <a:cubicBezTo>
                                    <a:pt x="858064" y="931"/>
                                    <a:pt x="860420" y="0"/>
                                    <a:pt x="863156" y="0"/>
                                  </a:cubicBezTo>
                                  <a:cubicBezTo>
                                    <a:pt x="865952" y="0"/>
                                    <a:pt x="868320" y="931"/>
                                    <a:pt x="870273" y="2792"/>
                                  </a:cubicBezTo>
                                  <a:cubicBezTo>
                                    <a:pt x="872250" y="4625"/>
                                    <a:pt x="873241" y="6825"/>
                                    <a:pt x="873241" y="9385"/>
                                  </a:cubicBezTo>
                                  <a:cubicBezTo>
                                    <a:pt x="873241" y="11977"/>
                                    <a:pt x="872250" y="14202"/>
                                    <a:pt x="870273" y="16063"/>
                                  </a:cubicBezTo>
                                  <a:cubicBezTo>
                                    <a:pt x="868320" y="17900"/>
                                    <a:pt x="865964" y="18815"/>
                                    <a:pt x="863200" y="18815"/>
                                  </a:cubicBezTo>
                                  <a:close/>
                                  <a:moveTo>
                                    <a:pt x="917607" y="95826"/>
                                  </a:moveTo>
                                  <a:cubicBezTo>
                                    <a:pt x="910738" y="95826"/>
                                    <a:pt x="904831" y="94373"/>
                                    <a:pt x="899883" y="91461"/>
                                  </a:cubicBezTo>
                                  <a:cubicBezTo>
                                    <a:pt x="894962" y="88522"/>
                                    <a:pt x="891181" y="84448"/>
                                    <a:pt x="888533" y="79236"/>
                                  </a:cubicBezTo>
                                  <a:cubicBezTo>
                                    <a:pt x="885913" y="74028"/>
                                    <a:pt x="884603" y="68030"/>
                                    <a:pt x="884603" y="61248"/>
                                  </a:cubicBezTo>
                                  <a:cubicBezTo>
                                    <a:pt x="884603" y="54379"/>
                                    <a:pt x="885925" y="48357"/>
                                    <a:pt x="888576" y="43177"/>
                                  </a:cubicBezTo>
                                  <a:cubicBezTo>
                                    <a:pt x="891252" y="37965"/>
                                    <a:pt x="895050" y="33907"/>
                                    <a:pt x="899971" y="30996"/>
                                  </a:cubicBezTo>
                                  <a:cubicBezTo>
                                    <a:pt x="904887" y="28056"/>
                                    <a:pt x="910738" y="26586"/>
                                    <a:pt x="917519" y="26586"/>
                                  </a:cubicBezTo>
                                  <a:cubicBezTo>
                                    <a:pt x="923370" y="26586"/>
                                    <a:pt x="928494" y="27649"/>
                                    <a:pt x="932887" y="29774"/>
                                  </a:cubicBezTo>
                                  <a:cubicBezTo>
                                    <a:pt x="937280" y="31898"/>
                                    <a:pt x="940759" y="34882"/>
                                    <a:pt x="943323" y="38724"/>
                                  </a:cubicBezTo>
                                  <a:cubicBezTo>
                                    <a:pt x="945883" y="42566"/>
                                    <a:pt x="947293" y="47075"/>
                                    <a:pt x="947556" y="52254"/>
                                  </a:cubicBezTo>
                                  <a:lnTo>
                                    <a:pt x="930004" y="52254"/>
                                  </a:lnTo>
                                  <a:cubicBezTo>
                                    <a:pt x="929513" y="48908"/>
                                    <a:pt x="928203" y="46216"/>
                                    <a:pt x="926078" y="44179"/>
                                  </a:cubicBezTo>
                                  <a:cubicBezTo>
                                    <a:pt x="923981" y="42114"/>
                                    <a:pt x="921230" y="41080"/>
                                    <a:pt x="917827" y="41080"/>
                                  </a:cubicBezTo>
                                  <a:cubicBezTo>
                                    <a:pt x="914943" y="41080"/>
                                    <a:pt x="912427" y="41867"/>
                                    <a:pt x="910275" y="43436"/>
                                  </a:cubicBezTo>
                                  <a:cubicBezTo>
                                    <a:pt x="908150" y="44982"/>
                                    <a:pt x="906489" y="47234"/>
                                    <a:pt x="905294" y="50206"/>
                                  </a:cubicBezTo>
                                  <a:cubicBezTo>
                                    <a:pt x="904104" y="53173"/>
                                    <a:pt x="903505" y="56767"/>
                                    <a:pt x="903505" y="60989"/>
                                  </a:cubicBezTo>
                                  <a:cubicBezTo>
                                    <a:pt x="903505" y="65266"/>
                                    <a:pt x="904088" y="68904"/>
                                    <a:pt x="905251" y="71904"/>
                                  </a:cubicBezTo>
                                  <a:cubicBezTo>
                                    <a:pt x="906445" y="74899"/>
                                    <a:pt x="908118" y="77184"/>
                                    <a:pt x="910275" y="78757"/>
                                  </a:cubicBezTo>
                                  <a:cubicBezTo>
                                    <a:pt x="912427" y="80327"/>
                                    <a:pt x="914943" y="81113"/>
                                    <a:pt x="917827" y="81113"/>
                                  </a:cubicBezTo>
                                  <a:cubicBezTo>
                                    <a:pt x="919952" y="81113"/>
                                    <a:pt x="921857" y="80678"/>
                                    <a:pt x="923546" y="79803"/>
                                  </a:cubicBezTo>
                                  <a:cubicBezTo>
                                    <a:pt x="925263" y="78933"/>
                                    <a:pt x="926673" y="77667"/>
                                    <a:pt x="927779" y="76005"/>
                                  </a:cubicBezTo>
                                  <a:cubicBezTo>
                                    <a:pt x="928914" y="74316"/>
                                    <a:pt x="929656" y="72295"/>
                                    <a:pt x="930004" y="69939"/>
                                  </a:cubicBezTo>
                                  <a:lnTo>
                                    <a:pt x="947556" y="69939"/>
                                  </a:lnTo>
                                  <a:cubicBezTo>
                                    <a:pt x="947265" y="75059"/>
                                    <a:pt x="945867" y="79572"/>
                                    <a:pt x="943363" y="83470"/>
                                  </a:cubicBezTo>
                                  <a:cubicBezTo>
                                    <a:pt x="940891" y="87344"/>
                                    <a:pt x="937472" y="90371"/>
                                    <a:pt x="933107" y="92551"/>
                                  </a:cubicBezTo>
                                  <a:cubicBezTo>
                                    <a:pt x="928738" y="94736"/>
                                    <a:pt x="923574" y="95826"/>
                                    <a:pt x="917607" y="95826"/>
                                  </a:cubicBezTo>
                                  <a:close/>
                                  <a:moveTo>
                                    <a:pt x="990022" y="95826"/>
                                  </a:moveTo>
                                  <a:cubicBezTo>
                                    <a:pt x="983125" y="95826"/>
                                    <a:pt x="977190" y="94429"/>
                                    <a:pt x="972210" y="91637"/>
                                  </a:cubicBezTo>
                                  <a:cubicBezTo>
                                    <a:pt x="967262" y="88813"/>
                                    <a:pt x="963452" y="84824"/>
                                    <a:pt x="960772" y="79672"/>
                                  </a:cubicBezTo>
                                  <a:cubicBezTo>
                                    <a:pt x="958096" y="74492"/>
                                    <a:pt x="956758" y="68365"/>
                                    <a:pt x="956758" y="61292"/>
                                  </a:cubicBezTo>
                                  <a:cubicBezTo>
                                    <a:pt x="956758" y="54395"/>
                                    <a:pt x="958096" y="48341"/>
                                    <a:pt x="960772" y="43133"/>
                                  </a:cubicBezTo>
                                  <a:cubicBezTo>
                                    <a:pt x="963452" y="37921"/>
                                    <a:pt x="967222" y="33863"/>
                                    <a:pt x="972082" y="30952"/>
                                  </a:cubicBezTo>
                                  <a:cubicBezTo>
                                    <a:pt x="976970" y="28040"/>
                                    <a:pt x="982706" y="26586"/>
                                    <a:pt x="989279" y="26586"/>
                                  </a:cubicBezTo>
                                  <a:cubicBezTo>
                                    <a:pt x="993704" y="26586"/>
                                    <a:pt x="997822" y="27297"/>
                                    <a:pt x="1001636" y="28723"/>
                                  </a:cubicBezTo>
                                  <a:cubicBezTo>
                                    <a:pt x="1005478" y="30121"/>
                                    <a:pt x="1008825" y="32234"/>
                                    <a:pt x="1011676" y="35057"/>
                                  </a:cubicBezTo>
                                  <a:cubicBezTo>
                                    <a:pt x="1014560" y="37877"/>
                                    <a:pt x="1016800" y="41431"/>
                                    <a:pt x="1018402" y="45709"/>
                                  </a:cubicBezTo>
                                  <a:cubicBezTo>
                                    <a:pt x="1020003" y="49958"/>
                                    <a:pt x="1020802" y="54934"/>
                                    <a:pt x="1020802" y="60637"/>
                                  </a:cubicBezTo>
                                  <a:lnTo>
                                    <a:pt x="1020802" y="65745"/>
                                  </a:lnTo>
                                  <a:lnTo>
                                    <a:pt x="964179" y="65745"/>
                                  </a:lnTo>
                                  <a:lnTo>
                                    <a:pt x="964179" y="54219"/>
                                  </a:lnTo>
                                  <a:lnTo>
                                    <a:pt x="1003293" y="54219"/>
                                  </a:lnTo>
                                  <a:cubicBezTo>
                                    <a:pt x="1003293" y="51544"/>
                                    <a:pt x="1002714" y="49171"/>
                                    <a:pt x="1001548" y="47106"/>
                                  </a:cubicBezTo>
                                  <a:cubicBezTo>
                                    <a:pt x="1000386" y="45038"/>
                                    <a:pt x="998768" y="43424"/>
                                    <a:pt x="996704" y="42258"/>
                                  </a:cubicBezTo>
                                  <a:cubicBezTo>
                                    <a:pt x="994667" y="41064"/>
                                    <a:pt x="992295" y="40469"/>
                                    <a:pt x="989587" y="40469"/>
                                  </a:cubicBezTo>
                                  <a:cubicBezTo>
                                    <a:pt x="986763" y="40469"/>
                                    <a:pt x="984259" y="41124"/>
                                    <a:pt x="982079" y="42434"/>
                                  </a:cubicBezTo>
                                  <a:cubicBezTo>
                                    <a:pt x="979926" y="43716"/>
                                    <a:pt x="978236" y="45445"/>
                                    <a:pt x="977015" y="47630"/>
                                  </a:cubicBezTo>
                                  <a:cubicBezTo>
                                    <a:pt x="975792" y="49782"/>
                                    <a:pt x="975165" y="52183"/>
                                    <a:pt x="975137" y="54830"/>
                                  </a:cubicBezTo>
                                  <a:lnTo>
                                    <a:pt x="975137" y="65789"/>
                                  </a:lnTo>
                                  <a:cubicBezTo>
                                    <a:pt x="975137" y="69108"/>
                                    <a:pt x="975748" y="71976"/>
                                    <a:pt x="976970" y="74392"/>
                                  </a:cubicBezTo>
                                  <a:cubicBezTo>
                                    <a:pt x="978221" y="76808"/>
                                    <a:pt x="979982" y="78669"/>
                                    <a:pt x="982254" y="79979"/>
                                  </a:cubicBezTo>
                                  <a:cubicBezTo>
                                    <a:pt x="984523" y="81289"/>
                                    <a:pt x="987214" y="81944"/>
                                    <a:pt x="990330" y="81944"/>
                                  </a:cubicBezTo>
                                  <a:cubicBezTo>
                                    <a:pt x="992394" y="81944"/>
                                    <a:pt x="994288" y="81653"/>
                                    <a:pt x="996005" y="81069"/>
                                  </a:cubicBezTo>
                                  <a:cubicBezTo>
                                    <a:pt x="997722" y="80486"/>
                                    <a:pt x="999192" y="79616"/>
                                    <a:pt x="1000414" y="78450"/>
                                  </a:cubicBezTo>
                                  <a:cubicBezTo>
                                    <a:pt x="1001636" y="77287"/>
                                    <a:pt x="1002567" y="75862"/>
                                    <a:pt x="1003209" y="74172"/>
                                  </a:cubicBezTo>
                                  <a:lnTo>
                                    <a:pt x="1020411" y="75306"/>
                                  </a:lnTo>
                                  <a:cubicBezTo>
                                    <a:pt x="1019536" y="79440"/>
                                    <a:pt x="1017747" y="83050"/>
                                    <a:pt x="1015039" y="86134"/>
                                  </a:cubicBezTo>
                                  <a:cubicBezTo>
                                    <a:pt x="1012363" y="89189"/>
                                    <a:pt x="1008897" y="91577"/>
                                    <a:pt x="1004647" y="93294"/>
                                  </a:cubicBezTo>
                                  <a:cubicBezTo>
                                    <a:pt x="1000430" y="94984"/>
                                    <a:pt x="995553" y="95826"/>
                                    <a:pt x="990022" y="95826"/>
                                  </a:cubicBezTo>
                                  <a:close/>
                                </a:path>
                              </a:pathLst>
                            </a:custGeom>
                            <a:solidFill>
                              <a:srgbClr val="ACB3C3"/>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21606804" name="Forme libre : forme 721606804">
                            <a:extLst>
                              <a:ext uri="{FF2B5EF4-FFF2-40B4-BE49-F238E27FC236}">
                                <a16:creationId xmlns:a16="http://schemas.microsoft.com/office/drawing/2014/main" id="{3164F920-4F66-EAFA-CE3B-3E6C0FDA9384}"/>
                              </a:ext>
                            </a:extLst>
                          </wps:cNvPr>
                          <wps:cNvSpPr/>
                          <wps:spPr>
                            <a:xfrm>
                              <a:off x="1525978" y="1649241"/>
                              <a:ext cx="1248050" cy="932726"/>
                            </a:xfrm>
                            <a:custGeom>
                              <a:avLst/>
                              <a:gdLst>
                                <a:gd name="connsiteX0" fmla="*/ 1246298 w 1248050"/>
                                <a:gd name="connsiteY0" fmla="*/ 48351 h 932726"/>
                                <a:gd name="connsiteX1" fmla="*/ 1246298 w 1248050"/>
                                <a:gd name="connsiteY1" fmla="*/ 39877 h 932726"/>
                                <a:gd name="connsiteX2" fmla="*/ 1208174 w 1248050"/>
                                <a:gd name="connsiteY2" fmla="*/ 1752 h 932726"/>
                                <a:gd name="connsiteX3" fmla="*/ 1199699 w 1248050"/>
                                <a:gd name="connsiteY3" fmla="*/ 1752 h 932726"/>
                                <a:gd name="connsiteX4" fmla="*/ 1199699 w 1248050"/>
                                <a:gd name="connsiteY4" fmla="*/ 10227 h 932726"/>
                                <a:gd name="connsiteX5" fmla="*/ 1233590 w 1248050"/>
                                <a:gd name="connsiteY5" fmla="*/ 44114 h 932726"/>
                                <a:gd name="connsiteX6" fmla="*/ 1199699 w 1248050"/>
                                <a:gd name="connsiteY6" fmla="*/ 78001 h 932726"/>
                                <a:gd name="connsiteX7" fmla="*/ 1199699 w 1248050"/>
                                <a:gd name="connsiteY7" fmla="*/ 86476 h 932726"/>
                                <a:gd name="connsiteX8" fmla="*/ 1208174 w 1248050"/>
                                <a:gd name="connsiteY8" fmla="*/ 86476 h 932726"/>
                                <a:gd name="connsiteX9" fmla="*/ 1246298 w 1248050"/>
                                <a:gd name="connsiteY9" fmla="*/ 48351 h 932726"/>
                                <a:gd name="connsiteX10" fmla="*/ 0 w 1248050"/>
                                <a:gd name="connsiteY10" fmla="*/ 932727 h 932726"/>
                                <a:gd name="connsiteX11" fmla="*/ 639002 w 1248050"/>
                                <a:gd name="connsiteY11" fmla="*/ 932727 h 932726"/>
                                <a:gd name="connsiteX12" fmla="*/ 639002 w 1248050"/>
                                <a:gd name="connsiteY12" fmla="*/ 920745 h 932726"/>
                                <a:gd name="connsiteX13" fmla="*/ 0 w 1248050"/>
                                <a:gd name="connsiteY13" fmla="*/ 920745 h 932726"/>
                                <a:gd name="connsiteX14" fmla="*/ 0 w 1248050"/>
                                <a:gd name="connsiteY14" fmla="*/ 932727 h 932726"/>
                                <a:gd name="connsiteX15" fmla="*/ 772793 w 1248050"/>
                                <a:gd name="connsiteY15" fmla="*/ 798936 h 932726"/>
                                <a:gd name="connsiteX16" fmla="*/ 772793 w 1248050"/>
                                <a:gd name="connsiteY16" fmla="*/ 171915 h 932726"/>
                                <a:gd name="connsiteX17" fmla="*/ 760812 w 1248050"/>
                                <a:gd name="connsiteY17" fmla="*/ 171915 h 932726"/>
                                <a:gd name="connsiteX18" fmla="*/ 760812 w 1248050"/>
                                <a:gd name="connsiteY18" fmla="*/ 798936 h 932726"/>
                                <a:gd name="connsiteX19" fmla="*/ 772793 w 1248050"/>
                                <a:gd name="connsiteY19" fmla="*/ 798936 h 932726"/>
                                <a:gd name="connsiteX20" fmla="*/ 894603 w 1248050"/>
                                <a:gd name="connsiteY20" fmla="*/ 50105 h 932726"/>
                                <a:gd name="connsiteX21" fmla="*/ 1242061 w 1248050"/>
                                <a:gd name="connsiteY21" fmla="*/ 50105 h 932726"/>
                                <a:gd name="connsiteX22" fmla="*/ 1242061 w 1248050"/>
                                <a:gd name="connsiteY22" fmla="*/ 38123 h 932726"/>
                                <a:gd name="connsiteX23" fmla="*/ 894603 w 1248050"/>
                                <a:gd name="connsiteY23" fmla="*/ 38123 h 932726"/>
                                <a:gd name="connsiteX24" fmla="*/ 894603 w 1248050"/>
                                <a:gd name="connsiteY24" fmla="*/ 50105 h 932726"/>
                                <a:gd name="connsiteX25" fmla="*/ 772793 w 1248050"/>
                                <a:gd name="connsiteY25" fmla="*/ 171915 h 932726"/>
                                <a:gd name="connsiteX26" fmla="*/ 894603 w 1248050"/>
                                <a:gd name="connsiteY26" fmla="*/ 50105 h 932726"/>
                                <a:gd name="connsiteX27" fmla="*/ 894603 w 1248050"/>
                                <a:gd name="connsiteY27" fmla="*/ 38123 h 932726"/>
                                <a:gd name="connsiteX28" fmla="*/ 760812 w 1248050"/>
                                <a:gd name="connsiteY28" fmla="*/ 171915 h 932726"/>
                                <a:gd name="connsiteX29" fmla="*/ 772793 w 1248050"/>
                                <a:gd name="connsiteY29" fmla="*/ 171915 h 932726"/>
                                <a:gd name="connsiteX30" fmla="*/ 639002 w 1248050"/>
                                <a:gd name="connsiteY30" fmla="*/ 932727 h 932726"/>
                                <a:gd name="connsiteX31" fmla="*/ 772793 w 1248050"/>
                                <a:gd name="connsiteY31" fmla="*/ 798936 h 932726"/>
                                <a:gd name="connsiteX32" fmla="*/ 760812 w 1248050"/>
                                <a:gd name="connsiteY32" fmla="*/ 798936 h 932726"/>
                                <a:gd name="connsiteX33" fmla="*/ 639002 w 1248050"/>
                                <a:gd name="connsiteY33" fmla="*/ 920745 h 932726"/>
                                <a:gd name="connsiteX34" fmla="*/ 639002 w 1248050"/>
                                <a:gd name="connsiteY34" fmla="*/ 932727 h 93272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Lst>
                              <a:rect l="l" t="t" r="r" b="b"/>
                              <a:pathLst>
                                <a:path w="1248050" h="932726">
                                  <a:moveTo>
                                    <a:pt x="1246298" y="48351"/>
                                  </a:moveTo>
                                  <a:cubicBezTo>
                                    <a:pt x="1248634" y="46011"/>
                                    <a:pt x="1248634" y="42217"/>
                                    <a:pt x="1246298" y="39877"/>
                                  </a:cubicBezTo>
                                  <a:lnTo>
                                    <a:pt x="1208174" y="1752"/>
                                  </a:lnTo>
                                  <a:cubicBezTo>
                                    <a:pt x="1205833" y="-584"/>
                                    <a:pt x="1202039" y="-584"/>
                                    <a:pt x="1199699" y="1752"/>
                                  </a:cubicBezTo>
                                  <a:cubicBezTo>
                                    <a:pt x="1197362" y="4093"/>
                                    <a:pt x="1197362" y="7887"/>
                                    <a:pt x="1199699" y="10227"/>
                                  </a:cubicBezTo>
                                  <a:lnTo>
                                    <a:pt x="1233590" y="44114"/>
                                  </a:lnTo>
                                  <a:lnTo>
                                    <a:pt x="1199699" y="78001"/>
                                  </a:lnTo>
                                  <a:cubicBezTo>
                                    <a:pt x="1197362" y="80342"/>
                                    <a:pt x="1197362" y="84136"/>
                                    <a:pt x="1199699" y="86476"/>
                                  </a:cubicBezTo>
                                  <a:cubicBezTo>
                                    <a:pt x="1202039" y="88812"/>
                                    <a:pt x="1205833" y="88812"/>
                                    <a:pt x="1208174" y="86476"/>
                                  </a:cubicBezTo>
                                  <a:lnTo>
                                    <a:pt x="1246298" y="48351"/>
                                  </a:lnTo>
                                  <a:close/>
                                  <a:moveTo>
                                    <a:pt x="0" y="932727"/>
                                  </a:moveTo>
                                  <a:lnTo>
                                    <a:pt x="639002" y="932727"/>
                                  </a:lnTo>
                                  <a:lnTo>
                                    <a:pt x="639002" y="920745"/>
                                  </a:lnTo>
                                  <a:lnTo>
                                    <a:pt x="0" y="920745"/>
                                  </a:lnTo>
                                  <a:lnTo>
                                    <a:pt x="0" y="932727"/>
                                  </a:lnTo>
                                  <a:close/>
                                  <a:moveTo>
                                    <a:pt x="772793" y="798936"/>
                                  </a:moveTo>
                                  <a:lnTo>
                                    <a:pt x="772793" y="171915"/>
                                  </a:lnTo>
                                  <a:lnTo>
                                    <a:pt x="760812" y="171915"/>
                                  </a:lnTo>
                                  <a:lnTo>
                                    <a:pt x="760812" y="798936"/>
                                  </a:lnTo>
                                  <a:lnTo>
                                    <a:pt x="772793" y="798936"/>
                                  </a:lnTo>
                                  <a:close/>
                                  <a:moveTo>
                                    <a:pt x="894603" y="50105"/>
                                  </a:moveTo>
                                  <a:lnTo>
                                    <a:pt x="1242061" y="50105"/>
                                  </a:lnTo>
                                  <a:lnTo>
                                    <a:pt x="1242061" y="38123"/>
                                  </a:lnTo>
                                  <a:lnTo>
                                    <a:pt x="894603" y="38123"/>
                                  </a:lnTo>
                                  <a:lnTo>
                                    <a:pt x="894603" y="50105"/>
                                  </a:lnTo>
                                  <a:close/>
                                  <a:moveTo>
                                    <a:pt x="772793" y="171915"/>
                                  </a:moveTo>
                                  <a:cubicBezTo>
                                    <a:pt x="772793" y="104640"/>
                                    <a:pt x="827328" y="50105"/>
                                    <a:pt x="894603" y="50105"/>
                                  </a:cubicBezTo>
                                  <a:lnTo>
                                    <a:pt x="894603" y="38123"/>
                                  </a:lnTo>
                                  <a:cubicBezTo>
                                    <a:pt x="820710" y="38123"/>
                                    <a:pt x="760812" y="98022"/>
                                    <a:pt x="760812" y="171915"/>
                                  </a:cubicBezTo>
                                  <a:lnTo>
                                    <a:pt x="772793" y="171915"/>
                                  </a:lnTo>
                                  <a:close/>
                                  <a:moveTo>
                                    <a:pt x="639002" y="932727"/>
                                  </a:moveTo>
                                  <a:cubicBezTo>
                                    <a:pt x="712895" y="932727"/>
                                    <a:pt x="772793" y="872828"/>
                                    <a:pt x="772793" y="798936"/>
                                  </a:cubicBezTo>
                                  <a:lnTo>
                                    <a:pt x="760812" y="798936"/>
                                  </a:lnTo>
                                  <a:cubicBezTo>
                                    <a:pt x="760812" y="866210"/>
                                    <a:pt x="706277" y="920745"/>
                                    <a:pt x="639002" y="920745"/>
                                  </a:cubicBezTo>
                                  <a:lnTo>
                                    <a:pt x="639002" y="932727"/>
                                  </a:lnTo>
                                  <a:close/>
                                </a:path>
                              </a:pathLst>
                            </a:custGeom>
                            <a:solidFill>
                              <a:srgbClr val="8EA9EC"/>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805056953" name="Forme libre : forme 1805056953">
                            <a:extLst>
                              <a:ext uri="{FF2B5EF4-FFF2-40B4-BE49-F238E27FC236}">
                                <a16:creationId xmlns:a16="http://schemas.microsoft.com/office/drawing/2014/main" id="{36F15620-81C7-11FD-492C-A4368D2171A8}"/>
                              </a:ext>
                            </a:extLst>
                          </wps:cNvPr>
                          <wps:cNvSpPr/>
                          <wps:spPr>
                            <a:xfrm>
                              <a:off x="2013217" y="550956"/>
                              <a:ext cx="748829" cy="541337"/>
                            </a:xfrm>
                            <a:custGeom>
                              <a:avLst/>
                              <a:gdLst>
                                <a:gd name="connsiteX0" fmla="*/ 747077 w 748829"/>
                                <a:gd name="connsiteY0" fmla="*/ 48352 h 541337"/>
                                <a:gd name="connsiteX1" fmla="*/ 747077 w 748829"/>
                                <a:gd name="connsiteY1" fmla="*/ 39877 h 541337"/>
                                <a:gd name="connsiteX2" fmla="*/ 708953 w 748829"/>
                                <a:gd name="connsiteY2" fmla="*/ 1752 h 541337"/>
                                <a:gd name="connsiteX3" fmla="*/ 700478 w 748829"/>
                                <a:gd name="connsiteY3" fmla="*/ 1752 h 541337"/>
                                <a:gd name="connsiteX4" fmla="*/ 700478 w 748829"/>
                                <a:gd name="connsiteY4" fmla="*/ 10227 h 541337"/>
                                <a:gd name="connsiteX5" fmla="*/ 734369 w 748829"/>
                                <a:gd name="connsiteY5" fmla="*/ 44114 h 541337"/>
                                <a:gd name="connsiteX6" fmla="*/ 700478 w 748829"/>
                                <a:gd name="connsiteY6" fmla="*/ 78001 h 541337"/>
                                <a:gd name="connsiteX7" fmla="*/ 700478 w 748829"/>
                                <a:gd name="connsiteY7" fmla="*/ 86476 h 541337"/>
                                <a:gd name="connsiteX8" fmla="*/ 708953 w 748829"/>
                                <a:gd name="connsiteY8" fmla="*/ 86476 h 541337"/>
                                <a:gd name="connsiteX9" fmla="*/ 747077 w 748829"/>
                                <a:gd name="connsiteY9" fmla="*/ 48352 h 541337"/>
                                <a:gd name="connsiteX10" fmla="*/ 0 w 748829"/>
                                <a:gd name="connsiteY10" fmla="*/ 541338 h 541337"/>
                                <a:gd name="connsiteX11" fmla="*/ 331419 w 748829"/>
                                <a:gd name="connsiteY11" fmla="*/ 541338 h 541337"/>
                                <a:gd name="connsiteX12" fmla="*/ 331419 w 748829"/>
                                <a:gd name="connsiteY12" fmla="*/ 529356 h 541337"/>
                                <a:gd name="connsiteX13" fmla="*/ 0 w 748829"/>
                                <a:gd name="connsiteY13" fmla="*/ 529356 h 541337"/>
                                <a:gd name="connsiteX14" fmla="*/ 0 w 748829"/>
                                <a:gd name="connsiteY14" fmla="*/ 541338 h 541337"/>
                                <a:gd name="connsiteX15" fmla="*/ 465210 w 748829"/>
                                <a:gd name="connsiteY15" fmla="*/ 407547 h 541337"/>
                                <a:gd name="connsiteX16" fmla="*/ 465210 w 748829"/>
                                <a:gd name="connsiteY16" fmla="*/ 171915 h 541337"/>
                                <a:gd name="connsiteX17" fmla="*/ 453228 w 748829"/>
                                <a:gd name="connsiteY17" fmla="*/ 171915 h 541337"/>
                                <a:gd name="connsiteX18" fmla="*/ 453228 w 748829"/>
                                <a:gd name="connsiteY18" fmla="*/ 407547 h 541337"/>
                                <a:gd name="connsiteX19" fmla="*/ 465210 w 748829"/>
                                <a:gd name="connsiteY19" fmla="*/ 407547 h 541337"/>
                                <a:gd name="connsiteX20" fmla="*/ 587019 w 748829"/>
                                <a:gd name="connsiteY20" fmla="*/ 50105 h 541337"/>
                                <a:gd name="connsiteX21" fmla="*/ 742840 w 748829"/>
                                <a:gd name="connsiteY21" fmla="*/ 50105 h 541337"/>
                                <a:gd name="connsiteX22" fmla="*/ 742840 w 748829"/>
                                <a:gd name="connsiteY22" fmla="*/ 38123 h 541337"/>
                                <a:gd name="connsiteX23" fmla="*/ 587019 w 748829"/>
                                <a:gd name="connsiteY23" fmla="*/ 38123 h 541337"/>
                                <a:gd name="connsiteX24" fmla="*/ 587019 w 748829"/>
                                <a:gd name="connsiteY24" fmla="*/ 50105 h 541337"/>
                                <a:gd name="connsiteX25" fmla="*/ 465210 w 748829"/>
                                <a:gd name="connsiteY25" fmla="*/ 171915 h 541337"/>
                                <a:gd name="connsiteX26" fmla="*/ 587019 w 748829"/>
                                <a:gd name="connsiteY26" fmla="*/ 50105 h 541337"/>
                                <a:gd name="connsiteX27" fmla="*/ 587019 w 748829"/>
                                <a:gd name="connsiteY27" fmla="*/ 38123 h 541337"/>
                                <a:gd name="connsiteX28" fmla="*/ 453228 w 748829"/>
                                <a:gd name="connsiteY28" fmla="*/ 171915 h 541337"/>
                                <a:gd name="connsiteX29" fmla="*/ 465210 w 748829"/>
                                <a:gd name="connsiteY29" fmla="*/ 171915 h 541337"/>
                                <a:gd name="connsiteX30" fmla="*/ 331419 w 748829"/>
                                <a:gd name="connsiteY30" fmla="*/ 541338 h 541337"/>
                                <a:gd name="connsiteX31" fmla="*/ 465210 w 748829"/>
                                <a:gd name="connsiteY31" fmla="*/ 407547 h 541337"/>
                                <a:gd name="connsiteX32" fmla="*/ 453228 w 748829"/>
                                <a:gd name="connsiteY32" fmla="*/ 407547 h 541337"/>
                                <a:gd name="connsiteX33" fmla="*/ 331419 w 748829"/>
                                <a:gd name="connsiteY33" fmla="*/ 529356 h 541337"/>
                                <a:gd name="connsiteX34" fmla="*/ 331419 w 748829"/>
                                <a:gd name="connsiteY34" fmla="*/ 541338 h 54133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Lst>
                              <a:rect l="l" t="t" r="r" b="b"/>
                              <a:pathLst>
                                <a:path w="748829" h="541337">
                                  <a:moveTo>
                                    <a:pt x="747077" y="48352"/>
                                  </a:moveTo>
                                  <a:cubicBezTo>
                                    <a:pt x="749414" y="46011"/>
                                    <a:pt x="749414" y="42217"/>
                                    <a:pt x="747077" y="39877"/>
                                  </a:cubicBezTo>
                                  <a:lnTo>
                                    <a:pt x="708953" y="1752"/>
                                  </a:lnTo>
                                  <a:cubicBezTo>
                                    <a:pt x="706613" y="-584"/>
                                    <a:pt x="702819" y="-584"/>
                                    <a:pt x="700478" y="1752"/>
                                  </a:cubicBezTo>
                                  <a:cubicBezTo>
                                    <a:pt x="698142" y="4093"/>
                                    <a:pt x="698142" y="7887"/>
                                    <a:pt x="700478" y="10227"/>
                                  </a:cubicBezTo>
                                  <a:lnTo>
                                    <a:pt x="734369" y="44114"/>
                                  </a:lnTo>
                                  <a:lnTo>
                                    <a:pt x="700478" y="78001"/>
                                  </a:lnTo>
                                  <a:cubicBezTo>
                                    <a:pt x="698142" y="80342"/>
                                    <a:pt x="698142" y="84136"/>
                                    <a:pt x="700478" y="86476"/>
                                  </a:cubicBezTo>
                                  <a:cubicBezTo>
                                    <a:pt x="702819" y="88812"/>
                                    <a:pt x="706613" y="88812"/>
                                    <a:pt x="708953" y="86476"/>
                                  </a:cubicBezTo>
                                  <a:lnTo>
                                    <a:pt x="747077" y="48352"/>
                                  </a:lnTo>
                                  <a:close/>
                                  <a:moveTo>
                                    <a:pt x="0" y="541338"/>
                                  </a:moveTo>
                                  <a:lnTo>
                                    <a:pt x="331419" y="541338"/>
                                  </a:lnTo>
                                  <a:lnTo>
                                    <a:pt x="331419" y="529356"/>
                                  </a:lnTo>
                                  <a:lnTo>
                                    <a:pt x="0" y="529356"/>
                                  </a:lnTo>
                                  <a:lnTo>
                                    <a:pt x="0" y="541338"/>
                                  </a:lnTo>
                                  <a:close/>
                                  <a:moveTo>
                                    <a:pt x="465210" y="407547"/>
                                  </a:moveTo>
                                  <a:lnTo>
                                    <a:pt x="465210" y="171915"/>
                                  </a:lnTo>
                                  <a:lnTo>
                                    <a:pt x="453228" y="171915"/>
                                  </a:lnTo>
                                  <a:lnTo>
                                    <a:pt x="453228" y="407547"/>
                                  </a:lnTo>
                                  <a:lnTo>
                                    <a:pt x="465210" y="407547"/>
                                  </a:lnTo>
                                  <a:close/>
                                  <a:moveTo>
                                    <a:pt x="587019" y="50105"/>
                                  </a:moveTo>
                                  <a:lnTo>
                                    <a:pt x="742840" y="50105"/>
                                  </a:lnTo>
                                  <a:lnTo>
                                    <a:pt x="742840" y="38123"/>
                                  </a:lnTo>
                                  <a:lnTo>
                                    <a:pt x="587019" y="38123"/>
                                  </a:lnTo>
                                  <a:lnTo>
                                    <a:pt x="587019" y="50105"/>
                                  </a:lnTo>
                                  <a:close/>
                                  <a:moveTo>
                                    <a:pt x="465210" y="171915"/>
                                  </a:moveTo>
                                  <a:cubicBezTo>
                                    <a:pt x="465210" y="104640"/>
                                    <a:pt x="519744" y="50105"/>
                                    <a:pt x="587019" y="50105"/>
                                  </a:cubicBezTo>
                                  <a:lnTo>
                                    <a:pt x="587019" y="38123"/>
                                  </a:lnTo>
                                  <a:cubicBezTo>
                                    <a:pt x="513127" y="38123"/>
                                    <a:pt x="453228" y="98022"/>
                                    <a:pt x="453228" y="171915"/>
                                  </a:cubicBezTo>
                                  <a:lnTo>
                                    <a:pt x="465210" y="171915"/>
                                  </a:lnTo>
                                  <a:close/>
                                  <a:moveTo>
                                    <a:pt x="331419" y="541338"/>
                                  </a:moveTo>
                                  <a:cubicBezTo>
                                    <a:pt x="405311" y="541338"/>
                                    <a:pt x="465210" y="481439"/>
                                    <a:pt x="465210" y="407547"/>
                                  </a:cubicBezTo>
                                  <a:lnTo>
                                    <a:pt x="453228" y="407547"/>
                                  </a:lnTo>
                                  <a:cubicBezTo>
                                    <a:pt x="453228" y="474822"/>
                                    <a:pt x="398693" y="529356"/>
                                    <a:pt x="331419" y="529356"/>
                                  </a:cubicBezTo>
                                  <a:lnTo>
                                    <a:pt x="331419" y="541338"/>
                                  </a:lnTo>
                                  <a:close/>
                                </a:path>
                              </a:pathLst>
                            </a:custGeom>
                            <a:solidFill>
                              <a:srgbClr val="8EA9EC"/>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46262438" name="Forme libre : forme 246262438">
                            <a:extLst>
                              <a:ext uri="{FF2B5EF4-FFF2-40B4-BE49-F238E27FC236}">
                                <a16:creationId xmlns:a16="http://schemas.microsoft.com/office/drawing/2014/main" id="{271A6E42-AD1B-3A90-49CF-CC92CC86C359}"/>
                              </a:ext>
                            </a:extLst>
                          </wps:cNvPr>
                          <wps:cNvSpPr/>
                          <wps:spPr>
                            <a:xfrm>
                              <a:off x="2013217" y="1080313"/>
                              <a:ext cx="760811" cy="537343"/>
                            </a:xfrm>
                            <a:custGeom>
                              <a:avLst/>
                              <a:gdLst>
                                <a:gd name="connsiteX0" fmla="*/ 759059 w 760811"/>
                                <a:gd name="connsiteY0" fmla="*/ 488992 h 537343"/>
                                <a:gd name="connsiteX1" fmla="*/ 759059 w 760811"/>
                                <a:gd name="connsiteY1" fmla="*/ 497467 h 537343"/>
                                <a:gd name="connsiteX2" fmla="*/ 720934 w 760811"/>
                                <a:gd name="connsiteY2" fmla="*/ 535592 h 537343"/>
                                <a:gd name="connsiteX3" fmla="*/ 712460 w 760811"/>
                                <a:gd name="connsiteY3" fmla="*/ 535592 h 537343"/>
                                <a:gd name="connsiteX4" fmla="*/ 712460 w 760811"/>
                                <a:gd name="connsiteY4" fmla="*/ 527117 h 537343"/>
                                <a:gd name="connsiteX5" fmla="*/ 746351 w 760811"/>
                                <a:gd name="connsiteY5" fmla="*/ 493230 h 537343"/>
                                <a:gd name="connsiteX6" fmla="*/ 712460 w 760811"/>
                                <a:gd name="connsiteY6" fmla="*/ 459343 h 537343"/>
                                <a:gd name="connsiteX7" fmla="*/ 712460 w 760811"/>
                                <a:gd name="connsiteY7" fmla="*/ 450868 h 537343"/>
                                <a:gd name="connsiteX8" fmla="*/ 720934 w 760811"/>
                                <a:gd name="connsiteY8" fmla="*/ 450868 h 537343"/>
                                <a:gd name="connsiteX9" fmla="*/ 759059 w 760811"/>
                                <a:gd name="connsiteY9" fmla="*/ 488992 h 537343"/>
                                <a:gd name="connsiteX10" fmla="*/ 0 w 760811"/>
                                <a:gd name="connsiteY10" fmla="*/ 0 h 537343"/>
                                <a:gd name="connsiteX11" fmla="*/ 338827 w 760811"/>
                                <a:gd name="connsiteY11" fmla="*/ 0 h 537343"/>
                                <a:gd name="connsiteX12" fmla="*/ 338827 w 760811"/>
                                <a:gd name="connsiteY12" fmla="*/ 11981 h 537343"/>
                                <a:gd name="connsiteX13" fmla="*/ 0 w 760811"/>
                                <a:gd name="connsiteY13" fmla="*/ 11981 h 537343"/>
                                <a:gd name="connsiteX14" fmla="*/ 0 w 760811"/>
                                <a:gd name="connsiteY14" fmla="*/ 0 h 537343"/>
                                <a:gd name="connsiteX15" fmla="*/ 472618 w 760811"/>
                                <a:gd name="connsiteY15" fmla="*/ 133791 h 537343"/>
                                <a:gd name="connsiteX16" fmla="*/ 472618 w 760811"/>
                                <a:gd name="connsiteY16" fmla="*/ 365429 h 537343"/>
                                <a:gd name="connsiteX17" fmla="*/ 460637 w 760811"/>
                                <a:gd name="connsiteY17" fmla="*/ 365429 h 537343"/>
                                <a:gd name="connsiteX18" fmla="*/ 460637 w 760811"/>
                                <a:gd name="connsiteY18" fmla="*/ 133791 h 537343"/>
                                <a:gd name="connsiteX19" fmla="*/ 472618 w 760811"/>
                                <a:gd name="connsiteY19" fmla="*/ 133791 h 537343"/>
                                <a:gd name="connsiteX20" fmla="*/ 594428 w 760811"/>
                                <a:gd name="connsiteY20" fmla="*/ 487239 h 537343"/>
                                <a:gd name="connsiteX21" fmla="*/ 754821 w 760811"/>
                                <a:gd name="connsiteY21" fmla="*/ 487239 h 537343"/>
                                <a:gd name="connsiteX22" fmla="*/ 754821 w 760811"/>
                                <a:gd name="connsiteY22" fmla="*/ 499221 h 537343"/>
                                <a:gd name="connsiteX23" fmla="*/ 594428 w 760811"/>
                                <a:gd name="connsiteY23" fmla="*/ 499221 h 537343"/>
                                <a:gd name="connsiteX24" fmla="*/ 594428 w 760811"/>
                                <a:gd name="connsiteY24" fmla="*/ 487239 h 537343"/>
                                <a:gd name="connsiteX25" fmla="*/ 472618 w 760811"/>
                                <a:gd name="connsiteY25" fmla="*/ 365429 h 537343"/>
                                <a:gd name="connsiteX26" fmla="*/ 594428 w 760811"/>
                                <a:gd name="connsiteY26" fmla="*/ 487239 h 537343"/>
                                <a:gd name="connsiteX27" fmla="*/ 594428 w 760811"/>
                                <a:gd name="connsiteY27" fmla="*/ 499221 h 537343"/>
                                <a:gd name="connsiteX28" fmla="*/ 460637 w 760811"/>
                                <a:gd name="connsiteY28" fmla="*/ 365429 h 537343"/>
                                <a:gd name="connsiteX29" fmla="*/ 472618 w 760811"/>
                                <a:gd name="connsiteY29" fmla="*/ 365429 h 537343"/>
                                <a:gd name="connsiteX30" fmla="*/ 338827 w 760811"/>
                                <a:gd name="connsiteY30" fmla="*/ 0 h 537343"/>
                                <a:gd name="connsiteX31" fmla="*/ 472618 w 760811"/>
                                <a:gd name="connsiteY31" fmla="*/ 133791 h 537343"/>
                                <a:gd name="connsiteX32" fmla="*/ 460637 w 760811"/>
                                <a:gd name="connsiteY32" fmla="*/ 133791 h 537343"/>
                                <a:gd name="connsiteX33" fmla="*/ 338827 w 760811"/>
                                <a:gd name="connsiteY33" fmla="*/ 11981 h 537343"/>
                                <a:gd name="connsiteX34" fmla="*/ 338827 w 760811"/>
                                <a:gd name="connsiteY34" fmla="*/ 0 h 53734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Lst>
                              <a:rect l="l" t="t" r="r" b="b"/>
                              <a:pathLst>
                                <a:path w="760811" h="537343">
                                  <a:moveTo>
                                    <a:pt x="759059" y="488992"/>
                                  </a:moveTo>
                                  <a:cubicBezTo>
                                    <a:pt x="761395" y="491333"/>
                                    <a:pt x="761395" y="495127"/>
                                    <a:pt x="759059" y="497467"/>
                                  </a:cubicBezTo>
                                  <a:lnTo>
                                    <a:pt x="720934" y="535592"/>
                                  </a:lnTo>
                                  <a:cubicBezTo>
                                    <a:pt x="718594" y="537928"/>
                                    <a:pt x="714800" y="537928"/>
                                    <a:pt x="712460" y="535592"/>
                                  </a:cubicBezTo>
                                  <a:cubicBezTo>
                                    <a:pt x="710123" y="533251"/>
                                    <a:pt x="710123" y="529457"/>
                                    <a:pt x="712460" y="527117"/>
                                  </a:cubicBezTo>
                                  <a:lnTo>
                                    <a:pt x="746351" y="493230"/>
                                  </a:lnTo>
                                  <a:lnTo>
                                    <a:pt x="712460" y="459343"/>
                                  </a:lnTo>
                                  <a:cubicBezTo>
                                    <a:pt x="710123" y="457002"/>
                                    <a:pt x="710123" y="453208"/>
                                    <a:pt x="712460" y="450868"/>
                                  </a:cubicBezTo>
                                  <a:cubicBezTo>
                                    <a:pt x="714800" y="448532"/>
                                    <a:pt x="718594" y="448532"/>
                                    <a:pt x="720934" y="450868"/>
                                  </a:cubicBezTo>
                                  <a:lnTo>
                                    <a:pt x="759059" y="488992"/>
                                  </a:lnTo>
                                  <a:close/>
                                  <a:moveTo>
                                    <a:pt x="0" y="0"/>
                                  </a:moveTo>
                                  <a:lnTo>
                                    <a:pt x="338827" y="0"/>
                                  </a:lnTo>
                                  <a:lnTo>
                                    <a:pt x="338827" y="11981"/>
                                  </a:lnTo>
                                  <a:lnTo>
                                    <a:pt x="0" y="11981"/>
                                  </a:lnTo>
                                  <a:lnTo>
                                    <a:pt x="0" y="0"/>
                                  </a:lnTo>
                                  <a:close/>
                                  <a:moveTo>
                                    <a:pt x="472618" y="133791"/>
                                  </a:moveTo>
                                  <a:lnTo>
                                    <a:pt x="472618" y="365429"/>
                                  </a:lnTo>
                                  <a:lnTo>
                                    <a:pt x="460637" y="365429"/>
                                  </a:lnTo>
                                  <a:lnTo>
                                    <a:pt x="460637" y="133791"/>
                                  </a:lnTo>
                                  <a:lnTo>
                                    <a:pt x="472618" y="133791"/>
                                  </a:lnTo>
                                  <a:close/>
                                  <a:moveTo>
                                    <a:pt x="594428" y="487239"/>
                                  </a:moveTo>
                                  <a:lnTo>
                                    <a:pt x="754821" y="487239"/>
                                  </a:lnTo>
                                  <a:lnTo>
                                    <a:pt x="754821" y="499221"/>
                                  </a:lnTo>
                                  <a:lnTo>
                                    <a:pt x="594428" y="499221"/>
                                  </a:lnTo>
                                  <a:lnTo>
                                    <a:pt x="594428" y="487239"/>
                                  </a:lnTo>
                                  <a:close/>
                                  <a:moveTo>
                                    <a:pt x="472618" y="365429"/>
                                  </a:moveTo>
                                  <a:cubicBezTo>
                                    <a:pt x="472618" y="432704"/>
                                    <a:pt x="527153" y="487239"/>
                                    <a:pt x="594428" y="487239"/>
                                  </a:cubicBezTo>
                                  <a:lnTo>
                                    <a:pt x="594428" y="499221"/>
                                  </a:lnTo>
                                  <a:cubicBezTo>
                                    <a:pt x="520535" y="499221"/>
                                    <a:pt x="460637" y="439322"/>
                                    <a:pt x="460637" y="365429"/>
                                  </a:cubicBezTo>
                                  <a:lnTo>
                                    <a:pt x="472618" y="365429"/>
                                  </a:lnTo>
                                  <a:close/>
                                  <a:moveTo>
                                    <a:pt x="338827" y="0"/>
                                  </a:moveTo>
                                  <a:cubicBezTo>
                                    <a:pt x="412716" y="0"/>
                                    <a:pt x="472618" y="59898"/>
                                    <a:pt x="472618" y="133791"/>
                                  </a:cubicBezTo>
                                  <a:lnTo>
                                    <a:pt x="460637" y="133791"/>
                                  </a:lnTo>
                                  <a:cubicBezTo>
                                    <a:pt x="460637" y="66516"/>
                                    <a:pt x="406098" y="11981"/>
                                    <a:pt x="338827" y="11981"/>
                                  </a:cubicBezTo>
                                  <a:lnTo>
                                    <a:pt x="338827" y="0"/>
                                  </a:lnTo>
                                  <a:close/>
                                </a:path>
                              </a:pathLst>
                            </a:custGeom>
                            <a:solidFill>
                              <a:srgbClr val="8EA9EC"/>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4877590" name="Forme libre : forme 64877590">
                            <a:extLst>
                              <a:ext uri="{FF2B5EF4-FFF2-40B4-BE49-F238E27FC236}">
                                <a16:creationId xmlns:a16="http://schemas.microsoft.com/office/drawing/2014/main" id="{330AF9F2-71DC-752C-642A-85E5693ED89F}"/>
                              </a:ext>
                            </a:extLst>
                          </wps:cNvPr>
                          <wps:cNvSpPr/>
                          <wps:spPr>
                            <a:xfrm>
                              <a:off x="1270377" y="1777042"/>
                              <a:ext cx="1503651" cy="1220277"/>
                            </a:xfrm>
                            <a:custGeom>
                              <a:avLst/>
                              <a:gdLst>
                                <a:gd name="connsiteX0" fmla="*/ 1501899 w 1503651"/>
                                <a:gd name="connsiteY0" fmla="*/ 48351 h 1220277"/>
                                <a:gd name="connsiteX1" fmla="*/ 1501899 w 1503651"/>
                                <a:gd name="connsiteY1" fmla="*/ 39877 h 1220277"/>
                                <a:gd name="connsiteX2" fmla="*/ 1463775 w 1503651"/>
                                <a:gd name="connsiteY2" fmla="*/ 1752 h 1220277"/>
                                <a:gd name="connsiteX3" fmla="*/ 1455300 w 1503651"/>
                                <a:gd name="connsiteY3" fmla="*/ 1752 h 1220277"/>
                                <a:gd name="connsiteX4" fmla="*/ 1455300 w 1503651"/>
                                <a:gd name="connsiteY4" fmla="*/ 10227 h 1220277"/>
                                <a:gd name="connsiteX5" fmla="*/ 1489191 w 1503651"/>
                                <a:gd name="connsiteY5" fmla="*/ 44114 h 1220277"/>
                                <a:gd name="connsiteX6" fmla="*/ 1455300 w 1503651"/>
                                <a:gd name="connsiteY6" fmla="*/ 78001 h 1220277"/>
                                <a:gd name="connsiteX7" fmla="*/ 1455300 w 1503651"/>
                                <a:gd name="connsiteY7" fmla="*/ 86476 h 1220277"/>
                                <a:gd name="connsiteX8" fmla="*/ 1463775 w 1503651"/>
                                <a:gd name="connsiteY8" fmla="*/ 86476 h 1220277"/>
                                <a:gd name="connsiteX9" fmla="*/ 1501899 w 1503651"/>
                                <a:gd name="connsiteY9" fmla="*/ 48351 h 1220277"/>
                                <a:gd name="connsiteX10" fmla="*/ 0 w 1503651"/>
                                <a:gd name="connsiteY10" fmla="*/ 1220278 h 1220277"/>
                                <a:gd name="connsiteX11" fmla="*/ 966195 w 1503651"/>
                                <a:gd name="connsiteY11" fmla="*/ 1220278 h 1220277"/>
                                <a:gd name="connsiteX12" fmla="*/ 966195 w 1503651"/>
                                <a:gd name="connsiteY12" fmla="*/ 1208296 h 1220277"/>
                                <a:gd name="connsiteX13" fmla="*/ 0 w 1503651"/>
                                <a:gd name="connsiteY13" fmla="*/ 1208296 h 1220277"/>
                                <a:gd name="connsiteX14" fmla="*/ 0 w 1503651"/>
                                <a:gd name="connsiteY14" fmla="*/ 1220278 h 1220277"/>
                                <a:gd name="connsiteX15" fmla="*/ 1099987 w 1503651"/>
                                <a:gd name="connsiteY15" fmla="*/ 1086487 h 1220277"/>
                                <a:gd name="connsiteX16" fmla="*/ 1099987 w 1503651"/>
                                <a:gd name="connsiteY16" fmla="*/ 171915 h 1220277"/>
                                <a:gd name="connsiteX17" fmla="*/ 1088005 w 1503651"/>
                                <a:gd name="connsiteY17" fmla="*/ 171915 h 1220277"/>
                                <a:gd name="connsiteX18" fmla="*/ 1088005 w 1503651"/>
                                <a:gd name="connsiteY18" fmla="*/ 1086487 h 1220277"/>
                                <a:gd name="connsiteX19" fmla="*/ 1099987 w 1503651"/>
                                <a:gd name="connsiteY19" fmla="*/ 1086487 h 1220277"/>
                                <a:gd name="connsiteX20" fmla="*/ 1221796 w 1503651"/>
                                <a:gd name="connsiteY20" fmla="*/ 50105 h 1220277"/>
                                <a:gd name="connsiteX21" fmla="*/ 1497662 w 1503651"/>
                                <a:gd name="connsiteY21" fmla="*/ 50105 h 1220277"/>
                                <a:gd name="connsiteX22" fmla="*/ 1497662 w 1503651"/>
                                <a:gd name="connsiteY22" fmla="*/ 38123 h 1220277"/>
                                <a:gd name="connsiteX23" fmla="*/ 1221796 w 1503651"/>
                                <a:gd name="connsiteY23" fmla="*/ 38123 h 1220277"/>
                                <a:gd name="connsiteX24" fmla="*/ 1221796 w 1503651"/>
                                <a:gd name="connsiteY24" fmla="*/ 50105 h 1220277"/>
                                <a:gd name="connsiteX25" fmla="*/ 1099987 w 1503651"/>
                                <a:gd name="connsiteY25" fmla="*/ 171915 h 1220277"/>
                                <a:gd name="connsiteX26" fmla="*/ 1221796 w 1503651"/>
                                <a:gd name="connsiteY26" fmla="*/ 50105 h 1220277"/>
                                <a:gd name="connsiteX27" fmla="*/ 1221796 w 1503651"/>
                                <a:gd name="connsiteY27" fmla="*/ 38123 h 1220277"/>
                                <a:gd name="connsiteX28" fmla="*/ 1088005 w 1503651"/>
                                <a:gd name="connsiteY28" fmla="*/ 171915 h 1220277"/>
                                <a:gd name="connsiteX29" fmla="*/ 1099987 w 1503651"/>
                                <a:gd name="connsiteY29" fmla="*/ 171915 h 1220277"/>
                                <a:gd name="connsiteX30" fmla="*/ 966195 w 1503651"/>
                                <a:gd name="connsiteY30" fmla="*/ 1220278 h 1220277"/>
                                <a:gd name="connsiteX31" fmla="*/ 1099987 w 1503651"/>
                                <a:gd name="connsiteY31" fmla="*/ 1086487 h 1220277"/>
                                <a:gd name="connsiteX32" fmla="*/ 1088005 w 1503651"/>
                                <a:gd name="connsiteY32" fmla="*/ 1086487 h 1220277"/>
                                <a:gd name="connsiteX33" fmla="*/ 966195 w 1503651"/>
                                <a:gd name="connsiteY33" fmla="*/ 1208296 h 1220277"/>
                                <a:gd name="connsiteX34" fmla="*/ 966195 w 1503651"/>
                                <a:gd name="connsiteY34" fmla="*/ 1220278 h 122027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Lst>
                              <a:rect l="l" t="t" r="r" b="b"/>
                              <a:pathLst>
                                <a:path w="1503651" h="1220277">
                                  <a:moveTo>
                                    <a:pt x="1501899" y="48351"/>
                                  </a:moveTo>
                                  <a:cubicBezTo>
                                    <a:pt x="1504235" y="46011"/>
                                    <a:pt x="1504235" y="42217"/>
                                    <a:pt x="1501899" y="39877"/>
                                  </a:cubicBezTo>
                                  <a:lnTo>
                                    <a:pt x="1463775" y="1752"/>
                                  </a:lnTo>
                                  <a:cubicBezTo>
                                    <a:pt x="1461434" y="-584"/>
                                    <a:pt x="1457640" y="-584"/>
                                    <a:pt x="1455300" y="1752"/>
                                  </a:cubicBezTo>
                                  <a:cubicBezTo>
                                    <a:pt x="1452963" y="4093"/>
                                    <a:pt x="1452963" y="7887"/>
                                    <a:pt x="1455300" y="10227"/>
                                  </a:cubicBezTo>
                                  <a:lnTo>
                                    <a:pt x="1489191" y="44114"/>
                                  </a:lnTo>
                                  <a:lnTo>
                                    <a:pt x="1455300" y="78001"/>
                                  </a:lnTo>
                                  <a:cubicBezTo>
                                    <a:pt x="1452963" y="80342"/>
                                    <a:pt x="1452963" y="84136"/>
                                    <a:pt x="1455300" y="86476"/>
                                  </a:cubicBezTo>
                                  <a:cubicBezTo>
                                    <a:pt x="1457640" y="88812"/>
                                    <a:pt x="1461434" y="88812"/>
                                    <a:pt x="1463775" y="86476"/>
                                  </a:cubicBezTo>
                                  <a:lnTo>
                                    <a:pt x="1501899" y="48351"/>
                                  </a:lnTo>
                                  <a:close/>
                                  <a:moveTo>
                                    <a:pt x="0" y="1220278"/>
                                  </a:moveTo>
                                  <a:lnTo>
                                    <a:pt x="966195" y="1220278"/>
                                  </a:lnTo>
                                  <a:lnTo>
                                    <a:pt x="966195" y="1208296"/>
                                  </a:lnTo>
                                  <a:lnTo>
                                    <a:pt x="0" y="1208296"/>
                                  </a:lnTo>
                                  <a:lnTo>
                                    <a:pt x="0" y="1220278"/>
                                  </a:lnTo>
                                  <a:close/>
                                  <a:moveTo>
                                    <a:pt x="1099987" y="1086487"/>
                                  </a:moveTo>
                                  <a:lnTo>
                                    <a:pt x="1099987" y="171915"/>
                                  </a:lnTo>
                                  <a:lnTo>
                                    <a:pt x="1088005" y="171915"/>
                                  </a:lnTo>
                                  <a:lnTo>
                                    <a:pt x="1088005" y="1086487"/>
                                  </a:lnTo>
                                  <a:lnTo>
                                    <a:pt x="1099987" y="1086487"/>
                                  </a:lnTo>
                                  <a:close/>
                                  <a:moveTo>
                                    <a:pt x="1221796" y="50105"/>
                                  </a:moveTo>
                                  <a:lnTo>
                                    <a:pt x="1497662" y="50105"/>
                                  </a:lnTo>
                                  <a:lnTo>
                                    <a:pt x="1497662" y="38123"/>
                                  </a:lnTo>
                                  <a:lnTo>
                                    <a:pt x="1221796" y="38123"/>
                                  </a:lnTo>
                                  <a:lnTo>
                                    <a:pt x="1221796" y="50105"/>
                                  </a:lnTo>
                                  <a:close/>
                                  <a:moveTo>
                                    <a:pt x="1099987" y="171915"/>
                                  </a:moveTo>
                                  <a:cubicBezTo>
                                    <a:pt x="1099987" y="104640"/>
                                    <a:pt x="1154525" y="50105"/>
                                    <a:pt x="1221796" y="50105"/>
                                  </a:cubicBezTo>
                                  <a:lnTo>
                                    <a:pt x="1221796" y="38123"/>
                                  </a:lnTo>
                                  <a:cubicBezTo>
                                    <a:pt x="1147908" y="38123"/>
                                    <a:pt x="1088005" y="98022"/>
                                    <a:pt x="1088005" y="171915"/>
                                  </a:cubicBezTo>
                                  <a:lnTo>
                                    <a:pt x="1099987" y="171915"/>
                                  </a:lnTo>
                                  <a:close/>
                                  <a:moveTo>
                                    <a:pt x="966195" y="1220278"/>
                                  </a:moveTo>
                                  <a:cubicBezTo>
                                    <a:pt x="1040088" y="1220278"/>
                                    <a:pt x="1099987" y="1160379"/>
                                    <a:pt x="1099987" y="1086487"/>
                                  </a:cubicBezTo>
                                  <a:lnTo>
                                    <a:pt x="1088005" y="1086487"/>
                                  </a:lnTo>
                                  <a:cubicBezTo>
                                    <a:pt x="1088005" y="1153761"/>
                                    <a:pt x="1033470" y="1208296"/>
                                    <a:pt x="966195" y="1208296"/>
                                  </a:cubicBezTo>
                                  <a:lnTo>
                                    <a:pt x="966195" y="1220278"/>
                                  </a:lnTo>
                                  <a:close/>
                                </a:path>
                              </a:pathLst>
                            </a:custGeom>
                            <a:solidFill>
                              <a:srgbClr val="8EA9EC"/>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26723992" name="Forme libre : forme 326723992">
                            <a:extLst>
                              <a:ext uri="{FF2B5EF4-FFF2-40B4-BE49-F238E27FC236}">
                                <a16:creationId xmlns:a16="http://schemas.microsoft.com/office/drawing/2014/main" id="{474EA86C-B914-BB40-EBD7-0B58907274F5}"/>
                              </a:ext>
                            </a:extLst>
                          </wps:cNvPr>
                          <wps:cNvSpPr/>
                          <wps:spPr>
                            <a:xfrm>
                              <a:off x="1398178" y="1912830"/>
                              <a:ext cx="1375850" cy="1503834"/>
                            </a:xfrm>
                            <a:custGeom>
                              <a:avLst/>
                              <a:gdLst>
                                <a:gd name="connsiteX0" fmla="*/ 1374098 w 1375850"/>
                                <a:gd name="connsiteY0" fmla="*/ 48351 h 1503834"/>
                                <a:gd name="connsiteX1" fmla="*/ 1374098 w 1375850"/>
                                <a:gd name="connsiteY1" fmla="*/ 39877 h 1503834"/>
                                <a:gd name="connsiteX2" fmla="*/ 1335974 w 1375850"/>
                                <a:gd name="connsiteY2" fmla="*/ 1752 h 1503834"/>
                                <a:gd name="connsiteX3" fmla="*/ 1327499 w 1375850"/>
                                <a:gd name="connsiteY3" fmla="*/ 1752 h 1503834"/>
                                <a:gd name="connsiteX4" fmla="*/ 1327499 w 1375850"/>
                                <a:gd name="connsiteY4" fmla="*/ 10227 h 1503834"/>
                                <a:gd name="connsiteX5" fmla="*/ 1361390 w 1375850"/>
                                <a:gd name="connsiteY5" fmla="*/ 44114 h 1503834"/>
                                <a:gd name="connsiteX6" fmla="*/ 1327499 w 1375850"/>
                                <a:gd name="connsiteY6" fmla="*/ 78001 h 1503834"/>
                                <a:gd name="connsiteX7" fmla="*/ 1327499 w 1375850"/>
                                <a:gd name="connsiteY7" fmla="*/ 86476 h 1503834"/>
                                <a:gd name="connsiteX8" fmla="*/ 1335974 w 1375850"/>
                                <a:gd name="connsiteY8" fmla="*/ 86476 h 1503834"/>
                                <a:gd name="connsiteX9" fmla="*/ 1374098 w 1375850"/>
                                <a:gd name="connsiteY9" fmla="*/ 48351 h 1503834"/>
                                <a:gd name="connsiteX10" fmla="*/ 0 w 1375850"/>
                                <a:gd name="connsiteY10" fmla="*/ 1503835 h 1503834"/>
                                <a:gd name="connsiteX11" fmla="*/ 954757 w 1375850"/>
                                <a:gd name="connsiteY11" fmla="*/ 1503835 h 1503834"/>
                                <a:gd name="connsiteX12" fmla="*/ 954757 w 1375850"/>
                                <a:gd name="connsiteY12" fmla="*/ 1491854 h 1503834"/>
                                <a:gd name="connsiteX13" fmla="*/ 0 w 1375850"/>
                                <a:gd name="connsiteY13" fmla="*/ 1491854 h 1503834"/>
                                <a:gd name="connsiteX14" fmla="*/ 0 w 1375850"/>
                                <a:gd name="connsiteY14" fmla="*/ 1503835 h 1503834"/>
                                <a:gd name="connsiteX15" fmla="*/ 1088548 w 1375850"/>
                                <a:gd name="connsiteY15" fmla="*/ 1370044 h 1503834"/>
                                <a:gd name="connsiteX16" fmla="*/ 1088548 w 1375850"/>
                                <a:gd name="connsiteY16" fmla="*/ 171915 h 1503834"/>
                                <a:gd name="connsiteX17" fmla="*/ 1076567 w 1375850"/>
                                <a:gd name="connsiteY17" fmla="*/ 171915 h 1503834"/>
                                <a:gd name="connsiteX18" fmla="*/ 1076567 w 1375850"/>
                                <a:gd name="connsiteY18" fmla="*/ 1370044 h 1503834"/>
                                <a:gd name="connsiteX19" fmla="*/ 1088548 w 1375850"/>
                                <a:gd name="connsiteY19" fmla="*/ 1370044 h 1503834"/>
                                <a:gd name="connsiteX20" fmla="*/ 1210358 w 1375850"/>
                                <a:gd name="connsiteY20" fmla="*/ 50105 h 1503834"/>
                                <a:gd name="connsiteX21" fmla="*/ 1369861 w 1375850"/>
                                <a:gd name="connsiteY21" fmla="*/ 50105 h 1503834"/>
                                <a:gd name="connsiteX22" fmla="*/ 1369861 w 1375850"/>
                                <a:gd name="connsiteY22" fmla="*/ 38123 h 1503834"/>
                                <a:gd name="connsiteX23" fmla="*/ 1210358 w 1375850"/>
                                <a:gd name="connsiteY23" fmla="*/ 38123 h 1503834"/>
                                <a:gd name="connsiteX24" fmla="*/ 1210358 w 1375850"/>
                                <a:gd name="connsiteY24" fmla="*/ 50105 h 1503834"/>
                                <a:gd name="connsiteX25" fmla="*/ 1088548 w 1375850"/>
                                <a:gd name="connsiteY25" fmla="*/ 171915 h 1503834"/>
                                <a:gd name="connsiteX26" fmla="*/ 1210358 w 1375850"/>
                                <a:gd name="connsiteY26" fmla="*/ 50105 h 1503834"/>
                                <a:gd name="connsiteX27" fmla="*/ 1210358 w 1375850"/>
                                <a:gd name="connsiteY27" fmla="*/ 38123 h 1503834"/>
                                <a:gd name="connsiteX28" fmla="*/ 1076567 w 1375850"/>
                                <a:gd name="connsiteY28" fmla="*/ 171915 h 1503834"/>
                                <a:gd name="connsiteX29" fmla="*/ 1088548 w 1375850"/>
                                <a:gd name="connsiteY29" fmla="*/ 171915 h 1503834"/>
                                <a:gd name="connsiteX30" fmla="*/ 954757 w 1375850"/>
                                <a:gd name="connsiteY30" fmla="*/ 1503835 h 1503834"/>
                                <a:gd name="connsiteX31" fmla="*/ 1088548 w 1375850"/>
                                <a:gd name="connsiteY31" fmla="*/ 1370044 h 1503834"/>
                                <a:gd name="connsiteX32" fmla="*/ 1076567 w 1375850"/>
                                <a:gd name="connsiteY32" fmla="*/ 1370044 h 1503834"/>
                                <a:gd name="connsiteX33" fmla="*/ 954757 w 1375850"/>
                                <a:gd name="connsiteY33" fmla="*/ 1491854 h 1503834"/>
                                <a:gd name="connsiteX34" fmla="*/ 954757 w 1375850"/>
                                <a:gd name="connsiteY34" fmla="*/ 1503835 h 150383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Lst>
                              <a:rect l="l" t="t" r="r" b="b"/>
                              <a:pathLst>
                                <a:path w="1375850" h="1503834">
                                  <a:moveTo>
                                    <a:pt x="1374098" y="48351"/>
                                  </a:moveTo>
                                  <a:cubicBezTo>
                                    <a:pt x="1376435" y="46011"/>
                                    <a:pt x="1376435" y="42217"/>
                                    <a:pt x="1374098" y="39877"/>
                                  </a:cubicBezTo>
                                  <a:lnTo>
                                    <a:pt x="1335974" y="1752"/>
                                  </a:lnTo>
                                  <a:cubicBezTo>
                                    <a:pt x="1333634" y="-584"/>
                                    <a:pt x="1329840" y="-584"/>
                                    <a:pt x="1327499" y="1752"/>
                                  </a:cubicBezTo>
                                  <a:cubicBezTo>
                                    <a:pt x="1325163" y="4093"/>
                                    <a:pt x="1325163" y="7887"/>
                                    <a:pt x="1327499" y="10227"/>
                                  </a:cubicBezTo>
                                  <a:lnTo>
                                    <a:pt x="1361390" y="44114"/>
                                  </a:lnTo>
                                  <a:lnTo>
                                    <a:pt x="1327499" y="78001"/>
                                  </a:lnTo>
                                  <a:cubicBezTo>
                                    <a:pt x="1325163" y="80342"/>
                                    <a:pt x="1325163" y="84136"/>
                                    <a:pt x="1327499" y="86476"/>
                                  </a:cubicBezTo>
                                  <a:cubicBezTo>
                                    <a:pt x="1329840" y="88812"/>
                                    <a:pt x="1333634" y="88812"/>
                                    <a:pt x="1335974" y="86476"/>
                                  </a:cubicBezTo>
                                  <a:lnTo>
                                    <a:pt x="1374098" y="48351"/>
                                  </a:lnTo>
                                  <a:close/>
                                  <a:moveTo>
                                    <a:pt x="0" y="1503835"/>
                                  </a:moveTo>
                                  <a:lnTo>
                                    <a:pt x="954757" y="1503835"/>
                                  </a:lnTo>
                                  <a:lnTo>
                                    <a:pt x="954757" y="1491854"/>
                                  </a:lnTo>
                                  <a:lnTo>
                                    <a:pt x="0" y="1491854"/>
                                  </a:lnTo>
                                  <a:lnTo>
                                    <a:pt x="0" y="1503835"/>
                                  </a:lnTo>
                                  <a:close/>
                                  <a:moveTo>
                                    <a:pt x="1088548" y="1370044"/>
                                  </a:moveTo>
                                  <a:lnTo>
                                    <a:pt x="1088548" y="171915"/>
                                  </a:lnTo>
                                  <a:lnTo>
                                    <a:pt x="1076567" y="171915"/>
                                  </a:lnTo>
                                  <a:lnTo>
                                    <a:pt x="1076567" y="1370044"/>
                                  </a:lnTo>
                                  <a:lnTo>
                                    <a:pt x="1088548" y="1370044"/>
                                  </a:lnTo>
                                  <a:close/>
                                  <a:moveTo>
                                    <a:pt x="1210358" y="50105"/>
                                  </a:moveTo>
                                  <a:lnTo>
                                    <a:pt x="1369861" y="50105"/>
                                  </a:lnTo>
                                  <a:lnTo>
                                    <a:pt x="1369861" y="38123"/>
                                  </a:lnTo>
                                  <a:lnTo>
                                    <a:pt x="1210358" y="38123"/>
                                  </a:lnTo>
                                  <a:lnTo>
                                    <a:pt x="1210358" y="50105"/>
                                  </a:lnTo>
                                  <a:close/>
                                  <a:moveTo>
                                    <a:pt x="1088548" y="171915"/>
                                  </a:moveTo>
                                  <a:cubicBezTo>
                                    <a:pt x="1088548" y="104640"/>
                                    <a:pt x="1143083" y="50105"/>
                                    <a:pt x="1210358" y="50105"/>
                                  </a:cubicBezTo>
                                  <a:lnTo>
                                    <a:pt x="1210358" y="38123"/>
                                  </a:lnTo>
                                  <a:cubicBezTo>
                                    <a:pt x="1136469" y="38123"/>
                                    <a:pt x="1076567" y="98022"/>
                                    <a:pt x="1076567" y="171915"/>
                                  </a:cubicBezTo>
                                  <a:lnTo>
                                    <a:pt x="1088548" y="171915"/>
                                  </a:lnTo>
                                  <a:close/>
                                  <a:moveTo>
                                    <a:pt x="954757" y="1503835"/>
                                  </a:moveTo>
                                  <a:cubicBezTo>
                                    <a:pt x="1028650" y="1503835"/>
                                    <a:pt x="1088548" y="1443936"/>
                                    <a:pt x="1088548" y="1370044"/>
                                  </a:cubicBezTo>
                                  <a:lnTo>
                                    <a:pt x="1076567" y="1370044"/>
                                  </a:lnTo>
                                  <a:cubicBezTo>
                                    <a:pt x="1076567" y="1437319"/>
                                    <a:pt x="1022032" y="1491854"/>
                                    <a:pt x="954757" y="1491854"/>
                                  </a:cubicBezTo>
                                  <a:lnTo>
                                    <a:pt x="954757" y="1503835"/>
                                  </a:lnTo>
                                  <a:close/>
                                </a:path>
                              </a:pathLst>
                            </a:custGeom>
                            <a:solidFill>
                              <a:srgbClr val="8EA9EC"/>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10027413" name="Forme libre : forme 610027413">
                            <a:extLst>
                              <a:ext uri="{FF2B5EF4-FFF2-40B4-BE49-F238E27FC236}">
                                <a16:creationId xmlns:a16="http://schemas.microsoft.com/office/drawing/2014/main" id="{5C485289-2727-F29D-96EE-C5CB509E6B5A}"/>
                              </a:ext>
                            </a:extLst>
                          </wps:cNvPr>
                          <wps:cNvSpPr/>
                          <wps:spPr>
                            <a:xfrm>
                              <a:off x="3554627" y="2278443"/>
                              <a:ext cx="88228" cy="640998"/>
                            </a:xfrm>
                            <a:custGeom>
                              <a:avLst/>
                              <a:gdLst>
                                <a:gd name="connsiteX0" fmla="*/ 48351 w 88228"/>
                                <a:gd name="connsiteY0" fmla="*/ 1752 h 640998"/>
                                <a:gd name="connsiteX1" fmla="*/ 39877 w 88228"/>
                                <a:gd name="connsiteY1" fmla="*/ 1752 h 640998"/>
                                <a:gd name="connsiteX2" fmla="*/ 1752 w 88228"/>
                                <a:gd name="connsiteY2" fmla="*/ 39877 h 640998"/>
                                <a:gd name="connsiteX3" fmla="*/ 1752 w 88228"/>
                                <a:gd name="connsiteY3" fmla="*/ 48351 h 640998"/>
                                <a:gd name="connsiteX4" fmla="*/ 10227 w 88228"/>
                                <a:gd name="connsiteY4" fmla="*/ 48351 h 640998"/>
                                <a:gd name="connsiteX5" fmla="*/ 44114 w 88228"/>
                                <a:gd name="connsiteY5" fmla="*/ 14460 h 640998"/>
                                <a:gd name="connsiteX6" fmla="*/ 78001 w 88228"/>
                                <a:gd name="connsiteY6" fmla="*/ 48351 h 640998"/>
                                <a:gd name="connsiteX7" fmla="*/ 86476 w 88228"/>
                                <a:gd name="connsiteY7" fmla="*/ 48351 h 640998"/>
                                <a:gd name="connsiteX8" fmla="*/ 86476 w 88228"/>
                                <a:gd name="connsiteY8" fmla="*/ 39877 h 640998"/>
                                <a:gd name="connsiteX9" fmla="*/ 48351 w 88228"/>
                                <a:gd name="connsiteY9" fmla="*/ 1752 h 640998"/>
                                <a:gd name="connsiteX10" fmla="*/ 38124 w 88228"/>
                                <a:gd name="connsiteY10" fmla="*/ 5990 h 640998"/>
                                <a:gd name="connsiteX11" fmla="*/ 38124 w 88228"/>
                                <a:gd name="connsiteY11" fmla="*/ 640998 h 640998"/>
                                <a:gd name="connsiteX12" fmla="*/ 50105 w 88228"/>
                                <a:gd name="connsiteY12" fmla="*/ 640998 h 640998"/>
                                <a:gd name="connsiteX13" fmla="*/ 50105 w 88228"/>
                                <a:gd name="connsiteY13" fmla="*/ 5990 h 640998"/>
                                <a:gd name="connsiteX14" fmla="*/ 38124 w 88228"/>
                                <a:gd name="connsiteY14" fmla="*/ 5990 h 64099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Lst>
                              <a:rect l="l" t="t" r="r" b="b"/>
                              <a:pathLst>
                                <a:path w="88228" h="640998">
                                  <a:moveTo>
                                    <a:pt x="48351" y="1752"/>
                                  </a:moveTo>
                                  <a:cubicBezTo>
                                    <a:pt x="46011" y="-584"/>
                                    <a:pt x="42217" y="-584"/>
                                    <a:pt x="39877" y="1752"/>
                                  </a:cubicBezTo>
                                  <a:lnTo>
                                    <a:pt x="1752" y="39877"/>
                                  </a:lnTo>
                                  <a:cubicBezTo>
                                    <a:pt x="-584" y="42217"/>
                                    <a:pt x="-584" y="46011"/>
                                    <a:pt x="1752" y="48351"/>
                                  </a:cubicBezTo>
                                  <a:cubicBezTo>
                                    <a:pt x="4093" y="50688"/>
                                    <a:pt x="7887" y="50688"/>
                                    <a:pt x="10227" y="48351"/>
                                  </a:cubicBezTo>
                                  <a:lnTo>
                                    <a:pt x="44114" y="14460"/>
                                  </a:lnTo>
                                  <a:lnTo>
                                    <a:pt x="78001" y="48351"/>
                                  </a:lnTo>
                                  <a:cubicBezTo>
                                    <a:pt x="80342" y="50688"/>
                                    <a:pt x="84136" y="50688"/>
                                    <a:pt x="86476" y="48351"/>
                                  </a:cubicBezTo>
                                  <a:cubicBezTo>
                                    <a:pt x="88812" y="46011"/>
                                    <a:pt x="88812" y="42217"/>
                                    <a:pt x="86476" y="39877"/>
                                  </a:cubicBezTo>
                                  <a:lnTo>
                                    <a:pt x="48351" y="1752"/>
                                  </a:lnTo>
                                  <a:close/>
                                  <a:moveTo>
                                    <a:pt x="38124" y="5990"/>
                                  </a:moveTo>
                                  <a:lnTo>
                                    <a:pt x="38124" y="640998"/>
                                  </a:lnTo>
                                  <a:lnTo>
                                    <a:pt x="50105" y="640998"/>
                                  </a:lnTo>
                                  <a:lnTo>
                                    <a:pt x="50105" y="5990"/>
                                  </a:lnTo>
                                  <a:lnTo>
                                    <a:pt x="38124" y="5990"/>
                                  </a:lnTo>
                                  <a:close/>
                                </a:path>
                              </a:pathLst>
                            </a:custGeom>
                            <a:solidFill>
                              <a:srgbClr val="8EA9EC"/>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349209260" name="Forme libre : forme 1349209260">
                            <a:extLst>
                              <a:ext uri="{FF2B5EF4-FFF2-40B4-BE49-F238E27FC236}">
                                <a16:creationId xmlns:a16="http://schemas.microsoft.com/office/drawing/2014/main" id="{56C983FD-EDB1-8B64-F03E-9A923E5D13BB}"/>
                              </a:ext>
                            </a:extLst>
                          </wps:cNvPr>
                          <wps:cNvSpPr/>
                          <wps:spPr>
                            <a:xfrm>
                              <a:off x="2787668" y="3016625"/>
                              <a:ext cx="1341046" cy="95826"/>
                            </a:xfrm>
                            <a:custGeom>
                              <a:avLst/>
                              <a:gdLst>
                                <a:gd name="connsiteX0" fmla="*/ 80458 w 1341046"/>
                                <a:gd name="connsiteY0" fmla="*/ 36407 h 95826"/>
                                <a:gd name="connsiteX1" fmla="*/ 61336 w 1341046"/>
                                <a:gd name="connsiteY1" fmla="*/ 36407 h 95826"/>
                                <a:gd name="connsiteX2" fmla="*/ 59196 w 1341046"/>
                                <a:gd name="connsiteY2" fmla="*/ 29817 h 95826"/>
                                <a:gd name="connsiteX3" fmla="*/ 55050 w 1341046"/>
                                <a:gd name="connsiteY3" fmla="*/ 24841 h 95826"/>
                                <a:gd name="connsiteX4" fmla="*/ 49199 w 1341046"/>
                                <a:gd name="connsiteY4" fmla="*/ 21698 h 95826"/>
                                <a:gd name="connsiteX5" fmla="*/ 42082 w 1341046"/>
                                <a:gd name="connsiteY5" fmla="*/ 20604 h 95826"/>
                                <a:gd name="connsiteX6" fmla="*/ 29989 w 1341046"/>
                                <a:gd name="connsiteY6" fmla="*/ 24054 h 95826"/>
                                <a:gd name="connsiteX7" fmla="*/ 22002 w 1341046"/>
                                <a:gd name="connsiteY7" fmla="*/ 34007 h 95826"/>
                                <a:gd name="connsiteX8" fmla="*/ 19162 w 1341046"/>
                                <a:gd name="connsiteY8" fmla="*/ 49810 h 95826"/>
                                <a:gd name="connsiteX9" fmla="*/ 22002 w 1341046"/>
                                <a:gd name="connsiteY9" fmla="*/ 65877 h 95826"/>
                                <a:gd name="connsiteX10" fmla="*/ 30033 w 1341046"/>
                                <a:gd name="connsiteY10" fmla="*/ 75702 h 95826"/>
                                <a:gd name="connsiteX11" fmla="*/ 41955 w 1341046"/>
                                <a:gd name="connsiteY11" fmla="*/ 79017 h 95826"/>
                                <a:gd name="connsiteX12" fmla="*/ 48980 w 1341046"/>
                                <a:gd name="connsiteY12" fmla="*/ 78014 h 95826"/>
                                <a:gd name="connsiteX13" fmla="*/ 54787 w 1341046"/>
                                <a:gd name="connsiteY13" fmla="*/ 75091 h 95826"/>
                                <a:gd name="connsiteX14" fmla="*/ 58980 w 1341046"/>
                                <a:gd name="connsiteY14" fmla="*/ 70330 h 95826"/>
                                <a:gd name="connsiteX15" fmla="*/ 61336 w 1341046"/>
                                <a:gd name="connsiteY15" fmla="*/ 63956 h 95826"/>
                                <a:gd name="connsiteX16" fmla="*/ 80458 w 1341046"/>
                                <a:gd name="connsiteY16" fmla="*/ 64044 h 95826"/>
                                <a:gd name="connsiteX17" fmla="*/ 76748 w 1341046"/>
                                <a:gd name="connsiteY17" fmla="*/ 75918 h 95826"/>
                                <a:gd name="connsiteX18" fmla="*/ 68845 w 1341046"/>
                                <a:gd name="connsiteY18" fmla="*/ 86090 h 95826"/>
                                <a:gd name="connsiteX19" fmla="*/ 57059 w 1341046"/>
                                <a:gd name="connsiteY19" fmla="*/ 93163 h 95826"/>
                                <a:gd name="connsiteX20" fmla="*/ 41647 w 1341046"/>
                                <a:gd name="connsiteY20" fmla="*/ 95739 h 95826"/>
                                <a:gd name="connsiteX21" fmla="*/ 20256 w 1341046"/>
                                <a:gd name="connsiteY21" fmla="*/ 90327 h 95826"/>
                                <a:gd name="connsiteX22" fmla="*/ 5412 w 1341046"/>
                                <a:gd name="connsiteY22" fmla="*/ 74652 h 95826"/>
                                <a:gd name="connsiteX23" fmla="*/ 0 w 1341046"/>
                                <a:gd name="connsiteY23" fmla="*/ 49810 h 95826"/>
                                <a:gd name="connsiteX24" fmla="*/ 5499 w 1341046"/>
                                <a:gd name="connsiteY24" fmla="*/ 24925 h 95826"/>
                                <a:gd name="connsiteX25" fmla="*/ 20428 w 1341046"/>
                                <a:gd name="connsiteY25" fmla="*/ 9297 h 95826"/>
                                <a:gd name="connsiteX26" fmla="*/ 41647 w 1341046"/>
                                <a:gd name="connsiteY26" fmla="*/ 3886 h 95826"/>
                                <a:gd name="connsiteX27" fmla="*/ 56053 w 1341046"/>
                                <a:gd name="connsiteY27" fmla="*/ 6067 h 95826"/>
                                <a:gd name="connsiteX28" fmla="*/ 67886 w 1341046"/>
                                <a:gd name="connsiteY28" fmla="*/ 12441 h 95826"/>
                                <a:gd name="connsiteX29" fmla="*/ 76269 w 1341046"/>
                                <a:gd name="connsiteY29" fmla="*/ 22613 h 95826"/>
                                <a:gd name="connsiteX30" fmla="*/ 80458 w 1341046"/>
                                <a:gd name="connsiteY30" fmla="*/ 36407 h 95826"/>
                                <a:gd name="connsiteX31" fmla="*/ 112261 w 1341046"/>
                                <a:gd name="connsiteY31" fmla="*/ 5108 h 95826"/>
                                <a:gd name="connsiteX32" fmla="*/ 112261 w 1341046"/>
                                <a:gd name="connsiteY32" fmla="*/ 94516 h 95826"/>
                                <a:gd name="connsiteX33" fmla="*/ 93666 w 1341046"/>
                                <a:gd name="connsiteY33" fmla="*/ 94516 h 95826"/>
                                <a:gd name="connsiteX34" fmla="*/ 93666 w 1341046"/>
                                <a:gd name="connsiteY34" fmla="*/ 5108 h 95826"/>
                                <a:gd name="connsiteX35" fmla="*/ 112261 w 1341046"/>
                                <a:gd name="connsiteY35" fmla="*/ 5108 h 95826"/>
                                <a:gd name="connsiteX36" fmla="*/ 127162 w 1341046"/>
                                <a:gd name="connsiteY36" fmla="*/ 94516 h 95826"/>
                                <a:gd name="connsiteX37" fmla="*/ 127162 w 1341046"/>
                                <a:gd name="connsiteY37" fmla="*/ 27457 h 95826"/>
                                <a:gd name="connsiteX38" fmla="*/ 145760 w 1341046"/>
                                <a:gd name="connsiteY38" fmla="*/ 27457 h 95826"/>
                                <a:gd name="connsiteX39" fmla="*/ 145760 w 1341046"/>
                                <a:gd name="connsiteY39" fmla="*/ 94516 h 95826"/>
                                <a:gd name="connsiteX40" fmla="*/ 127162 w 1341046"/>
                                <a:gd name="connsiteY40" fmla="*/ 94516 h 95826"/>
                                <a:gd name="connsiteX41" fmla="*/ 136547 w 1341046"/>
                                <a:gd name="connsiteY41" fmla="*/ 18815 h 95826"/>
                                <a:gd name="connsiteX42" fmla="*/ 129430 w 1341046"/>
                                <a:gd name="connsiteY42" fmla="*/ 16063 h 95826"/>
                                <a:gd name="connsiteX43" fmla="*/ 126463 w 1341046"/>
                                <a:gd name="connsiteY43" fmla="*/ 9385 h 95826"/>
                                <a:gd name="connsiteX44" fmla="*/ 129430 w 1341046"/>
                                <a:gd name="connsiteY44" fmla="*/ 2792 h 95826"/>
                                <a:gd name="connsiteX45" fmla="*/ 136503 w 1341046"/>
                                <a:gd name="connsiteY45" fmla="*/ 0 h 95826"/>
                                <a:gd name="connsiteX46" fmla="*/ 143620 w 1341046"/>
                                <a:gd name="connsiteY46" fmla="*/ 2792 h 95826"/>
                                <a:gd name="connsiteX47" fmla="*/ 146587 w 1341046"/>
                                <a:gd name="connsiteY47" fmla="*/ 9385 h 95826"/>
                                <a:gd name="connsiteX48" fmla="*/ 143620 w 1341046"/>
                                <a:gd name="connsiteY48" fmla="*/ 16063 h 95826"/>
                                <a:gd name="connsiteX49" fmla="*/ 136547 w 1341046"/>
                                <a:gd name="connsiteY49" fmla="*/ 18815 h 95826"/>
                                <a:gd name="connsiteX50" fmla="*/ 191218 w 1341046"/>
                                <a:gd name="connsiteY50" fmla="*/ 95826 h 95826"/>
                                <a:gd name="connsiteX51" fmla="*/ 173405 w 1341046"/>
                                <a:gd name="connsiteY51" fmla="*/ 91637 h 95826"/>
                                <a:gd name="connsiteX52" fmla="*/ 161967 w 1341046"/>
                                <a:gd name="connsiteY52" fmla="*/ 79672 h 95826"/>
                                <a:gd name="connsiteX53" fmla="*/ 157949 w 1341046"/>
                                <a:gd name="connsiteY53" fmla="*/ 61292 h 95826"/>
                                <a:gd name="connsiteX54" fmla="*/ 161967 w 1341046"/>
                                <a:gd name="connsiteY54" fmla="*/ 43133 h 95826"/>
                                <a:gd name="connsiteX55" fmla="*/ 173274 w 1341046"/>
                                <a:gd name="connsiteY55" fmla="*/ 30952 h 95826"/>
                                <a:gd name="connsiteX56" fmla="*/ 190475 w 1341046"/>
                                <a:gd name="connsiteY56" fmla="*/ 26587 h 95826"/>
                                <a:gd name="connsiteX57" fmla="*/ 202827 w 1341046"/>
                                <a:gd name="connsiteY57" fmla="*/ 28723 h 95826"/>
                                <a:gd name="connsiteX58" fmla="*/ 212872 w 1341046"/>
                                <a:gd name="connsiteY58" fmla="*/ 35057 h 95826"/>
                                <a:gd name="connsiteX59" fmla="*/ 219593 w 1341046"/>
                                <a:gd name="connsiteY59" fmla="*/ 45709 h 95826"/>
                                <a:gd name="connsiteX60" fmla="*/ 221993 w 1341046"/>
                                <a:gd name="connsiteY60" fmla="*/ 60637 h 95826"/>
                                <a:gd name="connsiteX61" fmla="*/ 221993 w 1341046"/>
                                <a:gd name="connsiteY61" fmla="*/ 65745 h 95826"/>
                                <a:gd name="connsiteX62" fmla="*/ 165370 w 1341046"/>
                                <a:gd name="connsiteY62" fmla="*/ 65745 h 95826"/>
                                <a:gd name="connsiteX63" fmla="*/ 165370 w 1341046"/>
                                <a:gd name="connsiteY63" fmla="*/ 54219 h 95826"/>
                                <a:gd name="connsiteX64" fmla="*/ 204489 w 1341046"/>
                                <a:gd name="connsiteY64" fmla="*/ 54219 h 95826"/>
                                <a:gd name="connsiteX65" fmla="*/ 202743 w 1341046"/>
                                <a:gd name="connsiteY65" fmla="*/ 47107 h 95826"/>
                                <a:gd name="connsiteX66" fmla="*/ 197895 w 1341046"/>
                                <a:gd name="connsiteY66" fmla="*/ 42258 h 95826"/>
                                <a:gd name="connsiteX67" fmla="*/ 190778 w 1341046"/>
                                <a:gd name="connsiteY67" fmla="*/ 40469 h 95826"/>
                                <a:gd name="connsiteX68" fmla="*/ 183270 w 1341046"/>
                                <a:gd name="connsiteY68" fmla="*/ 42434 h 95826"/>
                                <a:gd name="connsiteX69" fmla="*/ 178206 w 1341046"/>
                                <a:gd name="connsiteY69" fmla="*/ 47630 h 95826"/>
                                <a:gd name="connsiteX70" fmla="*/ 176329 w 1341046"/>
                                <a:gd name="connsiteY70" fmla="*/ 54830 h 95826"/>
                                <a:gd name="connsiteX71" fmla="*/ 176329 w 1341046"/>
                                <a:gd name="connsiteY71" fmla="*/ 65789 h 95826"/>
                                <a:gd name="connsiteX72" fmla="*/ 178162 w 1341046"/>
                                <a:gd name="connsiteY72" fmla="*/ 74392 h 95826"/>
                                <a:gd name="connsiteX73" fmla="*/ 183446 w 1341046"/>
                                <a:gd name="connsiteY73" fmla="*/ 79979 h 95826"/>
                                <a:gd name="connsiteX74" fmla="*/ 191521 w 1341046"/>
                                <a:gd name="connsiteY74" fmla="*/ 81944 h 95826"/>
                                <a:gd name="connsiteX75" fmla="*/ 197196 w 1341046"/>
                                <a:gd name="connsiteY75" fmla="*/ 81069 h 95826"/>
                                <a:gd name="connsiteX76" fmla="*/ 201605 w 1341046"/>
                                <a:gd name="connsiteY76" fmla="*/ 78450 h 95826"/>
                                <a:gd name="connsiteX77" fmla="*/ 204401 w 1341046"/>
                                <a:gd name="connsiteY77" fmla="*/ 74172 h 95826"/>
                                <a:gd name="connsiteX78" fmla="*/ 221602 w 1341046"/>
                                <a:gd name="connsiteY78" fmla="*/ 75306 h 95826"/>
                                <a:gd name="connsiteX79" fmla="*/ 216230 w 1341046"/>
                                <a:gd name="connsiteY79" fmla="*/ 86134 h 95826"/>
                                <a:gd name="connsiteX80" fmla="*/ 205843 w 1341046"/>
                                <a:gd name="connsiteY80" fmla="*/ 93294 h 95826"/>
                                <a:gd name="connsiteX81" fmla="*/ 191218 w 1341046"/>
                                <a:gd name="connsiteY81" fmla="*/ 95826 h 95826"/>
                                <a:gd name="connsiteX82" fmla="*/ 252729 w 1341046"/>
                                <a:gd name="connsiteY82" fmla="*/ 55749 h 95826"/>
                                <a:gd name="connsiteX83" fmla="*/ 252729 w 1341046"/>
                                <a:gd name="connsiteY83" fmla="*/ 94516 h 95826"/>
                                <a:gd name="connsiteX84" fmla="*/ 234131 w 1341046"/>
                                <a:gd name="connsiteY84" fmla="*/ 94516 h 95826"/>
                                <a:gd name="connsiteX85" fmla="*/ 234131 w 1341046"/>
                                <a:gd name="connsiteY85" fmla="*/ 27457 h 95826"/>
                                <a:gd name="connsiteX86" fmla="*/ 251855 w 1341046"/>
                                <a:gd name="connsiteY86" fmla="*/ 27457 h 95826"/>
                                <a:gd name="connsiteX87" fmla="*/ 251855 w 1341046"/>
                                <a:gd name="connsiteY87" fmla="*/ 39291 h 95826"/>
                                <a:gd name="connsiteX88" fmla="*/ 252642 w 1341046"/>
                                <a:gd name="connsiteY88" fmla="*/ 39291 h 95826"/>
                                <a:gd name="connsiteX89" fmla="*/ 260106 w 1341046"/>
                                <a:gd name="connsiteY89" fmla="*/ 30033 h 95826"/>
                                <a:gd name="connsiteX90" fmla="*/ 272810 w 1341046"/>
                                <a:gd name="connsiteY90" fmla="*/ 26587 h 95826"/>
                                <a:gd name="connsiteX91" fmla="*/ 284991 w 1341046"/>
                                <a:gd name="connsiteY91" fmla="*/ 29642 h 95826"/>
                                <a:gd name="connsiteX92" fmla="*/ 293070 w 1341046"/>
                                <a:gd name="connsiteY92" fmla="*/ 38372 h 95826"/>
                                <a:gd name="connsiteX93" fmla="*/ 295950 w 1341046"/>
                                <a:gd name="connsiteY93" fmla="*/ 51819 h 95826"/>
                                <a:gd name="connsiteX94" fmla="*/ 295950 w 1341046"/>
                                <a:gd name="connsiteY94" fmla="*/ 94516 h 95826"/>
                                <a:gd name="connsiteX95" fmla="*/ 277351 w 1341046"/>
                                <a:gd name="connsiteY95" fmla="*/ 94516 h 95826"/>
                                <a:gd name="connsiteX96" fmla="*/ 277351 w 1341046"/>
                                <a:gd name="connsiteY96" fmla="*/ 55138 h 95826"/>
                                <a:gd name="connsiteX97" fmla="*/ 274208 w 1341046"/>
                                <a:gd name="connsiteY97" fmla="*/ 45533 h 95826"/>
                                <a:gd name="connsiteX98" fmla="*/ 265434 w 1341046"/>
                                <a:gd name="connsiteY98" fmla="*/ 42043 h 95826"/>
                                <a:gd name="connsiteX99" fmla="*/ 258796 w 1341046"/>
                                <a:gd name="connsiteY99" fmla="*/ 43656 h 95826"/>
                                <a:gd name="connsiteX100" fmla="*/ 254343 w 1341046"/>
                                <a:gd name="connsiteY100" fmla="*/ 48372 h 95826"/>
                                <a:gd name="connsiteX101" fmla="*/ 252729 w 1341046"/>
                                <a:gd name="connsiteY101" fmla="*/ 55749 h 95826"/>
                                <a:gd name="connsiteX102" fmla="*/ 346275 w 1341046"/>
                                <a:gd name="connsiteY102" fmla="*/ 27457 h 95826"/>
                                <a:gd name="connsiteX103" fmla="*/ 346275 w 1341046"/>
                                <a:gd name="connsiteY103" fmla="*/ 41431 h 95826"/>
                                <a:gd name="connsiteX104" fmla="*/ 305894 w 1341046"/>
                                <a:gd name="connsiteY104" fmla="*/ 41431 h 95826"/>
                                <a:gd name="connsiteX105" fmla="*/ 305894 w 1341046"/>
                                <a:gd name="connsiteY105" fmla="*/ 27457 h 95826"/>
                                <a:gd name="connsiteX106" fmla="*/ 346275 w 1341046"/>
                                <a:gd name="connsiteY106" fmla="*/ 27457 h 95826"/>
                                <a:gd name="connsiteX107" fmla="*/ 315060 w 1341046"/>
                                <a:gd name="connsiteY107" fmla="*/ 11394 h 95826"/>
                                <a:gd name="connsiteX108" fmla="*/ 333659 w 1341046"/>
                                <a:gd name="connsiteY108" fmla="*/ 11394 h 95826"/>
                                <a:gd name="connsiteX109" fmla="*/ 333659 w 1341046"/>
                                <a:gd name="connsiteY109" fmla="*/ 73909 h 95826"/>
                                <a:gd name="connsiteX110" fmla="*/ 334446 w 1341046"/>
                                <a:gd name="connsiteY110" fmla="*/ 77926 h 95826"/>
                                <a:gd name="connsiteX111" fmla="*/ 336626 w 1341046"/>
                                <a:gd name="connsiteY111" fmla="*/ 79891 h 95826"/>
                                <a:gd name="connsiteX112" fmla="*/ 339945 w 1341046"/>
                                <a:gd name="connsiteY112" fmla="*/ 80458 h 95826"/>
                                <a:gd name="connsiteX113" fmla="*/ 342565 w 1341046"/>
                                <a:gd name="connsiteY113" fmla="*/ 80239 h 95826"/>
                                <a:gd name="connsiteX114" fmla="*/ 344574 w 1341046"/>
                                <a:gd name="connsiteY114" fmla="*/ 79847 h 95826"/>
                                <a:gd name="connsiteX115" fmla="*/ 347497 w 1341046"/>
                                <a:gd name="connsiteY115" fmla="*/ 93686 h 95826"/>
                                <a:gd name="connsiteX116" fmla="*/ 343568 w 1341046"/>
                                <a:gd name="connsiteY116" fmla="*/ 94692 h 95826"/>
                                <a:gd name="connsiteX117" fmla="*/ 337413 w 1341046"/>
                                <a:gd name="connsiteY117" fmla="*/ 95435 h 95826"/>
                                <a:gd name="connsiteX118" fmla="*/ 325628 w 1341046"/>
                                <a:gd name="connsiteY118" fmla="*/ 93642 h 95826"/>
                                <a:gd name="connsiteX119" fmla="*/ 317812 w 1341046"/>
                                <a:gd name="connsiteY119" fmla="*/ 87268 h 95826"/>
                                <a:gd name="connsiteX120" fmla="*/ 315060 w 1341046"/>
                                <a:gd name="connsiteY120" fmla="*/ 76357 h 95826"/>
                                <a:gd name="connsiteX121" fmla="*/ 315060 w 1341046"/>
                                <a:gd name="connsiteY121" fmla="*/ 11394 h 95826"/>
                                <a:gd name="connsiteX122" fmla="*/ 406098 w 1341046"/>
                                <a:gd name="connsiteY122" fmla="*/ 5108 h 95826"/>
                                <a:gd name="connsiteX123" fmla="*/ 406098 w 1341046"/>
                                <a:gd name="connsiteY123" fmla="*/ 94516 h 95826"/>
                                <a:gd name="connsiteX124" fmla="*/ 387192 w 1341046"/>
                                <a:gd name="connsiteY124" fmla="*/ 94516 h 95826"/>
                                <a:gd name="connsiteX125" fmla="*/ 387192 w 1341046"/>
                                <a:gd name="connsiteY125" fmla="*/ 5108 h 95826"/>
                                <a:gd name="connsiteX126" fmla="*/ 406098 w 1341046"/>
                                <a:gd name="connsiteY126" fmla="*/ 5108 h 95826"/>
                                <a:gd name="connsiteX127" fmla="*/ 439897 w 1341046"/>
                                <a:gd name="connsiteY127" fmla="*/ 55749 h 95826"/>
                                <a:gd name="connsiteX128" fmla="*/ 439897 w 1341046"/>
                                <a:gd name="connsiteY128" fmla="*/ 94516 h 95826"/>
                                <a:gd name="connsiteX129" fmla="*/ 421302 w 1341046"/>
                                <a:gd name="connsiteY129" fmla="*/ 94516 h 95826"/>
                                <a:gd name="connsiteX130" fmla="*/ 421302 w 1341046"/>
                                <a:gd name="connsiteY130" fmla="*/ 27457 h 95826"/>
                                <a:gd name="connsiteX131" fmla="*/ 439027 w 1341046"/>
                                <a:gd name="connsiteY131" fmla="*/ 27457 h 95826"/>
                                <a:gd name="connsiteX132" fmla="*/ 439027 w 1341046"/>
                                <a:gd name="connsiteY132" fmla="*/ 39291 h 95826"/>
                                <a:gd name="connsiteX133" fmla="*/ 439809 w 1341046"/>
                                <a:gd name="connsiteY133" fmla="*/ 39291 h 95826"/>
                                <a:gd name="connsiteX134" fmla="*/ 447278 w 1341046"/>
                                <a:gd name="connsiteY134" fmla="*/ 30033 h 95826"/>
                                <a:gd name="connsiteX135" fmla="*/ 459982 w 1341046"/>
                                <a:gd name="connsiteY135" fmla="*/ 26587 h 95826"/>
                                <a:gd name="connsiteX136" fmla="*/ 472163 w 1341046"/>
                                <a:gd name="connsiteY136" fmla="*/ 29642 h 95826"/>
                                <a:gd name="connsiteX137" fmla="*/ 480238 w 1341046"/>
                                <a:gd name="connsiteY137" fmla="*/ 38372 h 95826"/>
                                <a:gd name="connsiteX138" fmla="*/ 483118 w 1341046"/>
                                <a:gd name="connsiteY138" fmla="*/ 51819 h 95826"/>
                                <a:gd name="connsiteX139" fmla="*/ 483118 w 1341046"/>
                                <a:gd name="connsiteY139" fmla="*/ 94516 h 95826"/>
                                <a:gd name="connsiteX140" fmla="*/ 464523 w 1341046"/>
                                <a:gd name="connsiteY140" fmla="*/ 94516 h 95826"/>
                                <a:gd name="connsiteX141" fmla="*/ 464523 w 1341046"/>
                                <a:gd name="connsiteY141" fmla="*/ 55138 h 95826"/>
                                <a:gd name="connsiteX142" fmla="*/ 461380 w 1341046"/>
                                <a:gd name="connsiteY142" fmla="*/ 45533 h 95826"/>
                                <a:gd name="connsiteX143" fmla="*/ 452601 w 1341046"/>
                                <a:gd name="connsiteY143" fmla="*/ 42043 h 95826"/>
                                <a:gd name="connsiteX144" fmla="*/ 445968 w 1341046"/>
                                <a:gd name="connsiteY144" fmla="*/ 43656 h 95826"/>
                                <a:gd name="connsiteX145" fmla="*/ 441515 w 1341046"/>
                                <a:gd name="connsiteY145" fmla="*/ 48372 h 95826"/>
                                <a:gd name="connsiteX146" fmla="*/ 439897 w 1341046"/>
                                <a:gd name="connsiteY146" fmla="*/ 55749 h 95826"/>
                                <a:gd name="connsiteX147" fmla="*/ 553572 w 1341046"/>
                                <a:gd name="connsiteY147" fmla="*/ 46579 h 95826"/>
                                <a:gd name="connsiteX148" fmla="*/ 536546 w 1341046"/>
                                <a:gd name="connsiteY148" fmla="*/ 47630 h 95826"/>
                                <a:gd name="connsiteX149" fmla="*/ 534665 w 1341046"/>
                                <a:gd name="connsiteY149" fmla="*/ 43700 h 95826"/>
                                <a:gd name="connsiteX150" fmla="*/ 530867 w 1341046"/>
                                <a:gd name="connsiteY150" fmla="*/ 40860 h 95826"/>
                                <a:gd name="connsiteX151" fmla="*/ 525324 w 1341046"/>
                                <a:gd name="connsiteY151" fmla="*/ 39770 h 95826"/>
                                <a:gd name="connsiteX152" fmla="*/ 518035 w 1341046"/>
                                <a:gd name="connsiteY152" fmla="*/ 41603 h 95826"/>
                                <a:gd name="connsiteX153" fmla="*/ 515064 w 1341046"/>
                                <a:gd name="connsiteY153" fmla="*/ 46408 h 95826"/>
                                <a:gd name="connsiteX154" fmla="*/ 516985 w 1341046"/>
                                <a:gd name="connsiteY154" fmla="*/ 50465 h 95826"/>
                                <a:gd name="connsiteX155" fmla="*/ 523578 w 1341046"/>
                                <a:gd name="connsiteY155" fmla="*/ 53129 h 95826"/>
                                <a:gd name="connsiteX156" fmla="*/ 535716 w 1341046"/>
                                <a:gd name="connsiteY156" fmla="*/ 55573 h 95826"/>
                                <a:gd name="connsiteX157" fmla="*/ 550297 w 1341046"/>
                                <a:gd name="connsiteY157" fmla="*/ 62035 h 95826"/>
                                <a:gd name="connsiteX158" fmla="*/ 555097 w 1341046"/>
                                <a:gd name="connsiteY158" fmla="*/ 73737 h 95826"/>
                                <a:gd name="connsiteX159" fmla="*/ 551211 w 1341046"/>
                                <a:gd name="connsiteY159" fmla="*/ 85303 h 95826"/>
                                <a:gd name="connsiteX160" fmla="*/ 540648 w 1341046"/>
                                <a:gd name="connsiteY160" fmla="*/ 93075 h 95826"/>
                                <a:gd name="connsiteX161" fmla="*/ 525236 w 1341046"/>
                                <a:gd name="connsiteY161" fmla="*/ 95826 h 95826"/>
                                <a:gd name="connsiteX162" fmla="*/ 504021 w 1341046"/>
                                <a:gd name="connsiteY162" fmla="*/ 90283 h 95826"/>
                                <a:gd name="connsiteX163" fmla="*/ 494807 w 1341046"/>
                                <a:gd name="connsiteY163" fmla="*/ 75091 h 95826"/>
                                <a:gd name="connsiteX164" fmla="*/ 513099 w 1341046"/>
                                <a:gd name="connsiteY164" fmla="*/ 74128 h 95826"/>
                                <a:gd name="connsiteX165" fmla="*/ 517117 w 1341046"/>
                                <a:gd name="connsiteY165" fmla="*/ 80327 h 95826"/>
                                <a:gd name="connsiteX166" fmla="*/ 525280 w 1341046"/>
                                <a:gd name="connsiteY166" fmla="*/ 82423 h 95826"/>
                                <a:gd name="connsiteX167" fmla="*/ 533140 w 1341046"/>
                                <a:gd name="connsiteY167" fmla="*/ 80546 h 95826"/>
                                <a:gd name="connsiteX168" fmla="*/ 536195 w 1341046"/>
                                <a:gd name="connsiteY168" fmla="*/ 75614 h 95826"/>
                                <a:gd name="connsiteX169" fmla="*/ 534054 w 1341046"/>
                                <a:gd name="connsiteY169" fmla="*/ 71465 h 95826"/>
                                <a:gd name="connsiteX170" fmla="*/ 527596 w 1341046"/>
                                <a:gd name="connsiteY170" fmla="*/ 68932 h 95826"/>
                                <a:gd name="connsiteX171" fmla="*/ 515982 w 1341046"/>
                                <a:gd name="connsiteY171" fmla="*/ 66620 h 95826"/>
                                <a:gd name="connsiteX172" fmla="*/ 501357 w 1341046"/>
                                <a:gd name="connsiteY172" fmla="*/ 59811 h 95826"/>
                                <a:gd name="connsiteX173" fmla="*/ 496597 w 1341046"/>
                                <a:gd name="connsiteY173" fmla="*/ 47454 h 95826"/>
                                <a:gd name="connsiteX174" fmla="*/ 500091 w 1341046"/>
                                <a:gd name="connsiteY174" fmla="*/ 36323 h 95826"/>
                                <a:gd name="connsiteX175" fmla="*/ 510000 w 1341046"/>
                                <a:gd name="connsiteY175" fmla="*/ 29119 h 95826"/>
                                <a:gd name="connsiteX176" fmla="*/ 525020 w 1341046"/>
                                <a:gd name="connsiteY176" fmla="*/ 26587 h 95826"/>
                                <a:gd name="connsiteX177" fmla="*/ 545013 w 1341046"/>
                                <a:gd name="connsiteY177" fmla="*/ 31954 h 95826"/>
                                <a:gd name="connsiteX178" fmla="*/ 553572 w 1341046"/>
                                <a:gd name="connsiteY178" fmla="*/ 46579 h 95826"/>
                                <a:gd name="connsiteX179" fmla="*/ 602479 w 1341046"/>
                                <a:gd name="connsiteY179" fmla="*/ 27457 h 95826"/>
                                <a:gd name="connsiteX180" fmla="*/ 602479 w 1341046"/>
                                <a:gd name="connsiteY180" fmla="*/ 41431 h 95826"/>
                                <a:gd name="connsiteX181" fmla="*/ 562095 w 1341046"/>
                                <a:gd name="connsiteY181" fmla="*/ 41431 h 95826"/>
                                <a:gd name="connsiteX182" fmla="*/ 562095 w 1341046"/>
                                <a:gd name="connsiteY182" fmla="*/ 27457 h 95826"/>
                                <a:gd name="connsiteX183" fmla="*/ 602479 w 1341046"/>
                                <a:gd name="connsiteY183" fmla="*/ 27457 h 95826"/>
                                <a:gd name="connsiteX184" fmla="*/ 571264 w 1341046"/>
                                <a:gd name="connsiteY184" fmla="*/ 11394 h 95826"/>
                                <a:gd name="connsiteX185" fmla="*/ 589859 w 1341046"/>
                                <a:gd name="connsiteY185" fmla="*/ 11394 h 95826"/>
                                <a:gd name="connsiteX186" fmla="*/ 589859 w 1341046"/>
                                <a:gd name="connsiteY186" fmla="*/ 73909 h 95826"/>
                                <a:gd name="connsiteX187" fmla="*/ 590646 w 1341046"/>
                                <a:gd name="connsiteY187" fmla="*/ 77926 h 95826"/>
                                <a:gd name="connsiteX188" fmla="*/ 592830 w 1341046"/>
                                <a:gd name="connsiteY188" fmla="*/ 79891 h 95826"/>
                                <a:gd name="connsiteX189" fmla="*/ 596149 w 1341046"/>
                                <a:gd name="connsiteY189" fmla="*/ 80458 h 95826"/>
                                <a:gd name="connsiteX190" fmla="*/ 598765 w 1341046"/>
                                <a:gd name="connsiteY190" fmla="*/ 80239 h 95826"/>
                                <a:gd name="connsiteX191" fmla="*/ 600774 w 1341046"/>
                                <a:gd name="connsiteY191" fmla="*/ 79847 h 95826"/>
                                <a:gd name="connsiteX192" fmla="*/ 603701 w 1341046"/>
                                <a:gd name="connsiteY192" fmla="*/ 93686 h 95826"/>
                                <a:gd name="connsiteX193" fmla="*/ 599772 w 1341046"/>
                                <a:gd name="connsiteY193" fmla="*/ 94692 h 95826"/>
                                <a:gd name="connsiteX194" fmla="*/ 593613 w 1341046"/>
                                <a:gd name="connsiteY194" fmla="*/ 95435 h 95826"/>
                                <a:gd name="connsiteX195" fmla="*/ 581828 w 1341046"/>
                                <a:gd name="connsiteY195" fmla="*/ 93642 h 95826"/>
                                <a:gd name="connsiteX196" fmla="*/ 574012 w 1341046"/>
                                <a:gd name="connsiteY196" fmla="*/ 87268 h 95826"/>
                                <a:gd name="connsiteX197" fmla="*/ 571264 w 1341046"/>
                                <a:gd name="connsiteY197" fmla="*/ 76357 h 95826"/>
                                <a:gd name="connsiteX198" fmla="*/ 571264 w 1341046"/>
                                <a:gd name="connsiteY198" fmla="*/ 11394 h 95826"/>
                                <a:gd name="connsiteX199" fmla="*/ 614592 w 1341046"/>
                                <a:gd name="connsiteY199" fmla="*/ 94516 h 95826"/>
                                <a:gd name="connsiteX200" fmla="*/ 614592 w 1341046"/>
                                <a:gd name="connsiteY200" fmla="*/ 27457 h 95826"/>
                                <a:gd name="connsiteX201" fmla="*/ 632624 w 1341046"/>
                                <a:gd name="connsiteY201" fmla="*/ 27457 h 95826"/>
                                <a:gd name="connsiteX202" fmla="*/ 632624 w 1341046"/>
                                <a:gd name="connsiteY202" fmla="*/ 39159 h 95826"/>
                                <a:gd name="connsiteX203" fmla="*/ 633323 w 1341046"/>
                                <a:gd name="connsiteY203" fmla="*/ 39159 h 95826"/>
                                <a:gd name="connsiteX204" fmla="*/ 639478 w 1341046"/>
                                <a:gd name="connsiteY204" fmla="*/ 29730 h 95826"/>
                                <a:gd name="connsiteX205" fmla="*/ 649430 w 1341046"/>
                                <a:gd name="connsiteY205" fmla="*/ 26499 h 95826"/>
                                <a:gd name="connsiteX206" fmla="*/ 652441 w 1341046"/>
                                <a:gd name="connsiteY206" fmla="*/ 26674 h 95826"/>
                                <a:gd name="connsiteX207" fmla="*/ 655281 w 1341046"/>
                                <a:gd name="connsiteY207" fmla="*/ 27154 h 95826"/>
                                <a:gd name="connsiteX208" fmla="*/ 655281 w 1341046"/>
                                <a:gd name="connsiteY208" fmla="*/ 43656 h 95826"/>
                                <a:gd name="connsiteX209" fmla="*/ 651659 w 1341046"/>
                                <a:gd name="connsiteY209" fmla="*/ 42957 h 95826"/>
                                <a:gd name="connsiteX210" fmla="*/ 647421 w 1341046"/>
                                <a:gd name="connsiteY210" fmla="*/ 42653 h 95826"/>
                                <a:gd name="connsiteX211" fmla="*/ 640089 w 1341046"/>
                                <a:gd name="connsiteY211" fmla="*/ 44443 h 95826"/>
                                <a:gd name="connsiteX212" fmla="*/ 635025 w 1341046"/>
                                <a:gd name="connsiteY212" fmla="*/ 49331 h 95826"/>
                                <a:gd name="connsiteX213" fmla="*/ 633192 w 1341046"/>
                                <a:gd name="connsiteY213" fmla="*/ 56580 h 95826"/>
                                <a:gd name="connsiteX214" fmla="*/ 633192 w 1341046"/>
                                <a:gd name="connsiteY214" fmla="*/ 94516 h 95826"/>
                                <a:gd name="connsiteX215" fmla="*/ 614592 w 1341046"/>
                                <a:gd name="connsiteY215" fmla="*/ 94516 h 95826"/>
                                <a:gd name="connsiteX216" fmla="*/ 707899 w 1341046"/>
                                <a:gd name="connsiteY216" fmla="*/ 65965 h 95826"/>
                                <a:gd name="connsiteX217" fmla="*/ 707899 w 1341046"/>
                                <a:gd name="connsiteY217" fmla="*/ 27457 h 95826"/>
                                <a:gd name="connsiteX218" fmla="*/ 726498 w 1341046"/>
                                <a:gd name="connsiteY218" fmla="*/ 27457 h 95826"/>
                                <a:gd name="connsiteX219" fmla="*/ 726498 w 1341046"/>
                                <a:gd name="connsiteY219" fmla="*/ 94516 h 95826"/>
                                <a:gd name="connsiteX220" fmla="*/ 708642 w 1341046"/>
                                <a:gd name="connsiteY220" fmla="*/ 94516 h 95826"/>
                                <a:gd name="connsiteX221" fmla="*/ 708642 w 1341046"/>
                                <a:gd name="connsiteY221" fmla="*/ 82336 h 95826"/>
                                <a:gd name="connsiteX222" fmla="*/ 707943 w 1341046"/>
                                <a:gd name="connsiteY222" fmla="*/ 82336 h 95826"/>
                                <a:gd name="connsiteX223" fmla="*/ 700391 w 1341046"/>
                                <a:gd name="connsiteY223" fmla="*/ 91809 h 95826"/>
                                <a:gd name="connsiteX224" fmla="*/ 687599 w 1341046"/>
                                <a:gd name="connsiteY224" fmla="*/ 95391 h 95826"/>
                                <a:gd name="connsiteX225" fmla="*/ 675769 w 1341046"/>
                                <a:gd name="connsiteY225" fmla="*/ 92332 h 95826"/>
                                <a:gd name="connsiteX226" fmla="*/ 667777 w 1341046"/>
                                <a:gd name="connsiteY226" fmla="*/ 83646 h 95826"/>
                                <a:gd name="connsiteX227" fmla="*/ 664898 w 1341046"/>
                                <a:gd name="connsiteY227" fmla="*/ 70155 h 95826"/>
                                <a:gd name="connsiteX228" fmla="*/ 664898 w 1341046"/>
                                <a:gd name="connsiteY228" fmla="*/ 27457 h 95826"/>
                                <a:gd name="connsiteX229" fmla="*/ 683493 w 1341046"/>
                                <a:gd name="connsiteY229" fmla="*/ 27457 h 95826"/>
                                <a:gd name="connsiteX230" fmla="*/ 683493 w 1341046"/>
                                <a:gd name="connsiteY230" fmla="*/ 66840 h 95826"/>
                                <a:gd name="connsiteX231" fmla="*/ 686680 w 1341046"/>
                                <a:gd name="connsiteY231" fmla="*/ 76225 h 95826"/>
                                <a:gd name="connsiteX232" fmla="*/ 695107 w 1341046"/>
                                <a:gd name="connsiteY232" fmla="*/ 79672 h 95826"/>
                                <a:gd name="connsiteX233" fmla="*/ 701393 w 1341046"/>
                                <a:gd name="connsiteY233" fmla="*/ 78146 h 95826"/>
                                <a:gd name="connsiteX234" fmla="*/ 706110 w 1341046"/>
                                <a:gd name="connsiteY234" fmla="*/ 73517 h 95826"/>
                                <a:gd name="connsiteX235" fmla="*/ 707899 w 1341046"/>
                                <a:gd name="connsiteY235" fmla="*/ 65965 h 95826"/>
                                <a:gd name="connsiteX236" fmla="*/ 741374 w 1341046"/>
                                <a:gd name="connsiteY236" fmla="*/ 94516 h 95826"/>
                                <a:gd name="connsiteX237" fmla="*/ 741374 w 1341046"/>
                                <a:gd name="connsiteY237" fmla="*/ 27457 h 95826"/>
                                <a:gd name="connsiteX238" fmla="*/ 759099 w 1341046"/>
                                <a:gd name="connsiteY238" fmla="*/ 27457 h 95826"/>
                                <a:gd name="connsiteX239" fmla="*/ 759099 w 1341046"/>
                                <a:gd name="connsiteY239" fmla="*/ 39291 h 95826"/>
                                <a:gd name="connsiteX240" fmla="*/ 759882 w 1341046"/>
                                <a:gd name="connsiteY240" fmla="*/ 39291 h 95826"/>
                                <a:gd name="connsiteX241" fmla="*/ 766867 w 1341046"/>
                                <a:gd name="connsiteY241" fmla="*/ 29993 h 95826"/>
                                <a:gd name="connsiteX242" fmla="*/ 778569 w 1341046"/>
                                <a:gd name="connsiteY242" fmla="*/ 26587 h 95826"/>
                                <a:gd name="connsiteX243" fmla="*/ 790314 w 1341046"/>
                                <a:gd name="connsiteY243" fmla="*/ 30033 h 95826"/>
                                <a:gd name="connsiteX244" fmla="*/ 796772 w 1341046"/>
                                <a:gd name="connsiteY244" fmla="*/ 39291 h 95826"/>
                                <a:gd name="connsiteX245" fmla="*/ 797471 w 1341046"/>
                                <a:gd name="connsiteY245" fmla="*/ 39291 h 95826"/>
                                <a:gd name="connsiteX246" fmla="*/ 804895 w 1341046"/>
                                <a:gd name="connsiteY246" fmla="*/ 30077 h 95826"/>
                                <a:gd name="connsiteX247" fmla="*/ 817687 w 1341046"/>
                                <a:gd name="connsiteY247" fmla="*/ 26587 h 95826"/>
                                <a:gd name="connsiteX248" fmla="*/ 832924 w 1341046"/>
                                <a:gd name="connsiteY248" fmla="*/ 32565 h 95826"/>
                                <a:gd name="connsiteX249" fmla="*/ 838814 w 1341046"/>
                                <a:gd name="connsiteY249" fmla="*/ 49419 h 95826"/>
                                <a:gd name="connsiteX250" fmla="*/ 838814 w 1341046"/>
                                <a:gd name="connsiteY250" fmla="*/ 94516 h 95826"/>
                                <a:gd name="connsiteX251" fmla="*/ 820259 w 1341046"/>
                                <a:gd name="connsiteY251" fmla="*/ 94516 h 95826"/>
                                <a:gd name="connsiteX252" fmla="*/ 820259 w 1341046"/>
                                <a:gd name="connsiteY252" fmla="*/ 53085 h 95826"/>
                                <a:gd name="connsiteX253" fmla="*/ 817292 w 1341046"/>
                                <a:gd name="connsiteY253" fmla="*/ 44702 h 95826"/>
                                <a:gd name="connsiteX254" fmla="*/ 809871 w 1341046"/>
                                <a:gd name="connsiteY254" fmla="*/ 41911 h 95826"/>
                                <a:gd name="connsiteX255" fmla="*/ 801968 w 1341046"/>
                                <a:gd name="connsiteY255" fmla="*/ 45142 h 95826"/>
                                <a:gd name="connsiteX256" fmla="*/ 799132 w 1341046"/>
                                <a:gd name="connsiteY256" fmla="*/ 53564 h 95826"/>
                                <a:gd name="connsiteX257" fmla="*/ 799132 w 1341046"/>
                                <a:gd name="connsiteY257" fmla="*/ 94516 h 95826"/>
                                <a:gd name="connsiteX258" fmla="*/ 781100 w 1341046"/>
                                <a:gd name="connsiteY258" fmla="*/ 94516 h 95826"/>
                                <a:gd name="connsiteX259" fmla="*/ 781100 w 1341046"/>
                                <a:gd name="connsiteY259" fmla="*/ 52694 h 95826"/>
                                <a:gd name="connsiteX260" fmla="*/ 778265 w 1341046"/>
                                <a:gd name="connsiteY260" fmla="*/ 44834 h 95826"/>
                                <a:gd name="connsiteX261" fmla="*/ 770884 w 1341046"/>
                                <a:gd name="connsiteY261" fmla="*/ 41911 h 95826"/>
                                <a:gd name="connsiteX262" fmla="*/ 765297 w 1341046"/>
                                <a:gd name="connsiteY262" fmla="*/ 43480 h 95826"/>
                                <a:gd name="connsiteX263" fmla="*/ 761411 w 1341046"/>
                                <a:gd name="connsiteY263" fmla="*/ 47801 h 95826"/>
                                <a:gd name="connsiteX264" fmla="*/ 759969 w 1341046"/>
                                <a:gd name="connsiteY264" fmla="*/ 54263 h 95826"/>
                                <a:gd name="connsiteX265" fmla="*/ 759969 w 1341046"/>
                                <a:gd name="connsiteY265" fmla="*/ 94516 h 95826"/>
                                <a:gd name="connsiteX266" fmla="*/ 741374 w 1341046"/>
                                <a:gd name="connsiteY266" fmla="*/ 94516 h 95826"/>
                                <a:gd name="connsiteX267" fmla="*/ 884068 w 1341046"/>
                                <a:gd name="connsiteY267" fmla="*/ 95826 h 95826"/>
                                <a:gd name="connsiteX268" fmla="*/ 866256 w 1341046"/>
                                <a:gd name="connsiteY268" fmla="*/ 91637 h 95826"/>
                                <a:gd name="connsiteX269" fmla="*/ 854817 w 1341046"/>
                                <a:gd name="connsiteY269" fmla="*/ 79672 h 95826"/>
                                <a:gd name="connsiteX270" fmla="*/ 850800 w 1341046"/>
                                <a:gd name="connsiteY270" fmla="*/ 61292 h 95826"/>
                                <a:gd name="connsiteX271" fmla="*/ 854817 w 1341046"/>
                                <a:gd name="connsiteY271" fmla="*/ 43133 h 95826"/>
                                <a:gd name="connsiteX272" fmla="*/ 866124 w 1341046"/>
                                <a:gd name="connsiteY272" fmla="*/ 30952 h 95826"/>
                                <a:gd name="connsiteX273" fmla="*/ 883325 w 1341046"/>
                                <a:gd name="connsiteY273" fmla="*/ 26587 h 95826"/>
                                <a:gd name="connsiteX274" fmla="*/ 895678 w 1341046"/>
                                <a:gd name="connsiteY274" fmla="*/ 28723 h 95826"/>
                                <a:gd name="connsiteX275" fmla="*/ 905722 w 1341046"/>
                                <a:gd name="connsiteY275" fmla="*/ 35057 h 95826"/>
                                <a:gd name="connsiteX276" fmla="*/ 912443 w 1341046"/>
                                <a:gd name="connsiteY276" fmla="*/ 45709 h 95826"/>
                                <a:gd name="connsiteX277" fmla="*/ 914844 w 1341046"/>
                                <a:gd name="connsiteY277" fmla="*/ 60637 h 95826"/>
                                <a:gd name="connsiteX278" fmla="*/ 914844 w 1341046"/>
                                <a:gd name="connsiteY278" fmla="*/ 65745 h 95826"/>
                                <a:gd name="connsiteX279" fmla="*/ 858220 w 1341046"/>
                                <a:gd name="connsiteY279" fmla="*/ 65745 h 95826"/>
                                <a:gd name="connsiteX280" fmla="*/ 858220 w 1341046"/>
                                <a:gd name="connsiteY280" fmla="*/ 54219 h 95826"/>
                                <a:gd name="connsiteX281" fmla="*/ 897339 w 1341046"/>
                                <a:gd name="connsiteY281" fmla="*/ 54219 h 95826"/>
                                <a:gd name="connsiteX282" fmla="*/ 895590 w 1341046"/>
                                <a:gd name="connsiteY282" fmla="*/ 47107 h 95826"/>
                                <a:gd name="connsiteX283" fmla="*/ 890745 w 1341046"/>
                                <a:gd name="connsiteY283" fmla="*/ 42258 h 95826"/>
                                <a:gd name="connsiteX284" fmla="*/ 883628 w 1341046"/>
                                <a:gd name="connsiteY284" fmla="*/ 40469 h 95826"/>
                                <a:gd name="connsiteX285" fmla="*/ 876120 w 1341046"/>
                                <a:gd name="connsiteY285" fmla="*/ 42434 h 95826"/>
                                <a:gd name="connsiteX286" fmla="*/ 871056 w 1341046"/>
                                <a:gd name="connsiteY286" fmla="*/ 47630 h 95826"/>
                                <a:gd name="connsiteX287" fmla="*/ 869179 w 1341046"/>
                                <a:gd name="connsiteY287" fmla="*/ 54830 h 95826"/>
                                <a:gd name="connsiteX288" fmla="*/ 869179 w 1341046"/>
                                <a:gd name="connsiteY288" fmla="*/ 65789 h 95826"/>
                                <a:gd name="connsiteX289" fmla="*/ 871012 w 1341046"/>
                                <a:gd name="connsiteY289" fmla="*/ 74392 h 95826"/>
                                <a:gd name="connsiteX290" fmla="*/ 876296 w 1341046"/>
                                <a:gd name="connsiteY290" fmla="*/ 79979 h 95826"/>
                                <a:gd name="connsiteX291" fmla="*/ 884371 w 1341046"/>
                                <a:gd name="connsiteY291" fmla="*/ 81944 h 95826"/>
                                <a:gd name="connsiteX292" fmla="*/ 890046 w 1341046"/>
                                <a:gd name="connsiteY292" fmla="*/ 81069 h 95826"/>
                                <a:gd name="connsiteX293" fmla="*/ 894455 w 1341046"/>
                                <a:gd name="connsiteY293" fmla="*/ 78450 h 95826"/>
                                <a:gd name="connsiteX294" fmla="*/ 897251 w 1341046"/>
                                <a:gd name="connsiteY294" fmla="*/ 74172 h 95826"/>
                                <a:gd name="connsiteX295" fmla="*/ 914452 w 1341046"/>
                                <a:gd name="connsiteY295" fmla="*/ 75306 h 95826"/>
                                <a:gd name="connsiteX296" fmla="*/ 909081 w 1341046"/>
                                <a:gd name="connsiteY296" fmla="*/ 86134 h 95826"/>
                                <a:gd name="connsiteX297" fmla="*/ 898693 w 1341046"/>
                                <a:gd name="connsiteY297" fmla="*/ 93294 h 95826"/>
                                <a:gd name="connsiteX298" fmla="*/ 884068 w 1341046"/>
                                <a:gd name="connsiteY298" fmla="*/ 95826 h 95826"/>
                                <a:gd name="connsiteX299" fmla="*/ 945580 w 1341046"/>
                                <a:gd name="connsiteY299" fmla="*/ 55749 h 95826"/>
                                <a:gd name="connsiteX300" fmla="*/ 945580 w 1341046"/>
                                <a:gd name="connsiteY300" fmla="*/ 94516 h 95826"/>
                                <a:gd name="connsiteX301" fmla="*/ 926981 w 1341046"/>
                                <a:gd name="connsiteY301" fmla="*/ 94516 h 95826"/>
                                <a:gd name="connsiteX302" fmla="*/ 926981 w 1341046"/>
                                <a:gd name="connsiteY302" fmla="*/ 27457 h 95826"/>
                                <a:gd name="connsiteX303" fmla="*/ 944705 w 1341046"/>
                                <a:gd name="connsiteY303" fmla="*/ 27457 h 95826"/>
                                <a:gd name="connsiteX304" fmla="*/ 944705 w 1341046"/>
                                <a:gd name="connsiteY304" fmla="*/ 39291 h 95826"/>
                                <a:gd name="connsiteX305" fmla="*/ 945492 w 1341046"/>
                                <a:gd name="connsiteY305" fmla="*/ 39291 h 95826"/>
                                <a:gd name="connsiteX306" fmla="*/ 952956 w 1341046"/>
                                <a:gd name="connsiteY306" fmla="*/ 30033 h 95826"/>
                                <a:gd name="connsiteX307" fmla="*/ 965660 w 1341046"/>
                                <a:gd name="connsiteY307" fmla="*/ 26587 h 95826"/>
                                <a:gd name="connsiteX308" fmla="*/ 977841 w 1341046"/>
                                <a:gd name="connsiteY308" fmla="*/ 29642 h 95826"/>
                                <a:gd name="connsiteX309" fmla="*/ 985917 w 1341046"/>
                                <a:gd name="connsiteY309" fmla="*/ 38372 h 95826"/>
                                <a:gd name="connsiteX310" fmla="*/ 988800 w 1341046"/>
                                <a:gd name="connsiteY310" fmla="*/ 51819 h 95826"/>
                                <a:gd name="connsiteX311" fmla="*/ 988800 w 1341046"/>
                                <a:gd name="connsiteY311" fmla="*/ 94516 h 95826"/>
                                <a:gd name="connsiteX312" fmla="*/ 970201 w 1341046"/>
                                <a:gd name="connsiteY312" fmla="*/ 94516 h 95826"/>
                                <a:gd name="connsiteX313" fmla="*/ 970201 w 1341046"/>
                                <a:gd name="connsiteY313" fmla="*/ 55138 h 95826"/>
                                <a:gd name="connsiteX314" fmla="*/ 967058 w 1341046"/>
                                <a:gd name="connsiteY314" fmla="*/ 45533 h 95826"/>
                                <a:gd name="connsiteX315" fmla="*/ 958284 w 1341046"/>
                                <a:gd name="connsiteY315" fmla="*/ 42043 h 95826"/>
                                <a:gd name="connsiteX316" fmla="*/ 951646 w 1341046"/>
                                <a:gd name="connsiteY316" fmla="*/ 43656 h 95826"/>
                                <a:gd name="connsiteX317" fmla="*/ 947193 w 1341046"/>
                                <a:gd name="connsiteY317" fmla="*/ 48372 h 95826"/>
                                <a:gd name="connsiteX318" fmla="*/ 945580 w 1341046"/>
                                <a:gd name="connsiteY318" fmla="*/ 55749 h 95826"/>
                                <a:gd name="connsiteX319" fmla="*/ 1039126 w 1341046"/>
                                <a:gd name="connsiteY319" fmla="*/ 27457 h 95826"/>
                                <a:gd name="connsiteX320" fmla="*/ 1039126 w 1341046"/>
                                <a:gd name="connsiteY320" fmla="*/ 41431 h 95826"/>
                                <a:gd name="connsiteX321" fmla="*/ 998741 w 1341046"/>
                                <a:gd name="connsiteY321" fmla="*/ 41431 h 95826"/>
                                <a:gd name="connsiteX322" fmla="*/ 998741 w 1341046"/>
                                <a:gd name="connsiteY322" fmla="*/ 27457 h 95826"/>
                                <a:gd name="connsiteX323" fmla="*/ 1039126 w 1341046"/>
                                <a:gd name="connsiteY323" fmla="*/ 27457 h 95826"/>
                                <a:gd name="connsiteX324" fmla="*/ 1007910 w 1341046"/>
                                <a:gd name="connsiteY324" fmla="*/ 11394 h 95826"/>
                                <a:gd name="connsiteX325" fmla="*/ 1026509 w 1341046"/>
                                <a:gd name="connsiteY325" fmla="*/ 11394 h 95826"/>
                                <a:gd name="connsiteX326" fmla="*/ 1026509 w 1341046"/>
                                <a:gd name="connsiteY326" fmla="*/ 73909 h 95826"/>
                                <a:gd name="connsiteX327" fmla="*/ 1027296 w 1341046"/>
                                <a:gd name="connsiteY327" fmla="*/ 77926 h 95826"/>
                                <a:gd name="connsiteX328" fmla="*/ 1029477 w 1341046"/>
                                <a:gd name="connsiteY328" fmla="*/ 79891 h 95826"/>
                                <a:gd name="connsiteX329" fmla="*/ 1032796 w 1341046"/>
                                <a:gd name="connsiteY329" fmla="*/ 80458 h 95826"/>
                                <a:gd name="connsiteX330" fmla="*/ 1035415 w 1341046"/>
                                <a:gd name="connsiteY330" fmla="*/ 80239 h 95826"/>
                                <a:gd name="connsiteX331" fmla="*/ 1037424 w 1341046"/>
                                <a:gd name="connsiteY331" fmla="*/ 79847 h 95826"/>
                                <a:gd name="connsiteX332" fmla="*/ 1040348 w 1341046"/>
                                <a:gd name="connsiteY332" fmla="*/ 93686 h 95826"/>
                                <a:gd name="connsiteX333" fmla="*/ 1036418 w 1341046"/>
                                <a:gd name="connsiteY333" fmla="*/ 94692 h 95826"/>
                                <a:gd name="connsiteX334" fmla="*/ 1030263 w 1341046"/>
                                <a:gd name="connsiteY334" fmla="*/ 95435 h 95826"/>
                                <a:gd name="connsiteX335" fmla="*/ 1018474 w 1341046"/>
                                <a:gd name="connsiteY335" fmla="*/ 93642 h 95826"/>
                                <a:gd name="connsiteX336" fmla="*/ 1010662 w 1341046"/>
                                <a:gd name="connsiteY336" fmla="*/ 87268 h 95826"/>
                                <a:gd name="connsiteX337" fmla="*/ 1007910 w 1341046"/>
                                <a:gd name="connsiteY337" fmla="*/ 76357 h 95826"/>
                                <a:gd name="connsiteX338" fmla="*/ 1007910 w 1341046"/>
                                <a:gd name="connsiteY338" fmla="*/ 11394 h 95826"/>
                                <a:gd name="connsiteX339" fmla="*/ 1070361 w 1341046"/>
                                <a:gd name="connsiteY339" fmla="*/ 95783 h 95826"/>
                                <a:gd name="connsiteX340" fmla="*/ 1058923 w 1341046"/>
                                <a:gd name="connsiteY340" fmla="*/ 93558 h 95826"/>
                                <a:gd name="connsiteX341" fmla="*/ 1050979 w 1341046"/>
                                <a:gd name="connsiteY341" fmla="*/ 86876 h 95826"/>
                                <a:gd name="connsiteX342" fmla="*/ 1048096 w 1341046"/>
                                <a:gd name="connsiteY342" fmla="*/ 75786 h 95826"/>
                                <a:gd name="connsiteX343" fmla="*/ 1050148 w 1341046"/>
                                <a:gd name="connsiteY343" fmla="*/ 66400 h 95826"/>
                                <a:gd name="connsiteX344" fmla="*/ 1055736 w 1341046"/>
                                <a:gd name="connsiteY344" fmla="*/ 60290 h 95826"/>
                                <a:gd name="connsiteX345" fmla="*/ 1063771 w 1341046"/>
                                <a:gd name="connsiteY345" fmla="*/ 56795 h 95826"/>
                                <a:gd name="connsiteX346" fmla="*/ 1073288 w 1341046"/>
                                <a:gd name="connsiteY346" fmla="*/ 55138 h 95826"/>
                                <a:gd name="connsiteX347" fmla="*/ 1082718 w 1341046"/>
                                <a:gd name="connsiteY347" fmla="*/ 54004 h 95826"/>
                                <a:gd name="connsiteX348" fmla="*/ 1087913 w 1341046"/>
                                <a:gd name="connsiteY348" fmla="*/ 52342 h 95826"/>
                                <a:gd name="connsiteX349" fmla="*/ 1089527 w 1341046"/>
                                <a:gd name="connsiteY349" fmla="*/ 49111 h 95826"/>
                                <a:gd name="connsiteX350" fmla="*/ 1089527 w 1341046"/>
                                <a:gd name="connsiteY350" fmla="*/ 48852 h 95826"/>
                                <a:gd name="connsiteX351" fmla="*/ 1086907 w 1341046"/>
                                <a:gd name="connsiteY351" fmla="*/ 42434 h 95826"/>
                                <a:gd name="connsiteX352" fmla="*/ 1079574 w 1341046"/>
                                <a:gd name="connsiteY352" fmla="*/ 40165 h 95826"/>
                                <a:gd name="connsiteX353" fmla="*/ 1071583 w 1341046"/>
                                <a:gd name="connsiteY353" fmla="*/ 42390 h 95826"/>
                                <a:gd name="connsiteX354" fmla="*/ 1067657 w 1341046"/>
                                <a:gd name="connsiteY354" fmla="*/ 47889 h 95826"/>
                                <a:gd name="connsiteX355" fmla="*/ 1050456 w 1341046"/>
                                <a:gd name="connsiteY355" fmla="*/ 46496 h 95826"/>
                                <a:gd name="connsiteX356" fmla="*/ 1055604 w 1341046"/>
                                <a:gd name="connsiteY356" fmla="*/ 35928 h 95826"/>
                                <a:gd name="connsiteX357" fmla="*/ 1065517 w 1341046"/>
                                <a:gd name="connsiteY357" fmla="*/ 29031 h 95826"/>
                                <a:gd name="connsiteX358" fmla="*/ 1079662 w 1341046"/>
                                <a:gd name="connsiteY358" fmla="*/ 26587 h 95826"/>
                                <a:gd name="connsiteX359" fmla="*/ 1090358 w 1341046"/>
                                <a:gd name="connsiteY359" fmla="*/ 27896 h 95826"/>
                                <a:gd name="connsiteX360" fmla="*/ 1099479 w 1341046"/>
                                <a:gd name="connsiteY360" fmla="*/ 31954 h 95826"/>
                                <a:gd name="connsiteX361" fmla="*/ 1105813 w 1341046"/>
                                <a:gd name="connsiteY361" fmla="*/ 39027 h 95826"/>
                                <a:gd name="connsiteX362" fmla="*/ 1108126 w 1341046"/>
                                <a:gd name="connsiteY362" fmla="*/ 49287 h 95826"/>
                                <a:gd name="connsiteX363" fmla="*/ 1108126 w 1341046"/>
                                <a:gd name="connsiteY363" fmla="*/ 94516 h 95826"/>
                                <a:gd name="connsiteX364" fmla="*/ 1090489 w 1341046"/>
                                <a:gd name="connsiteY364" fmla="*/ 94516 h 95826"/>
                                <a:gd name="connsiteX365" fmla="*/ 1090489 w 1341046"/>
                                <a:gd name="connsiteY365" fmla="*/ 85219 h 95826"/>
                                <a:gd name="connsiteX366" fmla="*/ 1089962 w 1341046"/>
                                <a:gd name="connsiteY366" fmla="*/ 85219 h 95826"/>
                                <a:gd name="connsiteX367" fmla="*/ 1085641 w 1341046"/>
                                <a:gd name="connsiteY367" fmla="*/ 90762 h 95826"/>
                                <a:gd name="connsiteX368" fmla="*/ 1079135 w 1341046"/>
                                <a:gd name="connsiteY368" fmla="*/ 94473 h 95826"/>
                                <a:gd name="connsiteX369" fmla="*/ 1070361 w 1341046"/>
                                <a:gd name="connsiteY369" fmla="*/ 95783 h 95826"/>
                                <a:gd name="connsiteX370" fmla="*/ 1075689 w 1341046"/>
                                <a:gd name="connsiteY370" fmla="*/ 82947 h 95826"/>
                                <a:gd name="connsiteX371" fmla="*/ 1082937 w 1341046"/>
                                <a:gd name="connsiteY371" fmla="*/ 81333 h 95826"/>
                                <a:gd name="connsiteX372" fmla="*/ 1087870 w 1341046"/>
                                <a:gd name="connsiteY372" fmla="*/ 76880 h 95826"/>
                                <a:gd name="connsiteX373" fmla="*/ 1089659 w 1341046"/>
                                <a:gd name="connsiteY373" fmla="*/ 70550 h 95826"/>
                                <a:gd name="connsiteX374" fmla="*/ 1089659 w 1341046"/>
                                <a:gd name="connsiteY374" fmla="*/ 63433 h 95826"/>
                                <a:gd name="connsiteX375" fmla="*/ 1087258 w 1341046"/>
                                <a:gd name="connsiteY375" fmla="*/ 64479 h 95826"/>
                                <a:gd name="connsiteX376" fmla="*/ 1083896 w 1341046"/>
                                <a:gd name="connsiteY376" fmla="*/ 65310 h 95826"/>
                                <a:gd name="connsiteX377" fmla="*/ 1080142 w 1341046"/>
                                <a:gd name="connsiteY377" fmla="*/ 65965 h 95826"/>
                                <a:gd name="connsiteX378" fmla="*/ 1076735 w 1341046"/>
                                <a:gd name="connsiteY378" fmla="*/ 66444 h 95826"/>
                                <a:gd name="connsiteX379" fmla="*/ 1071016 w 1341046"/>
                                <a:gd name="connsiteY379" fmla="*/ 67974 h 95826"/>
                                <a:gd name="connsiteX380" fmla="*/ 1067218 w 1341046"/>
                                <a:gd name="connsiteY380" fmla="*/ 70810 h 95826"/>
                                <a:gd name="connsiteX381" fmla="*/ 1065864 w 1341046"/>
                                <a:gd name="connsiteY381" fmla="*/ 75175 h 95826"/>
                                <a:gd name="connsiteX382" fmla="*/ 1068616 w 1341046"/>
                                <a:gd name="connsiteY382" fmla="*/ 80982 h 95826"/>
                                <a:gd name="connsiteX383" fmla="*/ 1075689 w 1341046"/>
                                <a:gd name="connsiteY383" fmla="*/ 82947 h 95826"/>
                                <a:gd name="connsiteX384" fmla="*/ 1158224 w 1341046"/>
                                <a:gd name="connsiteY384" fmla="*/ 27457 h 95826"/>
                                <a:gd name="connsiteX385" fmla="*/ 1158224 w 1341046"/>
                                <a:gd name="connsiteY385" fmla="*/ 41431 h 95826"/>
                                <a:gd name="connsiteX386" fmla="*/ 1117839 w 1341046"/>
                                <a:gd name="connsiteY386" fmla="*/ 41431 h 95826"/>
                                <a:gd name="connsiteX387" fmla="*/ 1117839 w 1341046"/>
                                <a:gd name="connsiteY387" fmla="*/ 27457 h 95826"/>
                                <a:gd name="connsiteX388" fmla="*/ 1158224 w 1341046"/>
                                <a:gd name="connsiteY388" fmla="*/ 27457 h 95826"/>
                                <a:gd name="connsiteX389" fmla="*/ 1127008 w 1341046"/>
                                <a:gd name="connsiteY389" fmla="*/ 11394 h 95826"/>
                                <a:gd name="connsiteX390" fmla="*/ 1145603 w 1341046"/>
                                <a:gd name="connsiteY390" fmla="*/ 11394 h 95826"/>
                                <a:gd name="connsiteX391" fmla="*/ 1145603 w 1341046"/>
                                <a:gd name="connsiteY391" fmla="*/ 73909 h 95826"/>
                                <a:gd name="connsiteX392" fmla="*/ 1146390 w 1341046"/>
                                <a:gd name="connsiteY392" fmla="*/ 77926 h 95826"/>
                                <a:gd name="connsiteX393" fmla="*/ 1148575 w 1341046"/>
                                <a:gd name="connsiteY393" fmla="*/ 79891 h 95826"/>
                                <a:gd name="connsiteX394" fmla="*/ 1151894 w 1341046"/>
                                <a:gd name="connsiteY394" fmla="*/ 80458 h 95826"/>
                                <a:gd name="connsiteX395" fmla="*/ 1154509 w 1341046"/>
                                <a:gd name="connsiteY395" fmla="*/ 80239 h 95826"/>
                                <a:gd name="connsiteX396" fmla="*/ 1156518 w 1341046"/>
                                <a:gd name="connsiteY396" fmla="*/ 79847 h 95826"/>
                                <a:gd name="connsiteX397" fmla="*/ 1159446 w 1341046"/>
                                <a:gd name="connsiteY397" fmla="*/ 93686 h 95826"/>
                                <a:gd name="connsiteX398" fmla="*/ 1155516 w 1341046"/>
                                <a:gd name="connsiteY398" fmla="*/ 94692 h 95826"/>
                                <a:gd name="connsiteX399" fmla="*/ 1149358 w 1341046"/>
                                <a:gd name="connsiteY399" fmla="*/ 95435 h 95826"/>
                                <a:gd name="connsiteX400" fmla="*/ 1137572 w 1341046"/>
                                <a:gd name="connsiteY400" fmla="*/ 93642 h 95826"/>
                                <a:gd name="connsiteX401" fmla="*/ 1129756 w 1341046"/>
                                <a:gd name="connsiteY401" fmla="*/ 87268 h 95826"/>
                                <a:gd name="connsiteX402" fmla="*/ 1127008 w 1341046"/>
                                <a:gd name="connsiteY402" fmla="*/ 76357 h 95826"/>
                                <a:gd name="connsiteX403" fmla="*/ 1127008 w 1341046"/>
                                <a:gd name="connsiteY403" fmla="*/ 11394 h 95826"/>
                                <a:gd name="connsiteX404" fmla="*/ 1170337 w 1341046"/>
                                <a:gd name="connsiteY404" fmla="*/ 94516 h 95826"/>
                                <a:gd name="connsiteX405" fmla="*/ 1170337 w 1341046"/>
                                <a:gd name="connsiteY405" fmla="*/ 27457 h 95826"/>
                                <a:gd name="connsiteX406" fmla="*/ 1188936 w 1341046"/>
                                <a:gd name="connsiteY406" fmla="*/ 27457 h 95826"/>
                                <a:gd name="connsiteX407" fmla="*/ 1188936 w 1341046"/>
                                <a:gd name="connsiteY407" fmla="*/ 94516 h 95826"/>
                                <a:gd name="connsiteX408" fmla="*/ 1170337 w 1341046"/>
                                <a:gd name="connsiteY408" fmla="*/ 94516 h 95826"/>
                                <a:gd name="connsiteX409" fmla="*/ 1179722 w 1341046"/>
                                <a:gd name="connsiteY409" fmla="*/ 18815 h 95826"/>
                                <a:gd name="connsiteX410" fmla="*/ 1172605 w 1341046"/>
                                <a:gd name="connsiteY410" fmla="*/ 16063 h 95826"/>
                                <a:gd name="connsiteX411" fmla="*/ 1169638 w 1341046"/>
                                <a:gd name="connsiteY411" fmla="*/ 9385 h 95826"/>
                                <a:gd name="connsiteX412" fmla="*/ 1172605 w 1341046"/>
                                <a:gd name="connsiteY412" fmla="*/ 2792 h 95826"/>
                                <a:gd name="connsiteX413" fmla="*/ 1179678 w 1341046"/>
                                <a:gd name="connsiteY413" fmla="*/ 0 h 95826"/>
                                <a:gd name="connsiteX414" fmla="*/ 1186795 w 1341046"/>
                                <a:gd name="connsiteY414" fmla="*/ 2792 h 95826"/>
                                <a:gd name="connsiteX415" fmla="*/ 1189762 w 1341046"/>
                                <a:gd name="connsiteY415" fmla="*/ 9385 h 95826"/>
                                <a:gd name="connsiteX416" fmla="*/ 1186795 w 1341046"/>
                                <a:gd name="connsiteY416" fmla="*/ 16063 h 95826"/>
                                <a:gd name="connsiteX417" fmla="*/ 1179722 w 1341046"/>
                                <a:gd name="connsiteY417" fmla="*/ 18815 h 95826"/>
                                <a:gd name="connsiteX418" fmla="*/ 1234129 w 1341046"/>
                                <a:gd name="connsiteY418" fmla="*/ 95826 h 95826"/>
                                <a:gd name="connsiteX419" fmla="*/ 1216537 w 1341046"/>
                                <a:gd name="connsiteY419" fmla="*/ 91505 h 95826"/>
                                <a:gd name="connsiteX420" fmla="*/ 1205142 w 1341046"/>
                                <a:gd name="connsiteY420" fmla="*/ 79368 h 95826"/>
                                <a:gd name="connsiteX421" fmla="*/ 1201125 w 1341046"/>
                                <a:gd name="connsiteY421" fmla="*/ 61248 h 95826"/>
                                <a:gd name="connsiteX422" fmla="*/ 1205142 w 1341046"/>
                                <a:gd name="connsiteY422" fmla="*/ 43089 h 95826"/>
                                <a:gd name="connsiteX423" fmla="*/ 1216537 w 1341046"/>
                                <a:gd name="connsiteY423" fmla="*/ 30952 h 95826"/>
                                <a:gd name="connsiteX424" fmla="*/ 1234129 w 1341046"/>
                                <a:gd name="connsiteY424" fmla="*/ 26587 h 95826"/>
                                <a:gd name="connsiteX425" fmla="*/ 1251682 w 1341046"/>
                                <a:gd name="connsiteY425" fmla="*/ 30952 h 95826"/>
                                <a:gd name="connsiteX426" fmla="*/ 1263120 w 1341046"/>
                                <a:gd name="connsiteY426" fmla="*/ 43089 h 95826"/>
                                <a:gd name="connsiteX427" fmla="*/ 1267134 w 1341046"/>
                                <a:gd name="connsiteY427" fmla="*/ 61248 h 95826"/>
                                <a:gd name="connsiteX428" fmla="*/ 1263120 w 1341046"/>
                                <a:gd name="connsiteY428" fmla="*/ 79368 h 95826"/>
                                <a:gd name="connsiteX429" fmla="*/ 1251682 w 1341046"/>
                                <a:gd name="connsiteY429" fmla="*/ 91505 h 95826"/>
                                <a:gd name="connsiteX430" fmla="*/ 1234129 w 1341046"/>
                                <a:gd name="connsiteY430" fmla="*/ 95826 h 95826"/>
                                <a:gd name="connsiteX431" fmla="*/ 1234217 w 1341046"/>
                                <a:gd name="connsiteY431" fmla="*/ 81421 h 95826"/>
                                <a:gd name="connsiteX432" fmla="*/ 1241945 w 1341046"/>
                                <a:gd name="connsiteY432" fmla="*/ 78801 h 95826"/>
                                <a:gd name="connsiteX433" fmla="*/ 1246618 w 1341046"/>
                                <a:gd name="connsiteY433" fmla="*/ 71552 h 95826"/>
                                <a:gd name="connsiteX434" fmla="*/ 1248231 w 1341046"/>
                                <a:gd name="connsiteY434" fmla="*/ 61121 h 95826"/>
                                <a:gd name="connsiteX435" fmla="*/ 1246618 w 1341046"/>
                                <a:gd name="connsiteY435" fmla="*/ 50685 h 95826"/>
                                <a:gd name="connsiteX436" fmla="*/ 1241945 w 1341046"/>
                                <a:gd name="connsiteY436" fmla="*/ 43436 h 95826"/>
                                <a:gd name="connsiteX437" fmla="*/ 1234217 w 1341046"/>
                                <a:gd name="connsiteY437" fmla="*/ 40776 h 95826"/>
                                <a:gd name="connsiteX438" fmla="*/ 1226361 w 1341046"/>
                                <a:gd name="connsiteY438" fmla="*/ 43436 h 95826"/>
                                <a:gd name="connsiteX439" fmla="*/ 1221601 w 1341046"/>
                                <a:gd name="connsiteY439" fmla="*/ 50685 h 95826"/>
                                <a:gd name="connsiteX440" fmla="*/ 1220031 w 1341046"/>
                                <a:gd name="connsiteY440" fmla="*/ 61121 h 95826"/>
                                <a:gd name="connsiteX441" fmla="*/ 1221601 w 1341046"/>
                                <a:gd name="connsiteY441" fmla="*/ 71552 h 95826"/>
                                <a:gd name="connsiteX442" fmla="*/ 1226361 w 1341046"/>
                                <a:gd name="connsiteY442" fmla="*/ 78801 h 95826"/>
                                <a:gd name="connsiteX443" fmla="*/ 1234217 w 1341046"/>
                                <a:gd name="connsiteY443" fmla="*/ 81421 h 95826"/>
                                <a:gd name="connsiteX444" fmla="*/ 1297826 w 1341046"/>
                                <a:gd name="connsiteY444" fmla="*/ 55749 h 95826"/>
                                <a:gd name="connsiteX445" fmla="*/ 1297826 w 1341046"/>
                                <a:gd name="connsiteY445" fmla="*/ 94516 h 95826"/>
                                <a:gd name="connsiteX446" fmla="*/ 1279227 w 1341046"/>
                                <a:gd name="connsiteY446" fmla="*/ 94516 h 95826"/>
                                <a:gd name="connsiteX447" fmla="*/ 1279227 w 1341046"/>
                                <a:gd name="connsiteY447" fmla="*/ 27457 h 95826"/>
                                <a:gd name="connsiteX448" fmla="*/ 1296955 w 1341046"/>
                                <a:gd name="connsiteY448" fmla="*/ 27457 h 95826"/>
                                <a:gd name="connsiteX449" fmla="*/ 1296955 w 1341046"/>
                                <a:gd name="connsiteY449" fmla="*/ 39291 h 95826"/>
                                <a:gd name="connsiteX450" fmla="*/ 1297738 w 1341046"/>
                                <a:gd name="connsiteY450" fmla="*/ 39291 h 95826"/>
                                <a:gd name="connsiteX451" fmla="*/ 1305206 w 1341046"/>
                                <a:gd name="connsiteY451" fmla="*/ 30033 h 95826"/>
                                <a:gd name="connsiteX452" fmla="*/ 1317910 w 1341046"/>
                                <a:gd name="connsiteY452" fmla="*/ 26587 h 95826"/>
                                <a:gd name="connsiteX453" fmla="*/ 1330087 w 1341046"/>
                                <a:gd name="connsiteY453" fmla="*/ 29642 h 95826"/>
                                <a:gd name="connsiteX454" fmla="*/ 1338167 w 1341046"/>
                                <a:gd name="connsiteY454" fmla="*/ 38372 h 95826"/>
                                <a:gd name="connsiteX455" fmla="*/ 1341046 w 1341046"/>
                                <a:gd name="connsiteY455" fmla="*/ 51819 h 95826"/>
                                <a:gd name="connsiteX456" fmla="*/ 1341046 w 1341046"/>
                                <a:gd name="connsiteY456" fmla="*/ 94516 h 95826"/>
                                <a:gd name="connsiteX457" fmla="*/ 1322447 w 1341046"/>
                                <a:gd name="connsiteY457" fmla="*/ 94516 h 95826"/>
                                <a:gd name="connsiteX458" fmla="*/ 1322447 w 1341046"/>
                                <a:gd name="connsiteY458" fmla="*/ 55138 h 95826"/>
                                <a:gd name="connsiteX459" fmla="*/ 1319304 w 1341046"/>
                                <a:gd name="connsiteY459" fmla="*/ 45533 h 95826"/>
                                <a:gd name="connsiteX460" fmla="*/ 1310530 w 1341046"/>
                                <a:gd name="connsiteY460" fmla="*/ 42043 h 95826"/>
                                <a:gd name="connsiteX461" fmla="*/ 1303896 w 1341046"/>
                                <a:gd name="connsiteY461" fmla="*/ 43656 h 95826"/>
                                <a:gd name="connsiteX462" fmla="*/ 1299443 w 1341046"/>
                                <a:gd name="connsiteY462" fmla="*/ 48372 h 95826"/>
                                <a:gd name="connsiteX463" fmla="*/ 1297826 w 1341046"/>
                                <a:gd name="connsiteY463" fmla="*/ 55749 h 9582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 ang="0">
                                  <a:pos x="connsiteX156" y="connsiteY156"/>
                                </a:cxn>
                                <a:cxn ang="0">
                                  <a:pos x="connsiteX157" y="connsiteY157"/>
                                </a:cxn>
                                <a:cxn ang="0">
                                  <a:pos x="connsiteX158" y="connsiteY158"/>
                                </a:cxn>
                                <a:cxn ang="0">
                                  <a:pos x="connsiteX159" y="connsiteY159"/>
                                </a:cxn>
                                <a:cxn ang="0">
                                  <a:pos x="connsiteX160" y="connsiteY160"/>
                                </a:cxn>
                                <a:cxn ang="0">
                                  <a:pos x="connsiteX161" y="connsiteY161"/>
                                </a:cxn>
                                <a:cxn ang="0">
                                  <a:pos x="connsiteX162" y="connsiteY162"/>
                                </a:cxn>
                                <a:cxn ang="0">
                                  <a:pos x="connsiteX163" y="connsiteY163"/>
                                </a:cxn>
                                <a:cxn ang="0">
                                  <a:pos x="connsiteX164" y="connsiteY164"/>
                                </a:cxn>
                                <a:cxn ang="0">
                                  <a:pos x="connsiteX165" y="connsiteY165"/>
                                </a:cxn>
                                <a:cxn ang="0">
                                  <a:pos x="connsiteX166" y="connsiteY166"/>
                                </a:cxn>
                                <a:cxn ang="0">
                                  <a:pos x="connsiteX167" y="connsiteY167"/>
                                </a:cxn>
                                <a:cxn ang="0">
                                  <a:pos x="connsiteX168" y="connsiteY168"/>
                                </a:cxn>
                                <a:cxn ang="0">
                                  <a:pos x="connsiteX169" y="connsiteY169"/>
                                </a:cxn>
                                <a:cxn ang="0">
                                  <a:pos x="connsiteX170" y="connsiteY170"/>
                                </a:cxn>
                                <a:cxn ang="0">
                                  <a:pos x="connsiteX171" y="connsiteY171"/>
                                </a:cxn>
                                <a:cxn ang="0">
                                  <a:pos x="connsiteX172" y="connsiteY172"/>
                                </a:cxn>
                                <a:cxn ang="0">
                                  <a:pos x="connsiteX173" y="connsiteY173"/>
                                </a:cxn>
                                <a:cxn ang="0">
                                  <a:pos x="connsiteX174" y="connsiteY174"/>
                                </a:cxn>
                                <a:cxn ang="0">
                                  <a:pos x="connsiteX175" y="connsiteY175"/>
                                </a:cxn>
                                <a:cxn ang="0">
                                  <a:pos x="connsiteX176" y="connsiteY176"/>
                                </a:cxn>
                                <a:cxn ang="0">
                                  <a:pos x="connsiteX177" y="connsiteY177"/>
                                </a:cxn>
                                <a:cxn ang="0">
                                  <a:pos x="connsiteX178" y="connsiteY178"/>
                                </a:cxn>
                                <a:cxn ang="0">
                                  <a:pos x="connsiteX179" y="connsiteY179"/>
                                </a:cxn>
                                <a:cxn ang="0">
                                  <a:pos x="connsiteX180" y="connsiteY180"/>
                                </a:cxn>
                                <a:cxn ang="0">
                                  <a:pos x="connsiteX181" y="connsiteY181"/>
                                </a:cxn>
                                <a:cxn ang="0">
                                  <a:pos x="connsiteX182" y="connsiteY182"/>
                                </a:cxn>
                                <a:cxn ang="0">
                                  <a:pos x="connsiteX183" y="connsiteY183"/>
                                </a:cxn>
                                <a:cxn ang="0">
                                  <a:pos x="connsiteX184" y="connsiteY184"/>
                                </a:cxn>
                                <a:cxn ang="0">
                                  <a:pos x="connsiteX185" y="connsiteY185"/>
                                </a:cxn>
                                <a:cxn ang="0">
                                  <a:pos x="connsiteX186" y="connsiteY186"/>
                                </a:cxn>
                                <a:cxn ang="0">
                                  <a:pos x="connsiteX187" y="connsiteY187"/>
                                </a:cxn>
                                <a:cxn ang="0">
                                  <a:pos x="connsiteX188" y="connsiteY188"/>
                                </a:cxn>
                                <a:cxn ang="0">
                                  <a:pos x="connsiteX189" y="connsiteY189"/>
                                </a:cxn>
                                <a:cxn ang="0">
                                  <a:pos x="connsiteX190" y="connsiteY190"/>
                                </a:cxn>
                                <a:cxn ang="0">
                                  <a:pos x="connsiteX191" y="connsiteY191"/>
                                </a:cxn>
                                <a:cxn ang="0">
                                  <a:pos x="connsiteX192" y="connsiteY192"/>
                                </a:cxn>
                                <a:cxn ang="0">
                                  <a:pos x="connsiteX193" y="connsiteY193"/>
                                </a:cxn>
                                <a:cxn ang="0">
                                  <a:pos x="connsiteX194" y="connsiteY194"/>
                                </a:cxn>
                                <a:cxn ang="0">
                                  <a:pos x="connsiteX195" y="connsiteY195"/>
                                </a:cxn>
                                <a:cxn ang="0">
                                  <a:pos x="connsiteX196" y="connsiteY196"/>
                                </a:cxn>
                                <a:cxn ang="0">
                                  <a:pos x="connsiteX197" y="connsiteY197"/>
                                </a:cxn>
                                <a:cxn ang="0">
                                  <a:pos x="connsiteX198" y="connsiteY198"/>
                                </a:cxn>
                                <a:cxn ang="0">
                                  <a:pos x="connsiteX199" y="connsiteY199"/>
                                </a:cxn>
                                <a:cxn ang="0">
                                  <a:pos x="connsiteX200" y="connsiteY200"/>
                                </a:cxn>
                                <a:cxn ang="0">
                                  <a:pos x="connsiteX201" y="connsiteY201"/>
                                </a:cxn>
                                <a:cxn ang="0">
                                  <a:pos x="connsiteX202" y="connsiteY202"/>
                                </a:cxn>
                                <a:cxn ang="0">
                                  <a:pos x="connsiteX203" y="connsiteY203"/>
                                </a:cxn>
                                <a:cxn ang="0">
                                  <a:pos x="connsiteX204" y="connsiteY204"/>
                                </a:cxn>
                                <a:cxn ang="0">
                                  <a:pos x="connsiteX205" y="connsiteY205"/>
                                </a:cxn>
                                <a:cxn ang="0">
                                  <a:pos x="connsiteX206" y="connsiteY206"/>
                                </a:cxn>
                                <a:cxn ang="0">
                                  <a:pos x="connsiteX207" y="connsiteY207"/>
                                </a:cxn>
                                <a:cxn ang="0">
                                  <a:pos x="connsiteX208" y="connsiteY208"/>
                                </a:cxn>
                                <a:cxn ang="0">
                                  <a:pos x="connsiteX209" y="connsiteY209"/>
                                </a:cxn>
                                <a:cxn ang="0">
                                  <a:pos x="connsiteX210" y="connsiteY210"/>
                                </a:cxn>
                                <a:cxn ang="0">
                                  <a:pos x="connsiteX211" y="connsiteY211"/>
                                </a:cxn>
                                <a:cxn ang="0">
                                  <a:pos x="connsiteX212" y="connsiteY212"/>
                                </a:cxn>
                                <a:cxn ang="0">
                                  <a:pos x="connsiteX213" y="connsiteY213"/>
                                </a:cxn>
                                <a:cxn ang="0">
                                  <a:pos x="connsiteX214" y="connsiteY214"/>
                                </a:cxn>
                                <a:cxn ang="0">
                                  <a:pos x="connsiteX215" y="connsiteY215"/>
                                </a:cxn>
                                <a:cxn ang="0">
                                  <a:pos x="connsiteX216" y="connsiteY216"/>
                                </a:cxn>
                                <a:cxn ang="0">
                                  <a:pos x="connsiteX217" y="connsiteY217"/>
                                </a:cxn>
                                <a:cxn ang="0">
                                  <a:pos x="connsiteX218" y="connsiteY218"/>
                                </a:cxn>
                                <a:cxn ang="0">
                                  <a:pos x="connsiteX219" y="connsiteY219"/>
                                </a:cxn>
                                <a:cxn ang="0">
                                  <a:pos x="connsiteX220" y="connsiteY220"/>
                                </a:cxn>
                                <a:cxn ang="0">
                                  <a:pos x="connsiteX221" y="connsiteY221"/>
                                </a:cxn>
                                <a:cxn ang="0">
                                  <a:pos x="connsiteX222" y="connsiteY222"/>
                                </a:cxn>
                                <a:cxn ang="0">
                                  <a:pos x="connsiteX223" y="connsiteY223"/>
                                </a:cxn>
                                <a:cxn ang="0">
                                  <a:pos x="connsiteX224" y="connsiteY224"/>
                                </a:cxn>
                                <a:cxn ang="0">
                                  <a:pos x="connsiteX225" y="connsiteY225"/>
                                </a:cxn>
                                <a:cxn ang="0">
                                  <a:pos x="connsiteX226" y="connsiteY226"/>
                                </a:cxn>
                                <a:cxn ang="0">
                                  <a:pos x="connsiteX227" y="connsiteY227"/>
                                </a:cxn>
                                <a:cxn ang="0">
                                  <a:pos x="connsiteX228" y="connsiteY228"/>
                                </a:cxn>
                                <a:cxn ang="0">
                                  <a:pos x="connsiteX229" y="connsiteY229"/>
                                </a:cxn>
                                <a:cxn ang="0">
                                  <a:pos x="connsiteX230" y="connsiteY230"/>
                                </a:cxn>
                                <a:cxn ang="0">
                                  <a:pos x="connsiteX231" y="connsiteY231"/>
                                </a:cxn>
                                <a:cxn ang="0">
                                  <a:pos x="connsiteX232" y="connsiteY232"/>
                                </a:cxn>
                                <a:cxn ang="0">
                                  <a:pos x="connsiteX233" y="connsiteY233"/>
                                </a:cxn>
                                <a:cxn ang="0">
                                  <a:pos x="connsiteX234" y="connsiteY234"/>
                                </a:cxn>
                                <a:cxn ang="0">
                                  <a:pos x="connsiteX235" y="connsiteY235"/>
                                </a:cxn>
                                <a:cxn ang="0">
                                  <a:pos x="connsiteX236" y="connsiteY236"/>
                                </a:cxn>
                                <a:cxn ang="0">
                                  <a:pos x="connsiteX237" y="connsiteY237"/>
                                </a:cxn>
                                <a:cxn ang="0">
                                  <a:pos x="connsiteX238" y="connsiteY238"/>
                                </a:cxn>
                                <a:cxn ang="0">
                                  <a:pos x="connsiteX239" y="connsiteY239"/>
                                </a:cxn>
                                <a:cxn ang="0">
                                  <a:pos x="connsiteX240" y="connsiteY240"/>
                                </a:cxn>
                                <a:cxn ang="0">
                                  <a:pos x="connsiteX241" y="connsiteY241"/>
                                </a:cxn>
                                <a:cxn ang="0">
                                  <a:pos x="connsiteX242" y="connsiteY242"/>
                                </a:cxn>
                                <a:cxn ang="0">
                                  <a:pos x="connsiteX243" y="connsiteY243"/>
                                </a:cxn>
                                <a:cxn ang="0">
                                  <a:pos x="connsiteX244" y="connsiteY244"/>
                                </a:cxn>
                                <a:cxn ang="0">
                                  <a:pos x="connsiteX245" y="connsiteY245"/>
                                </a:cxn>
                                <a:cxn ang="0">
                                  <a:pos x="connsiteX246" y="connsiteY246"/>
                                </a:cxn>
                                <a:cxn ang="0">
                                  <a:pos x="connsiteX247" y="connsiteY247"/>
                                </a:cxn>
                                <a:cxn ang="0">
                                  <a:pos x="connsiteX248" y="connsiteY248"/>
                                </a:cxn>
                                <a:cxn ang="0">
                                  <a:pos x="connsiteX249" y="connsiteY249"/>
                                </a:cxn>
                                <a:cxn ang="0">
                                  <a:pos x="connsiteX250" y="connsiteY250"/>
                                </a:cxn>
                                <a:cxn ang="0">
                                  <a:pos x="connsiteX251" y="connsiteY251"/>
                                </a:cxn>
                                <a:cxn ang="0">
                                  <a:pos x="connsiteX252" y="connsiteY252"/>
                                </a:cxn>
                                <a:cxn ang="0">
                                  <a:pos x="connsiteX253" y="connsiteY253"/>
                                </a:cxn>
                                <a:cxn ang="0">
                                  <a:pos x="connsiteX254" y="connsiteY254"/>
                                </a:cxn>
                                <a:cxn ang="0">
                                  <a:pos x="connsiteX255" y="connsiteY255"/>
                                </a:cxn>
                                <a:cxn ang="0">
                                  <a:pos x="connsiteX256" y="connsiteY256"/>
                                </a:cxn>
                                <a:cxn ang="0">
                                  <a:pos x="connsiteX257" y="connsiteY257"/>
                                </a:cxn>
                                <a:cxn ang="0">
                                  <a:pos x="connsiteX258" y="connsiteY258"/>
                                </a:cxn>
                                <a:cxn ang="0">
                                  <a:pos x="connsiteX259" y="connsiteY259"/>
                                </a:cxn>
                                <a:cxn ang="0">
                                  <a:pos x="connsiteX260" y="connsiteY260"/>
                                </a:cxn>
                                <a:cxn ang="0">
                                  <a:pos x="connsiteX261" y="connsiteY261"/>
                                </a:cxn>
                                <a:cxn ang="0">
                                  <a:pos x="connsiteX262" y="connsiteY262"/>
                                </a:cxn>
                                <a:cxn ang="0">
                                  <a:pos x="connsiteX263" y="connsiteY263"/>
                                </a:cxn>
                                <a:cxn ang="0">
                                  <a:pos x="connsiteX264" y="connsiteY264"/>
                                </a:cxn>
                                <a:cxn ang="0">
                                  <a:pos x="connsiteX265" y="connsiteY265"/>
                                </a:cxn>
                                <a:cxn ang="0">
                                  <a:pos x="connsiteX266" y="connsiteY266"/>
                                </a:cxn>
                                <a:cxn ang="0">
                                  <a:pos x="connsiteX267" y="connsiteY267"/>
                                </a:cxn>
                                <a:cxn ang="0">
                                  <a:pos x="connsiteX268" y="connsiteY268"/>
                                </a:cxn>
                                <a:cxn ang="0">
                                  <a:pos x="connsiteX269" y="connsiteY269"/>
                                </a:cxn>
                                <a:cxn ang="0">
                                  <a:pos x="connsiteX270" y="connsiteY270"/>
                                </a:cxn>
                                <a:cxn ang="0">
                                  <a:pos x="connsiteX271" y="connsiteY271"/>
                                </a:cxn>
                                <a:cxn ang="0">
                                  <a:pos x="connsiteX272" y="connsiteY272"/>
                                </a:cxn>
                                <a:cxn ang="0">
                                  <a:pos x="connsiteX273" y="connsiteY273"/>
                                </a:cxn>
                                <a:cxn ang="0">
                                  <a:pos x="connsiteX274" y="connsiteY274"/>
                                </a:cxn>
                                <a:cxn ang="0">
                                  <a:pos x="connsiteX275" y="connsiteY275"/>
                                </a:cxn>
                                <a:cxn ang="0">
                                  <a:pos x="connsiteX276" y="connsiteY276"/>
                                </a:cxn>
                                <a:cxn ang="0">
                                  <a:pos x="connsiteX277" y="connsiteY277"/>
                                </a:cxn>
                                <a:cxn ang="0">
                                  <a:pos x="connsiteX278" y="connsiteY278"/>
                                </a:cxn>
                                <a:cxn ang="0">
                                  <a:pos x="connsiteX279" y="connsiteY279"/>
                                </a:cxn>
                                <a:cxn ang="0">
                                  <a:pos x="connsiteX280" y="connsiteY280"/>
                                </a:cxn>
                                <a:cxn ang="0">
                                  <a:pos x="connsiteX281" y="connsiteY281"/>
                                </a:cxn>
                                <a:cxn ang="0">
                                  <a:pos x="connsiteX282" y="connsiteY282"/>
                                </a:cxn>
                                <a:cxn ang="0">
                                  <a:pos x="connsiteX283" y="connsiteY283"/>
                                </a:cxn>
                                <a:cxn ang="0">
                                  <a:pos x="connsiteX284" y="connsiteY284"/>
                                </a:cxn>
                                <a:cxn ang="0">
                                  <a:pos x="connsiteX285" y="connsiteY285"/>
                                </a:cxn>
                                <a:cxn ang="0">
                                  <a:pos x="connsiteX286" y="connsiteY286"/>
                                </a:cxn>
                                <a:cxn ang="0">
                                  <a:pos x="connsiteX287" y="connsiteY287"/>
                                </a:cxn>
                                <a:cxn ang="0">
                                  <a:pos x="connsiteX288" y="connsiteY288"/>
                                </a:cxn>
                                <a:cxn ang="0">
                                  <a:pos x="connsiteX289" y="connsiteY289"/>
                                </a:cxn>
                                <a:cxn ang="0">
                                  <a:pos x="connsiteX290" y="connsiteY290"/>
                                </a:cxn>
                                <a:cxn ang="0">
                                  <a:pos x="connsiteX291" y="connsiteY291"/>
                                </a:cxn>
                                <a:cxn ang="0">
                                  <a:pos x="connsiteX292" y="connsiteY292"/>
                                </a:cxn>
                                <a:cxn ang="0">
                                  <a:pos x="connsiteX293" y="connsiteY293"/>
                                </a:cxn>
                                <a:cxn ang="0">
                                  <a:pos x="connsiteX294" y="connsiteY294"/>
                                </a:cxn>
                                <a:cxn ang="0">
                                  <a:pos x="connsiteX295" y="connsiteY295"/>
                                </a:cxn>
                                <a:cxn ang="0">
                                  <a:pos x="connsiteX296" y="connsiteY296"/>
                                </a:cxn>
                                <a:cxn ang="0">
                                  <a:pos x="connsiteX297" y="connsiteY297"/>
                                </a:cxn>
                                <a:cxn ang="0">
                                  <a:pos x="connsiteX298" y="connsiteY298"/>
                                </a:cxn>
                                <a:cxn ang="0">
                                  <a:pos x="connsiteX299" y="connsiteY299"/>
                                </a:cxn>
                                <a:cxn ang="0">
                                  <a:pos x="connsiteX300" y="connsiteY300"/>
                                </a:cxn>
                                <a:cxn ang="0">
                                  <a:pos x="connsiteX301" y="connsiteY301"/>
                                </a:cxn>
                                <a:cxn ang="0">
                                  <a:pos x="connsiteX302" y="connsiteY302"/>
                                </a:cxn>
                                <a:cxn ang="0">
                                  <a:pos x="connsiteX303" y="connsiteY303"/>
                                </a:cxn>
                                <a:cxn ang="0">
                                  <a:pos x="connsiteX304" y="connsiteY304"/>
                                </a:cxn>
                                <a:cxn ang="0">
                                  <a:pos x="connsiteX305" y="connsiteY305"/>
                                </a:cxn>
                                <a:cxn ang="0">
                                  <a:pos x="connsiteX306" y="connsiteY306"/>
                                </a:cxn>
                                <a:cxn ang="0">
                                  <a:pos x="connsiteX307" y="connsiteY307"/>
                                </a:cxn>
                                <a:cxn ang="0">
                                  <a:pos x="connsiteX308" y="connsiteY308"/>
                                </a:cxn>
                                <a:cxn ang="0">
                                  <a:pos x="connsiteX309" y="connsiteY309"/>
                                </a:cxn>
                                <a:cxn ang="0">
                                  <a:pos x="connsiteX310" y="connsiteY310"/>
                                </a:cxn>
                                <a:cxn ang="0">
                                  <a:pos x="connsiteX311" y="connsiteY311"/>
                                </a:cxn>
                                <a:cxn ang="0">
                                  <a:pos x="connsiteX312" y="connsiteY312"/>
                                </a:cxn>
                                <a:cxn ang="0">
                                  <a:pos x="connsiteX313" y="connsiteY313"/>
                                </a:cxn>
                                <a:cxn ang="0">
                                  <a:pos x="connsiteX314" y="connsiteY314"/>
                                </a:cxn>
                                <a:cxn ang="0">
                                  <a:pos x="connsiteX315" y="connsiteY315"/>
                                </a:cxn>
                                <a:cxn ang="0">
                                  <a:pos x="connsiteX316" y="connsiteY316"/>
                                </a:cxn>
                                <a:cxn ang="0">
                                  <a:pos x="connsiteX317" y="connsiteY317"/>
                                </a:cxn>
                                <a:cxn ang="0">
                                  <a:pos x="connsiteX318" y="connsiteY318"/>
                                </a:cxn>
                                <a:cxn ang="0">
                                  <a:pos x="connsiteX319" y="connsiteY319"/>
                                </a:cxn>
                                <a:cxn ang="0">
                                  <a:pos x="connsiteX320" y="connsiteY320"/>
                                </a:cxn>
                                <a:cxn ang="0">
                                  <a:pos x="connsiteX321" y="connsiteY321"/>
                                </a:cxn>
                                <a:cxn ang="0">
                                  <a:pos x="connsiteX322" y="connsiteY322"/>
                                </a:cxn>
                                <a:cxn ang="0">
                                  <a:pos x="connsiteX323" y="connsiteY323"/>
                                </a:cxn>
                                <a:cxn ang="0">
                                  <a:pos x="connsiteX324" y="connsiteY324"/>
                                </a:cxn>
                                <a:cxn ang="0">
                                  <a:pos x="connsiteX325" y="connsiteY325"/>
                                </a:cxn>
                                <a:cxn ang="0">
                                  <a:pos x="connsiteX326" y="connsiteY326"/>
                                </a:cxn>
                                <a:cxn ang="0">
                                  <a:pos x="connsiteX327" y="connsiteY327"/>
                                </a:cxn>
                                <a:cxn ang="0">
                                  <a:pos x="connsiteX328" y="connsiteY328"/>
                                </a:cxn>
                                <a:cxn ang="0">
                                  <a:pos x="connsiteX329" y="connsiteY329"/>
                                </a:cxn>
                                <a:cxn ang="0">
                                  <a:pos x="connsiteX330" y="connsiteY330"/>
                                </a:cxn>
                                <a:cxn ang="0">
                                  <a:pos x="connsiteX331" y="connsiteY331"/>
                                </a:cxn>
                                <a:cxn ang="0">
                                  <a:pos x="connsiteX332" y="connsiteY332"/>
                                </a:cxn>
                                <a:cxn ang="0">
                                  <a:pos x="connsiteX333" y="connsiteY333"/>
                                </a:cxn>
                                <a:cxn ang="0">
                                  <a:pos x="connsiteX334" y="connsiteY334"/>
                                </a:cxn>
                                <a:cxn ang="0">
                                  <a:pos x="connsiteX335" y="connsiteY335"/>
                                </a:cxn>
                                <a:cxn ang="0">
                                  <a:pos x="connsiteX336" y="connsiteY336"/>
                                </a:cxn>
                                <a:cxn ang="0">
                                  <a:pos x="connsiteX337" y="connsiteY337"/>
                                </a:cxn>
                                <a:cxn ang="0">
                                  <a:pos x="connsiteX338" y="connsiteY338"/>
                                </a:cxn>
                                <a:cxn ang="0">
                                  <a:pos x="connsiteX339" y="connsiteY339"/>
                                </a:cxn>
                                <a:cxn ang="0">
                                  <a:pos x="connsiteX340" y="connsiteY340"/>
                                </a:cxn>
                                <a:cxn ang="0">
                                  <a:pos x="connsiteX341" y="connsiteY341"/>
                                </a:cxn>
                                <a:cxn ang="0">
                                  <a:pos x="connsiteX342" y="connsiteY342"/>
                                </a:cxn>
                                <a:cxn ang="0">
                                  <a:pos x="connsiteX343" y="connsiteY343"/>
                                </a:cxn>
                                <a:cxn ang="0">
                                  <a:pos x="connsiteX344" y="connsiteY344"/>
                                </a:cxn>
                                <a:cxn ang="0">
                                  <a:pos x="connsiteX345" y="connsiteY345"/>
                                </a:cxn>
                                <a:cxn ang="0">
                                  <a:pos x="connsiteX346" y="connsiteY346"/>
                                </a:cxn>
                                <a:cxn ang="0">
                                  <a:pos x="connsiteX347" y="connsiteY347"/>
                                </a:cxn>
                                <a:cxn ang="0">
                                  <a:pos x="connsiteX348" y="connsiteY348"/>
                                </a:cxn>
                                <a:cxn ang="0">
                                  <a:pos x="connsiteX349" y="connsiteY349"/>
                                </a:cxn>
                                <a:cxn ang="0">
                                  <a:pos x="connsiteX350" y="connsiteY350"/>
                                </a:cxn>
                                <a:cxn ang="0">
                                  <a:pos x="connsiteX351" y="connsiteY351"/>
                                </a:cxn>
                                <a:cxn ang="0">
                                  <a:pos x="connsiteX352" y="connsiteY352"/>
                                </a:cxn>
                                <a:cxn ang="0">
                                  <a:pos x="connsiteX353" y="connsiteY353"/>
                                </a:cxn>
                                <a:cxn ang="0">
                                  <a:pos x="connsiteX354" y="connsiteY354"/>
                                </a:cxn>
                                <a:cxn ang="0">
                                  <a:pos x="connsiteX355" y="connsiteY355"/>
                                </a:cxn>
                                <a:cxn ang="0">
                                  <a:pos x="connsiteX356" y="connsiteY356"/>
                                </a:cxn>
                                <a:cxn ang="0">
                                  <a:pos x="connsiteX357" y="connsiteY357"/>
                                </a:cxn>
                                <a:cxn ang="0">
                                  <a:pos x="connsiteX358" y="connsiteY358"/>
                                </a:cxn>
                                <a:cxn ang="0">
                                  <a:pos x="connsiteX359" y="connsiteY359"/>
                                </a:cxn>
                                <a:cxn ang="0">
                                  <a:pos x="connsiteX360" y="connsiteY360"/>
                                </a:cxn>
                                <a:cxn ang="0">
                                  <a:pos x="connsiteX361" y="connsiteY361"/>
                                </a:cxn>
                                <a:cxn ang="0">
                                  <a:pos x="connsiteX362" y="connsiteY362"/>
                                </a:cxn>
                                <a:cxn ang="0">
                                  <a:pos x="connsiteX363" y="connsiteY363"/>
                                </a:cxn>
                                <a:cxn ang="0">
                                  <a:pos x="connsiteX364" y="connsiteY364"/>
                                </a:cxn>
                                <a:cxn ang="0">
                                  <a:pos x="connsiteX365" y="connsiteY365"/>
                                </a:cxn>
                                <a:cxn ang="0">
                                  <a:pos x="connsiteX366" y="connsiteY366"/>
                                </a:cxn>
                                <a:cxn ang="0">
                                  <a:pos x="connsiteX367" y="connsiteY367"/>
                                </a:cxn>
                                <a:cxn ang="0">
                                  <a:pos x="connsiteX368" y="connsiteY368"/>
                                </a:cxn>
                                <a:cxn ang="0">
                                  <a:pos x="connsiteX369" y="connsiteY369"/>
                                </a:cxn>
                                <a:cxn ang="0">
                                  <a:pos x="connsiteX370" y="connsiteY370"/>
                                </a:cxn>
                                <a:cxn ang="0">
                                  <a:pos x="connsiteX371" y="connsiteY371"/>
                                </a:cxn>
                                <a:cxn ang="0">
                                  <a:pos x="connsiteX372" y="connsiteY372"/>
                                </a:cxn>
                                <a:cxn ang="0">
                                  <a:pos x="connsiteX373" y="connsiteY373"/>
                                </a:cxn>
                                <a:cxn ang="0">
                                  <a:pos x="connsiteX374" y="connsiteY374"/>
                                </a:cxn>
                                <a:cxn ang="0">
                                  <a:pos x="connsiteX375" y="connsiteY375"/>
                                </a:cxn>
                                <a:cxn ang="0">
                                  <a:pos x="connsiteX376" y="connsiteY376"/>
                                </a:cxn>
                                <a:cxn ang="0">
                                  <a:pos x="connsiteX377" y="connsiteY377"/>
                                </a:cxn>
                                <a:cxn ang="0">
                                  <a:pos x="connsiteX378" y="connsiteY378"/>
                                </a:cxn>
                                <a:cxn ang="0">
                                  <a:pos x="connsiteX379" y="connsiteY379"/>
                                </a:cxn>
                                <a:cxn ang="0">
                                  <a:pos x="connsiteX380" y="connsiteY380"/>
                                </a:cxn>
                                <a:cxn ang="0">
                                  <a:pos x="connsiteX381" y="connsiteY381"/>
                                </a:cxn>
                                <a:cxn ang="0">
                                  <a:pos x="connsiteX382" y="connsiteY382"/>
                                </a:cxn>
                                <a:cxn ang="0">
                                  <a:pos x="connsiteX383" y="connsiteY383"/>
                                </a:cxn>
                                <a:cxn ang="0">
                                  <a:pos x="connsiteX384" y="connsiteY384"/>
                                </a:cxn>
                                <a:cxn ang="0">
                                  <a:pos x="connsiteX385" y="connsiteY385"/>
                                </a:cxn>
                                <a:cxn ang="0">
                                  <a:pos x="connsiteX386" y="connsiteY386"/>
                                </a:cxn>
                                <a:cxn ang="0">
                                  <a:pos x="connsiteX387" y="connsiteY387"/>
                                </a:cxn>
                                <a:cxn ang="0">
                                  <a:pos x="connsiteX388" y="connsiteY388"/>
                                </a:cxn>
                                <a:cxn ang="0">
                                  <a:pos x="connsiteX389" y="connsiteY389"/>
                                </a:cxn>
                                <a:cxn ang="0">
                                  <a:pos x="connsiteX390" y="connsiteY390"/>
                                </a:cxn>
                                <a:cxn ang="0">
                                  <a:pos x="connsiteX391" y="connsiteY391"/>
                                </a:cxn>
                                <a:cxn ang="0">
                                  <a:pos x="connsiteX392" y="connsiteY392"/>
                                </a:cxn>
                                <a:cxn ang="0">
                                  <a:pos x="connsiteX393" y="connsiteY393"/>
                                </a:cxn>
                                <a:cxn ang="0">
                                  <a:pos x="connsiteX394" y="connsiteY394"/>
                                </a:cxn>
                                <a:cxn ang="0">
                                  <a:pos x="connsiteX395" y="connsiteY395"/>
                                </a:cxn>
                                <a:cxn ang="0">
                                  <a:pos x="connsiteX396" y="connsiteY396"/>
                                </a:cxn>
                                <a:cxn ang="0">
                                  <a:pos x="connsiteX397" y="connsiteY397"/>
                                </a:cxn>
                                <a:cxn ang="0">
                                  <a:pos x="connsiteX398" y="connsiteY398"/>
                                </a:cxn>
                                <a:cxn ang="0">
                                  <a:pos x="connsiteX399" y="connsiteY399"/>
                                </a:cxn>
                                <a:cxn ang="0">
                                  <a:pos x="connsiteX400" y="connsiteY400"/>
                                </a:cxn>
                                <a:cxn ang="0">
                                  <a:pos x="connsiteX401" y="connsiteY401"/>
                                </a:cxn>
                                <a:cxn ang="0">
                                  <a:pos x="connsiteX402" y="connsiteY402"/>
                                </a:cxn>
                                <a:cxn ang="0">
                                  <a:pos x="connsiteX403" y="connsiteY403"/>
                                </a:cxn>
                                <a:cxn ang="0">
                                  <a:pos x="connsiteX404" y="connsiteY404"/>
                                </a:cxn>
                                <a:cxn ang="0">
                                  <a:pos x="connsiteX405" y="connsiteY405"/>
                                </a:cxn>
                                <a:cxn ang="0">
                                  <a:pos x="connsiteX406" y="connsiteY406"/>
                                </a:cxn>
                                <a:cxn ang="0">
                                  <a:pos x="connsiteX407" y="connsiteY407"/>
                                </a:cxn>
                                <a:cxn ang="0">
                                  <a:pos x="connsiteX408" y="connsiteY408"/>
                                </a:cxn>
                                <a:cxn ang="0">
                                  <a:pos x="connsiteX409" y="connsiteY409"/>
                                </a:cxn>
                                <a:cxn ang="0">
                                  <a:pos x="connsiteX410" y="connsiteY410"/>
                                </a:cxn>
                                <a:cxn ang="0">
                                  <a:pos x="connsiteX411" y="connsiteY411"/>
                                </a:cxn>
                                <a:cxn ang="0">
                                  <a:pos x="connsiteX412" y="connsiteY412"/>
                                </a:cxn>
                                <a:cxn ang="0">
                                  <a:pos x="connsiteX413" y="connsiteY413"/>
                                </a:cxn>
                                <a:cxn ang="0">
                                  <a:pos x="connsiteX414" y="connsiteY414"/>
                                </a:cxn>
                                <a:cxn ang="0">
                                  <a:pos x="connsiteX415" y="connsiteY415"/>
                                </a:cxn>
                                <a:cxn ang="0">
                                  <a:pos x="connsiteX416" y="connsiteY416"/>
                                </a:cxn>
                                <a:cxn ang="0">
                                  <a:pos x="connsiteX417" y="connsiteY417"/>
                                </a:cxn>
                                <a:cxn ang="0">
                                  <a:pos x="connsiteX418" y="connsiteY418"/>
                                </a:cxn>
                                <a:cxn ang="0">
                                  <a:pos x="connsiteX419" y="connsiteY419"/>
                                </a:cxn>
                                <a:cxn ang="0">
                                  <a:pos x="connsiteX420" y="connsiteY420"/>
                                </a:cxn>
                                <a:cxn ang="0">
                                  <a:pos x="connsiteX421" y="connsiteY421"/>
                                </a:cxn>
                                <a:cxn ang="0">
                                  <a:pos x="connsiteX422" y="connsiteY422"/>
                                </a:cxn>
                                <a:cxn ang="0">
                                  <a:pos x="connsiteX423" y="connsiteY423"/>
                                </a:cxn>
                                <a:cxn ang="0">
                                  <a:pos x="connsiteX424" y="connsiteY424"/>
                                </a:cxn>
                                <a:cxn ang="0">
                                  <a:pos x="connsiteX425" y="connsiteY425"/>
                                </a:cxn>
                                <a:cxn ang="0">
                                  <a:pos x="connsiteX426" y="connsiteY426"/>
                                </a:cxn>
                                <a:cxn ang="0">
                                  <a:pos x="connsiteX427" y="connsiteY427"/>
                                </a:cxn>
                                <a:cxn ang="0">
                                  <a:pos x="connsiteX428" y="connsiteY428"/>
                                </a:cxn>
                                <a:cxn ang="0">
                                  <a:pos x="connsiteX429" y="connsiteY429"/>
                                </a:cxn>
                                <a:cxn ang="0">
                                  <a:pos x="connsiteX430" y="connsiteY430"/>
                                </a:cxn>
                                <a:cxn ang="0">
                                  <a:pos x="connsiteX431" y="connsiteY431"/>
                                </a:cxn>
                                <a:cxn ang="0">
                                  <a:pos x="connsiteX432" y="connsiteY432"/>
                                </a:cxn>
                                <a:cxn ang="0">
                                  <a:pos x="connsiteX433" y="connsiteY433"/>
                                </a:cxn>
                                <a:cxn ang="0">
                                  <a:pos x="connsiteX434" y="connsiteY434"/>
                                </a:cxn>
                                <a:cxn ang="0">
                                  <a:pos x="connsiteX435" y="connsiteY435"/>
                                </a:cxn>
                                <a:cxn ang="0">
                                  <a:pos x="connsiteX436" y="connsiteY436"/>
                                </a:cxn>
                                <a:cxn ang="0">
                                  <a:pos x="connsiteX437" y="connsiteY437"/>
                                </a:cxn>
                                <a:cxn ang="0">
                                  <a:pos x="connsiteX438" y="connsiteY438"/>
                                </a:cxn>
                                <a:cxn ang="0">
                                  <a:pos x="connsiteX439" y="connsiteY439"/>
                                </a:cxn>
                                <a:cxn ang="0">
                                  <a:pos x="connsiteX440" y="connsiteY440"/>
                                </a:cxn>
                                <a:cxn ang="0">
                                  <a:pos x="connsiteX441" y="connsiteY441"/>
                                </a:cxn>
                                <a:cxn ang="0">
                                  <a:pos x="connsiteX442" y="connsiteY442"/>
                                </a:cxn>
                                <a:cxn ang="0">
                                  <a:pos x="connsiteX443" y="connsiteY443"/>
                                </a:cxn>
                                <a:cxn ang="0">
                                  <a:pos x="connsiteX444" y="connsiteY444"/>
                                </a:cxn>
                                <a:cxn ang="0">
                                  <a:pos x="connsiteX445" y="connsiteY445"/>
                                </a:cxn>
                                <a:cxn ang="0">
                                  <a:pos x="connsiteX446" y="connsiteY446"/>
                                </a:cxn>
                                <a:cxn ang="0">
                                  <a:pos x="connsiteX447" y="connsiteY447"/>
                                </a:cxn>
                                <a:cxn ang="0">
                                  <a:pos x="connsiteX448" y="connsiteY448"/>
                                </a:cxn>
                                <a:cxn ang="0">
                                  <a:pos x="connsiteX449" y="connsiteY449"/>
                                </a:cxn>
                                <a:cxn ang="0">
                                  <a:pos x="connsiteX450" y="connsiteY450"/>
                                </a:cxn>
                                <a:cxn ang="0">
                                  <a:pos x="connsiteX451" y="connsiteY451"/>
                                </a:cxn>
                                <a:cxn ang="0">
                                  <a:pos x="connsiteX452" y="connsiteY452"/>
                                </a:cxn>
                                <a:cxn ang="0">
                                  <a:pos x="connsiteX453" y="connsiteY453"/>
                                </a:cxn>
                                <a:cxn ang="0">
                                  <a:pos x="connsiteX454" y="connsiteY454"/>
                                </a:cxn>
                                <a:cxn ang="0">
                                  <a:pos x="connsiteX455" y="connsiteY455"/>
                                </a:cxn>
                                <a:cxn ang="0">
                                  <a:pos x="connsiteX456" y="connsiteY456"/>
                                </a:cxn>
                                <a:cxn ang="0">
                                  <a:pos x="connsiteX457" y="connsiteY457"/>
                                </a:cxn>
                                <a:cxn ang="0">
                                  <a:pos x="connsiteX458" y="connsiteY458"/>
                                </a:cxn>
                                <a:cxn ang="0">
                                  <a:pos x="connsiteX459" y="connsiteY459"/>
                                </a:cxn>
                                <a:cxn ang="0">
                                  <a:pos x="connsiteX460" y="connsiteY460"/>
                                </a:cxn>
                                <a:cxn ang="0">
                                  <a:pos x="connsiteX461" y="connsiteY461"/>
                                </a:cxn>
                                <a:cxn ang="0">
                                  <a:pos x="connsiteX462" y="connsiteY462"/>
                                </a:cxn>
                                <a:cxn ang="0">
                                  <a:pos x="connsiteX463" y="connsiteY463"/>
                                </a:cxn>
                              </a:cxnLst>
                              <a:rect l="l" t="t" r="r" b="b"/>
                              <a:pathLst>
                                <a:path w="1341046" h="95826">
                                  <a:moveTo>
                                    <a:pt x="80458" y="36407"/>
                                  </a:moveTo>
                                  <a:lnTo>
                                    <a:pt x="61336" y="36407"/>
                                  </a:lnTo>
                                  <a:cubicBezTo>
                                    <a:pt x="60989" y="33935"/>
                                    <a:pt x="60274" y="31739"/>
                                    <a:pt x="59196" y="29817"/>
                                  </a:cubicBezTo>
                                  <a:cubicBezTo>
                                    <a:pt x="58121" y="27869"/>
                                    <a:pt x="56740" y="26207"/>
                                    <a:pt x="55050" y="24841"/>
                                  </a:cubicBezTo>
                                  <a:cubicBezTo>
                                    <a:pt x="53361" y="23471"/>
                                    <a:pt x="51412" y="22425"/>
                                    <a:pt x="49199" y="21698"/>
                                  </a:cubicBezTo>
                                  <a:cubicBezTo>
                                    <a:pt x="47019" y="20967"/>
                                    <a:pt x="44646" y="20604"/>
                                    <a:pt x="42082" y="20604"/>
                                  </a:cubicBezTo>
                                  <a:cubicBezTo>
                                    <a:pt x="37458" y="20604"/>
                                    <a:pt x="33424" y="21754"/>
                                    <a:pt x="29989" y="24054"/>
                                  </a:cubicBezTo>
                                  <a:cubicBezTo>
                                    <a:pt x="26555" y="26323"/>
                                    <a:pt x="23895" y="29642"/>
                                    <a:pt x="22002" y="34007"/>
                                  </a:cubicBezTo>
                                  <a:cubicBezTo>
                                    <a:pt x="20109" y="38344"/>
                                    <a:pt x="19162" y="43612"/>
                                    <a:pt x="19162" y="49810"/>
                                  </a:cubicBezTo>
                                  <a:cubicBezTo>
                                    <a:pt x="19162" y="56184"/>
                                    <a:pt x="20109" y="61540"/>
                                    <a:pt x="22002" y="65877"/>
                                  </a:cubicBezTo>
                                  <a:cubicBezTo>
                                    <a:pt x="23923" y="70214"/>
                                    <a:pt x="26599" y="73489"/>
                                    <a:pt x="30033" y="75702"/>
                                  </a:cubicBezTo>
                                  <a:cubicBezTo>
                                    <a:pt x="33468" y="77910"/>
                                    <a:pt x="37442" y="79017"/>
                                    <a:pt x="41955" y="79017"/>
                                  </a:cubicBezTo>
                                  <a:cubicBezTo>
                                    <a:pt x="44487" y="79017"/>
                                    <a:pt x="46827" y="78685"/>
                                    <a:pt x="48980" y="78014"/>
                                  </a:cubicBezTo>
                                  <a:cubicBezTo>
                                    <a:pt x="51164" y="77343"/>
                                    <a:pt x="53101" y="76369"/>
                                    <a:pt x="54787" y="75091"/>
                                  </a:cubicBezTo>
                                  <a:cubicBezTo>
                                    <a:pt x="56476" y="73781"/>
                                    <a:pt x="57874" y="72191"/>
                                    <a:pt x="58980" y="70330"/>
                                  </a:cubicBezTo>
                                  <a:cubicBezTo>
                                    <a:pt x="60114" y="68469"/>
                                    <a:pt x="60901" y="66344"/>
                                    <a:pt x="61336" y="63956"/>
                                  </a:cubicBezTo>
                                  <a:lnTo>
                                    <a:pt x="80458" y="64044"/>
                                  </a:lnTo>
                                  <a:cubicBezTo>
                                    <a:pt x="79963" y="68146"/>
                                    <a:pt x="78725" y="72107"/>
                                    <a:pt x="76748" y="75918"/>
                                  </a:cubicBezTo>
                                  <a:cubicBezTo>
                                    <a:pt x="74799" y="79704"/>
                                    <a:pt x="72163" y="83094"/>
                                    <a:pt x="68845" y="86090"/>
                                  </a:cubicBezTo>
                                  <a:cubicBezTo>
                                    <a:pt x="65558" y="89061"/>
                                    <a:pt x="61628" y="91417"/>
                                    <a:pt x="57059" y="93163"/>
                                  </a:cubicBezTo>
                                  <a:cubicBezTo>
                                    <a:pt x="52518" y="94880"/>
                                    <a:pt x="47382" y="95739"/>
                                    <a:pt x="41647" y="95739"/>
                                  </a:cubicBezTo>
                                  <a:cubicBezTo>
                                    <a:pt x="33672" y="95739"/>
                                    <a:pt x="26543" y="93933"/>
                                    <a:pt x="20256" y="90327"/>
                                  </a:cubicBezTo>
                                  <a:cubicBezTo>
                                    <a:pt x="13998" y="86717"/>
                                    <a:pt x="9050" y="81493"/>
                                    <a:pt x="5412" y="74652"/>
                                  </a:cubicBezTo>
                                  <a:cubicBezTo>
                                    <a:pt x="1801" y="67814"/>
                                    <a:pt x="0" y="59531"/>
                                    <a:pt x="0" y="49810"/>
                                  </a:cubicBezTo>
                                  <a:cubicBezTo>
                                    <a:pt x="0" y="40061"/>
                                    <a:pt x="1833" y="31767"/>
                                    <a:pt x="5499" y="24925"/>
                                  </a:cubicBezTo>
                                  <a:cubicBezTo>
                                    <a:pt x="9166" y="18088"/>
                                    <a:pt x="14142" y="12876"/>
                                    <a:pt x="20428" y="9297"/>
                                  </a:cubicBezTo>
                                  <a:cubicBezTo>
                                    <a:pt x="26718" y="5687"/>
                                    <a:pt x="33787" y="3886"/>
                                    <a:pt x="41647" y="3886"/>
                                  </a:cubicBezTo>
                                  <a:cubicBezTo>
                                    <a:pt x="46827" y="3886"/>
                                    <a:pt x="51632" y="4613"/>
                                    <a:pt x="56053" y="6067"/>
                                  </a:cubicBezTo>
                                  <a:cubicBezTo>
                                    <a:pt x="60506" y="7524"/>
                                    <a:pt x="64451" y="9649"/>
                                    <a:pt x="67886" y="12441"/>
                                  </a:cubicBezTo>
                                  <a:cubicBezTo>
                                    <a:pt x="71321" y="15204"/>
                                    <a:pt x="74112" y="18595"/>
                                    <a:pt x="76269" y="22613"/>
                                  </a:cubicBezTo>
                                  <a:cubicBezTo>
                                    <a:pt x="78450" y="26631"/>
                                    <a:pt x="79847" y="31227"/>
                                    <a:pt x="80458" y="36407"/>
                                  </a:cubicBezTo>
                                  <a:close/>
                                  <a:moveTo>
                                    <a:pt x="112261" y="5108"/>
                                  </a:moveTo>
                                  <a:lnTo>
                                    <a:pt x="112261" y="94516"/>
                                  </a:lnTo>
                                  <a:lnTo>
                                    <a:pt x="93666" y="94516"/>
                                  </a:lnTo>
                                  <a:lnTo>
                                    <a:pt x="93666" y="5108"/>
                                  </a:lnTo>
                                  <a:lnTo>
                                    <a:pt x="112261" y="5108"/>
                                  </a:lnTo>
                                  <a:close/>
                                  <a:moveTo>
                                    <a:pt x="127162" y="94516"/>
                                  </a:moveTo>
                                  <a:lnTo>
                                    <a:pt x="127162" y="27457"/>
                                  </a:lnTo>
                                  <a:lnTo>
                                    <a:pt x="145760" y="27457"/>
                                  </a:lnTo>
                                  <a:lnTo>
                                    <a:pt x="145760" y="94516"/>
                                  </a:lnTo>
                                  <a:lnTo>
                                    <a:pt x="127162" y="94516"/>
                                  </a:lnTo>
                                  <a:close/>
                                  <a:moveTo>
                                    <a:pt x="136547" y="18815"/>
                                  </a:moveTo>
                                  <a:cubicBezTo>
                                    <a:pt x="133783" y="18815"/>
                                    <a:pt x="131411" y="17900"/>
                                    <a:pt x="129430" y="16063"/>
                                  </a:cubicBezTo>
                                  <a:cubicBezTo>
                                    <a:pt x="127453" y="14202"/>
                                    <a:pt x="126463" y="11977"/>
                                    <a:pt x="126463" y="9385"/>
                                  </a:cubicBezTo>
                                  <a:cubicBezTo>
                                    <a:pt x="126463" y="6826"/>
                                    <a:pt x="127453" y="4625"/>
                                    <a:pt x="129430" y="2792"/>
                                  </a:cubicBezTo>
                                  <a:cubicBezTo>
                                    <a:pt x="131411" y="931"/>
                                    <a:pt x="133767" y="0"/>
                                    <a:pt x="136503" y="0"/>
                                  </a:cubicBezTo>
                                  <a:cubicBezTo>
                                    <a:pt x="139299" y="0"/>
                                    <a:pt x="141671" y="931"/>
                                    <a:pt x="143620" y="2792"/>
                                  </a:cubicBezTo>
                                  <a:cubicBezTo>
                                    <a:pt x="145597" y="4625"/>
                                    <a:pt x="146587" y="6826"/>
                                    <a:pt x="146587" y="9385"/>
                                  </a:cubicBezTo>
                                  <a:cubicBezTo>
                                    <a:pt x="146587" y="11977"/>
                                    <a:pt x="145597" y="14202"/>
                                    <a:pt x="143620" y="16063"/>
                                  </a:cubicBezTo>
                                  <a:cubicBezTo>
                                    <a:pt x="141671" y="17900"/>
                                    <a:pt x="139311" y="18815"/>
                                    <a:pt x="136547" y="18815"/>
                                  </a:cubicBezTo>
                                  <a:close/>
                                  <a:moveTo>
                                    <a:pt x="191218" y="95826"/>
                                  </a:moveTo>
                                  <a:cubicBezTo>
                                    <a:pt x="184320" y="95826"/>
                                    <a:pt x="178382" y="94429"/>
                                    <a:pt x="173405" y="91637"/>
                                  </a:cubicBezTo>
                                  <a:cubicBezTo>
                                    <a:pt x="168457" y="88813"/>
                                    <a:pt x="164643" y="84824"/>
                                    <a:pt x="161967" y="79672"/>
                                  </a:cubicBezTo>
                                  <a:cubicBezTo>
                                    <a:pt x="159287" y="74492"/>
                                    <a:pt x="157949" y="68365"/>
                                    <a:pt x="157949" y="61292"/>
                                  </a:cubicBezTo>
                                  <a:cubicBezTo>
                                    <a:pt x="157949" y="54395"/>
                                    <a:pt x="159287" y="48341"/>
                                    <a:pt x="161967" y="43133"/>
                                  </a:cubicBezTo>
                                  <a:cubicBezTo>
                                    <a:pt x="164643" y="37921"/>
                                    <a:pt x="168413" y="33863"/>
                                    <a:pt x="173274" y="30952"/>
                                  </a:cubicBezTo>
                                  <a:cubicBezTo>
                                    <a:pt x="178162" y="28040"/>
                                    <a:pt x="183897" y="26587"/>
                                    <a:pt x="190475" y="26587"/>
                                  </a:cubicBezTo>
                                  <a:cubicBezTo>
                                    <a:pt x="194900" y="26587"/>
                                    <a:pt x="199017" y="27297"/>
                                    <a:pt x="202827" y="28723"/>
                                  </a:cubicBezTo>
                                  <a:cubicBezTo>
                                    <a:pt x="206669" y="30121"/>
                                    <a:pt x="210020" y="32234"/>
                                    <a:pt x="212872" y="35057"/>
                                  </a:cubicBezTo>
                                  <a:cubicBezTo>
                                    <a:pt x="215751" y="37877"/>
                                    <a:pt x="217992" y="41431"/>
                                    <a:pt x="219593" y="45709"/>
                                  </a:cubicBezTo>
                                  <a:cubicBezTo>
                                    <a:pt x="221195" y="49958"/>
                                    <a:pt x="221993" y="54934"/>
                                    <a:pt x="221993" y="60637"/>
                                  </a:cubicBezTo>
                                  <a:lnTo>
                                    <a:pt x="221993" y="65745"/>
                                  </a:lnTo>
                                  <a:lnTo>
                                    <a:pt x="165370" y="65745"/>
                                  </a:lnTo>
                                  <a:lnTo>
                                    <a:pt x="165370" y="54219"/>
                                  </a:lnTo>
                                  <a:lnTo>
                                    <a:pt x="204489" y="54219"/>
                                  </a:lnTo>
                                  <a:cubicBezTo>
                                    <a:pt x="204489" y="51544"/>
                                    <a:pt x="203906" y="49171"/>
                                    <a:pt x="202743" y="47107"/>
                                  </a:cubicBezTo>
                                  <a:cubicBezTo>
                                    <a:pt x="201577" y="45038"/>
                                    <a:pt x="199964" y="43424"/>
                                    <a:pt x="197895" y="42258"/>
                                  </a:cubicBezTo>
                                  <a:cubicBezTo>
                                    <a:pt x="195858" y="41064"/>
                                    <a:pt x="193486" y="40469"/>
                                    <a:pt x="190778" y="40469"/>
                                  </a:cubicBezTo>
                                  <a:cubicBezTo>
                                    <a:pt x="187959" y="40469"/>
                                    <a:pt x="185455" y="41124"/>
                                    <a:pt x="183270" y="42434"/>
                                  </a:cubicBezTo>
                                  <a:cubicBezTo>
                                    <a:pt x="181117" y="43716"/>
                                    <a:pt x="179428" y="45445"/>
                                    <a:pt x="178206" y="47630"/>
                                  </a:cubicBezTo>
                                  <a:cubicBezTo>
                                    <a:pt x="176984" y="49782"/>
                                    <a:pt x="176357" y="52183"/>
                                    <a:pt x="176329" y="54830"/>
                                  </a:cubicBezTo>
                                  <a:lnTo>
                                    <a:pt x="176329" y="65789"/>
                                  </a:lnTo>
                                  <a:cubicBezTo>
                                    <a:pt x="176329" y="69108"/>
                                    <a:pt x="176940" y="71976"/>
                                    <a:pt x="178162" y="74392"/>
                                  </a:cubicBezTo>
                                  <a:cubicBezTo>
                                    <a:pt x="179416" y="76808"/>
                                    <a:pt x="181177" y="78669"/>
                                    <a:pt x="183446" y="79979"/>
                                  </a:cubicBezTo>
                                  <a:cubicBezTo>
                                    <a:pt x="185714" y="81289"/>
                                    <a:pt x="188406" y="81944"/>
                                    <a:pt x="191521" y="81944"/>
                                  </a:cubicBezTo>
                                  <a:cubicBezTo>
                                    <a:pt x="193590" y="81944"/>
                                    <a:pt x="195479" y="81653"/>
                                    <a:pt x="197196" y="81069"/>
                                  </a:cubicBezTo>
                                  <a:cubicBezTo>
                                    <a:pt x="198914" y="80486"/>
                                    <a:pt x="200383" y="79616"/>
                                    <a:pt x="201605" y="78450"/>
                                  </a:cubicBezTo>
                                  <a:cubicBezTo>
                                    <a:pt x="202827" y="77287"/>
                                    <a:pt x="203762" y="75862"/>
                                    <a:pt x="204401" y="74172"/>
                                  </a:cubicBezTo>
                                  <a:lnTo>
                                    <a:pt x="221602" y="75306"/>
                                  </a:lnTo>
                                  <a:cubicBezTo>
                                    <a:pt x="220727" y="79440"/>
                                    <a:pt x="218938" y="83051"/>
                                    <a:pt x="216230" y="86134"/>
                                  </a:cubicBezTo>
                                  <a:cubicBezTo>
                                    <a:pt x="213555" y="89189"/>
                                    <a:pt x="210092" y="91577"/>
                                    <a:pt x="205843" y="93294"/>
                                  </a:cubicBezTo>
                                  <a:cubicBezTo>
                                    <a:pt x="201621" y="94984"/>
                                    <a:pt x="196745" y="95826"/>
                                    <a:pt x="191218" y="95826"/>
                                  </a:cubicBezTo>
                                  <a:close/>
                                  <a:moveTo>
                                    <a:pt x="252729" y="55749"/>
                                  </a:moveTo>
                                  <a:lnTo>
                                    <a:pt x="252729" y="94516"/>
                                  </a:lnTo>
                                  <a:lnTo>
                                    <a:pt x="234131" y="94516"/>
                                  </a:lnTo>
                                  <a:lnTo>
                                    <a:pt x="234131" y="27457"/>
                                  </a:lnTo>
                                  <a:lnTo>
                                    <a:pt x="251855" y="27457"/>
                                  </a:lnTo>
                                  <a:lnTo>
                                    <a:pt x="251855" y="39291"/>
                                  </a:lnTo>
                                  <a:lnTo>
                                    <a:pt x="252642" y="39291"/>
                                  </a:lnTo>
                                  <a:cubicBezTo>
                                    <a:pt x="254127" y="35389"/>
                                    <a:pt x="256615" y="32306"/>
                                    <a:pt x="260106" y="30033"/>
                                  </a:cubicBezTo>
                                  <a:cubicBezTo>
                                    <a:pt x="263601" y="27737"/>
                                    <a:pt x="267834" y="26587"/>
                                    <a:pt x="272810" y="26587"/>
                                  </a:cubicBezTo>
                                  <a:cubicBezTo>
                                    <a:pt x="277467" y="26587"/>
                                    <a:pt x="281528" y="27605"/>
                                    <a:pt x="284991" y="29642"/>
                                  </a:cubicBezTo>
                                  <a:cubicBezTo>
                                    <a:pt x="288454" y="31679"/>
                                    <a:pt x="291149" y="34590"/>
                                    <a:pt x="293070" y="38372"/>
                                  </a:cubicBezTo>
                                  <a:cubicBezTo>
                                    <a:pt x="294992" y="42126"/>
                                    <a:pt x="295950" y="46611"/>
                                    <a:pt x="295950" y="51819"/>
                                  </a:cubicBezTo>
                                  <a:lnTo>
                                    <a:pt x="295950" y="94516"/>
                                  </a:lnTo>
                                  <a:lnTo>
                                    <a:pt x="277351" y="94516"/>
                                  </a:lnTo>
                                  <a:lnTo>
                                    <a:pt x="277351" y="55138"/>
                                  </a:lnTo>
                                  <a:cubicBezTo>
                                    <a:pt x="277383" y="51032"/>
                                    <a:pt x="276333" y="47833"/>
                                    <a:pt x="274208" y="45533"/>
                                  </a:cubicBezTo>
                                  <a:cubicBezTo>
                                    <a:pt x="272083" y="43205"/>
                                    <a:pt x="269160" y="42043"/>
                                    <a:pt x="265434" y="42043"/>
                                  </a:cubicBezTo>
                                  <a:cubicBezTo>
                                    <a:pt x="262930" y="42043"/>
                                    <a:pt x="260717" y="42578"/>
                                    <a:pt x="258796" y="43656"/>
                                  </a:cubicBezTo>
                                  <a:cubicBezTo>
                                    <a:pt x="256907" y="44734"/>
                                    <a:pt x="255421" y="46304"/>
                                    <a:pt x="254343" y="48372"/>
                                  </a:cubicBezTo>
                                  <a:cubicBezTo>
                                    <a:pt x="253297" y="50409"/>
                                    <a:pt x="252757" y="52870"/>
                                    <a:pt x="252729" y="55749"/>
                                  </a:cubicBezTo>
                                  <a:close/>
                                  <a:moveTo>
                                    <a:pt x="346275" y="27457"/>
                                  </a:moveTo>
                                  <a:lnTo>
                                    <a:pt x="346275" y="41431"/>
                                  </a:lnTo>
                                  <a:lnTo>
                                    <a:pt x="305894" y="41431"/>
                                  </a:lnTo>
                                  <a:lnTo>
                                    <a:pt x="305894" y="27457"/>
                                  </a:lnTo>
                                  <a:lnTo>
                                    <a:pt x="346275" y="27457"/>
                                  </a:lnTo>
                                  <a:close/>
                                  <a:moveTo>
                                    <a:pt x="315060" y="11394"/>
                                  </a:moveTo>
                                  <a:lnTo>
                                    <a:pt x="333659" y="11394"/>
                                  </a:lnTo>
                                  <a:lnTo>
                                    <a:pt x="333659" y="73909"/>
                                  </a:lnTo>
                                  <a:cubicBezTo>
                                    <a:pt x="333659" y="75626"/>
                                    <a:pt x="333923" y="76968"/>
                                    <a:pt x="334446" y="77926"/>
                                  </a:cubicBezTo>
                                  <a:cubicBezTo>
                                    <a:pt x="334969" y="78857"/>
                                    <a:pt x="335696" y="79512"/>
                                    <a:pt x="336626" y="79891"/>
                                  </a:cubicBezTo>
                                  <a:cubicBezTo>
                                    <a:pt x="337589" y="80271"/>
                                    <a:pt x="338695" y="80458"/>
                                    <a:pt x="339945" y="80458"/>
                                  </a:cubicBezTo>
                                  <a:cubicBezTo>
                                    <a:pt x="340820" y="80458"/>
                                    <a:pt x="341691" y="80386"/>
                                    <a:pt x="342565" y="80239"/>
                                  </a:cubicBezTo>
                                  <a:cubicBezTo>
                                    <a:pt x="343440" y="80067"/>
                                    <a:pt x="344107" y="79935"/>
                                    <a:pt x="344574" y="79847"/>
                                  </a:cubicBezTo>
                                  <a:lnTo>
                                    <a:pt x="347497" y="93686"/>
                                  </a:lnTo>
                                  <a:cubicBezTo>
                                    <a:pt x="346567" y="93977"/>
                                    <a:pt x="345257" y="94313"/>
                                    <a:pt x="343568" y="94692"/>
                                  </a:cubicBezTo>
                                  <a:cubicBezTo>
                                    <a:pt x="341882" y="95100"/>
                                    <a:pt x="339830" y="95347"/>
                                    <a:pt x="337413" y="95435"/>
                                  </a:cubicBezTo>
                                  <a:cubicBezTo>
                                    <a:pt x="332932" y="95607"/>
                                    <a:pt x="329002" y="95012"/>
                                    <a:pt x="325628" y="93642"/>
                                  </a:cubicBezTo>
                                  <a:cubicBezTo>
                                    <a:pt x="322277" y="92276"/>
                                    <a:pt x="319673" y="90151"/>
                                    <a:pt x="317812" y="87268"/>
                                  </a:cubicBezTo>
                                  <a:cubicBezTo>
                                    <a:pt x="315947" y="84388"/>
                                    <a:pt x="315032" y="80750"/>
                                    <a:pt x="315060" y="76357"/>
                                  </a:cubicBezTo>
                                  <a:lnTo>
                                    <a:pt x="315060" y="11394"/>
                                  </a:lnTo>
                                  <a:close/>
                                  <a:moveTo>
                                    <a:pt x="406098" y="5108"/>
                                  </a:moveTo>
                                  <a:lnTo>
                                    <a:pt x="406098" y="94516"/>
                                  </a:lnTo>
                                  <a:lnTo>
                                    <a:pt x="387192" y="94516"/>
                                  </a:lnTo>
                                  <a:lnTo>
                                    <a:pt x="387192" y="5108"/>
                                  </a:lnTo>
                                  <a:lnTo>
                                    <a:pt x="406098" y="5108"/>
                                  </a:lnTo>
                                  <a:close/>
                                  <a:moveTo>
                                    <a:pt x="439897" y="55749"/>
                                  </a:moveTo>
                                  <a:lnTo>
                                    <a:pt x="439897" y="94516"/>
                                  </a:lnTo>
                                  <a:lnTo>
                                    <a:pt x="421302" y="94516"/>
                                  </a:lnTo>
                                  <a:lnTo>
                                    <a:pt x="421302" y="27457"/>
                                  </a:lnTo>
                                  <a:lnTo>
                                    <a:pt x="439027" y="27457"/>
                                  </a:lnTo>
                                  <a:lnTo>
                                    <a:pt x="439027" y="39291"/>
                                  </a:lnTo>
                                  <a:lnTo>
                                    <a:pt x="439809" y="39291"/>
                                  </a:lnTo>
                                  <a:cubicBezTo>
                                    <a:pt x="441295" y="35389"/>
                                    <a:pt x="443783" y="32306"/>
                                    <a:pt x="447278" y="30033"/>
                                  </a:cubicBezTo>
                                  <a:cubicBezTo>
                                    <a:pt x="450768" y="27737"/>
                                    <a:pt x="455006" y="26587"/>
                                    <a:pt x="459982" y="26587"/>
                                  </a:cubicBezTo>
                                  <a:cubicBezTo>
                                    <a:pt x="464639" y="26587"/>
                                    <a:pt x="468696" y="27605"/>
                                    <a:pt x="472163" y="29642"/>
                                  </a:cubicBezTo>
                                  <a:cubicBezTo>
                                    <a:pt x="475626" y="31679"/>
                                    <a:pt x="478317" y="34590"/>
                                    <a:pt x="480238" y="38372"/>
                                  </a:cubicBezTo>
                                  <a:cubicBezTo>
                                    <a:pt x="482159" y="42126"/>
                                    <a:pt x="483118" y="46611"/>
                                    <a:pt x="483118" y="51819"/>
                                  </a:cubicBezTo>
                                  <a:lnTo>
                                    <a:pt x="483118" y="94516"/>
                                  </a:lnTo>
                                  <a:lnTo>
                                    <a:pt x="464523" y="94516"/>
                                  </a:lnTo>
                                  <a:lnTo>
                                    <a:pt x="464523" y="55138"/>
                                  </a:lnTo>
                                  <a:cubicBezTo>
                                    <a:pt x="464551" y="51032"/>
                                    <a:pt x="463500" y="47833"/>
                                    <a:pt x="461380" y="45533"/>
                                  </a:cubicBezTo>
                                  <a:cubicBezTo>
                                    <a:pt x="459255" y="43205"/>
                                    <a:pt x="456328" y="42043"/>
                                    <a:pt x="452601" y="42043"/>
                                  </a:cubicBezTo>
                                  <a:cubicBezTo>
                                    <a:pt x="450101" y="42043"/>
                                    <a:pt x="447889" y="42578"/>
                                    <a:pt x="445968" y="43656"/>
                                  </a:cubicBezTo>
                                  <a:cubicBezTo>
                                    <a:pt x="444075" y="44734"/>
                                    <a:pt x="442589" y="46304"/>
                                    <a:pt x="441515" y="48372"/>
                                  </a:cubicBezTo>
                                  <a:cubicBezTo>
                                    <a:pt x="440464" y="50409"/>
                                    <a:pt x="439929" y="52870"/>
                                    <a:pt x="439897" y="55749"/>
                                  </a:cubicBezTo>
                                  <a:close/>
                                  <a:moveTo>
                                    <a:pt x="553572" y="46579"/>
                                  </a:moveTo>
                                  <a:lnTo>
                                    <a:pt x="536546" y="47630"/>
                                  </a:lnTo>
                                  <a:cubicBezTo>
                                    <a:pt x="536255" y="46172"/>
                                    <a:pt x="535628" y="44862"/>
                                    <a:pt x="534665" y="43700"/>
                                  </a:cubicBezTo>
                                  <a:cubicBezTo>
                                    <a:pt x="533707" y="42506"/>
                                    <a:pt x="532441" y="41559"/>
                                    <a:pt x="530867" y="40860"/>
                                  </a:cubicBezTo>
                                  <a:cubicBezTo>
                                    <a:pt x="529326" y="40133"/>
                                    <a:pt x="527476" y="39770"/>
                                    <a:pt x="525324" y="39770"/>
                                  </a:cubicBezTo>
                                  <a:cubicBezTo>
                                    <a:pt x="522444" y="39770"/>
                                    <a:pt x="520012" y="40381"/>
                                    <a:pt x="518035" y="41603"/>
                                  </a:cubicBezTo>
                                  <a:cubicBezTo>
                                    <a:pt x="516054" y="42797"/>
                                    <a:pt x="515064" y="44399"/>
                                    <a:pt x="515064" y="46408"/>
                                  </a:cubicBezTo>
                                  <a:cubicBezTo>
                                    <a:pt x="515064" y="48005"/>
                                    <a:pt x="515707" y="49359"/>
                                    <a:pt x="516985" y="50465"/>
                                  </a:cubicBezTo>
                                  <a:cubicBezTo>
                                    <a:pt x="518267" y="51572"/>
                                    <a:pt x="520463" y="52458"/>
                                    <a:pt x="523578" y="53129"/>
                                  </a:cubicBezTo>
                                  <a:lnTo>
                                    <a:pt x="535716" y="55573"/>
                                  </a:lnTo>
                                  <a:cubicBezTo>
                                    <a:pt x="542233" y="56911"/>
                                    <a:pt x="547094" y="59068"/>
                                    <a:pt x="550297" y="62035"/>
                                  </a:cubicBezTo>
                                  <a:cubicBezTo>
                                    <a:pt x="553500" y="65003"/>
                                    <a:pt x="555097" y="68904"/>
                                    <a:pt x="555097" y="73737"/>
                                  </a:cubicBezTo>
                                  <a:cubicBezTo>
                                    <a:pt x="555097" y="78130"/>
                                    <a:pt x="553803" y="81988"/>
                                    <a:pt x="551211" y="85303"/>
                                  </a:cubicBezTo>
                                  <a:cubicBezTo>
                                    <a:pt x="548651" y="88622"/>
                                    <a:pt x="545129" y="91214"/>
                                    <a:pt x="540648" y="93075"/>
                                  </a:cubicBezTo>
                                  <a:cubicBezTo>
                                    <a:pt x="536195" y="94908"/>
                                    <a:pt x="531059" y="95826"/>
                                    <a:pt x="525236" y="95826"/>
                                  </a:cubicBezTo>
                                  <a:cubicBezTo>
                                    <a:pt x="516362" y="95826"/>
                                    <a:pt x="509289" y="93977"/>
                                    <a:pt x="504021" y="90283"/>
                                  </a:cubicBezTo>
                                  <a:cubicBezTo>
                                    <a:pt x="498781" y="86557"/>
                                    <a:pt x="495710" y="81493"/>
                                    <a:pt x="494807" y="75091"/>
                                  </a:cubicBezTo>
                                  <a:lnTo>
                                    <a:pt x="513099" y="74128"/>
                                  </a:lnTo>
                                  <a:cubicBezTo>
                                    <a:pt x="513654" y="76836"/>
                                    <a:pt x="514992" y="78901"/>
                                    <a:pt x="517117" y="80327"/>
                                  </a:cubicBezTo>
                                  <a:cubicBezTo>
                                    <a:pt x="519241" y="81724"/>
                                    <a:pt x="521961" y="82423"/>
                                    <a:pt x="525280" y="82423"/>
                                  </a:cubicBezTo>
                                  <a:cubicBezTo>
                                    <a:pt x="528539" y="82423"/>
                                    <a:pt x="531159" y="81796"/>
                                    <a:pt x="533140" y="80546"/>
                                  </a:cubicBezTo>
                                  <a:cubicBezTo>
                                    <a:pt x="535149" y="79264"/>
                                    <a:pt x="536167" y="77623"/>
                                    <a:pt x="536195" y="75614"/>
                                  </a:cubicBezTo>
                                  <a:cubicBezTo>
                                    <a:pt x="536167" y="73925"/>
                                    <a:pt x="535452" y="72543"/>
                                    <a:pt x="534054" y="71465"/>
                                  </a:cubicBezTo>
                                  <a:cubicBezTo>
                                    <a:pt x="532661" y="70358"/>
                                    <a:pt x="530504" y="69515"/>
                                    <a:pt x="527596" y="68932"/>
                                  </a:cubicBezTo>
                                  <a:lnTo>
                                    <a:pt x="515982" y="66620"/>
                                  </a:lnTo>
                                  <a:cubicBezTo>
                                    <a:pt x="509433" y="65310"/>
                                    <a:pt x="504556" y="63042"/>
                                    <a:pt x="501357" y="59811"/>
                                  </a:cubicBezTo>
                                  <a:cubicBezTo>
                                    <a:pt x="498186" y="56580"/>
                                    <a:pt x="496597" y="52458"/>
                                    <a:pt x="496597" y="47454"/>
                                  </a:cubicBezTo>
                                  <a:cubicBezTo>
                                    <a:pt x="496597" y="43145"/>
                                    <a:pt x="497763" y="39435"/>
                                    <a:pt x="500091" y="36323"/>
                                  </a:cubicBezTo>
                                  <a:cubicBezTo>
                                    <a:pt x="502448" y="33208"/>
                                    <a:pt x="505750" y="30808"/>
                                    <a:pt x="510000" y="29119"/>
                                  </a:cubicBezTo>
                                  <a:cubicBezTo>
                                    <a:pt x="514281" y="27429"/>
                                    <a:pt x="519285" y="26587"/>
                                    <a:pt x="525020" y="26587"/>
                                  </a:cubicBezTo>
                                  <a:cubicBezTo>
                                    <a:pt x="533487" y="26587"/>
                                    <a:pt x="540153" y="28376"/>
                                    <a:pt x="545013" y="31954"/>
                                  </a:cubicBezTo>
                                  <a:cubicBezTo>
                                    <a:pt x="549906" y="35537"/>
                                    <a:pt x="552757" y="40409"/>
                                    <a:pt x="553572" y="46579"/>
                                  </a:cubicBezTo>
                                  <a:close/>
                                  <a:moveTo>
                                    <a:pt x="602479" y="27457"/>
                                  </a:moveTo>
                                  <a:lnTo>
                                    <a:pt x="602479" y="41431"/>
                                  </a:lnTo>
                                  <a:lnTo>
                                    <a:pt x="562095" y="41431"/>
                                  </a:lnTo>
                                  <a:lnTo>
                                    <a:pt x="562095" y="27457"/>
                                  </a:lnTo>
                                  <a:lnTo>
                                    <a:pt x="602479" y="27457"/>
                                  </a:lnTo>
                                  <a:close/>
                                  <a:moveTo>
                                    <a:pt x="571264" y="11394"/>
                                  </a:moveTo>
                                  <a:lnTo>
                                    <a:pt x="589859" y="11394"/>
                                  </a:lnTo>
                                  <a:lnTo>
                                    <a:pt x="589859" y="73909"/>
                                  </a:lnTo>
                                  <a:cubicBezTo>
                                    <a:pt x="589859" y="75626"/>
                                    <a:pt x="590123" y="76968"/>
                                    <a:pt x="590646" y="77926"/>
                                  </a:cubicBezTo>
                                  <a:cubicBezTo>
                                    <a:pt x="591169" y="78857"/>
                                    <a:pt x="591900" y="79512"/>
                                    <a:pt x="592830" y="79891"/>
                                  </a:cubicBezTo>
                                  <a:cubicBezTo>
                                    <a:pt x="593789" y="80271"/>
                                    <a:pt x="594895" y="80458"/>
                                    <a:pt x="596149" y="80458"/>
                                  </a:cubicBezTo>
                                  <a:cubicBezTo>
                                    <a:pt x="597020" y="80458"/>
                                    <a:pt x="597895" y="80386"/>
                                    <a:pt x="598765" y="80239"/>
                                  </a:cubicBezTo>
                                  <a:cubicBezTo>
                                    <a:pt x="599640" y="80067"/>
                                    <a:pt x="600311" y="79935"/>
                                    <a:pt x="600774" y="79847"/>
                                  </a:cubicBezTo>
                                  <a:lnTo>
                                    <a:pt x="603701" y="93686"/>
                                  </a:lnTo>
                                  <a:cubicBezTo>
                                    <a:pt x="602767" y="93977"/>
                                    <a:pt x="601457" y="94313"/>
                                    <a:pt x="599772" y="94692"/>
                                  </a:cubicBezTo>
                                  <a:cubicBezTo>
                                    <a:pt x="598082" y="95100"/>
                                    <a:pt x="596030" y="95347"/>
                                    <a:pt x="593613" y="95435"/>
                                  </a:cubicBezTo>
                                  <a:cubicBezTo>
                                    <a:pt x="589132" y="95607"/>
                                    <a:pt x="585202" y="95012"/>
                                    <a:pt x="581828" y="93642"/>
                                  </a:cubicBezTo>
                                  <a:cubicBezTo>
                                    <a:pt x="578481" y="92276"/>
                                    <a:pt x="575877" y="90151"/>
                                    <a:pt x="574012" y="87268"/>
                                  </a:cubicBezTo>
                                  <a:cubicBezTo>
                                    <a:pt x="572151" y="84388"/>
                                    <a:pt x="571232" y="80750"/>
                                    <a:pt x="571264" y="76357"/>
                                  </a:cubicBezTo>
                                  <a:lnTo>
                                    <a:pt x="571264" y="11394"/>
                                  </a:lnTo>
                                  <a:close/>
                                  <a:moveTo>
                                    <a:pt x="614592" y="94516"/>
                                  </a:moveTo>
                                  <a:lnTo>
                                    <a:pt x="614592" y="27457"/>
                                  </a:lnTo>
                                  <a:lnTo>
                                    <a:pt x="632624" y="27457"/>
                                  </a:lnTo>
                                  <a:lnTo>
                                    <a:pt x="632624" y="39159"/>
                                  </a:lnTo>
                                  <a:lnTo>
                                    <a:pt x="633323" y="39159"/>
                                  </a:lnTo>
                                  <a:cubicBezTo>
                                    <a:pt x="634545" y="34997"/>
                                    <a:pt x="636594" y="31854"/>
                                    <a:pt x="639478" y="29730"/>
                                  </a:cubicBezTo>
                                  <a:cubicBezTo>
                                    <a:pt x="642357" y="27577"/>
                                    <a:pt x="645676" y="26499"/>
                                    <a:pt x="649430" y="26499"/>
                                  </a:cubicBezTo>
                                  <a:cubicBezTo>
                                    <a:pt x="650361" y="26499"/>
                                    <a:pt x="651367" y="26559"/>
                                    <a:pt x="652441" y="26674"/>
                                  </a:cubicBezTo>
                                  <a:cubicBezTo>
                                    <a:pt x="653520" y="26790"/>
                                    <a:pt x="654466" y="26950"/>
                                    <a:pt x="655281" y="27154"/>
                                  </a:cubicBezTo>
                                  <a:lnTo>
                                    <a:pt x="655281" y="43656"/>
                                  </a:lnTo>
                                  <a:cubicBezTo>
                                    <a:pt x="654406" y="43392"/>
                                    <a:pt x="653200" y="43161"/>
                                    <a:pt x="651659" y="42957"/>
                                  </a:cubicBezTo>
                                  <a:cubicBezTo>
                                    <a:pt x="650113" y="42753"/>
                                    <a:pt x="648703" y="42653"/>
                                    <a:pt x="647421" y="42653"/>
                                  </a:cubicBezTo>
                                  <a:cubicBezTo>
                                    <a:pt x="644686" y="42653"/>
                                    <a:pt x="642241" y="43249"/>
                                    <a:pt x="640089" y="44443"/>
                                  </a:cubicBezTo>
                                  <a:cubicBezTo>
                                    <a:pt x="637964" y="45605"/>
                                    <a:pt x="636275" y="47234"/>
                                    <a:pt x="635025" y="49331"/>
                                  </a:cubicBezTo>
                                  <a:cubicBezTo>
                                    <a:pt x="633802" y="51428"/>
                                    <a:pt x="633192" y="53844"/>
                                    <a:pt x="633192" y="56580"/>
                                  </a:cubicBezTo>
                                  <a:lnTo>
                                    <a:pt x="633192" y="94516"/>
                                  </a:lnTo>
                                  <a:lnTo>
                                    <a:pt x="614592" y="94516"/>
                                  </a:lnTo>
                                  <a:close/>
                                  <a:moveTo>
                                    <a:pt x="707899" y="65965"/>
                                  </a:moveTo>
                                  <a:lnTo>
                                    <a:pt x="707899" y="27457"/>
                                  </a:lnTo>
                                  <a:lnTo>
                                    <a:pt x="726498" y="27457"/>
                                  </a:lnTo>
                                  <a:lnTo>
                                    <a:pt x="726498" y="94516"/>
                                  </a:lnTo>
                                  <a:lnTo>
                                    <a:pt x="708642" y="94516"/>
                                  </a:lnTo>
                                  <a:lnTo>
                                    <a:pt x="708642" y="82336"/>
                                  </a:lnTo>
                                  <a:lnTo>
                                    <a:pt x="707943" y="82336"/>
                                  </a:lnTo>
                                  <a:cubicBezTo>
                                    <a:pt x="706429" y="86265"/>
                                    <a:pt x="703913" y="89424"/>
                                    <a:pt x="700391" y="91809"/>
                                  </a:cubicBezTo>
                                  <a:cubicBezTo>
                                    <a:pt x="696896" y="94197"/>
                                    <a:pt x="692635" y="95391"/>
                                    <a:pt x="687599" y="95391"/>
                                  </a:cubicBezTo>
                                  <a:cubicBezTo>
                                    <a:pt x="683117" y="95391"/>
                                    <a:pt x="679172" y="94373"/>
                                    <a:pt x="675769" y="92332"/>
                                  </a:cubicBezTo>
                                  <a:cubicBezTo>
                                    <a:pt x="672362" y="90295"/>
                                    <a:pt x="669698" y="87400"/>
                                    <a:pt x="667777" y="83646"/>
                                  </a:cubicBezTo>
                                  <a:cubicBezTo>
                                    <a:pt x="665884" y="79891"/>
                                    <a:pt x="664926" y="75394"/>
                                    <a:pt x="664898" y="70155"/>
                                  </a:cubicBezTo>
                                  <a:lnTo>
                                    <a:pt x="664898" y="27457"/>
                                  </a:lnTo>
                                  <a:lnTo>
                                    <a:pt x="683493" y="27457"/>
                                  </a:lnTo>
                                  <a:lnTo>
                                    <a:pt x="683493" y="66840"/>
                                  </a:lnTo>
                                  <a:cubicBezTo>
                                    <a:pt x="683525" y="70797"/>
                                    <a:pt x="684587" y="73925"/>
                                    <a:pt x="686680" y="76225"/>
                                  </a:cubicBezTo>
                                  <a:cubicBezTo>
                                    <a:pt x="688777" y="78521"/>
                                    <a:pt x="691584" y="79672"/>
                                    <a:pt x="695107" y="79672"/>
                                  </a:cubicBezTo>
                                  <a:cubicBezTo>
                                    <a:pt x="697347" y="79672"/>
                                    <a:pt x="699444" y="79164"/>
                                    <a:pt x="701393" y="78146"/>
                                  </a:cubicBezTo>
                                  <a:cubicBezTo>
                                    <a:pt x="703342" y="77096"/>
                                    <a:pt x="704915" y="75554"/>
                                    <a:pt x="706110" y="73517"/>
                                  </a:cubicBezTo>
                                  <a:cubicBezTo>
                                    <a:pt x="707332" y="71480"/>
                                    <a:pt x="707927" y="68964"/>
                                    <a:pt x="707899" y="65965"/>
                                  </a:cubicBezTo>
                                  <a:close/>
                                  <a:moveTo>
                                    <a:pt x="741374" y="94516"/>
                                  </a:moveTo>
                                  <a:lnTo>
                                    <a:pt x="741374" y="27457"/>
                                  </a:lnTo>
                                  <a:lnTo>
                                    <a:pt x="759099" y="27457"/>
                                  </a:lnTo>
                                  <a:lnTo>
                                    <a:pt x="759099" y="39291"/>
                                  </a:lnTo>
                                  <a:lnTo>
                                    <a:pt x="759882" y="39291"/>
                                  </a:lnTo>
                                  <a:cubicBezTo>
                                    <a:pt x="761279" y="35361"/>
                                    <a:pt x="763608" y="32262"/>
                                    <a:pt x="766867" y="29993"/>
                                  </a:cubicBezTo>
                                  <a:cubicBezTo>
                                    <a:pt x="770130" y="27721"/>
                                    <a:pt x="774028" y="26587"/>
                                    <a:pt x="778569" y="26587"/>
                                  </a:cubicBezTo>
                                  <a:cubicBezTo>
                                    <a:pt x="783165" y="26587"/>
                                    <a:pt x="787083" y="27737"/>
                                    <a:pt x="790314" y="30033"/>
                                  </a:cubicBezTo>
                                  <a:cubicBezTo>
                                    <a:pt x="793541" y="32306"/>
                                    <a:pt x="795698" y="35389"/>
                                    <a:pt x="796772" y="39291"/>
                                  </a:cubicBezTo>
                                  <a:lnTo>
                                    <a:pt x="797471" y="39291"/>
                                  </a:lnTo>
                                  <a:cubicBezTo>
                                    <a:pt x="798841" y="35449"/>
                                    <a:pt x="801313" y="32377"/>
                                    <a:pt x="804895" y="30077"/>
                                  </a:cubicBezTo>
                                  <a:cubicBezTo>
                                    <a:pt x="808502" y="27749"/>
                                    <a:pt x="812767" y="26587"/>
                                    <a:pt x="817687" y="26587"/>
                                  </a:cubicBezTo>
                                  <a:cubicBezTo>
                                    <a:pt x="823942" y="26587"/>
                                    <a:pt x="829022" y="28579"/>
                                    <a:pt x="832924" y="32565"/>
                                  </a:cubicBezTo>
                                  <a:cubicBezTo>
                                    <a:pt x="836849" y="36527"/>
                                    <a:pt x="838814" y="42142"/>
                                    <a:pt x="838814" y="49419"/>
                                  </a:cubicBezTo>
                                  <a:lnTo>
                                    <a:pt x="838814" y="94516"/>
                                  </a:lnTo>
                                  <a:lnTo>
                                    <a:pt x="820259" y="94516"/>
                                  </a:lnTo>
                                  <a:lnTo>
                                    <a:pt x="820259" y="53085"/>
                                  </a:lnTo>
                                  <a:cubicBezTo>
                                    <a:pt x="820259" y="49359"/>
                                    <a:pt x="819273" y="46567"/>
                                    <a:pt x="817292" y="44702"/>
                                  </a:cubicBezTo>
                                  <a:cubicBezTo>
                                    <a:pt x="815315" y="42841"/>
                                    <a:pt x="812839" y="41911"/>
                                    <a:pt x="809871" y="41911"/>
                                  </a:cubicBezTo>
                                  <a:cubicBezTo>
                                    <a:pt x="806493" y="41911"/>
                                    <a:pt x="803861" y="42985"/>
                                    <a:pt x="801968" y="45142"/>
                                  </a:cubicBezTo>
                                  <a:cubicBezTo>
                                    <a:pt x="800079" y="47266"/>
                                    <a:pt x="799132" y="50074"/>
                                    <a:pt x="799132" y="53564"/>
                                  </a:cubicBezTo>
                                  <a:lnTo>
                                    <a:pt x="799132" y="94516"/>
                                  </a:lnTo>
                                  <a:lnTo>
                                    <a:pt x="781100" y="94516"/>
                                  </a:lnTo>
                                  <a:lnTo>
                                    <a:pt x="781100" y="52694"/>
                                  </a:lnTo>
                                  <a:cubicBezTo>
                                    <a:pt x="781100" y="49403"/>
                                    <a:pt x="780154" y="46783"/>
                                    <a:pt x="778265" y="44834"/>
                                  </a:cubicBezTo>
                                  <a:cubicBezTo>
                                    <a:pt x="776400" y="42885"/>
                                    <a:pt x="773940" y="41911"/>
                                    <a:pt x="770884" y="41911"/>
                                  </a:cubicBezTo>
                                  <a:cubicBezTo>
                                    <a:pt x="768820" y="41911"/>
                                    <a:pt x="766955" y="42434"/>
                                    <a:pt x="765297" y="43480"/>
                                  </a:cubicBezTo>
                                  <a:cubicBezTo>
                                    <a:pt x="763668" y="44499"/>
                                    <a:pt x="762374" y="45940"/>
                                    <a:pt x="761411" y="47801"/>
                                  </a:cubicBezTo>
                                  <a:cubicBezTo>
                                    <a:pt x="760453" y="49639"/>
                                    <a:pt x="759969" y="51791"/>
                                    <a:pt x="759969" y="54263"/>
                                  </a:cubicBezTo>
                                  <a:lnTo>
                                    <a:pt x="759969" y="94516"/>
                                  </a:lnTo>
                                  <a:lnTo>
                                    <a:pt x="741374" y="94516"/>
                                  </a:lnTo>
                                  <a:close/>
                                  <a:moveTo>
                                    <a:pt x="884068" y="95826"/>
                                  </a:moveTo>
                                  <a:cubicBezTo>
                                    <a:pt x="877167" y="95826"/>
                                    <a:pt x="871232" y="94429"/>
                                    <a:pt x="866256" y="91637"/>
                                  </a:cubicBezTo>
                                  <a:cubicBezTo>
                                    <a:pt x="861307" y="88813"/>
                                    <a:pt x="857493" y="84824"/>
                                    <a:pt x="854817" y="79672"/>
                                  </a:cubicBezTo>
                                  <a:cubicBezTo>
                                    <a:pt x="852137" y="74492"/>
                                    <a:pt x="850800" y="68365"/>
                                    <a:pt x="850800" y="61292"/>
                                  </a:cubicBezTo>
                                  <a:cubicBezTo>
                                    <a:pt x="850800" y="54395"/>
                                    <a:pt x="852137" y="48341"/>
                                    <a:pt x="854817" y="43133"/>
                                  </a:cubicBezTo>
                                  <a:cubicBezTo>
                                    <a:pt x="857493" y="37921"/>
                                    <a:pt x="861263" y="33863"/>
                                    <a:pt x="866124" y="30952"/>
                                  </a:cubicBezTo>
                                  <a:cubicBezTo>
                                    <a:pt x="871012" y="28040"/>
                                    <a:pt x="876747" y="26587"/>
                                    <a:pt x="883325" y="26587"/>
                                  </a:cubicBezTo>
                                  <a:cubicBezTo>
                                    <a:pt x="887746" y="26587"/>
                                    <a:pt x="891867" y="27297"/>
                                    <a:pt x="895678" y="28723"/>
                                  </a:cubicBezTo>
                                  <a:cubicBezTo>
                                    <a:pt x="899520" y="30121"/>
                                    <a:pt x="902866" y="32234"/>
                                    <a:pt x="905722" y="35057"/>
                                  </a:cubicBezTo>
                                  <a:cubicBezTo>
                                    <a:pt x="908601" y="37877"/>
                                    <a:pt x="910842" y="41431"/>
                                    <a:pt x="912443" y="45709"/>
                                  </a:cubicBezTo>
                                  <a:cubicBezTo>
                                    <a:pt x="914045" y="49958"/>
                                    <a:pt x="914844" y="54934"/>
                                    <a:pt x="914844" y="60637"/>
                                  </a:cubicBezTo>
                                  <a:lnTo>
                                    <a:pt x="914844" y="65745"/>
                                  </a:lnTo>
                                  <a:lnTo>
                                    <a:pt x="858220" y="65745"/>
                                  </a:lnTo>
                                  <a:lnTo>
                                    <a:pt x="858220" y="54219"/>
                                  </a:lnTo>
                                  <a:lnTo>
                                    <a:pt x="897339" y="54219"/>
                                  </a:lnTo>
                                  <a:cubicBezTo>
                                    <a:pt x="897339" y="51544"/>
                                    <a:pt x="896756" y="49171"/>
                                    <a:pt x="895590" y="47107"/>
                                  </a:cubicBezTo>
                                  <a:cubicBezTo>
                                    <a:pt x="894427" y="45038"/>
                                    <a:pt x="892810" y="43424"/>
                                    <a:pt x="890745" y="42258"/>
                                  </a:cubicBezTo>
                                  <a:cubicBezTo>
                                    <a:pt x="888709" y="41064"/>
                                    <a:pt x="886336" y="40469"/>
                                    <a:pt x="883628" y="40469"/>
                                  </a:cubicBezTo>
                                  <a:cubicBezTo>
                                    <a:pt x="880805" y="40469"/>
                                    <a:pt x="878305" y="41124"/>
                                    <a:pt x="876120" y="42434"/>
                                  </a:cubicBezTo>
                                  <a:cubicBezTo>
                                    <a:pt x="873967" y="43716"/>
                                    <a:pt x="872278" y="45445"/>
                                    <a:pt x="871056" y="47630"/>
                                  </a:cubicBezTo>
                                  <a:cubicBezTo>
                                    <a:pt x="869834" y="49782"/>
                                    <a:pt x="869207" y="52183"/>
                                    <a:pt x="869179" y="54830"/>
                                  </a:cubicBezTo>
                                  <a:lnTo>
                                    <a:pt x="869179" y="65789"/>
                                  </a:lnTo>
                                  <a:cubicBezTo>
                                    <a:pt x="869179" y="69108"/>
                                    <a:pt x="869790" y="71976"/>
                                    <a:pt x="871012" y="74392"/>
                                  </a:cubicBezTo>
                                  <a:cubicBezTo>
                                    <a:pt x="872262" y="76808"/>
                                    <a:pt x="874023" y="78669"/>
                                    <a:pt x="876296" y="79979"/>
                                  </a:cubicBezTo>
                                  <a:cubicBezTo>
                                    <a:pt x="878564" y="81289"/>
                                    <a:pt x="881256" y="81944"/>
                                    <a:pt x="884371" y="81944"/>
                                  </a:cubicBezTo>
                                  <a:cubicBezTo>
                                    <a:pt x="886440" y="81944"/>
                                    <a:pt x="888329" y="81653"/>
                                    <a:pt x="890046" y="81069"/>
                                  </a:cubicBezTo>
                                  <a:cubicBezTo>
                                    <a:pt x="891764" y="80486"/>
                                    <a:pt x="893233" y="79616"/>
                                    <a:pt x="894455" y="78450"/>
                                  </a:cubicBezTo>
                                  <a:cubicBezTo>
                                    <a:pt x="895678" y="77287"/>
                                    <a:pt x="896612" y="75862"/>
                                    <a:pt x="897251" y="74172"/>
                                  </a:cubicBezTo>
                                  <a:lnTo>
                                    <a:pt x="914452" y="75306"/>
                                  </a:lnTo>
                                  <a:cubicBezTo>
                                    <a:pt x="913578" y="79440"/>
                                    <a:pt x="911788" y="83051"/>
                                    <a:pt x="909081" y="86134"/>
                                  </a:cubicBezTo>
                                  <a:cubicBezTo>
                                    <a:pt x="906405" y="89189"/>
                                    <a:pt x="902942" y="91577"/>
                                    <a:pt x="898693" y="93294"/>
                                  </a:cubicBezTo>
                                  <a:cubicBezTo>
                                    <a:pt x="894472" y="94984"/>
                                    <a:pt x="889595" y="95826"/>
                                    <a:pt x="884068" y="95826"/>
                                  </a:cubicBezTo>
                                  <a:close/>
                                  <a:moveTo>
                                    <a:pt x="945580" y="55749"/>
                                  </a:moveTo>
                                  <a:lnTo>
                                    <a:pt x="945580" y="94516"/>
                                  </a:lnTo>
                                  <a:lnTo>
                                    <a:pt x="926981" y="94516"/>
                                  </a:lnTo>
                                  <a:lnTo>
                                    <a:pt x="926981" y="27457"/>
                                  </a:lnTo>
                                  <a:lnTo>
                                    <a:pt x="944705" y="27457"/>
                                  </a:lnTo>
                                  <a:lnTo>
                                    <a:pt x="944705" y="39291"/>
                                  </a:lnTo>
                                  <a:lnTo>
                                    <a:pt x="945492" y="39291"/>
                                  </a:lnTo>
                                  <a:cubicBezTo>
                                    <a:pt x="946977" y="35389"/>
                                    <a:pt x="949466" y="32306"/>
                                    <a:pt x="952956" y="30033"/>
                                  </a:cubicBezTo>
                                  <a:cubicBezTo>
                                    <a:pt x="956451" y="27737"/>
                                    <a:pt x="960684" y="26587"/>
                                    <a:pt x="965660" y="26587"/>
                                  </a:cubicBezTo>
                                  <a:cubicBezTo>
                                    <a:pt x="970317" y="26587"/>
                                    <a:pt x="974379" y="27605"/>
                                    <a:pt x="977841" y="29642"/>
                                  </a:cubicBezTo>
                                  <a:cubicBezTo>
                                    <a:pt x="981304" y="31679"/>
                                    <a:pt x="983996" y="34590"/>
                                    <a:pt x="985917" y="38372"/>
                                  </a:cubicBezTo>
                                  <a:cubicBezTo>
                                    <a:pt x="987838" y="42126"/>
                                    <a:pt x="988800" y="46611"/>
                                    <a:pt x="988800" y="51819"/>
                                  </a:cubicBezTo>
                                  <a:lnTo>
                                    <a:pt x="988800" y="94516"/>
                                  </a:lnTo>
                                  <a:lnTo>
                                    <a:pt x="970201" y="94516"/>
                                  </a:lnTo>
                                  <a:lnTo>
                                    <a:pt x="970201" y="55138"/>
                                  </a:lnTo>
                                  <a:cubicBezTo>
                                    <a:pt x="970229" y="51032"/>
                                    <a:pt x="969183" y="47833"/>
                                    <a:pt x="967058" y="45533"/>
                                  </a:cubicBezTo>
                                  <a:cubicBezTo>
                                    <a:pt x="964934" y="43205"/>
                                    <a:pt x="962010" y="42043"/>
                                    <a:pt x="958284" y="42043"/>
                                  </a:cubicBezTo>
                                  <a:cubicBezTo>
                                    <a:pt x="955780" y="42043"/>
                                    <a:pt x="953567" y="42578"/>
                                    <a:pt x="951646" y="43656"/>
                                  </a:cubicBezTo>
                                  <a:cubicBezTo>
                                    <a:pt x="949757" y="44734"/>
                                    <a:pt x="948272" y="46304"/>
                                    <a:pt x="947193" y="48372"/>
                                  </a:cubicBezTo>
                                  <a:cubicBezTo>
                                    <a:pt x="946147" y="50409"/>
                                    <a:pt x="945608" y="52870"/>
                                    <a:pt x="945580" y="55749"/>
                                  </a:cubicBezTo>
                                  <a:close/>
                                  <a:moveTo>
                                    <a:pt x="1039126" y="27457"/>
                                  </a:moveTo>
                                  <a:lnTo>
                                    <a:pt x="1039126" y="41431"/>
                                  </a:lnTo>
                                  <a:lnTo>
                                    <a:pt x="998741" y="41431"/>
                                  </a:lnTo>
                                  <a:lnTo>
                                    <a:pt x="998741" y="27457"/>
                                  </a:lnTo>
                                  <a:lnTo>
                                    <a:pt x="1039126" y="27457"/>
                                  </a:lnTo>
                                  <a:close/>
                                  <a:moveTo>
                                    <a:pt x="1007910" y="11394"/>
                                  </a:moveTo>
                                  <a:lnTo>
                                    <a:pt x="1026509" y="11394"/>
                                  </a:lnTo>
                                  <a:lnTo>
                                    <a:pt x="1026509" y="73909"/>
                                  </a:lnTo>
                                  <a:cubicBezTo>
                                    <a:pt x="1026509" y="75626"/>
                                    <a:pt x="1026769" y="76968"/>
                                    <a:pt x="1027296" y="77926"/>
                                  </a:cubicBezTo>
                                  <a:cubicBezTo>
                                    <a:pt x="1027819" y="78857"/>
                                    <a:pt x="1028546" y="79512"/>
                                    <a:pt x="1029477" y="79891"/>
                                  </a:cubicBezTo>
                                  <a:cubicBezTo>
                                    <a:pt x="1030439" y="80271"/>
                                    <a:pt x="1031541" y="80458"/>
                                    <a:pt x="1032796" y="80458"/>
                                  </a:cubicBezTo>
                                  <a:cubicBezTo>
                                    <a:pt x="1033666" y="80458"/>
                                    <a:pt x="1034541" y="80386"/>
                                    <a:pt x="1035415" y="80239"/>
                                  </a:cubicBezTo>
                                  <a:cubicBezTo>
                                    <a:pt x="1036286" y="80067"/>
                                    <a:pt x="1036957" y="79935"/>
                                    <a:pt x="1037424" y="79847"/>
                                  </a:cubicBezTo>
                                  <a:lnTo>
                                    <a:pt x="1040348" y="93686"/>
                                  </a:lnTo>
                                  <a:cubicBezTo>
                                    <a:pt x="1039417" y="93977"/>
                                    <a:pt x="1038107" y="94313"/>
                                    <a:pt x="1036418" y="94692"/>
                                  </a:cubicBezTo>
                                  <a:cubicBezTo>
                                    <a:pt x="1034728" y="95100"/>
                                    <a:pt x="1032680" y="95347"/>
                                    <a:pt x="1030263" y="95435"/>
                                  </a:cubicBezTo>
                                  <a:cubicBezTo>
                                    <a:pt x="1025782" y="95607"/>
                                    <a:pt x="1021852" y="95012"/>
                                    <a:pt x="1018474" y="93642"/>
                                  </a:cubicBezTo>
                                  <a:cubicBezTo>
                                    <a:pt x="1015127" y="92276"/>
                                    <a:pt x="1012523" y="90151"/>
                                    <a:pt x="1010662" y="87268"/>
                                  </a:cubicBezTo>
                                  <a:cubicBezTo>
                                    <a:pt x="1008797" y="84388"/>
                                    <a:pt x="1007882" y="80750"/>
                                    <a:pt x="1007910" y="76357"/>
                                  </a:cubicBezTo>
                                  <a:lnTo>
                                    <a:pt x="1007910" y="11394"/>
                                  </a:lnTo>
                                  <a:close/>
                                  <a:moveTo>
                                    <a:pt x="1070361" y="95783"/>
                                  </a:moveTo>
                                  <a:cubicBezTo>
                                    <a:pt x="1066083" y="95783"/>
                                    <a:pt x="1062269" y="95040"/>
                                    <a:pt x="1058923" y="93558"/>
                                  </a:cubicBezTo>
                                  <a:cubicBezTo>
                                    <a:pt x="1055576" y="92044"/>
                                    <a:pt x="1052928" y="89816"/>
                                    <a:pt x="1050979" y="86876"/>
                                  </a:cubicBezTo>
                                  <a:cubicBezTo>
                                    <a:pt x="1049058" y="83909"/>
                                    <a:pt x="1048096" y="80211"/>
                                    <a:pt x="1048096" y="75786"/>
                                  </a:cubicBezTo>
                                  <a:cubicBezTo>
                                    <a:pt x="1048096" y="72064"/>
                                    <a:pt x="1048783" y="68932"/>
                                    <a:pt x="1050148" y="66400"/>
                                  </a:cubicBezTo>
                                  <a:cubicBezTo>
                                    <a:pt x="1051518" y="63868"/>
                                    <a:pt x="1053379" y="61831"/>
                                    <a:pt x="1055736" y="60290"/>
                                  </a:cubicBezTo>
                                  <a:cubicBezTo>
                                    <a:pt x="1058096" y="58748"/>
                                    <a:pt x="1060772" y="57582"/>
                                    <a:pt x="1063771" y="56795"/>
                                  </a:cubicBezTo>
                                  <a:cubicBezTo>
                                    <a:pt x="1066798" y="56013"/>
                                    <a:pt x="1069970" y="55457"/>
                                    <a:pt x="1073288" y="55138"/>
                                  </a:cubicBezTo>
                                  <a:cubicBezTo>
                                    <a:pt x="1077186" y="54731"/>
                                    <a:pt x="1080329" y="54351"/>
                                    <a:pt x="1082718" y="54004"/>
                                  </a:cubicBezTo>
                                  <a:cubicBezTo>
                                    <a:pt x="1085102" y="53624"/>
                                    <a:pt x="1086835" y="53073"/>
                                    <a:pt x="1087913" y="52342"/>
                                  </a:cubicBezTo>
                                  <a:cubicBezTo>
                                    <a:pt x="1088988" y="51615"/>
                                    <a:pt x="1089527" y="50541"/>
                                    <a:pt x="1089527" y="49111"/>
                                  </a:cubicBezTo>
                                  <a:lnTo>
                                    <a:pt x="1089527" y="48852"/>
                                  </a:lnTo>
                                  <a:cubicBezTo>
                                    <a:pt x="1089527" y="46088"/>
                                    <a:pt x="1088656" y="43947"/>
                                    <a:pt x="1086907" y="42434"/>
                                  </a:cubicBezTo>
                                  <a:cubicBezTo>
                                    <a:pt x="1085190" y="40920"/>
                                    <a:pt x="1082745" y="40165"/>
                                    <a:pt x="1079574" y="40165"/>
                                  </a:cubicBezTo>
                                  <a:cubicBezTo>
                                    <a:pt x="1076228" y="40165"/>
                                    <a:pt x="1073564" y="40904"/>
                                    <a:pt x="1071583" y="42390"/>
                                  </a:cubicBezTo>
                                  <a:cubicBezTo>
                                    <a:pt x="1069606" y="43844"/>
                                    <a:pt x="1068296" y="45677"/>
                                    <a:pt x="1067657" y="47889"/>
                                  </a:cubicBezTo>
                                  <a:lnTo>
                                    <a:pt x="1050456" y="46496"/>
                                  </a:lnTo>
                                  <a:cubicBezTo>
                                    <a:pt x="1051327" y="42418"/>
                                    <a:pt x="1053044" y="38895"/>
                                    <a:pt x="1055604" y="35928"/>
                                  </a:cubicBezTo>
                                  <a:cubicBezTo>
                                    <a:pt x="1058168" y="32933"/>
                                    <a:pt x="1061471" y="30632"/>
                                    <a:pt x="1065517" y="29031"/>
                                  </a:cubicBezTo>
                                  <a:cubicBezTo>
                                    <a:pt x="1069590" y="27401"/>
                                    <a:pt x="1074307" y="26587"/>
                                    <a:pt x="1079662" y="26587"/>
                                  </a:cubicBezTo>
                                  <a:cubicBezTo>
                                    <a:pt x="1083385" y="26587"/>
                                    <a:pt x="1086951" y="27022"/>
                                    <a:pt x="1090358" y="27896"/>
                                  </a:cubicBezTo>
                                  <a:cubicBezTo>
                                    <a:pt x="1093792" y="28767"/>
                                    <a:pt x="1096832" y="30121"/>
                                    <a:pt x="1099479" y="31954"/>
                                  </a:cubicBezTo>
                                  <a:cubicBezTo>
                                    <a:pt x="1102159" y="33791"/>
                                    <a:pt x="1104268" y="36148"/>
                                    <a:pt x="1105813" y="39027"/>
                                  </a:cubicBezTo>
                                  <a:cubicBezTo>
                                    <a:pt x="1107355" y="41879"/>
                                    <a:pt x="1108126" y="45301"/>
                                    <a:pt x="1108126" y="49287"/>
                                  </a:cubicBezTo>
                                  <a:lnTo>
                                    <a:pt x="1108126" y="94516"/>
                                  </a:lnTo>
                                  <a:lnTo>
                                    <a:pt x="1090489" y="94516"/>
                                  </a:lnTo>
                                  <a:lnTo>
                                    <a:pt x="1090489" y="85219"/>
                                  </a:lnTo>
                                  <a:lnTo>
                                    <a:pt x="1089962" y="85219"/>
                                  </a:lnTo>
                                  <a:cubicBezTo>
                                    <a:pt x="1088888" y="87312"/>
                                    <a:pt x="1087446" y="89161"/>
                                    <a:pt x="1085641" y="90762"/>
                                  </a:cubicBezTo>
                                  <a:cubicBezTo>
                                    <a:pt x="1083836" y="92332"/>
                                    <a:pt x="1081667" y="93570"/>
                                    <a:pt x="1079135" y="94473"/>
                                  </a:cubicBezTo>
                                  <a:cubicBezTo>
                                    <a:pt x="1076603" y="95347"/>
                                    <a:pt x="1073680" y="95783"/>
                                    <a:pt x="1070361" y="95783"/>
                                  </a:cubicBezTo>
                                  <a:close/>
                                  <a:moveTo>
                                    <a:pt x="1075689" y="82947"/>
                                  </a:moveTo>
                                  <a:cubicBezTo>
                                    <a:pt x="1078424" y="82947"/>
                                    <a:pt x="1080840" y="82407"/>
                                    <a:pt x="1082937" y="81333"/>
                                  </a:cubicBezTo>
                                  <a:cubicBezTo>
                                    <a:pt x="1085030" y="80227"/>
                                    <a:pt x="1086675" y="78741"/>
                                    <a:pt x="1087870" y="76880"/>
                                  </a:cubicBezTo>
                                  <a:cubicBezTo>
                                    <a:pt x="1089064" y="75015"/>
                                    <a:pt x="1089659" y="72906"/>
                                    <a:pt x="1089659" y="70550"/>
                                  </a:cubicBezTo>
                                  <a:lnTo>
                                    <a:pt x="1089659" y="63433"/>
                                  </a:lnTo>
                                  <a:cubicBezTo>
                                    <a:pt x="1089076" y="63812"/>
                                    <a:pt x="1088277" y="64160"/>
                                    <a:pt x="1087258" y="64479"/>
                                  </a:cubicBezTo>
                                  <a:cubicBezTo>
                                    <a:pt x="1086268" y="64771"/>
                                    <a:pt x="1085146" y="65046"/>
                                    <a:pt x="1083896" y="65310"/>
                                  </a:cubicBezTo>
                                  <a:cubicBezTo>
                                    <a:pt x="1082646" y="65542"/>
                                    <a:pt x="1081392" y="65761"/>
                                    <a:pt x="1080142" y="65965"/>
                                  </a:cubicBezTo>
                                  <a:cubicBezTo>
                                    <a:pt x="1078892" y="66141"/>
                                    <a:pt x="1077753" y="66301"/>
                                    <a:pt x="1076735" y="66444"/>
                                  </a:cubicBezTo>
                                  <a:cubicBezTo>
                                    <a:pt x="1074554" y="66764"/>
                                    <a:pt x="1072645" y="67275"/>
                                    <a:pt x="1071016" y="67974"/>
                                  </a:cubicBezTo>
                                  <a:cubicBezTo>
                                    <a:pt x="1069386" y="68673"/>
                                    <a:pt x="1068120" y="69619"/>
                                    <a:pt x="1067218" y="70810"/>
                                  </a:cubicBezTo>
                                  <a:cubicBezTo>
                                    <a:pt x="1066315" y="71976"/>
                                    <a:pt x="1065864" y="73429"/>
                                    <a:pt x="1065864" y="75175"/>
                                  </a:cubicBezTo>
                                  <a:cubicBezTo>
                                    <a:pt x="1065864" y="77707"/>
                                    <a:pt x="1066782" y="79644"/>
                                    <a:pt x="1068616" y="80982"/>
                                  </a:cubicBezTo>
                                  <a:cubicBezTo>
                                    <a:pt x="1070477" y="82292"/>
                                    <a:pt x="1072837" y="82947"/>
                                    <a:pt x="1075689" y="82947"/>
                                  </a:cubicBezTo>
                                  <a:close/>
                                  <a:moveTo>
                                    <a:pt x="1158224" y="27457"/>
                                  </a:moveTo>
                                  <a:lnTo>
                                    <a:pt x="1158224" y="41431"/>
                                  </a:lnTo>
                                  <a:lnTo>
                                    <a:pt x="1117839" y="41431"/>
                                  </a:lnTo>
                                  <a:lnTo>
                                    <a:pt x="1117839" y="27457"/>
                                  </a:lnTo>
                                  <a:lnTo>
                                    <a:pt x="1158224" y="27457"/>
                                  </a:lnTo>
                                  <a:close/>
                                  <a:moveTo>
                                    <a:pt x="1127008" y="11394"/>
                                  </a:moveTo>
                                  <a:lnTo>
                                    <a:pt x="1145603" y="11394"/>
                                  </a:lnTo>
                                  <a:lnTo>
                                    <a:pt x="1145603" y="73909"/>
                                  </a:lnTo>
                                  <a:cubicBezTo>
                                    <a:pt x="1145603" y="75626"/>
                                    <a:pt x="1145867" y="76968"/>
                                    <a:pt x="1146390" y="77926"/>
                                  </a:cubicBezTo>
                                  <a:cubicBezTo>
                                    <a:pt x="1146913" y="78857"/>
                                    <a:pt x="1147644" y="79512"/>
                                    <a:pt x="1148575" y="79891"/>
                                  </a:cubicBezTo>
                                  <a:cubicBezTo>
                                    <a:pt x="1149533" y="80271"/>
                                    <a:pt x="1150639" y="80458"/>
                                    <a:pt x="1151894" y="80458"/>
                                  </a:cubicBezTo>
                                  <a:cubicBezTo>
                                    <a:pt x="1152764" y="80458"/>
                                    <a:pt x="1153639" y="80386"/>
                                    <a:pt x="1154509" y="80239"/>
                                  </a:cubicBezTo>
                                  <a:cubicBezTo>
                                    <a:pt x="1155384" y="80067"/>
                                    <a:pt x="1156055" y="79935"/>
                                    <a:pt x="1156518" y="79847"/>
                                  </a:cubicBezTo>
                                  <a:lnTo>
                                    <a:pt x="1159446" y="93686"/>
                                  </a:lnTo>
                                  <a:cubicBezTo>
                                    <a:pt x="1158511" y="93977"/>
                                    <a:pt x="1157201" y="94313"/>
                                    <a:pt x="1155516" y="94692"/>
                                  </a:cubicBezTo>
                                  <a:cubicBezTo>
                                    <a:pt x="1153827" y="95100"/>
                                    <a:pt x="1151774" y="95347"/>
                                    <a:pt x="1149358" y="95435"/>
                                  </a:cubicBezTo>
                                  <a:cubicBezTo>
                                    <a:pt x="1144876" y="95607"/>
                                    <a:pt x="1140947" y="95012"/>
                                    <a:pt x="1137572" y="93642"/>
                                  </a:cubicBezTo>
                                  <a:cubicBezTo>
                                    <a:pt x="1134225" y="92276"/>
                                    <a:pt x="1131621" y="90151"/>
                                    <a:pt x="1129756" y="87268"/>
                                  </a:cubicBezTo>
                                  <a:cubicBezTo>
                                    <a:pt x="1127895" y="84388"/>
                                    <a:pt x="1126976" y="80750"/>
                                    <a:pt x="1127008" y="76357"/>
                                  </a:cubicBezTo>
                                  <a:lnTo>
                                    <a:pt x="1127008" y="11394"/>
                                  </a:lnTo>
                                  <a:close/>
                                  <a:moveTo>
                                    <a:pt x="1170337" y="94516"/>
                                  </a:moveTo>
                                  <a:lnTo>
                                    <a:pt x="1170337" y="27457"/>
                                  </a:lnTo>
                                  <a:lnTo>
                                    <a:pt x="1188936" y="27457"/>
                                  </a:lnTo>
                                  <a:lnTo>
                                    <a:pt x="1188936" y="94516"/>
                                  </a:lnTo>
                                  <a:lnTo>
                                    <a:pt x="1170337" y="94516"/>
                                  </a:lnTo>
                                  <a:close/>
                                  <a:moveTo>
                                    <a:pt x="1179722" y="18815"/>
                                  </a:moveTo>
                                  <a:cubicBezTo>
                                    <a:pt x="1176958" y="18815"/>
                                    <a:pt x="1174586" y="17900"/>
                                    <a:pt x="1172605" y="16063"/>
                                  </a:cubicBezTo>
                                  <a:cubicBezTo>
                                    <a:pt x="1170628" y="14202"/>
                                    <a:pt x="1169638" y="11977"/>
                                    <a:pt x="1169638" y="9385"/>
                                  </a:cubicBezTo>
                                  <a:cubicBezTo>
                                    <a:pt x="1169638" y="6826"/>
                                    <a:pt x="1170628" y="4625"/>
                                    <a:pt x="1172605" y="2792"/>
                                  </a:cubicBezTo>
                                  <a:cubicBezTo>
                                    <a:pt x="1174586" y="931"/>
                                    <a:pt x="1176942" y="0"/>
                                    <a:pt x="1179678" y="0"/>
                                  </a:cubicBezTo>
                                  <a:cubicBezTo>
                                    <a:pt x="1182474" y="0"/>
                                    <a:pt x="1184846" y="931"/>
                                    <a:pt x="1186795" y="2792"/>
                                  </a:cubicBezTo>
                                  <a:cubicBezTo>
                                    <a:pt x="1188776" y="4625"/>
                                    <a:pt x="1189762" y="6826"/>
                                    <a:pt x="1189762" y="9385"/>
                                  </a:cubicBezTo>
                                  <a:cubicBezTo>
                                    <a:pt x="1189762" y="11977"/>
                                    <a:pt x="1188776" y="14202"/>
                                    <a:pt x="1186795" y="16063"/>
                                  </a:cubicBezTo>
                                  <a:cubicBezTo>
                                    <a:pt x="1184846" y="17900"/>
                                    <a:pt x="1182490" y="18815"/>
                                    <a:pt x="1179722" y="18815"/>
                                  </a:cubicBezTo>
                                  <a:close/>
                                  <a:moveTo>
                                    <a:pt x="1234129" y="95826"/>
                                  </a:moveTo>
                                  <a:cubicBezTo>
                                    <a:pt x="1227348" y="95826"/>
                                    <a:pt x="1221485" y="94385"/>
                                    <a:pt x="1216537" y="91505"/>
                                  </a:cubicBezTo>
                                  <a:cubicBezTo>
                                    <a:pt x="1211616" y="88594"/>
                                    <a:pt x="1207818" y="84548"/>
                                    <a:pt x="1205142" y="79368"/>
                                  </a:cubicBezTo>
                                  <a:cubicBezTo>
                                    <a:pt x="1202466" y="74156"/>
                                    <a:pt x="1201125" y="68118"/>
                                    <a:pt x="1201125" y="61248"/>
                                  </a:cubicBezTo>
                                  <a:cubicBezTo>
                                    <a:pt x="1201125" y="54323"/>
                                    <a:pt x="1202466" y="48269"/>
                                    <a:pt x="1205142" y="43089"/>
                                  </a:cubicBezTo>
                                  <a:cubicBezTo>
                                    <a:pt x="1207818" y="37877"/>
                                    <a:pt x="1211616" y="33831"/>
                                    <a:pt x="1216537" y="30952"/>
                                  </a:cubicBezTo>
                                  <a:cubicBezTo>
                                    <a:pt x="1221485" y="28040"/>
                                    <a:pt x="1227348" y="26587"/>
                                    <a:pt x="1234129" y="26587"/>
                                  </a:cubicBezTo>
                                  <a:cubicBezTo>
                                    <a:pt x="1240911" y="26587"/>
                                    <a:pt x="1246761" y="28040"/>
                                    <a:pt x="1251682" y="30952"/>
                                  </a:cubicBezTo>
                                  <a:cubicBezTo>
                                    <a:pt x="1256630" y="33831"/>
                                    <a:pt x="1260440" y="37877"/>
                                    <a:pt x="1263120" y="43089"/>
                                  </a:cubicBezTo>
                                  <a:cubicBezTo>
                                    <a:pt x="1265796" y="48269"/>
                                    <a:pt x="1267134" y="54323"/>
                                    <a:pt x="1267134" y="61248"/>
                                  </a:cubicBezTo>
                                  <a:cubicBezTo>
                                    <a:pt x="1267134" y="68118"/>
                                    <a:pt x="1265796" y="74156"/>
                                    <a:pt x="1263120" y="79368"/>
                                  </a:cubicBezTo>
                                  <a:cubicBezTo>
                                    <a:pt x="1260440" y="84548"/>
                                    <a:pt x="1256630" y="88594"/>
                                    <a:pt x="1251682" y="91505"/>
                                  </a:cubicBezTo>
                                  <a:cubicBezTo>
                                    <a:pt x="1246761" y="94385"/>
                                    <a:pt x="1240911" y="95826"/>
                                    <a:pt x="1234129" y="95826"/>
                                  </a:cubicBezTo>
                                  <a:close/>
                                  <a:moveTo>
                                    <a:pt x="1234217" y="81421"/>
                                  </a:moveTo>
                                  <a:cubicBezTo>
                                    <a:pt x="1237304" y="81421"/>
                                    <a:pt x="1239880" y="80546"/>
                                    <a:pt x="1241945" y="78801"/>
                                  </a:cubicBezTo>
                                  <a:cubicBezTo>
                                    <a:pt x="1244014" y="77024"/>
                                    <a:pt x="1245567" y="74608"/>
                                    <a:pt x="1246618" y="71552"/>
                                  </a:cubicBezTo>
                                  <a:cubicBezTo>
                                    <a:pt x="1247692" y="68497"/>
                                    <a:pt x="1248231" y="65019"/>
                                    <a:pt x="1248231" y="61121"/>
                                  </a:cubicBezTo>
                                  <a:cubicBezTo>
                                    <a:pt x="1248231" y="57219"/>
                                    <a:pt x="1247692" y="53740"/>
                                    <a:pt x="1246618" y="50685"/>
                                  </a:cubicBezTo>
                                  <a:cubicBezTo>
                                    <a:pt x="1245567" y="47630"/>
                                    <a:pt x="1244014" y="45214"/>
                                    <a:pt x="1241945" y="43436"/>
                                  </a:cubicBezTo>
                                  <a:cubicBezTo>
                                    <a:pt x="1239880" y="41663"/>
                                    <a:pt x="1237304" y="40776"/>
                                    <a:pt x="1234217" y="40776"/>
                                  </a:cubicBezTo>
                                  <a:cubicBezTo>
                                    <a:pt x="1231102" y="40776"/>
                                    <a:pt x="1228486" y="41663"/>
                                    <a:pt x="1226361" y="43436"/>
                                  </a:cubicBezTo>
                                  <a:cubicBezTo>
                                    <a:pt x="1224264" y="45214"/>
                                    <a:pt x="1222679" y="47630"/>
                                    <a:pt x="1221601" y="50685"/>
                                  </a:cubicBezTo>
                                  <a:cubicBezTo>
                                    <a:pt x="1220554" y="53740"/>
                                    <a:pt x="1220031" y="57219"/>
                                    <a:pt x="1220031" y="61121"/>
                                  </a:cubicBezTo>
                                  <a:cubicBezTo>
                                    <a:pt x="1220031" y="65019"/>
                                    <a:pt x="1220554" y="68497"/>
                                    <a:pt x="1221601" y="71552"/>
                                  </a:cubicBezTo>
                                  <a:cubicBezTo>
                                    <a:pt x="1222679" y="74608"/>
                                    <a:pt x="1224264" y="77024"/>
                                    <a:pt x="1226361" y="78801"/>
                                  </a:cubicBezTo>
                                  <a:cubicBezTo>
                                    <a:pt x="1228486" y="80546"/>
                                    <a:pt x="1231102" y="81421"/>
                                    <a:pt x="1234217" y="81421"/>
                                  </a:cubicBezTo>
                                  <a:close/>
                                  <a:moveTo>
                                    <a:pt x="1297826" y="55749"/>
                                  </a:moveTo>
                                  <a:lnTo>
                                    <a:pt x="1297826" y="94516"/>
                                  </a:lnTo>
                                  <a:lnTo>
                                    <a:pt x="1279227" y="94516"/>
                                  </a:lnTo>
                                  <a:lnTo>
                                    <a:pt x="1279227" y="27457"/>
                                  </a:lnTo>
                                  <a:lnTo>
                                    <a:pt x="1296955" y="27457"/>
                                  </a:lnTo>
                                  <a:lnTo>
                                    <a:pt x="1296955" y="39291"/>
                                  </a:lnTo>
                                  <a:lnTo>
                                    <a:pt x="1297738" y="39291"/>
                                  </a:lnTo>
                                  <a:cubicBezTo>
                                    <a:pt x="1299224" y="35389"/>
                                    <a:pt x="1301712" y="32306"/>
                                    <a:pt x="1305206" y="30033"/>
                                  </a:cubicBezTo>
                                  <a:cubicBezTo>
                                    <a:pt x="1308697" y="27737"/>
                                    <a:pt x="1312930" y="26587"/>
                                    <a:pt x="1317910" y="26587"/>
                                  </a:cubicBezTo>
                                  <a:cubicBezTo>
                                    <a:pt x="1322567" y="26587"/>
                                    <a:pt x="1326625" y="27605"/>
                                    <a:pt x="1330087" y="29642"/>
                                  </a:cubicBezTo>
                                  <a:cubicBezTo>
                                    <a:pt x="1333554" y="31679"/>
                                    <a:pt x="1336246" y="34590"/>
                                    <a:pt x="1338167" y="38372"/>
                                  </a:cubicBezTo>
                                  <a:cubicBezTo>
                                    <a:pt x="1340088" y="42126"/>
                                    <a:pt x="1341046" y="46611"/>
                                    <a:pt x="1341046" y="51819"/>
                                  </a:cubicBezTo>
                                  <a:lnTo>
                                    <a:pt x="1341046" y="94516"/>
                                  </a:lnTo>
                                  <a:lnTo>
                                    <a:pt x="1322447" y="94516"/>
                                  </a:lnTo>
                                  <a:lnTo>
                                    <a:pt x="1322447" y="55138"/>
                                  </a:lnTo>
                                  <a:cubicBezTo>
                                    <a:pt x="1322479" y="51032"/>
                                    <a:pt x="1321429" y="47833"/>
                                    <a:pt x="1319304" y="45533"/>
                                  </a:cubicBezTo>
                                  <a:cubicBezTo>
                                    <a:pt x="1317179" y="43205"/>
                                    <a:pt x="1314256" y="42043"/>
                                    <a:pt x="1310530" y="42043"/>
                                  </a:cubicBezTo>
                                  <a:cubicBezTo>
                                    <a:pt x="1308026" y="42043"/>
                                    <a:pt x="1305817" y="42578"/>
                                    <a:pt x="1303896" y="43656"/>
                                  </a:cubicBezTo>
                                  <a:cubicBezTo>
                                    <a:pt x="1302003" y="44734"/>
                                    <a:pt x="1300517" y="46304"/>
                                    <a:pt x="1299443" y="48372"/>
                                  </a:cubicBezTo>
                                  <a:cubicBezTo>
                                    <a:pt x="1298393" y="50409"/>
                                    <a:pt x="1297854" y="52870"/>
                                    <a:pt x="1297826" y="55749"/>
                                  </a:cubicBezTo>
                                  <a:close/>
                                </a:path>
                              </a:pathLst>
                            </a:custGeom>
                            <a:solidFill>
                              <a:srgbClr val="F5A800"/>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492543338" name="Forme libre : forme 492543338">
                            <a:extLst>
                              <a:ext uri="{FF2B5EF4-FFF2-40B4-BE49-F238E27FC236}">
                                <a16:creationId xmlns:a16="http://schemas.microsoft.com/office/drawing/2014/main" id="{20BA554A-C918-24C5-F1E3-17B1E8D73E3B}"/>
                              </a:ext>
                            </a:extLst>
                          </wps:cNvPr>
                          <wps:cNvSpPr/>
                          <wps:spPr>
                            <a:xfrm>
                              <a:off x="4371525" y="1201940"/>
                              <a:ext cx="487259" cy="531535"/>
                            </a:xfrm>
                            <a:custGeom>
                              <a:avLst/>
                              <a:gdLst>
                                <a:gd name="connsiteX0" fmla="*/ 1767 w 487259"/>
                                <a:gd name="connsiteY0" fmla="*/ 483184 h 531535"/>
                                <a:gd name="connsiteX1" fmla="*/ 1767 w 487259"/>
                                <a:gd name="connsiteY1" fmla="*/ 491659 h 531535"/>
                                <a:gd name="connsiteX2" fmla="*/ 39908 w 487259"/>
                                <a:gd name="connsiteY2" fmla="*/ 529784 h 531535"/>
                                <a:gd name="connsiteX3" fmla="*/ 48375 w 487259"/>
                                <a:gd name="connsiteY3" fmla="*/ 529784 h 531535"/>
                                <a:gd name="connsiteX4" fmla="*/ 48375 w 487259"/>
                                <a:gd name="connsiteY4" fmla="*/ 521309 h 531535"/>
                                <a:gd name="connsiteX5" fmla="*/ 14468 w 487259"/>
                                <a:gd name="connsiteY5" fmla="*/ 487422 h 531535"/>
                                <a:gd name="connsiteX6" fmla="*/ 48375 w 487259"/>
                                <a:gd name="connsiteY6" fmla="*/ 453535 h 531535"/>
                                <a:gd name="connsiteX7" fmla="*/ 48375 w 487259"/>
                                <a:gd name="connsiteY7" fmla="*/ 445060 h 531535"/>
                                <a:gd name="connsiteX8" fmla="*/ 39908 w 487259"/>
                                <a:gd name="connsiteY8" fmla="*/ 445060 h 531535"/>
                                <a:gd name="connsiteX9" fmla="*/ 1767 w 487259"/>
                                <a:gd name="connsiteY9" fmla="*/ 483184 h 531535"/>
                                <a:gd name="connsiteX10" fmla="*/ 485492 w 487259"/>
                                <a:gd name="connsiteY10" fmla="*/ 48351 h 531535"/>
                                <a:gd name="connsiteX11" fmla="*/ 485492 w 487259"/>
                                <a:gd name="connsiteY11" fmla="*/ 39877 h 531535"/>
                                <a:gd name="connsiteX12" fmla="*/ 447352 w 487259"/>
                                <a:gd name="connsiteY12" fmla="*/ 1752 h 531535"/>
                                <a:gd name="connsiteX13" fmla="*/ 438885 w 487259"/>
                                <a:gd name="connsiteY13" fmla="*/ 1752 h 531535"/>
                                <a:gd name="connsiteX14" fmla="*/ 438885 w 487259"/>
                                <a:gd name="connsiteY14" fmla="*/ 10227 h 531535"/>
                                <a:gd name="connsiteX15" fmla="*/ 472792 w 487259"/>
                                <a:gd name="connsiteY15" fmla="*/ 44114 h 531535"/>
                                <a:gd name="connsiteX16" fmla="*/ 438885 w 487259"/>
                                <a:gd name="connsiteY16" fmla="*/ 78001 h 531535"/>
                                <a:gd name="connsiteX17" fmla="*/ 438885 w 487259"/>
                                <a:gd name="connsiteY17" fmla="*/ 86476 h 531535"/>
                                <a:gd name="connsiteX18" fmla="*/ 447352 w 487259"/>
                                <a:gd name="connsiteY18" fmla="*/ 86476 h 531535"/>
                                <a:gd name="connsiteX19" fmla="*/ 485492 w 487259"/>
                                <a:gd name="connsiteY19" fmla="*/ 48351 h 531535"/>
                                <a:gd name="connsiteX20" fmla="*/ 6001 w 487259"/>
                                <a:gd name="connsiteY20" fmla="*/ 493413 h 531535"/>
                                <a:gd name="connsiteX21" fmla="*/ 128130 w 487259"/>
                                <a:gd name="connsiteY21" fmla="*/ 493413 h 531535"/>
                                <a:gd name="connsiteX22" fmla="*/ 128130 w 487259"/>
                                <a:gd name="connsiteY22" fmla="*/ 481431 h 531535"/>
                                <a:gd name="connsiteX23" fmla="*/ 6001 w 487259"/>
                                <a:gd name="connsiteY23" fmla="*/ 481431 h 531535"/>
                                <a:gd name="connsiteX24" fmla="*/ 6001 w 487259"/>
                                <a:gd name="connsiteY24" fmla="*/ 493413 h 531535"/>
                                <a:gd name="connsiteX25" fmla="*/ 261921 w 487259"/>
                                <a:gd name="connsiteY25" fmla="*/ 359621 h 531535"/>
                                <a:gd name="connsiteX26" fmla="*/ 261921 w 487259"/>
                                <a:gd name="connsiteY26" fmla="*/ 171915 h 531535"/>
                                <a:gd name="connsiteX27" fmla="*/ 249940 w 487259"/>
                                <a:gd name="connsiteY27" fmla="*/ 171915 h 531535"/>
                                <a:gd name="connsiteX28" fmla="*/ 249940 w 487259"/>
                                <a:gd name="connsiteY28" fmla="*/ 359621 h 531535"/>
                                <a:gd name="connsiteX29" fmla="*/ 261921 w 487259"/>
                                <a:gd name="connsiteY29" fmla="*/ 359621 h 531535"/>
                                <a:gd name="connsiteX30" fmla="*/ 383731 w 487259"/>
                                <a:gd name="connsiteY30" fmla="*/ 50105 h 531535"/>
                                <a:gd name="connsiteX31" fmla="*/ 481259 w 487259"/>
                                <a:gd name="connsiteY31" fmla="*/ 50105 h 531535"/>
                                <a:gd name="connsiteX32" fmla="*/ 481259 w 487259"/>
                                <a:gd name="connsiteY32" fmla="*/ 38123 h 531535"/>
                                <a:gd name="connsiteX33" fmla="*/ 383731 w 487259"/>
                                <a:gd name="connsiteY33" fmla="*/ 38123 h 531535"/>
                                <a:gd name="connsiteX34" fmla="*/ 383731 w 487259"/>
                                <a:gd name="connsiteY34" fmla="*/ 50105 h 531535"/>
                                <a:gd name="connsiteX35" fmla="*/ 261921 w 487259"/>
                                <a:gd name="connsiteY35" fmla="*/ 171915 h 531535"/>
                                <a:gd name="connsiteX36" fmla="*/ 383731 w 487259"/>
                                <a:gd name="connsiteY36" fmla="*/ 50105 h 531535"/>
                                <a:gd name="connsiteX37" fmla="*/ 383731 w 487259"/>
                                <a:gd name="connsiteY37" fmla="*/ 38123 h 531535"/>
                                <a:gd name="connsiteX38" fmla="*/ 249940 w 487259"/>
                                <a:gd name="connsiteY38" fmla="*/ 171915 h 531535"/>
                                <a:gd name="connsiteX39" fmla="*/ 261921 w 487259"/>
                                <a:gd name="connsiteY39" fmla="*/ 171915 h 531535"/>
                                <a:gd name="connsiteX40" fmla="*/ 128130 w 487259"/>
                                <a:gd name="connsiteY40" fmla="*/ 493413 h 531535"/>
                                <a:gd name="connsiteX41" fmla="*/ 261921 w 487259"/>
                                <a:gd name="connsiteY41" fmla="*/ 359621 h 531535"/>
                                <a:gd name="connsiteX42" fmla="*/ 249940 w 487259"/>
                                <a:gd name="connsiteY42" fmla="*/ 359621 h 531535"/>
                                <a:gd name="connsiteX43" fmla="*/ 128130 w 487259"/>
                                <a:gd name="connsiteY43" fmla="*/ 481431 h 531535"/>
                                <a:gd name="connsiteX44" fmla="*/ 128130 w 487259"/>
                                <a:gd name="connsiteY44" fmla="*/ 493413 h 53153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Lst>
                              <a:rect l="l" t="t" r="r" b="b"/>
                              <a:pathLst>
                                <a:path w="487259" h="531535">
                                  <a:moveTo>
                                    <a:pt x="1767" y="483184"/>
                                  </a:moveTo>
                                  <a:cubicBezTo>
                                    <a:pt x="-589" y="485525"/>
                                    <a:pt x="-589" y="489319"/>
                                    <a:pt x="1767" y="491659"/>
                                  </a:cubicBezTo>
                                  <a:lnTo>
                                    <a:pt x="39908" y="529784"/>
                                  </a:lnTo>
                                  <a:cubicBezTo>
                                    <a:pt x="42224" y="532120"/>
                                    <a:pt x="46018" y="532120"/>
                                    <a:pt x="48375" y="529784"/>
                                  </a:cubicBezTo>
                                  <a:cubicBezTo>
                                    <a:pt x="50691" y="527443"/>
                                    <a:pt x="50691" y="523649"/>
                                    <a:pt x="48375" y="521309"/>
                                  </a:cubicBezTo>
                                  <a:lnTo>
                                    <a:pt x="14468" y="487422"/>
                                  </a:lnTo>
                                  <a:lnTo>
                                    <a:pt x="48375" y="453535"/>
                                  </a:lnTo>
                                  <a:cubicBezTo>
                                    <a:pt x="50691" y="451194"/>
                                    <a:pt x="50691" y="447400"/>
                                    <a:pt x="48375" y="445060"/>
                                  </a:cubicBezTo>
                                  <a:cubicBezTo>
                                    <a:pt x="46018" y="442724"/>
                                    <a:pt x="42224" y="442724"/>
                                    <a:pt x="39908" y="445060"/>
                                  </a:cubicBezTo>
                                  <a:lnTo>
                                    <a:pt x="1767" y="483184"/>
                                  </a:lnTo>
                                  <a:close/>
                                  <a:moveTo>
                                    <a:pt x="485492" y="48351"/>
                                  </a:moveTo>
                                  <a:cubicBezTo>
                                    <a:pt x="487849" y="46011"/>
                                    <a:pt x="487849" y="42217"/>
                                    <a:pt x="485492" y="39877"/>
                                  </a:cubicBezTo>
                                  <a:lnTo>
                                    <a:pt x="447352" y="1752"/>
                                  </a:lnTo>
                                  <a:cubicBezTo>
                                    <a:pt x="445035" y="-584"/>
                                    <a:pt x="441241" y="-584"/>
                                    <a:pt x="438885" y="1752"/>
                                  </a:cubicBezTo>
                                  <a:cubicBezTo>
                                    <a:pt x="436569" y="4093"/>
                                    <a:pt x="436569" y="7887"/>
                                    <a:pt x="438885" y="10227"/>
                                  </a:cubicBezTo>
                                  <a:lnTo>
                                    <a:pt x="472792" y="44114"/>
                                  </a:lnTo>
                                  <a:lnTo>
                                    <a:pt x="438885" y="78001"/>
                                  </a:lnTo>
                                  <a:cubicBezTo>
                                    <a:pt x="436569" y="80342"/>
                                    <a:pt x="436569" y="84136"/>
                                    <a:pt x="438885" y="86476"/>
                                  </a:cubicBezTo>
                                  <a:cubicBezTo>
                                    <a:pt x="441241" y="88812"/>
                                    <a:pt x="445035" y="88812"/>
                                    <a:pt x="447352" y="86476"/>
                                  </a:cubicBezTo>
                                  <a:lnTo>
                                    <a:pt x="485492" y="48351"/>
                                  </a:lnTo>
                                  <a:close/>
                                  <a:moveTo>
                                    <a:pt x="6001" y="493413"/>
                                  </a:moveTo>
                                  <a:lnTo>
                                    <a:pt x="128130" y="493413"/>
                                  </a:lnTo>
                                  <a:lnTo>
                                    <a:pt x="128130" y="481431"/>
                                  </a:lnTo>
                                  <a:lnTo>
                                    <a:pt x="6001" y="481431"/>
                                  </a:lnTo>
                                  <a:lnTo>
                                    <a:pt x="6001" y="493413"/>
                                  </a:lnTo>
                                  <a:close/>
                                  <a:moveTo>
                                    <a:pt x="261921" y="359621"/>
                                  </a:moveTo>
                                  <a:lnTo>
                                    <a:pt x="261921" y="171915"/>
                                  </a:lnTo>
                                  <a:lnTo>
                                    <a:pt x="249940" y="171915"/>
                                  </a:lnTo>
                                  <a:lnTo>
                                    <a:pt x="249940" y="359621"/>
                                  </a:lnTo>
                                  <a:lnTo>
                                    <a:pt x="261921" y="359621"/>
                                  </a:lnTo>
                                  <a:close/>
                                  <a:moveTo>
                                    <a:pt x="383731" y="50105"/>
                                  </a:moveTo>
                                  <a:lnTo>
                                    <a:pt x="481259" y="50105"/>
                                  </a:lnTo>
                                  <a:lnTo>
                                    <a:pt x="481259" y="38123"/>
                                  </a:lnTo>
                                  <a:lnTo>
                                    <a:pt x="383731" y="38123"/>
                                  </a:lnTo>
                                  <a:lnTo>
                                    <a:pt x="383731" y="50105"/>
                                  </a:lnTo>
                                  <a:close/>
                                  <a:moveTo>
                                    <a:pt x="261921" y="171915"/>
                                  </a:moveTo>
                                  <a:cubicBezTo>
                                    <a:pt x="261921" y="104640"/>
                                    <a:pt x="316436" y="50105"/>
                                    <a:pt x="383731" y="50105"/>
                                  </a:cubicBezTo>
                                  <a:lnTo>
                                    <a:pt x="383731" y="38123"/>
                                  </a:lnTo>
                                  <a:cubicBezTo>
                                    <a:pt x="309846" y="38123"/>
                                    <a:pt x="249940" y="98022"/>
                                    <a:pt x="249940" y="171915"/>
                                  </a:cubicBezTo>
                                  <a:lnTo>
                                    <a:pt x="261921" y="171915"/>
                                  </a:lnTo>
                                  <a:close/>
                                  <a:moveTo>
                                    <a:pt x="128130" y="493413"/>
                                  </a:moveTo>
                                  <a:cubicBezTo>
                                    <a:pt x="202015" y="493413"/>
                                    <a:pt x="261921" y="433514"/>
                                    <a:pt x="261921" y="359621"/>
                                  </a:cubicBezTo>
                                  <a:lnTo>
                                    <a:pt x="249940" y="359621"/>
                                  </a:lnTo>
                                  <a:cubicBezTo>
                                    <a:pt x="249940" y="426896"/>
                                    <a:pt x="195385" y="481431"/>
                                    <a:pt x="128130" y="481431"/>
                                  </a:cubicBezTo>
                                  <a:lnTo>
                                    <a:pt x="128130" y="493413"/>
                                  </a:lnTo>
                                  <a:close/>
                                </a:path>
                              </a:pathLst>
                            </a:custGeom>
                            <a:solidFill>
                              <a:srgbClr val="A9C265"/>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101630736" name="Forme libre : forme 2101630736">
                            <a:extLst>
                              <a:ext uri="{FF2B5EF4-FFF2-40B4-BE49-F238E27FC236}">
                                <a16:creationId xmlns:a16="http://schemas.microsoft.com/office/drawing/2014/main" id="{0FE146EE-3423-2D9B-6C2A-7279D5D621E4}"/>
                              </a:ext>
                            </a:extLst>
                          </wps:cNvPr>
                          <wps:cNvSpPr/>
                          <wps:spPr>
                            <a:xfrm>
                              <a:off x="4371525" y="1892861"/>
                              <a:ext cx="487259" cy="531536"/>
                            </a:xfrm>
                            <a:custGeom>
                              <a:avLst/>
                              <a:gdLst>
                                <a:gd name="connsiteX0" fmla="*/ 485492 w 487259"/>
                                <a:gd name="connsiteY0" fmla="*/ 483185 h 531536"/>
                                <a:gd name="connsiteX1" fmla="*/ 485492 w 487259"/>
                                <a:gd name="connsiteY1" fmla="*/ 491659 h 531536"/>
                                <a:gd name="connsiteX2" fmla="*/ 447352 w 487259"/>
                                <a:gd name="connsiteY2" fmla="*/ 529784 h 531536"/>
                                <a:gd name="connsiteX3" fmla="*/ 438885 w 487259"/>
                                <a:gd name="connsiteY3" fmla="*/ 529784 h 531536"/>
                                <a:gd name="connsiteX4" fmla="*/ 438885 w 487259"/>
                                <a:gd name="connsiteY4" fmla="*/ 521309 h 531536"/>
                                <a:gd name="connsiteX5" fmla="*/ 472792 w 487259"/>
                                <a:gd name="connsiteY5" fmla="*/ 487422 h 531536"/>
                                <a:gd name="connsiteX6" fmla="*/ 438885 w 487259"/>
                                <a:gd name="connsiteY6" fmla="*/ 453535 h 531536"/>
                                <a:gd name="connsiteX7" fmla="*/ 438885 w 487259"/>
                                <a:gd name="connsiteY7" fmla="*/ 445060 h 531536"/>
                                <a:gd name="connsiteX8" fmla="*/ 447352 w 487259"/>
                                <a:gd name="connsiteY8" fmla="*/ 445060 h 531536"/>
                                <a:gd name="connsiteX9" fmla="*/ 485492 w 487259"/>
                                <a:gd name="connsiteY9" fmla="*/ 483185 h 531536"/>
                                <a:gd name="connsiteX10" fmla="*/ 1767 w 487259"/>
                                <a:gd name="connsiteY10" fmla="*/ 48351 h 531536"/>
                                <a:gd name="connsiteX11" fmla="*/ 1767 w 487259"/>
                                <a:gd name="connsiteY11" fmla="*/ 39877 h 531536"/>
                                <a:gd name="connsiteX12" fmla="*/ 39908 w 487259"/>
                                <a:gd name="connsiteY12" fmla="*/ 1752 h 531536"/>
                                <a:gd name="connsiteX13" fmla="*/ 48375 w 487259"/>
                                <a:gd name="connsiteY13" fmla="*/ 1752 h 531536"/>
                                <a:gd name="connsiteX14" fmla="*/ 48375 w 487259"/>
                                <a:gd name="connsiteY14" fmla="*/ 10227 h 531536"/>
                                <a:gd name="connsiteX15" fmla="*/ 14468 w 487259"/>
                                <a:gd name="connsiteY15" fmla="*/ 44114 h 531536"/>
                                <a:gd name="connsiteX16" fmla="*/ 48375 w 487259"/>
                                <a:gd name="connsiteY16" fmla="*/ 78001 h 531536"/>
                                <a:gd name="connsiteX17" fmla="*/ 48375 w 487259"/>
                                <a:gd name="connsiteY17" fmla="*/ 86476 h 531536"/>
                                <a:gd name="connsiteX18" fmla="*/ 39908 w 487259"/>
                                <a:gd name="connsiteY18" fmla="*/ 86476 h 531536"/>
                                <a:gd name="connsiteX19" fmla="*/ 1767 w 487259"/>
                                <a:gd name="connsiteY19" fmla="*/ 48351 h 531536"/>
                                <a:gd name="connsiteX20" fmla="*/ 481259 w 487259"/>
                                <a:gd name="connsiteY20" fmla="*/ 493413 h 531536"/>
                                <a:gd name="connsiteX21" fmla="*/ 359130 w 487259"/>
                                <a:gd name="connsiteY21" fmla="*/ 493413 h 531536"/>
                                <a:gd name="connsiteX22" fmla="*/ 359130 w 487259"/>
                                <a:gd name="connsiteY22" fmla="*/ 481431 h 531536"/>
                                <a:gd name="connsiteX23" fmla="*/ 481259 w 487259"/>
                                <a:gd name="connsiteY23" fmla="*/ 481431 h 531536"/>
                                <a:gd name="connsiteX24" fmla="*/ 481259 w 487259"/>
                                <a:gd name="connsiteY24" fmla="*/ 493413 h 531536"/>
                                <a:gd name="connsiteX25" fmla="*/ 225338 w 487259"/>
                                <a:gd name="connsiteY25" fmla="*/ 359621 h 531536"/>
                                <a:gd name="connsiteX26" fmla="*/ 225338 w 487259"/>
                                <a:gd name="connsiteY26" fmla="*/ 171915 h 531536"/>
                                <a:gd name="connsiteX27" fmla="*/ 237320 w 487259"/>
                                <a:gd name="connsiteY27" fmla="*/ 171915 h 531536"/>
                                <a:gd name="connsiteX28" fmla="*/ 237320 w 487259"/>
                                <a:gd name="connsiteY28" fmla="*/ 359621 h 531536"/>
                                <a:gd name="connsiteX29" fmla="*/ 225338 w 487259"/>
                                <a:gd name="connsiteY29" fmla="*/ 359621 h 531536"/>
                                <a:gd name="connsiteX30" fmla="*/ 103529 w 487259"/>
                                <a:gd name="connsiteY30" fmla="*/ 50105 h 531536"/>
                                <a:gd name="connsiteX31" fmla="*/ 6001 w 487259"/>
                                <a:gd name="connsiteY31" fmla="*/ 50105 h 531536"/>
                                <a:gd name="connsiteX32" fmla="*/ 6001 w 487259"/>
                                <a:gd name="connsiteY32" fmla="*/ 38123 h 531536"/>
                                <a:gd name="connsiteX33" fmla="*/ 103529 w 487259"/>
                                <a:gd name="connsiteY33" fmla="*/ 38123 h 531536"/>
                                <a:gd name="connsiteX34" fmla="*/ 103529 w 487259"/>
                                <a:gd name="connsiteY34" fmla="*/ 50105 h 531536"/>
                                <a:gd name="connsiteX35" fmla="*/ 225338 w 487259"/>
                                <a:gd name="connsiteY35" fmla="*/ 171915 h 531536"/>
                                <a:gd name="connsiteX36" fmla="*/ 103529 w 487259"/>
                                <a:gd name="connsiteY36" fmla="*/ 50105 h 531536"/>
                                <a:gd name="connsiteX37" fmla="*/ 103529 w 487259"/>
                                <a:gd name="connsiteY37" fmla="*/ 38123 h 531536"/>
                                <a:gd name="connsiteX38" fmla="*/ 237320 w 487259"/>
                                <a:gd name="connsiteY38" fmla="*/ 171915 h 531536"/>
                                <a:gd name="connsiteX39" fmla="*/ 225338 w 487259"/>
                                <a:gd name="connsiteY39" fmla="*/ 171915 h 531536"/>
                                <a:gd name="connsiteX40" fmla="*/ 359130 w 487259"/>
                                <a:gd name="connsiteY40" fmla="*/ 493413 h 531536"/>
                                <a:gd name="connsiteX41" fmla="*/ 225338 w 487259"/>
                                <a:gd name="connsiteY41" fmla="*/ 359621 h 531536"/>
                                <a:gd name="connsiteX42" fmla="*/ 237320 w 487259"/>
                                <a:gd name="connsiteY42" fmla="*/ 359621 h 531536"/>
                                <a:gd name="connsiteX43" fmla="*/ 359130 w 487259"/>
                                <a:gd name="connsiteY43" fmla="*/ 481431 h 531536"/>
                                <a:gd name="connsiteX44" fmla="*/ 359130 w 487259"/>
                                <a:gd name="connsiteY44" fmla="*/ 493413 h 53153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Lst>
                              <a:rect l="l" t="t" r="r" b="b"/>
                              <a:pathLst>
                                <a:path w="487259" h="531536">
                                  <a:moveTo>
                                    <a:pt x="485492" y="483185"/>
                                  </a:moveTo>
                                  <a:cubicBezTo>
                                    <a:pt x="487849" y="485525"/>
                                    <a:pt x="487849" y="489319"/>
                                    <a:pt x="485492" y="491659"/>
                                  </a:cubicBezTo>
                                  <a:lnTo>
                                    <a:pt x="447352" y="529784"/>
                                  </a:lnTo>
                                  <a:cubicBezTo>
                                    <a:pt x="445035" y="532120"/>
                                    <a:pt x="441241" y="532120"/>
                                    <a:pt x="438885" y="529784"/>
                                  </a:cubicBezTo>
                                  <a:cubicBezTo>
                                    <a:pt x="436569" y="527443"/>
                                    <a:pt x="436569" y="523649"/>
                                    <a:pt x="438885" y="521309"/>
                                  </a:cubicBezTo>
                                  <a:lnTo>
                                    <a:pt x="472792" y="487422"/>
                                  </a:lnTo>
                                  <a:lnTo>
                                    <a:pt x="438885" y="453535"/>
                                  </a:lnTo>
                                  <a:cubicBezTo>
                                    <a:pt x="436569" y="451195"/>
                                    <a:pt x="436569" y="447400"/>
                                    <a:pt x="438885" y="445060"/>
                                  </a:cubicBezTo>
                                  <a:cubicBezTo>
                                    <a:pt x="441241" y="442724"/>
                                    <a:pt x="445035" y="442724"/>
                                    <a:pt x="447352" y="445060"/>
                                  </a:cubicBezTo>
                                  <a:lnTo>
                                    <a:pt x="485492" y="483185"/>
                                  </a:lnTo>
                                  <a:close/>
                                  <a:moveTo>
                                    <a:pt x="1767" y="48351"/>
                                  </a:moveTo>
                                  <a:cubicBezTo>
                                    <a:pt x="-589" y="46011"/>
                                    <a:pt x="-589" y="42217"/>
                                    <a:pt x="1767" y="39877"/>
                                  </a:cubicBezTo>
                                  <a:lnTo>
                                    <a:pt x="39908" y="1752"/>
                                  </a:lnTo>
                                  <a:cubicBezTo>
                                    <a:pt x="42224" y="-584"/>
                                    <a:pt x="46018" y="-584"/>
                                    <a:pt x="48375" y="1752"/>
                                  </a:cubicBezTo>
                                  <a:cubicBezTo>
                                    <a:pt x="50691" y="4093"/>
                                    <a:pt x="50691" y="7887"/>
                                    <a:pt x="48375" y="10227"/>
                                  </a:cubicBezTo>
                                  <a:lnTo>
                                    <a:pt x="14468" y="44114"/>
                                  </a:lnTo>
                                  <a:lnTo>
                                    <a:pt x="48375" y="78001"/>
                                  </a:lnTo>
                                  <a:cubicBezTo>
                                    <a:pt x="50691" y="80342"/>
                                    <a:pt x="50691" y="84136"/>
                                    <a:pt x="48375" y="86476"/>
                                  </a:cubicBezTo>
                                  <a:cubicBezTo>
                                    <a:pt x="46018" y="88812"/>
                                    <a:pt x="42224" y="88812"/>
                                    <a:pt x="39908" y="86476"/>
                                  </a:cubicBezTo>
                                  <a:lnTo>
                                    <a:pt x="1767" y="48351"/>
                                  </a:lnTo>
                                  <a:close/>
                                  <a:moveTo>
                                    <a:pt x="481259" y="493413"/>
                                  </a:moveTo>
                                  <a:lnTo>
                                    <a:pt x="359130" y="493413"/>
                                  </a:lnTo>
                                  <a:lnTo>
                                    <a:pt x="359130" y="481431"/>
                                  </a:lnTo>
                                  <a:lnTo>
                                    <a:pt x="481259" y="481431"/>
                                  </a:lnTo>
                                  <a:lnTo>
                                    <a:pt x="481259" y="493413"/>
                                  </a:lnTo>
                                  <a:close/>
                                  <a:moveTo>
                                    <a:pt x="225338" y="359621"/>
                                  </a:moveTo>
                                  <a:lnTo>
                                    <a:pt x="225338" y="171915"/>
                                  </a:lnTo>
                                  <a:lnTo>
                                    <a:pt x="237320" y="171915"/>
                                  </a:lnTo>
                                  <a:lnTo>
                                    <a:pt x="237320" y="359621"/>
                                  </a:lnTo>
                                  <a:lnTo>
                                    <a:pt x="225338" y="359621"/>
                                  </a:lnTo>
                                  <a:close/>
                                  <a:moveTo>
                                    <a:pt x="103529" y="50105"/>
                                  </a:moveTo>
                                  <a:lnTo>
                                    <a:pt x="6001" y="50105"/>
                                  </a:lnTo>
                                  <a:lnTo>
                                    <a:pt x="6001" y="38123"/>
                                  </a:lnTo>
                                  <a:lnTo>
                                    <a:pt x="103529" y="38123"/>
                                  </a:lnTo>
                                  <a:lnTo>
                                    <a:pt x="103529" y="50105"/>
                                  </a:lnTo>
                                  <a:close/>
                                  <a:moveTo>
                                    <a:pt x="225338" y="171915"/>
                                  </a:moveTo>
                                  <a:cubicBezTo>
                                    <a:pt x="225338" y="104640"/>
                                    <a:pt x="170823" y="50105"/>
                                    <a:pt x="103529" y="50105"/>
                                  </a:cubicBezTo>
                                  <a:lnTo>
                                    <a:pt x="103529" y="38123"/>
                                  </a:lnTo>
                                  <a:cubicBezTo>
                                    <a:pt x="177413" y="38123"/>
                                    <a:pt x="237320" y="98022"/>
                                    <a:pt x="237320" y="171915"/>
                                  </a:cubicBezTo>
                                  <a:lnTo>
                                    <a:pt x="225338" y="171915"/>
                                  </a:lnTo>
                                  <a:close/>
                                  <a:moveTo>
                                    <a:pt x="359130" y="493413"/>
                                  </a:moveTo>
                                  <a:cubicBezTo>
                                    <a:pt x="285245" y="493413"/>
                                    <a:pt x="225338" y="433514"/>
                                    <a:pt x="225338" y="359621"/>
                                  </a:cubicBezTo>
                                  <a:lnTo>
                                    <a:pt x="237320" y="359621"/>
                                  </a:lnTo>
                                  <a:cubicBezTo>
                                    <a:pt x="237320" y="426896"/>
                                    <a:pt x="291874" y="481431"/>
                                    <a:pt x="359130" y="481431"/>
                                  </a:cubicBezTo>
                                  <a:lnTo>
                                    <a:pt x="359130" y="493413"/>
                                  </a:lnTo>
                                  <a:close/>
                                </a:path>
                              </a:pathLst>
                            </a:custGeom>
                            <a:solidFill>
                              <a:srgbClr val="A9C265"/>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896481680" name="Forme libre : forme 896481680">
                            <a:extLst>
                              <a:ext uri="{FF2B5EF4-FFF2-40B4-BE49-F238E27FC236}">
                                <a16:creationId xmlns:a16="http://schemas.microsoft.com/office/drawing/2014/main" id="{8FE19958-3219-EB69-6880-694A4AB4D59A}"/>
                              </a:ext>
                            </a:extLst>
                          </wps:cNvPr>
                          <wps:cNvSpPr/>
                          <wps:spPr>
                            <a:xfrm>
                              <a:off x="4371525" y="1765061"/>
                              <a:ext cx="487259" cy="88228"/>
                            </a:xfrm>
                            <a:custGeom>
                              <a:avLst/>
                              <a:gdLst>
                                <a:gd name="connsiteX0" fmla="*/ 1767 w 487259"/>
                                <a:gd name="connsiteY0" fmla="*/ 39877 h 88228"/>
                                <a:gd name="connsiteX1" fmla="*/ 1767 w 487259"/>
                                <a:gd name="connsiteY1" fmla="*/ 48351 h 88228"/>
                                <a:gd name="connsiteX2" fmla="*/ 39908 w 487259"/>
                                <a:gd name="connsiteY2" fmla="*/ 86476 h 88228"/>
                                <a:gd name="connsiteX3" fmla="*/ 48375 w 487259"/>
                                <a:gd name="connsiteY3" fmla="*/ 86476 h 88228"/>
                                <a:gd name="connsiteX4" fmla="*/ 48375 w 487259"/>
                                <a:gd name="connsiteY4" fmla="*/ 78001 h 88228"/>
                                <a:gd name="connsiteX5" fmla="*/ 14468 w 487259"/>
                                <a:gd name="connsiteY5" fmla="*/ 44114 h 88228"/>
                                <a:gd name="connsiteX6" fmla="*/ 48375 w 487259"/>
                                <a:gd name="connsiteY6" fmla="*/ 10227 h 88228"/>
                                <a:gd name="connsiteX7" fmla="*/ 48375 w 487259"/>
                                <a:gd name="connsiteY7" fmla="*/ 1752 h 88228"/>
                                <a:gd name="connsiteX8" fmla="*/ 39908 w 487259"/>
                                <a:gd name="connsiteY8" fmla="*/ 1752 h 88228"/>
                                <a:gd name="connsiteX9" fmla="*/ 1767 w 487259"/>
                                <a:gd name="connsiteY9" fmla="*/ 39877 h 88228"/>
                                <a:gd name="connsiteX10" fmla="*/ 485492 w 487259"/>
                                <a:gd name="connsiteY10" fmla="*/ 48351 h 88228"/>
                                <a:gd name="connsiteX11" fmla="*/ 485492 w 487259"/>
                                <a:gd name="connsiteY11" fmla="*/ 39877 h 88228"/>
                                <a:gd name="connsiteX12" fmla="*/ 447352 w 487259"/>
                                <a:gd name="connsiteY12" fmla="*/ 1752 h 88228"/>
                                <a:gd name="connsiteX13" fmla="*/ 438885 w 487259"/>
                                <a:gd name="connsiteY13" fmla="*/ 1752 h 88228"/>
                                <a:gd name="connsiteX14" fmla="*/ 438885 w 487259"/>
                                <a:gd name="connsiteY14" fmla="*/ 10227 h 88228"/>
                                <a:gd name="connsiteX15" fmla="*/ 472792 w 487259"/>
                                <a:gd name="connsiteY15" fmla="*/ 44114 h 88228"/>
                                <a:gd name="connsiteX16" fmla="*/ 438885 w 487259"/>
                                <a:gd name="connsiteY16" fmla="*/ 78001 h 88228"/>
                                <a:gd name="connsiteX17" fmla="*/ 438885 w 487259"/>
                                <a:gd name="connsiteY17" fmla="*/ 86476 h 88228"/>
                                <a:gd name="connsiteX18" fmla="*/ 447352 w 487259"/>
                                <a:gd name="connsiteY18" fmla="*/ 86476 h 88228"/>
                                <a:gd name="connsiteX19" fmla="*/ 485492 w 487259"/>
                                <a:gd name="connsiteY19" fmla="*/ 48351 h 88228"/>
                                <a:gd name="connsiteX20" fmla="*/ 6001 w 487259"/>
                                <a:gd name="connsiteY20" fmla="*/ 50105 h 88228"/>
                                <a:gd name="connsiteX21" fmla="*/ 481259 w 487259"/>
                                <a:gd name="connsiteY21" fmla="*/ 50105 h 88228"/>
                                <a:gd name="connsiteX22" fmla="*/ 481259 w 487259"/>
                                <a:gd name="connsiteY22" fmla="*/ 38123 h 88228"/>
                                <a:gd name="connsiteX23" fmla="*/ 6001 w 487259"/>
                                <a:gd name="connsiteY23" fmla="*/ 38123 h 88228"/>
                                <a:gd name="connsiteX24" fmla="*/ 6001 w 487259"/>
                                <a:gd name="connsiteY24" fmla="*/ 50105 h 8822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Lst>
                              <a:rect l="l" t="t" r="r" b="b"/>
                              <a:pathLst>
                                <a:path w="487259" h="88228">
                                  <a:moveTo>
                                    <a:pt x="1767" y="39877"/>
                                  </a:moveTo>
                                  <a:cubicBezTo>
                                    <a:pt x="-589" y="42217"/>
                                    <a:pt x="-589" y="46011"/>
                                    <a:pt x="1767" y="48351"/>
                                  </a:cubicBezTo>
                                  <a:lnTo>
                                    <a:pt x="39908" y="86476"/>
                                  </a:lnTo>
                                  <a:cubicBezTo>
                                    <a:pt x="42224" y="88812"/>
                                    <a:pt x="46018" y="88812"/>
                                    <a:pt x="48375" y="86476"/>
                                  </a:cubicBezTo>
                                  <a:cubicBezTo>
                                    <a:pt x="50691" y="84136"/>
                                    <a:pt x="50691" y="80342"/>
                                    <a:pt x="48375" y="78001"/>
                                  </a:cubicBezTo>
                                  <a:lnTo>
                                    <a:pt x="14468" y="44114"/>
                                  </a:lnTo>
                                  <a:lnTo>
                                    <a:pt x="48375" y="10227"/>
                                  </a:lnTo>
                                  <a:cubicBezTo>
                                    <a:pt x="50691" y="7887"/>
                                    <a:pt x="50691" y="4093"/>
                                    <a:pt x="48375" y="1752"/>
                                  </a:cubicBezTo>
                                  <a:cubicBezTo>
                                    <a:pt x="46018" y="-584"/>
                                    <a:pt x="42224" y="-584"/>
                                    <a:pt x="39908" y="1752"/>
                                  </a:cubicBezTo>
                                  <a:lnTo>
                                    <a:pt x="1767" y="39877"/>
                                  </a:lnTo>
                                  <a:close/>
                                  <a:moveTo>
                                    <a:pt x="485492" y="48351"/>
                                  </a:moveTo>
                                  <a:cubicBezTo>
                                    <a:pt x="487849" y="46011"/>
                                    <a:pt x="487849" y="42217"/>
                                    <a:pt x="485492" y="39877"/>
                                  </a:cubicBezTo>
                                  <a:lnTo>
                                    <a:pt x="447352" y="1752"/>
                                  </a:lnTo>
                                  <a:cubicBezTo>
                                    <a:pt x="445035" y="-584"/>
                                    <a:pt x="441241" y="-584"/>
                                    <a:pt x="438885" y="1752"/>
                                  </a:cubicBezTo>
                                  <a:cubicBezTo>
                                    <a:pt x="436569" y="4093"/>
                                    <a:pt x="436569" y="7887"/>
                                    <a:pt x="438885" y="10227"/>
                                  </a:cubicBezTo>
                                  <a:lnTo>
                                    <a:pt x="472792" y="44114"/>
                                  </a:lnTo>
                                  <a:lnTo>
                                    <a:pt x="438885" y="78001"/>
                                  </a:lnTo>
                                  <a:cubicBezTo>
                                    <a:pt x="436569" y="80342"/>
                                    <a:pt x="436569" y="84136"/>
                                    <a:pt x="438885" y="86476"/>
                                  </a:cubicBezTo>
                                  <a:cubicBezTo>
                                    <a:pt x="441241" y="88812"/>
                                    <a:pt x="445035" y="88812"/>
                                    <a:pt x="447352" y="86476"/>
                                  </a:cubicBezTo>
                                  <a:lnTo>
                                    <a:pt x="485492" y="48351"/>
                                  </a:lnTo>
                                  <a:close/>
                                  <a:moveTo>
                                    <a:pt x="6001" y="50105"/>
                                  </a:moveTo>
                                  <a:lnTo>
                                    <a:pt x="481259" y="50105"/>
                                  </a:lnTo>
                                  <a:lnTo>
                                    <a:pt x="481259" y="38123"/>
                                  </a:lnTo>
                                  <a:lnTo>
                                    <a:pt x="6001" y="38123"/>
                                  </a:lnTo>
                                  <a:lnTo>
                                    <a:pt x="6001" y="50105"/>
                                  </a:lnTo>
                                  <a:close/>
                                </a:path>
                              </a:pathLst>
                            </a:custGeom>
                            <a:solidFill>
                              <a:srgbClr val="A9C265"/>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s:wsp>
                        <wps:cNvPr id="506786750" name="ZoneTexte 5">
                          <a:extLst>
                            <a:ext uri="{FF2B5EF4-FFF2-40B4-BE49-F238E27FC236}">
                              <a16:creationId xmlns:a16="http://schemas.microsoft.com/office/drawing/2014/main" id="{6EA980B2-8AF1-BAB3-CDA9-F1F4C950C10B}"/>
                            </a:ext>
                          </a:extLst>
                        </wps:cNvPr>
                        <wps:cNvSpPr txBox="1"/>
                        <wps:spPr>
                          <a:xfrm flipH="1">
                            <a:off x="0" y="396250"/>
                            <a:ext cx="504190" cy="331470"/>
                          </a:xfrm>
                          <a:prstGeom prst="rect">
                            <a:avLst/>
                          </a:prstGeom>
                        </wps:spPr>
                        <wps:txbx>
                          <w:txbxContent>
                            <w:p w14:paraId="26B355EC" w14:textId="77777777" w:rsidR="007F3E45" w:rsidRDefault="007F3E45" w:rsidP="007F3E45">
                              <w:pPr>
                                <w:rPr>
                                  <w:rFonts w:asciiTheme="minorHAnsi" w:hAnsi="Calibri" w:cstheme="minorBidi"/>
                                  <w:color w:val="F4B083" w:themeColor="accent2" w:themeTint="99"/>
                                  <w:kern w:val="24"/>
                                  <w:sz w:val="28"/>
                                  <w:szCs w:val="28"/>
                                </w:rPr>
                              </w:pPr>
                              <w:r>
                                <w:rPr>
                                  <w:rFonts w:asciiTheme="minorHAnsi" w:hAnsi="Calibri" w:cstheme="minorBidi"/>
                                  <w:color w:val="F4B083" w:themeColor="accent2" w:themeTint="99"/>
                                  <w:kern w:val="24"/>
                                  <w:sz w:val="28"/>
                                  <w:szCs w:val="28"/>
                                </w:rPr>
                                <w:t>CNF /</w:t>
                              </w:r>
                            </w:p>
                          </w:txbxContent>
                        </wps:txbx>
                        <wps:bodyPr wrap="square" lIns="0" tIns="0" rIns="0" bIns="0" rtlCol="0">
                          <a:spAutoFit/>
                        </wps:bodyPr>
                      </wps:wsp>
                    </wpg:wgp>
                  </a:graphicData>
                </a:graphic>
              </wp:anchor>
            </w:drawing>
          </mc:Choice>
          <mc:Fallback>
            <w:pict>
              <v:group w14:anchorId="13790266" id="Groupe 112" o:spid="_x0000_s1026" style="position:absolute;margin-left:0;margin-top:.55pt;width:488.7pt;height:313.2pt;z-index:251658240;mso-position-horizontal:left;mso-position-horizontal-relative:margin" coordsize="62066,397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">
                <v:group id="Espace réservé du contenu 4" o:spid="_x0000_s1027" style="position:absolute;left:2160;width:59906;height:39777" coordorigin="2160" coordsize="59906,39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">
                  <v:shape id="Forme libre : forme 86956973" o:spid="_x0000_s1028" style="position:absolute;left:2160;width:59906;height:39777;visibility:visible;mso-wrap-style:square;v-text-anchor:middle" coordsize="5990646,3977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" path="m,l5990646,r,3977789l,3977789,,xe" filled="f" stroked="f" strokeweight=".1108mm">
                    <v:stroke joinstyle="miter"/>
                    <v:path arrowok="t" o:connecttype="custom" o:connectlocs="0,0;5990646,0;5990646,3977789;0,3977789" o:connectangles="0,0,0,0"/>
                  </v:shape>
                  <v:group id="Espace réservé du contenu 4" o:spid="_x0000_s1029" style="position:absolute;left:29118;top:14776;width:13738;height:6710" coordorigin="29118,14776" coordsize="13738,67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">
                    <v:shape id="Forme libre : forme 1423816127" o:spid="_x0000_s1030" style="position:absolute;left:29118;top:14776;width:3195;height:6550;visibility:visible;mso-wrap-style:square;v-text-anchor:middle" coordsize="319501,654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" path="m,39938c,17880,17880,,39938,l319501,r,654977l43931,654977c19669,654977,,635308,,611046l,39938xe" fillcolor="#8ea9ec" stroked="f" strokeweight=".1108mm">
                      <v:stroke joinstyle="miter"/>
                      <v:path arrowok="t" o:connecttype="custom" o:connectlocs="0,39938;39938,0;319501,0;319501,654977;43931,654977;0,611046;0,39938" o:connectangles="0,0,0,0,0,0,0"/>
                    </v:shape>
                    <v:shape id="Forme libre : forme 1669926447" o:spid="_x0000_s1031" style="position:absolute;left:30368;top:18327;width:1030;height:539;visibility:visible;mso-wrap-style:square;v-text-anchor:middle" coordsize="103039,53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" path="m,l,47925v,2995,2396,5991,5991,5991l97048,53916v2996,,5991,-2396,5991,-5991l103039,e" filled="f" strokecolor="white" strokeweight=".33231mm">
                      <v:stroke endcap="round"/>
                      <v:path arrowok="t" o:connecttype="custom" o:connectlocs="0,0;0,47925;5991,53916;97048,53916;103039,47925;103039,0" o:connectangles="0,0,0,0,0,0"/>
                    </v:shape>
                    <v:shape id="Forme libre : forme 1512600258" o:spid="_x0000_s1032" style="position:absolute;left:30523;top:18381;width:276;height:275;visibility:visible;mso-wrap-style:square;v-text-anchor:middle" coordsize="27556,27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" path="m13779,27557v7608,,13778,-6170,13778,-13778c27557,6170,21387,,13779,,6166,,,6170,,13779v,7608,6166,13778,13779,13778xe" filled="f" strokecolor="white" strokeweight=".33231mm">
                      <v:stroke endcap="round"/>
                      <v:path arrowok="t" o:connecttype="custom" o:connectlocs="13779,27557;27557,13779;13779,0;0,13779;13779,27557" o:connectangles="0,0,0,0,0"/>
                    </v:shape>
                    <v:shape id="Forme libre : forme 1398996654" o:spid="_x0000_s1033" style="position:absolute;left:30961;top:18381;width:275;height:275;visibility:visible;mso-wrap-style:square;v-text-anchor:middle" coordsize="27556,27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" path="m13778,27557v7612,,13779,-6170,13779,-13778c27557,6170,21390,,13778,,6170,,,6170,,13779v,7608,6170,13778,13778,13778xe" filled="f" strokecolor="white" strokeweight=".33231mm">
                      <v:stroke endcap="round"/>
                      <v:path arrowok="t" o:connecttype="custom" o:connectlocs="13778,27557;27557,13779;13778,0;0,13779;13778,27557" o:connectangles="0,0,0,0,0"/>
                    </v:shape>
                    <v:shape id="Forme libre : forme 1672916261" o:spid="_x0000_s1034" style="position:absolute;left:30517;top:17949;width:276;height:276;visibility:visible;mso-wrap-style:square;v-text-anchor:middle" coordsize="27557,27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" path="m13779,27557v7612,,13778,-6166,13778,-13779c27557,6170,21391,,13779,,6170,,,6170,,13778v,7613,6170,13779,13779,13779xe" filled="f" strokecolor="white" strokeweight=".33231mm">
                      <v:stroke endcap="round"/>
                      <v:path arrowok="t" o:connecttype="custom" o:connectlocs="13779,27557;27557,13778;13779,0;0,13778;13779,27557" o:connectangles="0,0,0,0,0"/>
                    </v:shape>
                    <v:shape id="Forme libre : forme 1317810419" o:spid="_x0000_s1035" style="position:absolute;left:30422;top:17494;width:437;height:300;visibility:visible;mso-wrap-style:square;v-text-anchor:middle" coordsize="43731,29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" path="m32949,12580l43732,23364r,599c41935,25760,40736,26958,39538,28156v-599,599,-1198,1198,-1198,1797l37741,29953c35944,28755,33547,27557,31151,26958,27557,25760,24562,25760,20967,25760v-4193,,-7788,1198,-11382,2995l8986,28755c6590,26359,4792,24562,2396,22165,1797,21566,599,20967,,19769r,-599l19769,r599,c24562,4194,28755,8387,32949,12580xe" filled="f" strokecolor="white" strokeweight=".33231mm">
                      <v:stroke joinstyle="miter"/>
                      <v:path arrowok="t" o:connecttype="custom" o:connectlocs="32949,12580;43732,23364;43732,23963;39538,28156;38340,29953;37741,29953;31151,26958;20967,25760;9585,28755;8986,28755;2396,22165;0,19769;0,19170;19769,0;20368,0;32949,12580" o:connectangles="0,0,0,0,0,0,0,0,0,0,0,0,0,0,0,0"/>
                    </v:shape>
                    <v:shape id="Forme libre : forme 1731147291" o:spid="_x0000_s1036" style="position:absolute;left:30068;top:17836;width:306;height:389;visibility:visible;mso-wrap-style:square;v-text-anchor:middle" coordsize="30552,389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" path="m13779,38939c8986,34746,4193,29953,,25760r,-599c1198,23963,2995,22764,4193,20967,11382,13778,19170,7189,26359,r599,c28156,1198,29354,2396,30552,3594v-2995,6590,-3594,13180,-1198,20369l29354,24562c23963,29953,18571,34746,13779,38939xe" filled="f" strokecolor="white" strokeweight=".33231mm">
                      <v:stroke joinstyle="miter"/>
                      <v:path arrowok="t" o:connecttype="custom" o:connectlocs="13779,38939;0,25760;0,25161;4193,20967;26359,0;26958,0;30552,3594;29354,23963;29354,24562;13779,38939" o:connectangles="0,0,0,0,0,0,0,0,0,0"/>
                    </v:shape>
                    <v:shape id="Forme libre : forme 863188097" o:spid="_x0000_s1037" style="position:absolute;left:29984;top:18183;width:138;height:138;visibility:visible;mso-wrap-style:square;v-text-anchor:middle" coordsize="13778,137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" path="m13779,l,13779e" filled="f" strokecolor="white" strokeweight=".33231mm">
                      <v:stroke joinstyle="miter" endcap="round"/>
                      <v:path arrowok="t" o:connecttype="custom" o:connectlocs="13779,0;0,13779" o:connectangles="0,0"/>
                    </v:shape>
                    <v:shape id="Forme libre : forme 1768639466" o:spid="_x0000_s1038" style="position:absolute;left:29936;top:18273;width:90;height:90;visibility:visible;mso-wrap-style:square;v-text-anchor:middle" coordsize="8985,8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" path="m,l8986,8986e" filled="f" strokecolor="white" strokeweight=".33231mm">
                      <v:stroke joinstyle="miter" endcap="round"/>
                      <v:path arrowok="t" o:connecttype="custom" o:connectlocs="0,0;8986,8986" o:connectangles="0,0"/>
                    </v:shape>
                    <v:shape id="Forme libre : forme 1677663218" o:spid="_x0000_s1039" style="position:absolute;left:30703;top:17193;width:473;height:452;visibility:visible;mso-wrap-style:square;v-text-anchor:middle" coordsize="47326,452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" path="m1797,6740l7788,1348v2396,-1797,5391,-1797,7788,l45529,30103v2396,2396,2396,5991,,8387l39538,43881v-2396,1798,-5391,1798,-7787,l1797,15126c-599,12730,-599,9136,1797,6740xe" filled="f" strokecolor="white" strokeweight=".33231mm">
                      <v:stroke endcap="round"/>
                      <v:path arrowok="t" o:connecttype="custom" o:connectlocs="1797,6740;7788,1348;15576,1348;45529,30103;45529,38490;39538,43881;31751,43881;1797,15126;1797,6740" o:connectangles="0,0,0,0,0,0,0,0,0"/>
                    </v:shape>
                    <v:shape id="Forme libre : forme 167999993" o:spid="_x0000_s1040" style="position:absolute;left:32313;top:14776;width:10543;height:6710;visibility:visible;mso-wrap-style:square;v-text-anchor:middle" coordsize="1054353,6709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" path="m,l1014416,v22046,,39938,17880,39938,39938l1054354,631015v,22057,-17892,39937,-39938,39937l,670952,,xe" stroked="f" strokeweight=".1108mm">
                      <v:stroke joinstyle="miter"/>
                      <v:path arrowok="t" o:connecttype="custom" o:connectlocs="0,0;1014416,0;1054354,39938;1054354,631015;1014416,670952;0,670952;0,0" o:connectangles="0,0,0,0,0,0,0"/>
                    </v:shape>
                    <v:shape id="Forme libre : forme 1225832471" o:spid="_x0000_s1041" style="position:absolute;left:33666;top:17667;width:7881;height:897;visibility:visible;mso-wrap-style:square;v-text-anchor:middle" coordsize="788113,896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" path="m76928,44758v,9190,-1662,17133,-4981,23827c68629,75278,64076,80442,58293,84073v-5787,3630,-12397,5443,-19829,5443c31031,89516,24422,87703,18639,84073,12852,80442,8299,75278,4980,68585,1661,61891,,53948,,44758,,35568,1661,27625,4980,20931,8299,14238,12852,9074,18639,5444,24422,1813,31031,,38464,v7432,,14042,1813,19829,5444c64076,9074,68629,14238,71947,20931v3319,6694,4981,14637,4981,23827xm66716,44758v,-7544,-1262,-13914,-3786,-19102c60433,20464,57043,16534,52762,13870,48504,11202,43740,9869,38464,9869v-5276,,-10056,1333,-14338,4001c19873,16534,16482,20464,13958,25656v-2496,5188,-3746,11558,-3746,19102c10212,52302,11462,58672,13958,63860v2524,5192,5915,9122,10168,11786c28408,78314,33188,79648,38464,79648v5276,,10040,-1334,14298,-4002c57043,72982,60433,69052,62930,63860v2524,-5188,3786,-11558,3786,-19102xm86277,10552r,-9362l151631,1190r,9362l124230,10552r,77774l113678,88326r,-77774l86277,10552xm184476,89688v-6298,,-11730,-1390,-16295,-4170c163640,82711,160138,78797,157670,73777v-2437,-5052,-3659,-10923,-3659,-17617c154011,49467,155233,43568,157670,38460v2468,-5132,5902,-9134,10296,-11997c172391,23571,177555,22121,183454,22121v3406,,6765,568,10084,1702c196856,24961,199876,26802,202600,29354v2723,2524,4892,5875,6509,10044c210727,43568,211538,48700,211538,54798r,4254l161160,59052r,-8679l201326,50373v,-3686,-739,-6977,-2213,-9868c197667,37609,195595,35325,192899,33651v-2664,-1673,-5815,-2508,-9445,-2508c179456,31143,175993,32134,173074,34123v-2896,1957,-5120,4509,-6682,7656c164834,44930,164052,48305,164052,51907r,5787c164052,62626,164902,66812,166608,70242v1729,3407,4125,5999,7189,7788c176860,79787,180418,80666,184476,80666v2636,,5020,-367,7149,-1106c193777,78797,195638,77663,197196,76157v1562,-1530,2768,-3431,3618,-5699l210515,73178v-1022,3291,-2740,6186,-5148,8682c202955,84328,199976,86257,196433,87647v-3546,1358,-7532,2041,-11957,2041xm236850,1190r,87136l226810,88326r,-87136l236850,1190xm360417,28420r-10551,c349243,25384,348152,22716,346591,20420v-1530,-2296,-3403,-4225,-5616,-5787c338791,13048,336367,11853,333699,11059v-2664,-791,-5448,-1190,-8339,-1190c320084,9869,315304,11202,311022,13870v-4253,2664,-7644,6594,-10168,11786c298358,30844,297108,37214,297108,44758v,7544,1250,13914,3746,19102c303378,69052,306769,72982,311022,75646v4282,2668,9062,4002,14338,4002c328251,79648,331035,79248,333699,78454v2668,-791,5092,-1969,7276,-3531c343188,73333,345061,71393,346591,69096v1561,-2328,2652,-4992,3275,-7999l360417,61097v-791,4453,-2240,8438,-4337,11953c353979,76568,351371,79560,348252,82028v-3123,2440,-6625,4297,-10512,5575c333882,88877,329757,89516,325360,89516v-7433,,-14042,-1813,-19825,-5443c299748,80442,295195,75278,291876,68585v-3319,-6694,-4980,-14637,-4980,-23827c286896,35568,288557,27625,291876,20931v3319,-6693,7872,-11857,13659,-15487c311318,1813,317927,,325360,v4397,,8522,635,12380,1913c341627,3191,345129,5060,348252,7528v3119,2440,5727,5420,7828,8934c358177,19953,359626,23939,360417,28420xm402659,89688v-5903,,-11079,-1406,-15532,-4213c382702,82667,379244,78737,376748,73689v-2468,-5048,-3703,-10947,-3703,-17700c373045,49183,374280,43240,376748,38164v2496,-5080,5954,-9022,10379,-11829c391580,23527,396756,22121,402659,22121v5899,,11063,1406,15484,4214c422600,29142,426059,33084,428527,38164v2496,5076,3742,11019,3742,17825c432269,62742,431023,68641,428527,73689v-2468,5048,-5927,8978,-10384,11786c413722,88282,408558,89688,402659,89688xm402659,80666v4481,,8168,-1146,11063,-3447c416613,74923,418754,71904,420144,68158v1390,-3743,2085,-7800,2085,-12169c422229,51623,421534,47550,420144,43780v-1390,-3774,-3531,-6822,-6422,-9150c410827,32306,407140,31143,402659,31143v-4485,,-8171,1163,-11062,3487c388701,36958,386560,40006,385171,43780v-1390,3770,-2085,7843,-2085,12209c383086,60358,383781,64415,385171,68158v1389,3746,3530,6765,6426,9061c394488,79520,398174,80666,402659,80666xm457637,1190r,87136l447597,88326r,-87136l457637,1190xm486073,1190r,87136l476029,88326r,-87136l486073,1190xm531861,89688v-6294,,-11725,-1390,-16294,-4170c511030,82711,507527,78797,505059,73777v-2440,-5052,-3658,-10923,-3658,-17617c501401,49467,502619,43568,505059,38460v2468,-5132,5899,-9134,10296,-11997c519780,23571,524940,22121,530843,22121v3403,,6766,568,10084,1702c544246,24961,547265,26802,549989,29354v2724,2524,4892,5875,6510,10044c558116,43568,558923,48700,558923,54798r,4254l508546,59052r,-8679l548711,50373v,-3686,-739,-6977,-2212,-9868c545053,37609,542980,35325,540288,33651v-2667,-1673,-5815,-2508,-9445,-2508c526841,31143,523383,32134,520459,34123v-2891,1957,-5120,4509,-6677,7656c512220,44930,511441,48305,511441,51907r,5787c511441,62626,512292,66812,513993,70242v1730,3407,4126,5999,7189,7788c524245,79787,527808,80666,531861,80666v2640,,5021,-367,7149,-1106c541167,78797,543024,77663,544585,76157v1558,-1530,2764,-3431,3615,-5699l557901,73178v-1019,3291,-2736,6186,-5148,8682c550345,84328,547365,86257,543819,87647v-3547,1358,-7532,2041,-11958,2041xm600746,89688v-6127,,-11402,-1446,-15827,-4341c580494,82455,577091,78470,574707,73393v-2381,-5080,-3575,-10879,-3575,-17404c571132,49351,572354,43496,574794,38420v2468,-5108,5899,-9094,10296,-11957c589515,23571,594675,22121,600578,22121v4593,,8735,851,12421,2553c616689,26379,619708,28759,622065,31822v2352,3063,3814,6638,4381,10724l616405,42546v-766,-2980,-2468,-5616,-5108,-7916c608689,32306,605171,31143,600746,31143v-3914,,-7345,1019,-10296,3064c587531,36219,585246,39071,583601,42757v-1618,3659,-2424,7956,-2424,12892c581177,60697,581971,65094,583557,68841v1617,3742,3886,6649,6809,8722c593314,79632,596776,80666,600746,80666v2612,,4980,-451,7105,-1362c609979,78398,611781,77096,613254,75390v1478,-1701,2525,-3742,3151,-6126l626446,69264v-567,3858,-1973,7332,-4214,10424c620020,82751,617084,85191,613426,87008v-3630,1785,-7856,2680,-12680,2680xm669546,22972r,8511l635679,31483r,-8511l669546,22972xm645548,7317r10040,l655588,69603v,2840,412,4965,1234,6386c657677,77379,658751,78314,660057,78797v1334,451,2736,679,4214,679c665377,79476,666284,79420,666994,79304v707,-140,1275,-251,1702,-339l670737,87987v-679,255,-1630,511,-2852,766c666667,89037,665121,89177,663248,89177v-2835,,-5615,-611,-8339,-1829c652214,86130,649973,84268,648188,81772v-1762,-2496,-2640,-5643,-2640,-9445l645548,7317xm710499,89688v-5903,,-11079,-1406,-15532,-4213c690542,82667,687083,78737,684587,73689v-2468,-5048,-3702,-10947,-3702,-17700c680885,49183,682119,43240,684587,38164v2496,-5080,5955,-9022,10380,-11829c699420,23527,704596,22121,710499,22121v5898,,11062,1406,15487,4214c730439,29142,733898,33084,736366,38164v2496,5076,3742,11019,3742,17825c740108,62742,738862,68641,736366,73689v-2468,5048,-5927,8978,-10380,11786c721561,88282,716397,89688,710499,89688xm710499,80666v4481,,8167,-1146,11062,-3447c724453,74923,726593,71904,727983,68158v1390,-3743,2085,-7800,2085,-12169c730068,51623,729373,47550,727983,43780v-1390,-3774,-3530,-6822,-6422,-9150c718666,32306,714980,31143,710499,31143v-4481,,-8172,1163,-11063,3487c696540,36958,694400,40006,693010,43780v-1390,3770,-2085,7843,-2085,12209c690925,60358,691620,64415,693010,68158v1390,3746,3530,6765,6426,9061c702327,79520,706018,80666,710499,80666xm755436,88326r,-65354l765137,22972r,9873l765820,32845v1190,-3235,3347,-5859,6466,-7872c775405,22960,778924,21954,782837,21954v739,,1662,12,2768,40c786712,22022,787546,22066,788113,22121r,10213c787774,32250,786995,32122,785773,31950v-1190,-196,-2452,-295,-3786,-295c778812,31655,775972,32321,773476,33651v-2464,1306,-4425,3124,-5871,5448c766187,41395,765481,44019,765481,46971r,41355l755436,88326xe" fillcolor="#7d88a1" stroked="f" strokeweight=".1108mm">
                      <v:stroke joinstyle="miter"/>
                      <v:path arrowok="t" o:connecttype="custom" o:connectlocs="76928,44758;71947,68585;58293,84073;38464,89516;18639,84073;4980,68585;0,44758;4980,20931;18639,5444;38464,0;58293,5444;71947,20931;76928,44758;66716,44758;62930,25656;52762,13870;38464,9869;24126,13870;13958,25656;10212,44758;13958,63860;24126,75646;38464,79648;52762,75646;62930,63860;66716,44758;86277,10552;86277,1190;151631,1190;151631,10552;124230,10552;124230,88326;113678,88326;113678,10552;86277,10552;184476,89688;168181,85518;157670,73777;154011,56160;157670,38460;167966,26463;183454,22121;193538,23823;202600,29354;209109,39398;211538,54798;211538,59052;161160,59052;161160,50373;201326,50373;199113,40505;192899,33651;183454,31143;173074,34123;166392,41779;164052,51907;164052,57694;166608,70242;173797,78030;184476,80666;191625,79560;197196,76157;200814,70458;210515,73178;205367,81860;196433,87647;184476,89688;236850,1190;236850,88326;226810,88326;226810,1190;236850,1190;360417,28420;349866,28420;346591,20420;340975,14633;333699,11059;325360,9869;311022,13870;300854,25656;297108,44758;300854,63860;311022,75646;325360,79648;333699,78454;340975,74923;346591,69096;349866,61097;360417,61097;356080,73050;348252,82028;337740,87603;325360,89516;305535,84073;291876,68585;286896,44758;291876,20931;305535,5444;325360,0;337740,1913;348252,7528;356080,16462;360417,28420;402659,89688;387127,85475;376748,73689;373045,55989;376748,38164;387127,26335;402659,22121;418143,26335;428527,38164;432269,55989;428527,73689;418143,85475;402659,89688;402659,80666;413722,77219;420144,68158;422229,55989;420144,43780;413722,34630;402659,31143;391597,34630;385171,43780;383086,55989;385171,68158;391597,77219;402659,80666;457637,1190;457637,88326;447597,88326;447597,1190;457637,1190;486073,1190;486073,88326;476029,88326;476029,1190;486073,1190;531861,89688;515567,85518;505059,73777;501401,56160;505059,38460;515355,26463;530843,22121;540927,23823;549989,29354;556499,39398;558923,54798;558923,59052;508546,59052;508546,50373;548711,50373;546499,40505;540288,33651;530843,31143;520459,34123;513782,41779;511441,51907;511441,57694;513993,70242;521182,78030;531861,80666;539010,79560;544585,76157;548200,70458;557901,73178;552753,81860;543819,87647;531861,89688;600746,89688;584919,85347;574707,73393;571132,55989;574794,38420;585090,26463;600578,22121;612999,24674;622065,31822;626446,42546;616405,42546;611297,34630;600746,31143;590450,34207;583601,42757;581177,55649;583557,68841;590366,77563;600746,80666;607851,79304;613254,75390;616405,69264;626446,69264;622232,79688;613426,87008;600746,89688;669546,22972;669546,31483;635679,31483;635679,22972;669546,22972;645548,7317;655588,7317;655588,69603;656822,75989;660057,78797;664271,79476;666994,79304;668696,78965;670737,87987;667885,88753;663248,89177;654909,87348;648188,81772;645548,72327;645548,7317;710499,89688;694967,85475;684587,73689;680885,55989;684587,38164;694967,26335;710499,22121;725986,26335;736366,38164;740108,55989;736366,73689;725986,85475;710499,89688;710499,80666;721561,77219;727983,68158;730068,55989;727983,43780;721561,34630;710499,31143;699436,34630;693010,43780;690925,55989;693010,68158;699436,77219;710499,80666;755436,88326;755436,22972;765137,22972;765137,32845;765820,32845;772286,24973;782837,21954;785605,21994;788113,22121;788113,32334;785773,31950;781987,31655;773476,33651;767605,39099;765481,46971;765481,88326;755436,88326" o:connectangles="0,0,0,0,0,0,0,0,0,0,0,0,0,0,0,0,0,0,0,0,0,0,0,0,0,0,0,0,0,0,0,0,0,0,0,0,0,0,0,0,0,0,0,0,0,0,0,0,0,0,0,0,0,0,0,0,0,0,0,0,0,0,0,0,0,0,0,0,0,0,0,0,0,0,0,0,0,0,0,0,0,0,0,0,0,0,0,0,0,0,0,0,0,0,0,0,0,0,0,0,0,0,0,0,0,0,0,0,0,0,0,0,0,0,0,0,0,0,0,0,0,0,0,0,0,0,0,0,0,0,0,0,0,0,0,0,0,0,0,0,0,0,0,0,0,0,0,0,0,0,0,0,0,0,0,0,0,0,0,0,0,0,0,0,0,0,0,0,0,0,0,0,0,0,0,0,0,0,0,0,0,0,0,0,0,0,0,0,0,0,0,0,0,0,0,0,0,0,0,0,0,0,0,0,0,0,0,0,0,0,0,0,0,0,0,0,0,0,0,0,0,0,0,0,0,0,0,0,0,0,0,0,0,0,0,0,0,0,0,0,0,0,0,0,0,0,0,0,0,0,0,0,0,0,0,0,0,0,0,0"/>
                    </v:shape>
                  </v:group>
                  <v:group id="Espace réservé du contenu 4" o:spid="_x0000_s1042" style="position:absolute;left:28878;top:14537;width:13739;height:6709" coordorigin="28878,14537" coordsize="13738,67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">
                    <v:shape id="Forme libre : forme 2092773145" o:spid="_x0000_s1043" style="position:absolute;left:28878;top:14537;width:3195;height:6550;visibility:visible;mso-wrap-style:square;v-text-anchor:middle" coordsize="319501,654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" path="m,39938c,17880,17880,,39938,l319501,r,654977l43931,654977c19669,654977,,635308,,611046l,39938xe" fillcolor="#8ea9ec" stroked="f" strokeweight=".1108mm">
                      <v:stroke joinstyle="miter"/>
                      <v:path arrowok="t" o:connecttype="custom" o:connectlocs="0,39938;39938,0;319501,0;319501,654977;43931,654977;0,611046;0,39938" o:connectangles="0,0,0,0,0,0,0"/>
                    </v:shape>
                    <v:shape id="Forme libre : forme 1657841164" o:spid="_x0000_s1044" style="position:absolute;left:30128;top:18087;width:1030;height:539;visibility:visible;mso-wrap-style:square;v-text-anchor:middle" coordsize="103039,53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" path="m,l,47925v,2995,2396,5991,5991,5991l97048,53916v2996,,5991,-2396,5991,-5991l103039,e" filled="f" strokecolor="white" strokeweight=".33231mm">
                      <v:stroke endcap="round"/>
                      <v:path arrowok="t" o:connecttype="custom" o:connectlocs="0,0;0,47925;5991,53916;97048,53916;103039,47925;103039,0" o:connectangles="0,0,0,0,0,0"/>
                    </v:shape>
                    <v:shape id="Forme libre : forme 16691752" o:spid="_x0000_s1045" style="position:absolute;left:30284;top:18141;width:275;height:276;visibility:visible;mso-wrap-style:square;v-text-anchor:middle" coordsize="27556,27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" path="m13779,27557v7608,,13778,-6170,13778,-13778c27557,6170,21387,,13779,,6166,,,6170,,13779v,7608,6166,13778,13779,13778xe" filled="f" strokecolor="white" strokeweight=".33231mm">
                      <v:stroke endcap="round"/>
                      <v:path arrowok="t" o:connecttype="custom" o:connectlocs="13779,27557;27557,13779;13779,0;0,13779;13779,27557" o:connectangles="0,0,0,0,0"/>
                    </v:shape>
                    <v:shape id="Forme libre : forme 1348025348" o:spid="_x0000_s1046" style="position:absolute;left:30721;top:18141;width:276;height:276;visibility:visible;mso-wrap-style:square;v-text-anchor:middle" coordsize="27556,27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" path="m13778,27557v7612,,13779,-6170,13779,-13778c27557,6170,21390,,13778,,6170,,,6170,,13779v,7608,6170,13778,13778,13778xe" filled="f" strokecolor="white" strokeweight=".33231mm">
                      <v:stroke endcap="round"/>
                      <v:path arrowok="t" o:connecttype="custom" o:connectlocs="13778,27557;27557,13779;13778,0;0,13779;13778,27557" o:connectangles="0,0,0,0,0"/>
                    </v:shape>
                    <v:shape id="Forme libre : forme 1609394765" o:spid="_x0000_s1047" style="position:absolute;left:30278;top:17710;width:275;height:275;visibility:visible;mso-wrap-style:square;v-text-anchor:middle" coordsize="27557,27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" path="m13779,27557v7612,,13778,-6166,13778,-13779c27557,6170,21391,,13779,,6170,,,6170,,13778v,7613,6170,13779,13779,13779xe" filled="f" strokecolor="white" strokeweight=".33231mm">
                      <v:stroke endcap="round"/>
                      <v:path arrowok="t" o:connecttype="custom" o:connectlocs="13779,27557;27557,13778;13779,0;0,13778;13779,27557" o:connectangles="0,0,0,0,0"/>
                    </v:shape>
                    <v:shape id="Forme libre : forme 1773233765" o:spid="_x0000_s1048" style="position:absolute;left:30182;top:17255;width:437;height:299;visibility:visible;mso-wrap-style:square;v-text-anchor:middle" coordsize="43731,29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" path="m32949,12580l43732,23364r,599c41935,25760,40736,26958,39538,28156v-599,599,-1198,1198,-1198,1797l37741,29953c35944,28755,33547,27557,31151,26958,27557,25760,24562,25760,20967,25760v-4193,,-7788,1198,-11382,2995l8986,28755c6590,26359,4792,24562,2396,22165,1797,21566,599,20967,,19769r,-599l19769,r599,c24562,4194,28755,8387,32949,12580xe" filled="f" strokecolor="white" strokeweight=".33231mm">
                      <v:stroke joinstyle="miter"/>
                      <v:path arrowok="t" o:connecttype="custom" o:connectlocs="32949,12580;43732,23364;43732,23963;39538,28156;38340,29953;37741,29953;31151,26958;20967,25760;9585,28755;8986,28755;2396,22165;0,19769;0,19170;19769,0;20368,0;32949,12580" o:connectangles="0,0,0,0,0,0,0,0,0,0,0,0,0,0,0,0"/>
                    </v:shape>
                    <v:shape id="Forme libre : forme 1237021186" o:spid="_x0000_s1049" style="position:absolute;left:29829;top:17596;width:305;height:389;visibility:visible;mso-wrap-style:square;v-text-anchor:middle" coordsize="30552,389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" path="m13779,38939c8986,34746,4193,29953,,25760r,-599c1198,23963,2995,22764,4193,20967,11382,13778,19170,7189,26359,r599,c28156,1198,29354,2396,30552,3594v-2995,6590,-3594,13180,-1198,20369l29354,24562c23963,29953,18571,34746,13779,38939xe" filled="f" strokecolor="white" strokeweight=".33231mm">
                      <v:stroke joinstyle="miter"/>
                      <v:path arrowok="t" o:connecttype="custom" o:connectlocs="13779,38939;0,25760;0,25161;4193,20967;26359,0;26958,0;30552,3594;29354,23963;29354,24562;13779,38939" o:connectangles="0,0,0,0,0,0,0,0,0,0"/>
                    </v:shape>
                    <v:shape id="Forme libre : forme 198035332" o:spid="_x0000_s1050" style="position:absolute;left:29745;top:17944;width:137;height:137;visibility:visible;mso-wrap-style:square;v-text-anchor:middle" coordsize="13778,137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" path="m13779,l,13779e" filled="f" strokecolor="white" strokeweight=".33231mm">
                      <v:stroke joinstyle="miter" endcap="round"/>
                      <v:path arrowok="t" o:connecttype="custom" o:connectlocs="13779,0;0,13779" o:connectangles="0,0"/>
                    </v:shape>
                    <v:shape id="Forme libre : forme 787992188" o:spid="_x0000_s1051" style="position:absolute;left:29697;top:18033;width:90;height:90;visibility:visible;mso-wrap-style:square;v-text-anchor:middle" coordsize="8985,8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" path="m,l8986,8986e" filled="f" strokecolor="white" strokeweight=".33231mm">
                      <v:stroke joinstyle="miter" endcap="round"/>
                      <v:path arrowok="t" o:connecttype="custom" o:connectlocs="0,0;8986,8986" o:connectangles="0,0"/>
                    </v:shape>
                    <v:shape id="Forme libre : forme 569212558" o:spid="_x0000_s1052" style="position:absolute;left:30464;top:16954;width:473;height:452;visibility:visible;mso-wrap-style:square;v-text-anchor:middle" coordsize="47326,452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" path="m1797,6740l7788,1348v2396,-1797,5391,-1797,7788,l45529,30103v2396,2396,2396,5991,,8387l39538,43881v-2396,1798,-5391,1798,-7787,l1797,15126c-599,12730,-599,9136,1797,6740xe" filled="f" strokecolor="white" strokeweight=".33231mm">
                      <v:stroke endcap="round"/>
                      <v:path arrowok="t" o:connecttype="custom" o:connectlocs="1797,6740;7788,1348;15576,1348;45529,30103;45529,38490;39538,43881;31751,43881;1797,15126;1797,6740" o:connectangles="0,0,0,0,0,0,0,0,0"/>
                    </v:shape>
                    <v:shape id="Forme libre : forme 1427698129" o:spid="_x0000_s1053" style="position:absolute;left:32073;top:14537;width:10544;height:6709;visibility:visible;mso-wrap-style:square;v-text-anchor:middle" coordsize="1054353,6709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" path="m,l1014416,v22046,,39938,17880,39938,39938l1054354,631015v,22057,-17892,39937,-39938,39937l,670952,,xe" stroked="f" strokeweight=".1108mm">
                      <v:stroke joinstyle="miter"/>
                      <v:path arrowok="t" o:connecttype="custom" o:connectlocs="0,0;1014416,0;1054354,39938;1054354,631015;1014416,670952;0,670952;0,0" o:connectangles="0,0,0,0,0,0,0"/>
                    </v:shape>
                    <v:shape id="Forme libre : forme 1300302235" o:spid="_x0000_s1054" style="position:absolute;left:33426;top:17428;width:7882;height:897;visibility:visible;mso-wrap-style:square;v-text-anchor:middle" coordsize="788113,896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" path="m76928,44758v,9190,-1662,17133,-4981,23827c68629,75278,64076,80442,58293,84073v-5787,3630,-12397,5443,-19829,5443c31031,89516,24422,87703,18639,84073,12852,80442,8299,75278,4980,68585,1661,61891,,53948,,44758,,35568,1661,27625,4980,20931,8299,14238,12852,9074,18639,5444,24422,1813,31031,,38464,v7432,,14042,1813,19829,5444c64076,9074,68629,14238,71947,20931v3319,6694,4981,14637,4981,23827xm66716,44758v,-7544,-1262,-13914,-3786,-19102c60433,20464,57043,16534,52762,13870,48504,11202,43740,9869,38464,9869v-5276,,-10056,1333,-14338,4001c19873,16534,16482,20464,13958,25656v-2496,5188,-3746,11558,-3746,19102c10212,52302,11462,58672,13958,63860v2524,5192,5915,9122,10168,11786c28408,78314,33188,79648,38464,79648v5276,,10040,-1334,14298,-4002c57043,72982,60433,69052,62930,63860v2524,-5188,3786,-11558,3786,-19102xm86277,10552r,-9362l151631,1190r,9362l124230,10552r,77774l113678,88326r,-77774l86277,10552xm184476,89688v-6298,,-11730,-1390,-16295,-4170c163640,82711,160138,78797,157670,73777v-2437,-5052,-3659,-10923,-3659,-17617c154011,49467,155233,43568,157670,38460v2468,-5132,5902,-9134,10296,-11997c172391,23571,177555,22121,183454,22121v3406,,6765,568,10084,1702c196856,24961,199876,26802,202600,29354v2723,2524,4892,5875,6509,10044c210727,43568,211538,48700,211538,54798r,4254l161160,59052r,-8679l201326,50373v,-3686,-739,-6977,-2213,-9868c197667,37609,195595,35325,192899,33651v-2664,-1673,-5815,-2508,-9445,-2508c179456,31143,175993,32134,173074,34123v-2896,1957,-5120,4509,-6682,7656c164834,44930,164052,48305,164052,51907r,5787c164052,62626,164902,66812,166608,70242v1729,3407,4125,5999,7189,7788c176860,79787,180418,80666,184476,80666v2636,,5020,-367,7149,-1106c193777,78797,195638,77663,197196,76157v1562,-1530,2768,-3431,3618,-5699l210515,73178v-1022,3291,-2740,6186,-5148,8682c202955,84328,199976,86257,196433,87647v-3546,1358,-7532,2041,-11957,2041xm236850,1190r,87136l226810,88326r,-87136l236850,1190xm360417,28420r-10551,c349243,25384,348152,22716,346591,20420v-1530,-2296,-3403,-4225,-5616,-5787c338791,13048,336367,11853,333699,11059v-2664,-791,-5448,-1190,-8339,-1190c320084,9869,315304,11202,311022,13870v-4253,2664,-7644,6594,-10168,11786c298358,30844,297108,37214,297108,44758v,7544,1250,13914,3746,19102c303378,69052,306769,72982,311022,75646v4282,2668,9062,4002,14338,4002c328251,79648,331035,79248,333699,78454v2668,-791,5092,-1969,7276,-3531c343188,73333,345061,71393,346591,69096v1561,-2328,2652,-4992,3275,-7999l360417,61097v-791,4453,-2240,8438,-4337,11953c353979,76568,351371,79560,348252,82028v-3123,2440,-6625,4297,-10512,5575c333882,88877,329757,89516,325360,89516v-7433,,-14042,-1813,-19825,-5443c299748,80442,295195,75278,291876,68585v-3319,-6694,-4980,-14637,-4980,-23827c286896,35568,288557,27625,291876,20931v3319,-6693,7872,-11857,13659,-15487c311318,1813,317927,,325360,v4397,,8522,635,12380,1913c341627,3191,345129,5060,348252,7528v3119,2440,5727,5420,7828,8934c358177,19953,359626,23939,360417,28420xm402659,89688v-5903,,-11079,-1406,-15532,-4213c382702,82667,379244,78737,376748,73689v-2468,-5048,-3703,-10947,-3703,-17700c373045,49183,374280,43240,376748,38164v2496,-5080,5954,-9022,10379,-11829c391580,23527,396756,22121,402659,22121v5899,,11063,1406,15484,4214c422600,29142,426059,33084,428527,38164v2496,5076,3742,11019,3742,17825c432269,62742,431023,68641,428527,73689v-2468,5048,-5927,8978,-10384,11786c413722,88282,408558,89688,402659,89688xm402659,80666v4481,,8168,-1146,11063,-3447c416613,74923,418754,71904,420144,68158v1390,-3743,2085,-7800,2085,-12169c422229,51623,421534,47550,420144,43780v-1390,-3774,-3531,-6822,-6422,-9150c410827,32306,407140,31143,402659,31143v-4485,,-8171,1163,-11062,3487c388701,36958,386560,40006,385171,43780v-1390,3770,-2085,7843,-2085,12209c383086,60358,383781,64415,385171,68158v1389,3746,3530,6765,6426,9061c394488,79520,398174,80666,402659,80666xm457637,1190r,87136l447597,88326r,-87136l457637,1190xm486073,1190r,87136l476029,88326r,-87136l486073,1190xm531861,89688v-6294,,-11725,-1390,-16294,-4170c511030,82711,507527,78797,505059,73777v-2440,-5052,-3658,-10923,-3658,-17617c501401,49467,502619,43568,505059,38460v2468,-5132,5899,-9134,10296,-11997c519780,23571,524940,22121,530843,22121v3403,,6766,568,10084,1702c544246,24961,547265,26802,549989,29354v2724,2524,4892,5875,6510,10044c558116,43568,558923,48700,558923,54798r,4254l508546,59052r,-8679l548711,50373v,-3686,-739,-6977,-2212,-9868c545053,37609,542980,35325,540288,33651v-2667,-1673,-5815,-2508,-9445,-2508c526841,31143,523383,32134,520459,34123v-2891,1957,-5120,4509,-6677,7656c512220,44930,511441,48305,511441,51907r,5787c511441,62626,512292,66812,513993,70242v1730,3407,4126,5999,7189,7788c524245,79787,527808,80666,531861,80666v2640,,5021,-367,7149,-1106c541167,78797,543024,77663,544585,76157v1558,-1530,2764,-3431,3615,-5699l557901,73178v-1019,3291,-2736,6186,-5148,8682c550345,84328,547365,86257,543819,87647v-3547,1358,-7532,2041,-11958,2041xm600746,89688v-6127,,-11402,-1446,-15827,-4341c580494,82455,577091,78470,574707,73393v-2381,-5080,-3575,-10879,-3575,-17404c571132,49351,572354,43496,574794,38420v2468,-5108,5899,-9094,10296,-11957c589515,23571,594675,22121,600578,22121v4593,,8735,851,12421,2553c616689,26379,619708,28759,622065,31822v2352,3063,3814,6638,4381,10724l616405,42546v-766,-2980,-2468,-5616,-5108,-7916c608689,32306,605171,31143,600746,31143v-3914,,-7345,1019,-10296,3064c587531,36219,585246,39071,583601,42757v-1618,3659,-2424,7956,-2424,12892c581177,60697,581971,65094,583557,68841v1617,3742,3886,6649,6809,8722c593314,79632,596776,80666,600746,80666v2612,,4980,-451,7105,-1362c609979,78398,611781,77096,613254,75390v1478,-1701,2525,-3742,3151,-6126l626446,69264v-567,3858,-1973,7332,-4214,10424c620020,82751,617084,85191,613426,87008v-3630,1785,-7856,2680,-12680,2680xm669546,22972r,8511l635679,31483r,-8511l669546,22972xm645548,7317r10040,l655588,69603v,2840,412,4965,1234,6386c657677,77379,658751,78314,660057,78797v1334,451,2736,679,4214,679c665377,79476,666284,79420,666994,79304v707,-140,1275,-251,1702,-339l670737,87987v-679,255,-1630,511,-2852,766c666667,89037,665121,89177,663248,89177v-2835,,-5615,-611,-8339,-1829c652214,86130,649973,84268,648188,81772v-1762,-2496,-2640,-5643,-2640,-9445l645548,7317xm710499,89688v-5903,,-11079,-1406,-15532,-4213c690542,82667,687083,78737,684587,73689v-2468,-5048,-3702,-10947,-3702,-17700c680885,49183,682119,43240,684587,38164v2496,-5080,5955,-9022,10380,-11829c699420,23527,704596,22121,710499,22121v5898,,11062,1406,15487,4214c730439,29142,733898,33084,736366,38164v2496,5076,3742,11019,3742,17825c740108,62742,738862,68641,736366,73689v-2468,5048,-5927,8978,-10380,11786c721561,88282,716397,89688,710499,89688xm710499,80666v4481,,8167,-1146,11062,-3447c724453,74923,726593,71904,727983,68158v1390,-3743,2085,-7800,2085,-12169c730068,51623,729373,47550,727983,43780v-1390,-3774,-3530,-6822,-6422,-9150c718666,32306,714980,31143,710499,31143v-4481,,-8172,1163,-11063,3487c696540,36958,694400,40006,693010,43780v-1390,3770,-2085,7843,-2085,12209c690925,60358,691620,64415,693010,68158v1390,3746,3530,6765,6426,9061c702327,79520,706018,80666,710499,80666xm755436,88326r,-65354l765137,22972r,9873l765820,32845v1190,-3235,3347,-5859,6466,-7872c775405,22960,778924,21954,782837,21954v739,,1662,12,2768,40c786712,22022,787546,22066,788113,22121r,10213c787774,32250,786995,32122,785773,31950v-1190,-196,-2452,-295,-3786,-295c778812,31655,775972,32321,773476,33651v-2464,1306,-4425,3124,-5871,5448c766187,41395,765481,44019,765481,46971r,41355l755436,88326xe" fillcolor="#7d88a1" stroked="f" strokeweight=".1108mm">
                      <v:stroke joinstyle="miter"/>
                      <v:path arrowok="t" o:connecttype="custom" o:connectlocs="76928,44758;71947,68585;58293,84073;38464,89516;18639,84073;4980,68585;0,44758;4980,20931;18639,5444;38464,0;58293,5444;71947,20931;76928,44758;66716,44758;62930,25656;52762,13870;38464,9869;24126,13870;13958,25656;10212,44758;13958,63860;24126,75646;38464,79648;52762,75646;62930,63860;66716,44758;86277,10552;86277,1190;151631,1190;151631,10552;124230,10552;124230,88326;113678,88326;113678,10552;86277,10552;184476,89688;168181,85518;157670,73777;154011,56160;157670,38460;167966,26463;183454,22121;193538,23823;202600,29354;209109,39398;211538,54798;211538,59052;161160,59052;161160,50373;201326,50373;199113,40505;192899,33651;183454,31143;173074,34123;166392,41779;164052,51907;164052,57694;166608,70242;173797,78030;184476,80666;191625,79560;197196,76157;200814,70458;210515,73178;205367,81860;196433,87647;184476,89688;236850,1190;236850,88326;226810,88326;226810,1190;236850,1190;360417,28420;349866,28420;346591,20420;340975,14633;333699,11059;325360,9869;311022,13870;300854,25656;297108,44758;300854,63860;311022,75646;325360,79648;333699,78454;340975,74923;346591,69096;349866,61097;360417,61097;356080,73050;348252,82028;337740,87603;325360,89516;305535,84073;291876,68585;286896,44758;291876,20931;305535,5444;325360,0;337740,1913;348252,7528;356080,16462;360417,28420;402659,89688;387127,85475;376748,73689;373045,55989;376748,38164;387127,26335;402659,22121;418143,26335;428527,38164;432269,55989;428527,73689;418143,85475;402659,89688;402659,80666;413722,77219;420144,68158;422229,55989;420144,43780;413722,34630;402659,31143;391597,34630;385171,43780;383086,55989;385171,68158;391597,77219;402659,80666;457637,1190;457637,88326;447597,88326;447597,1190;457637,1190;486073,1190;486073,88326;476029,88326;476029,1190;486073,1190;531861,89688;515567,85518;505059,73777;501401,56160;505059,38460;515355,26463;530843,22121;540927,23823;549989,29354;556499,39398;558923,54798;558923,59052;508546,59052;508546,50373;548711,50373;546499,40505;540288,33651;530843,31143;520459,34123;513782,41779;511441,51907;511441,57694;513993,70242;521182,78030;531861,80666;539010,79560;544585,76157;548200,70458;557901,73178;552753,81860;543819,87647;531861,89688;600746,89688;584919,85347;574707,73393;571132,55989;574794,38420;585090,26463;600578,22121;612999,24674;622065,31822;626446,42546;616405,42546;611297,34630;600746,31143;590450,34207;583601,42757;581177,55649;583557,68841;590366,77563;600746,80666;607851,79304;613254,75390;616405,69264;626446,69264;622232,79688;613426,87008;600746,89688;669546,22972;669546,31483;635679,31483;635679,22972;669546,22972;645548,7317;655588,7317;655588,69603;656822,75989;660057,78797;664271,79476;666994,79304;668696,78965;670737,87987;667885,88753;663248,89177;654909,87348;648188,81772;645548,72327;645548,7317;710499,89688;694967,85475;684587,73689;680885,55989;684587,38164;694967,26335;710499,22121;725986,26335;736366,38164;740108,55989;736366,73689;725986,85475;710499,89688;710499,80666;721561,77219;727983,68158;730068,55989;727983,43780;721561,34630;710499,31143;699436,34630;693010,43780;690925,55989;693010,68158;699436,77219;710499,80666;755436,88326;755436,22972;765137,22972;765137,32845;765820,32845;772286,24973;782837,21954;785605,21994;788113,22121;788113,32334;785773,31950;781987,31655;773476,33651;767605,39099;765481,46971;765481,88326;755436,88326" o:connectangles="0,0,0,0,0,0,0,0,0,0,0,0,0,0,0,0,0,0,0,0,0,0,0,0,0,0,0,0,0,0,0,0,0,0,0,0,0,0,0,0,0,0,0,0,0,0,0,0,0,0,0,0,0,0,0,0,0,0,0,0,0,0,0,0,0,0,0,0,0,0,0,0,0,0,0,0,0,0,0,0,0,0,0,0,0,0,0,0,0,0,0,0,0,0,0,0,0,0,0,0,0,0,0,0,0,0,0,0,0,0,0,0,0,0,0,0,0,0,0,0,0,0,0,0,0,0,0,0,0,0,0,0,0,0,0,0,0,0,0,0,0,0,0,0,0,0,0,0,0,0,0,0,0,0,0,0,0,0,0,0,0,0,0,0,0,0,0,0,0,0,0,0,0,0,0,0,0,0,0,0,0,0,0,0,0,0,0,0,0,0,0,0,0,0,0,0,0,0,0,0,0,0,0,0,0,0,0,0,0,0,0,0,0,0,0,0,0,0,0,0,0,0,0,0,0,0,0,0,0,0,0,0,0,0,0,0,0,0,0,0,0,0,0,0,0,0,0,0,0,0,0,0,0,0,0,0,0,0,0,0"/>
                    </v:shape>
                  </v:group>
                  <v:group id="Espace réservé du contenu 4" o:spid="_x0000_s1055" style="position:absolute;left:28598;top:14297;width:13739;height:6710" coordorigin="28598,14297" coordsize="13738,67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">
                    <v:shape id="Forme libre : forme 1328412578" o:spid="_x0000_s1056" style="position:absolute;left:28598;top:14297;width:3195;height:6550;visibility:visible;mso-wrap-style:square;v-text-anchor:middle" coordsize="319501,654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" path="m,39938c,17880,17880,,39938,l319501,r,654977l43931,654977c19669,654977,,635308,,611046l,39938xe" fillcolor="#8ea9ec" stroked="f" strokeweight=".1108mm">
                      <v:stroke joinstyle="miter"/>
                      <v:path arrowok="t" o:connecttype="custom" o:connectlocs="0,39938;39938,0;319501,0;319501,654977;43931,654977;0,611046;0,39938" o:connectangles="0,0,0,0,0,0,0"/>
                    </v:shape>
                    <v:shape id="Forme libre : forme 426535606" o:spid="_x0000_s1057" style="position:absolute;left:29849;top:17848;width:1030;height:539;visibility:visible;mso-wrap-style:square;v-text-anchor:middle" coordsize="103039,53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" path="m,l,47925v,2995,2396,5991,5991,5991l97048,53916v2996,,5991,-2396,5991,-5991l103039,e" filled="f" strokecolor="white" strokeweight=".33231mm">
                      <v:stroke endcap="round"/>
                      <v:path arrowok="t" o:connecttype="custom" o:connectlocs="0,0;0,47925;5991,53916;97048,53916;103039,47925;103039,0" o:connectangles="0,0,0,0,0,0"/>
                    </v:shape>
                    <v:shape id="Forme libre : forme 2013658763" o:spid="_x0000_s1058" style="position:absolute;left:30004;top:17902;width:276;height:275;visibility:visible;mso-wrap-style:square;v-text-anchor:middle" coordsize="27556,27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" path="m13779,27557v7608,,13778,-6170,13778,-13778c27557,6170,21387,,13779,,6166,,,6170,,13779v,7608,6166,13778,13779,13778xe" filled="f" strokecolor="white" strokeweight=".33231mm">
                      <v:stroke endcap="round"/>
                      <v:path arrowok="t" o:connecttype="custom" o:connectlocs="13779,27557;27557,13779;13779,0;0,13779;13779,27557" o:connectangles="0,0,0,0,0"/>
                    </v:shape>
                    <v:shape id="Forme libre : forme 93906651" o:spid="_x0000_s1059" style="position:absolute;left:30442;top:17902;width:275;height:275;visibility:visible;mso-wrap-style:square;v-text-anchor:middle" coordsize="27556,27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" path="m13778,27557v7612,,13779,-6170,13779,-13778c27557,6170,21390,,13778,,6170,,,6170,,13779v,7608,6170,13778,13778,13778xe" filled="f" strokecolor="white" strokeweight=".33231mm">
                      <v:stroke endcap="round"/>
                      <v:path arrowok="t" o:connecttype="custom" o:connectlocs="13778,27557;27557,13779;13778,0;0,13779;13778,27557" o:connectangles="0,0,0,0,0"/>
                    </v:shape>
                    <v:shape id="Forme libre : forme 1537092578" o:spid="_x0000_s1060" style="position:absolute;left:29998;top:17470;width:276;height:276;visibility:visible;mso-wrap-style:square;v-text-anchor:middle" coordsize="27557,27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" path="m13779,27557v7612,,13778,-6166,13778,-13779c27557,6170,21391,,13779,,6170,,,6170,,13778v,7613,6170,13779,13779,13779xe" filled="f" strokecolor="white" strokeweight=".33231mm">
                      <v:stroke endcap="round"/>
                      <v:path arrowok="t" o:connecttype="custom" o:connectlocs="13779,27557;27557,13778;13779,0;0,13778;13779,27557" o:connectangles="0,0,0,0,0"/>
                    </v:shape>
                    <v:shape id="Forme libre : forme 1072548319" o:spid="_x0000_s1061" style="position:absolute;left:29902;top:17015;width:438;height:300;visibility:visible;mso-wrap-style:square;v-text-anchor:middle" coordsize="43731,29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" path="m32949,12580l43732,23364r,599c41935,25760,40736,26958,39538,28156v-599,599,-1198,1198,-1198,1797l37741,29953c35944,28755,33547,27557,31151,26958,27557,25760,24562,25760,20967,25760v-4193,,-7788,1198,-11382,2995l8986,28755c6590,26359,4792,24562,2396,22165,1797,21566,599,20967,,19769r,-599l19769,r599,c24562,4194,28755,8387,32949,12580xe" filled="f" strokecolor="white" strokeweight=".33231mm">
                      <v:stroke joinstyle="miter"/>
                      <v:path arrowok="t" o:connecttype="custom" o:connectlocs="32949,12580;43732,23364;43732,23963;39538,28156;38340,29953;37741,29953;31151,26958;20967,25760;9585,28755;8986,28755;2396,22165;0,19769;0,19170;19769,0;20368,0;32949,12580" o:connectangles="0,0,0,0,0,0,0,0,0,0,0,0,0,0,0,0"/>
                    </v:shape>
                    <v:shape id="Forme libre : forme 130642437" o:spid="_x0000_s1062" style="position:absolute;left:29549;top:17356;width:305;height:390;visibility:visible;mso-wrap-style:square;v-text-anchor:middle" coordsize="30552,389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" path="m13779,38939c8986,34746,4193,29953,,25760r,-599c1198,23963,2995,22764,4193,20967,11382,13778,19170,7189,26359,r599,c28156,1198,29354,2396,30552,3594v-2995,6590,-3594,13180,-1198,20369l29354,24562c23963,29953,18571,34746,13779,38939xe" filled="f" strokecolor="white" strokeweight=".33231mm">
                      <v:stroke joinstyle="miter"/>
                      <v:path arrowok="t" o:connecttype="custom" o:connectlocs="13779,38939;0,25760;0,25161;4193,20967;26359,0;26958,0;30552,3594;29354,23963;29354,24562;13779,38939" o:connectangles="0,0,0,0,0,0,0,0,0,0"/>
                    </v:shape>
                    <v:shape id="Forme libre : forme 1703242818" o:spid="_x0000_s1063" style="position:absolute;left:29465;top:17704;width:138;height:138;visibility:visible;mso-wrap-style:square;v-text-anchor:middle" coordsize="13778,137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" path="m13779,l,13779e" filled="f" strokecolor="white" strokeweight=".33231mm">
                      <v:stroke joinstyle="miter" endcap="round"/>
                      <v:path arrowok="t" o:connecttype="custom" o:connectlocs="13779,0;0,13779" o:connectangles="0,0"/>
                    </v:shape>
                    <v:shape id="Forme libre : forme 1310607998" o:spid="_x0000_s1064" style="position:absolute;left:29417;top:17794;width:90;height:90;visibility:visible;mso-wrap-style:square;v-text-anchor:middle" coordsize="8985,8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" path="m,l8986,8986e" filled="f" strokecolor="white" strokeweight=".33231mm">
                      <v:stroke joinstyle="miter" endcap="round"/>
                      <v:path arrowok="t" o:connecttype="custom" o:connectlocs="0,0;8986,8986" o:connectangles="0,0"/>
                    </v:shape>
                    <v:shape id="Forme libre : forme 461459643" o:spid="_x0000_s1065" style="position:absolute;left:30184;top:16714;width:473;height:452;visibility:visible;mso-wrap-style:square;v-text-anchor:middle" coordsize="47326,452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" path="m1797,6740l7788,1348v2396,-1797,5391,-1797,7788,l45529,30103v2396,2396,2396,5991,,8387l39538,43881v-2396,1798,-5391,1798,-7787,l1797,15126c-599,12730,-599,9136,1797,6740xe" filled="f" strokecolor="white" strokeweight=".33231mm">
                      <v:stroke endcap="round"/>
                      <v:path arrowok="t" o:connecttype="custom" o:connectlocs="1797,6740;7788,1348;15576,1348;45529,30103;45529,38490;39538,43881;31751,43881;1797,15126;1797,6740" o:connectangles="0,0,0,0,0,0,0,0,0"/>
                    </v:shape>
                    <v:shape id="Forme libre : forme 251813071" o:spid="_x0000_s1066" style="position:absolute;left:31793;top:14297;width:10544;height:6710;visibility:visible;mso-wrap-style:square;v-text-anchor:middle" coordsize="1054353,6709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" path="m,l1014416,v22046,,39938,17880,39938,39938l1054354,631015v,22057,-17892,39937,-39938,39937l,670952,,xe" stroked="f" strokeweight=".1108mm">
                      <v:stroke joinstyle="miter"/>
                      <v:path arrowok="t" o:connecttype="custom" o:connectlocs="0,0;1014416,0;1054354,39938;1054354,631015;1014416,670952;0,670952;0,0" o:connectangles="0,0,0,0,0,0,0"/>
                    </v:shape>
                    <v:shape id="Forme libre : forme 1653388206" o:spid="_x0000_s1067" style="position:absolute;left:33147;top:17188;width:7881;height:897;visibility:visible;mso-wrap-style:square;v-text-anchor:middle" coordsize="788113,896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" path="m76928,44758v,9190,-1662,17133,-4981,23827c68629,75278,64076,80442,58293,84073v-5787,3630,-12397,5443,-19829,5443c31031,89516,24422,87703,18639,84073,12852,80442,8299,75278,4980,68585,1661,61891,,53948,,44758,,35568,1661,27625,4980,20931,8299,14238,12852,9074,18639,5444,24422,1813,31031,,38464,v7432,,14042,1813,19829,5444c64076,9074,68629,14238,71947,20931v3319,6694,4981,14637,4981,23827xm66716,44758v,-7544,-1262,-13914,-3786,-19102c60433,20464,57043,16534,52762,13870,48504,11202,43740,9869,38464,9869v-5276,,-10056,1333,-14338,4001c19873,16534,16482,20464,13958,25656v-2496,5188,-3746,11558,-3746,19102c10212,52302,11462,58672,13958,63860v2524,5192,5915,9122,10168,11786c28408,78314,33188,79648,38464,79648v5276,,10040,-1334,14298,-4002c57043,72982,60433,69052,62930,63860v2524,-5188,3786,-11558,3786,-19102xm86277,10552r,-9362l151631,1190r,9362l124230,10552r,77774l113678,88326r,-77774l86277,10552xm184476,89688v-6298,,-11730,-1390,-16295,-4170c163640,82711,160138,78797,157670,73777v-2437,-5052,-3659,-10923,-3659,-17617c154011,49467,155233,43568,157670,38460v2468,-5132,5902,-9134,10296,-11997c172391,23571,177555,22121,183454,22121v3406,,6765,568,10084,1702c196856,24961,199876,26802,202600,29354v2723,2524,4892,5875,6509,10044c210727,43568,211538,48700,211538,54798r,4254l161160,59052r,-8679l201326,50373v,-3686,-739,-6977,-2213,-9868c197667,37609,195595,35325,192899,33651v-2664,-1673,-5815,-2508,-9445,-2508c179456,31143,175993,32134,173074,34123v-2896,1957,-5120,4509,-6682,7656c164834,44930,164052,48305,164052,51907r,5787c164052,62626,164902,66812,166608,70242v1729,3407,4125,5999,7189,7788c176860,79787,180418,80666,184476,80666v2636,,5020,-367,7149,-1106c193777,78797,195638,77663,197196,76157v1562,-1530,2768,-3431,3618,-5699l210515,73178v-1022,3291,-2740,6186,-5148,8682c202955,84328,199976,86257,196433,87647v-3546,1358,-7532,2041,-11957,2041xm236850,1190r,87136l226810,88326r,-87136l236850,1190xm360417,28420r-10551,c349243,25384,348152,22716,346591,20420v-1530,-2296,-3403,-4225,-5616,-5787c338791,13048,336367,11853,333699,11059v-2664,-791,-5448,-1190,-8339,-1190c320084,9869,315304,11202,311022,13870v-4253,2664,-7644,6594,-10168,11786c298358,30844,297108,37214,297108,44758v,7544,1250,13914,3746,19102c303378,69052,306769,72982,311022,75646v4282,2668,9062,4002,14338,4002c328251,79648,331035,79248,333699,78454v2668,-791,5092,-1969,7276,-3531c343188,73333,345061,71393,346591,69096v1561,-2328,2652,-4992,3275,-7999l360417,61097v-791,4453,-2240,8438,-4337,11953c353979,76568,351371,79560,348252,82028v-3123,2440,-6625,4297,-10512,5575c333882,88877,329757,89516,325360,89516v-7433,,-14042,-1813,-19825,-5443c299748,80442,295195,75278,291876,68585v-3319,-6694,-4980,-14637,-4980,-23827c286896,35568,288557,27625,291876,20931v3319,-6693,7872,-11857,13659,-15487c311318,1813,317927,,325360,v4397,,8522,635,12380,1913c341627,3191,345129,5060,348252,7528v3119,2440,5727,5420,7828,8934c358177,19953,359626,23939,360417,28420xm402659,89688v-5903,,-11079,-1406,-15532,-4213c382702,82667,379244,78737,376748,73689v-2468,-5048,-3703,-10947,-3703,-17700c373045,49183,374280,43240,376748,38164v2496,-5080,5954,-9022,10379,-11829c391580,23527,396756,22121,402659,22121v5899,,11063,1406,15484,4214c422600,29142,426059,33084,428527,38164v2496,5076,3742,11019,3742,17825c432269,62742,431023,68641,428527,73689v-2468,5048,-5927,8978,-10384,11786c413722,88282,408558,89688,402659,89688xm402659,80666v4481,,8168,-1146,11063,-3447c416613,74923,418754,71904,420144,68158v1390,-3743,2085,-7800,2085,-12169c422229,51623,421534,47550,420144,43780v-1390,-3774,-3531,-6822,-6422,-9150c410827,32306,407140,31143,402659,31143v-4485,,-8171,1163,-11062,3487c388701,36958,386560,40006,385171,43780v-1390,3770,-2085,7843,-2085,12209c383086,60358,383781,64415,385171,68158v1389,3746,3530,6765,6426,9061c394488,79520,398174,80666,402659,80666xm457637,1190r,87136l447597,88326r,-87136l457637,1190xm486073,1190r,87136l476029,88326r,-87136l486073,1190xm531861,89688v-6294,,-11725,-1390,-16294,-4170c511030,82711,507527,78797,505059,73777v-2440,-5052,-3658,-10923,-3658,-17617c501401,49467,502619,43568,505059,38460v2468,-5132,5899,-9134,10296,-11997c519780,23571,524940,22121,530843,22121v3403,,6766,568,10084,1702c544246,24961,547265,26802,549989,29354v2724,2524,4892,5875,6510,10044c558116,43568,558923,48700,558923,54798r,4254l508546,59052r,-8679l548711,50373v,-3686,-739,-6977,-2212,-9868c545053,37609,542980,35325,540288,33651v-2667,-1673,-5815,-2508,-9445,-2508c526841,31143,523383,32134,520459,34123v-2891,1957,-5120,4509,-6677,7656c512220,44930,511441,48305,511441,51907r,5787c511441,62626,512292,66812,513993,70242v1730,3407,4126,5999,7189,7788c524245,79787,527808,80666,531861,80666v2640,,5021,-367,7149,-1106c541167,78797,543024,77663,544585,76157v1558,-1530,2764,-3431,3615,-5699l557901,73178v-1019,3291,-2736,6186,-5148,8682c550345,84328,547365,86257,543819,87647v-3547,1358,-7532,2041,-11958,2041xm600746,89688v-6127,,-11402,-1446,-15827,-4341c580494,82455,577091,78470,574707,73393v-2381,-5080,-3575,-10879,-3575,-17404c571132,49351,572354,43496,574794,38420v2468,-5108,5899,-9094,10296,-11957c589515,23571,594675,22121,600578,22121v4593,,8735,851,12421,2553c616689,26379,619708,28759,622065,31822v2352,3063,3814,6638,4381,10724l616405,42546v-766,-2980,-2468,-5616,-5108,-7916c608689,32306,605171,31143,600746,31143v-3914,,-7345,1019,-10296,3064c587531,36219,585246,39071,583601,42757v-1618,3659,-2424,7956,-2424,12892c581177,60697,581971,65094,583557,68841v1617,3742,3886,6649,6809,8722c593314,79632,596776,80666,600746,80666v2612,,4980,-451,7105,-1362c609979,78398,611781,77096,613254,75390v1478,-1701,2525,-3742,3151,-6126l626446,69264v-567,3858,-1973,7332,-4214,10424c620020,82751,617084,85191,613426,87008v-3630,1785,-7856,2680,-12680,2680xm669546,22972r,8511l635679,31483r,-8511l669546,22972xm645548,7317r10040,l655588,69603v,2840,412,4965,1234,6386c657677,77379,658751,78314,660057,78797v1334,451,2736,679,4214,679c665377,79476,666284,79420,666994,79304v707,-140,1275,-251,1702,-339l670737,87987v-679,255,-1630,511,-2852,766c666667,89037,665121,89177,663248,89177v-2835,,-5615,-611,-8339,-1829c652214,86130,649973,84268,648188,81772v-1762,-2496,-2640,-5643,-2640,-9445l645548,7317xm710499,89688v-5903,,-11079,-1406,-15532,-4213c690542,82667,687083,78737,684587,73689v-2468,-5048,-3702,-10947,-3702,-17700c680885,49183,682119,43240,684587,38164v2496,-5080,5955,-9022,10380,-11829c699420,23527,704596,22121,710499,22121v5898,,11062,1406,15487,4214c730439,29142,733898,33084,736366,38164v2496,5076,3742,11019,3742,17825c740108,62742,738862,68641,736366,73689v-2468,5048,-5927,8978,-10380,11786c721561,88282,716397,89688,710499,89688xm710499,80666v4481,,8167,-1146,11062,-3447c724453,74923,726593,71904,727983,68158v1390,-3743,2085,-7800,2085,-12169c730068,51623,729373,47550,727983,43780v-1390,-3774,-3530,-6822,-6422,-9150c718666,32306,714980,31143,710499,31143v-4481,,-8172,1163,-11063,3487c696540,36958,694400,40006,693010,43780v-1390,3770,-2085,7843,-2085,12209c690925,60358,691620,64415,693010,68158v1390,3746,3530,6765,6426,9061c702327,79520,706018,80666,710499,80666xm755436,88326r,-65354l765137,22972r,9873l765820,32845v1190,-3235,3347,-5859,6466,-7872c775405,22960,778924,21954,782837,21954v739,,1662,12,2768,40c786712,22022,787546,22066,788113,22121r,10213c787774,32250,786995,32122,785773,31950v-1190,-196,-2452,-295,-3786,-295c778812,31655,775972,32321,773476,33651v-2464,1306,-4425,3124,-5871,5448c766187,41395,765481,44019,765481,46971r,41355l755436,88326xe" fillcolor="#7d88a1" stroked="f" strokeweight=".1108mm">
                      <v:stroke joinstyle="miter"/>
                      <v:path arrowok="t" o:connecttype="custom" o:connectlocs="76928,44758;71947,68585;58293,84073;38464,89516;18639,84073;4980,68585;0,44758;4980,20931;18639,5444;38464,0;58293,5444;71947,20931;76928,44758;66716,44758;62930,25656;52762,13870;38464,9869;24126,13870;13958,25656;10212,44758;13958,63860;24126,75646;38464,79648;52762,75646;62930,63860;66716,44758;86277,10552;86277,1190;151631,1190;151631,10552;124230,10552;124230,88326;113678,88326;113678,10552;86277,10552;184476,89688;168181,85518;157670,73777;154011,56160;157670,38460;167966,26463;183454,22121;193538,23823;202600,29354;209109,39398;211538,54798;211538,59052;161160,59052;161160,50373;201326,50373;199113,40505;192899,33651;183454,31143;173074,34123;166392,41779;164052,51907;164052,57694;166608,70242;173797,78030;184476,80666;191625,79560;197196,76157;200814,70458;210515,73178;205367,81860;196433,87647;184476,89688;236850,1190;236850,88326;226810,88326;226810,1190;236850,1190;360417,28420;349866,28420;346591,20420;340975,14633;333699,11059;325360,9869;311022,13870;300854,25656;297108,44758;300854,63860;311022,75646;325360,79648;333699,78454;340975,74923;346591,69096;349866,61097;360417,61097;356080,73050;348252,82028;337740,87603;325360,89516;305535,84073;291876,68585;286896,44758;291876,20931;305535,5444;325360,0;337740,1913;348252,7528;356080,16462;360417,28420;402659,89688;387127,85475;376748,73689;373045,55989;376748,38164;387127,26335;402659,22121;418143,26335;428527,38164;432269,55989;428527,73689;418143,85475;402659,89688;402659,80666;413722,77219;420144,68158;422229,55989;420144,43780;413722,34630;402659,31143;391597,34630;385171,43780;383086,55989;385171,68158;391597,77219;402659,80666;457637,1190;457637,88326;447597,88326;447597,1190;457637,1190;486073,1190;486073,88326;476029,88326;476029,1190;486073,1190;531861,89688;515567,85518;505059,73777;501401,56160;505059,38460;515355,26463;530843,22121;540927,23823;549989,29354;556499,39398;558923,54798;558923,59052;508546,59052;508546,50373;548711,50373;546499,40505;540288,33651;530843,31143;520459,34123;513782,41779;511441,51907;511441,57694;513993,70242;521182,78030;531861,80666;539010,79560;544585,76157;548200,70458;557901,73178;552753,81860;543819,87647;531861,89688;600746,89688;584919,85347;574707,73393;571132,55989;574794,38420;585090,26463;600578,22121;612999,24674;622065,31822;626446,42546;616405,42546;611297,34630;600746,31143;590450,34207;583601,42757;581177,55649;583557,68841;590366,77563;600746,80666;607851,79304;613254,75390;616405,69264;626446,69264;622232,79688;613426,87008;600746,89688;669546,22972;669546,31483;635679,31483;635679,22972;669546,22972;645548,7317;655588,7317;655588,69603;656822,75989;660057,78797;664271,79476;666994,79304;668696,78965;670737,87987;667885,88753;663248,89177;654909,87348;648188,81772;645548,72327;645548,7317;710499,89688;694967,85475;684587,73689;680885,55989;684587,38164;694967,26335;710499,22121;725986,26335;736366,38164;740108,55989;736366,73689;725986,85475;710499,89688;710499,80666;721561,77219;727983,68158;730068,55989;727983,43780;721561,34630;710499,31143;699436,34630;693010,43780;690925,55989;693010,68158;699436,77219;710499,80666;755436,88326;755436,22972;765137,22972;765137,32845;765820,32845;772286,24973;782837,21954;785605,21994;788113,22121;788113,32334;785773,31950;781987,31655;773476,33651;767605,39099;765481,46971;765481,88326;755436,88326" o:connectangles="0,0,0,0,0,0,0,0,0,0,0,0,0,0,0,0,0,0,0,0,0,0,0,0,0,0,0,0,0,0,0,0,0,0,0,0,0,0,0,0,0,0,0,0,0,0,0,0,0,0,0,0,0,0,0,0,0,0,0,0,0,0,0,0,0,0,0,0,0,0,0,0,0,0,0,0,0,0,0,0,0,0,0,0,0,0,0,0,0,0,0,0,0,0,0,0,0,0,0,0,0,0,0,0,0,0,0,0,0,0,0,0,0,0,0,0,0,0,0,0,0,0,0,0,0,0,0,0,0,0,0,0,0,0,0,0,0,0,0,0,0,0,0,0,0,0,0,0,0,0,0,0,0,0,0,0,0,0,0,0,0,0,0,0,0,0,0,0,0,0,0,0,0,0,0,0,0,0,0,0,0,0,0,0,0,0,0,0,0,0,0,0,0,0,0,0,0,0,0,0,0,0,0,0,0,0,0,0,0,0,0,0,0,0,0,0,0,0,0,0,0,0,0,0,0,0,0,0,0,0,0,0,0,0,0,0,0,0,0,0,0,0,0,0,0,0,0,0,0,0,0,0,0,0,0,0,0,0,0,0"/>
                    </v:shape>
                  </v:group>
                  <v:shape id="Forme libre : forme 1098002332" o:spid="_x0000_s1068" style="position:absolute;left:3997;top:20727;width:16095;height:16175;rotation:90;visibility:visible;mso-wrap-style:square;v-text-anchor:middle" coordsize="1609486,1617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" path="m-404,-1r1609487,l1609083,1617474r-1609487,l-404,-1xe" fillcolor="#f6f7f9" stroked="f" strokeweight=".1108mm">
                    <v:stroke joinstyle="miter"/>
                    <v:path arrowok="t" o:connecttype="custom" o:connectlocs="-404,-1;1609083,-1;1609083,1617474;-404,1617474" o:connectangles="0,0,0,0"/>
                  </v:shape>
                  <v:shape id="Forme libre : forme 724370481" o:spid="_x0000_s1069" style="position:absolute;left:42158;top:9325;width:24042;height:12979;rotation:90;visibility:visible;mso-wrap-style:square;v-text-anchor:middle" coordsize="2404245,1297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" path="m2367777,139v19885,,36006,,36006,l2403783,1298112v,,-16121,,-36006,l35542,1298112v-19885,,-36006,,-36006,l-464,139v,,16121,,36006,l2367777,139xe" fillcolor="#a9c265" stroked="f" strokeweight=".1108mm">
                    <v:fill opacity="13878f"/>
                    <v:stroke joinstyle="miter"/>
                    <v:path arrowok="t" o:connecttype="custom" o:connectlocs="2367777,139;2403783,139;2403783,1298112;2367777,1298112;35542,1298112;-464,1298112;-464,139;35542,139" o:connectangles="0,0,0,0,0,0,0,0"/>
                  </v:shape>
                  <v:shape id="Forme libre : forme 865890890" o:spid="_x0000_s1070" style="position:absolute;left:32213;top:23423;width:7508;height:19050;rotation:90;visibility:visible;mso-wrap-style:square;v-text-anchor:middle" coordsize="750827,1905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" path="m718545,-145v17646,,31950,,31950,l750495,1904881v,,-14304,,-31950,l31618,1904881v-17646,,-31951,,-31951,l-333,-145v,,14305,,31951,l718545,-145xe" fillcolor="#fffaeb" stroked="f" strokeweight=".1108mm">
                    <v:stroke joinstyle="miter"/>
                    <v:path arrowok="t" o:connecttype="custom" o:connectlocs="718545,-145;750495,-145;750495,1904881;718545,1904881;31618,1904881;-333,1904881;-333,-145;31618,-145" o:connectangles="0,0,0,0,0,0,0,0"/>
                  </v:shape>
                  <v:shape id="Forme libre : forme 1271151857" o:spid="_x0000_s1071" style="position:absolute;left:4037;top:3554;width:16015;height:16175;rotation:90;visibility:visible;mso-wrap-style:square;v-text-anchor:middle" coordsize="1601499,1617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" path="m1569146,-2v17646,,31950,,31950,l1601096,1617473v,,-14304,,-31950,l31547,1617473v-17645,,-31950,,-31950,l-403,-2v,,14305,,31950,l1569146,-2xe" fillcolor="#e8f6fc" stroked="f" strokeweight=".1108mm">
                    <v:stroke joinstyle="miter"/>
                    <v:path arrowok="t" o:connecttype="custom" o:connectlocs="1569146,-2;1601096,-2;1601096,1617473;1569146,1617473;31547,1617473;-403,1617473;-403,-2;31547,-2" o:connectangles="0,0,0,0,0,0,0,0"/>
                  </v:shape>
                  <v:shape id="Forme libre : forme 1721676262" o:spid="_x0000_s1072" style="position:absolute;left:5284;top:21988;width:7220;height:949;visibility:visible;mso-wrap-style:square;v-text-anchor:middle" coordsize="722011,949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" path="m51385,29905v-350,-3522,-1849,-6258,-4497,-8207c44239,19749,40645,18775,36104,18775v-3085,,-5689,435,-7814,1310c26165,20927,24535,22106,23400,23619v-1106,1514,-1659,3231,-1659,5152c21683,30373,22018,31770,22745,32960v757,1195,1790,2229,3100,3104c27155,36906,28668,37649,30385,38288v1718,611,3551,1135,5501,1574l43919,41783v3900,870,7480,2037,10740,3490c57918,46727,60742,48520,63128,50645v2387,2125,4235,4625,5545,7508c70012,61033,70696,64336,70725,68062v-29,5471,-1426,10216,-4192,14234c63798,86281,59839,89380,54659,91593v-5152,2185,-11366,3275,-18642,3275c28799,94868,22512,93762,17157,91549,11831,89337,7669,86066,4672,81728,1703,77363,145,71964,,65530r18292,c18496,68529,19355,71033,20868,73038v1543,1981,3595,3479,6156,4497c29614,78525,32539,79021,35799,79021v3201,,5981,-468,8339,-1398c46524,76692,48372,75398,49682,73737v1310,-1657,1965,-3563,1965,-5719c51647,66009,51050,64324,49857,62954,48692,61588,46975,60422,44705,59463v-2241,-962,-4991,-1833,-8251,-2620l26718,54399c19180,52566,13228,49699,8863,45797,4497,41899,2328,36643,2358,30037,2328,24626,3769,19893,6680,15847,9619,11802,13650,8647,18773,6374,23895,4106,29716,2971,36235,2971v6636,,12428,1135,17376,3403c58588,8647,62459,11802,65224,15847v2765,4046,4191,8735,4278,14058l51385,29905xm101688,54835r,38767l83090,93602r,-89409l101165,4193r,34183l101952,38376v1513,-3958,3957,-7057,7332,-9297c112659,26806,116896,25672,121988,25672v4657,,8719,1018,12181,3055c137664,30736,140368,33632,142289,37414v1949,3754,2911,8251,2883,13491l145172,93602r-18599,l126573,54223v28,-4133,-1018,-7348,-3143,-9649c121333,42274,118394,41128,114612,41128v-2532,,-4773,535,-6726,1613c105965,43820,104452,45389,103345,47458v-1074,2037,-1629,4497,-1657,7377xm178927,94868v-4277,,-8091,-743,-11438,-2225c164143,91130,161495,88901,159546,85962v-1921,-2968,-2884,-6666,-2884,-11091c156662,71149,157349,68018,158715,65486v1370,-2532,3231,-4569,5587,-6111c166663,57834,169338,56668,172338,55881v3027,-783,6198,-1338,9517,-1658c185753,53816,188896,53437,191284,53089v2384,-379,4118,-930,5196,-1661c197554,50701,198093,49627,198093,48197r,-260c198093,45174,197223,43033,195474,41519v-1718,-1513,-4162,-2268,-7333,-2268c184794,39251,182130,39990,180150,41475v-1977,1454,-3287,3287,-3926,5500l159023,45581v870,-4078,2587,-7600,5151,-10568c166734,32018,170037,29718,174083,28116v4074,-1629,8790,-2444,14146,-2444c191955,25672,195518,26107,198924,26982v3435,871,6474,2224,9126,4058c210726,32877,212835,35233,214380,38113v1542,2851,2312,6274,2312,10259l216692,93602r-17636,l199056,84304r-523,c197455,86397,196013,88246,194208,89848v-1806,1569,-3970,2807,-6502,3710c185174,94433,182246,94868,178927,94868xm184255,82032v2736,,5152,-539,7249,-1614c193597,79312,195242,77826,196436,75965v1194,-1865,1789,-3973,1789,-6330l198225,62518v-583,380,-1382,727,-2400,1047c194835,63856,193712,64132,192462,64396v-1250,231,-2504,451,-3754,655c187458,65226,186320,65386,185301,65530v-2180,319,-4089,830,-5719,1529c177953,67758,176687,68705,175784,69895v-902,1166,-1354,2620,-1354,4365c174430,76792,175349,78729,177182,80067v1861,1310,4222,1965,7073,1965xm231122,93602r,-67059l249150,26543r,11701l249849,38244v1222,-4161,3275,-7304,6158,-9429c258887,26662,262205,25584,265960,25584v930,,1937,60,3011,176c270049,25876,270996,26035,271810,26239r,16502c270936,42478,269730,42246,268184,42043v-1542,-204,-2951,-304,-4233,-304c261215,41739,258771,42334,256618,43528v-2125,1162,-3814,2792,-5064,4888c250332,50513,249717,52929,249717,55665r,37937l231122,93602xm308865,94912v-6898,,-12836,-1398,-17813,-4190c286104,87899,282290,83909,279614,78757v-2680,-5180,-4017,-11306,-4017,-18379c275597,53480,276934,47426,279614,42218v2676,-5212,6446,-9269,11307,-12181c295809,27126,301544,25672,308122,25672v4425,,8542,711,12352,2137c324316,29206,327663,31319,330519,34143v2879,2819,5120,6374,6721,10651c338842,49044,339640,54020,339640,59723r,5108l283017,64831r,-11526l322136,53305v,-2676,-583,-5048,-1745,-7113c319224,44123,317611,42510,315542,41343v-2037,-1194,-4409,-1789,-7117,-1789c305602,39554,303102,40209,300917,41519v-2153,1282,-3842,3012,-5064,5196c294631,48868,294004,51268,293976,53916r,10959c293976,68194,294587,71061,295809,73477v1254,2416,3011,4278,5284,5588c303361,80375,306053,81029,309168,81029v2069,,3958,-291,5675,-874c316561,79572,318030,78701,319252,77535v1222,-1162,2157,-2588,2796,-4277l339249,74392v-875,4133,-2664,7744,-5371,10827c331202,88274,327739,90662,323490,92380v-4222,1689,-9098,2532,-14625,2532xm376487,94692v-5092,,-9705,-1310,-13838,-3930c358547,88114,355284,84229,352868,79108v-2384,-5151,-3579,-11466,-3579,-18946c349289,52478,350527,46088,353000,40996v2476,-5124,5763,-8950,9868,-11482c367002,26954,371527,25672,376443,25672v3754,,6885,639,9389,1921c388364,28843,390401,30417,391943,32306v1573,1865,2763,3698,3578,5503l396088,37809r,-33616l414643,4193r,89409l396308,93602r,-10739l395521,82863v-870,1861,-2108,3710,-3710,5543c390241,90211,388189,91709,385657,92903v-2504,1194,-5560,1789,-9170,1789xm382382,79895v2999,,5531,-814,7596,-2448c392075,75790,393676,73477,394782,70506v1135,-2967,1702,-6446,1702,-10432c396484,56085,395929,52622,394822,49682v-1102,-2939,-2703,-5207,-4800,-6809c387925,41271,385381,40473,382382,40473v-3055,,-5631,827,-7728,2488c372557,44618,370972,46919,369897,49858v-1078,2940,-1617,6342,-1617,10216c368280,63972,368819,67423,369897,70418v1107,2972,2692,5300,4757,6985c376751,79065,379327,79895,382382,79895xm477641,4193r,89409l458739,93602r,-89409l477641,4193xm511444,54835r,38767l492845,93602r,-67059l510570,26543r,11833l511356,38376v1486,-3902,3974,-6985,7465,-9257c522315,26822,526549,25672,531525,25672v4657,,8718,1018,12181,3055c547168,30764,549860,33675,551781,37458v1921,3754,2884,8239,2884,13447l554665,93602r-18599,l536066,54223v28,-4105,-1019,-7304,-3143,-9605c530798,42290,527875,41128,524148,41128v-2504,,-4716,535,-6637,1613c515622,43820,514136,45389,513058,47458v-1047,2037,-1586,4497,-1614,7377xm605382,26543r,13974l563994,40517r,-13974l605382,26543xm573467,93602r,-71904c573467,16838,574414,12808,576307,9605v1921,-3199,4541,-5603,7860,-7205c587482,803,591252,,595473,v2852,,5456,220,7816,655c605673,1094,607450,1486,608613,1833r-3319,13970c604567,15572,603664,15352,602590,15148v-1050,-203,-2125,-303,-3231,-303c596623,14845,594714,15484,593640,16766v-1078,1250,-1618,3011,-1618,5284l592022,93602r-18555,xm616744,93602r,-67059l634776,26543r,11701l635475,38244v1222,-4161,3271,-7304,6154,-9429c644508,26662,647827,25584,651581,25584v935,,1937,60,3016,176c655671,25876,656618,26035,657432,26239r,16502c656558,42478,655352,42246,653810,42043v-1542,-204,-2955,-304,-4237,-304c646837,41739,644393,42334,642240,43528v-2125,1162,-3814,2792,-5064,4888c635954,50513,635343,52929,635343,55665r,37937l616744,93602xm684250,94868v-4281,,-8091,-743,-11438,-2225c669466,91130,666814,88901,664865,85962v-1921,-2968,-2880,-6666,-2880,-11091c661985,71149,662668,68018,664034,65486v1370,-2532,3231,-4569,5591,-6111c671982,57834,674657,56668,677657,55881v3027,-783,6198,-1338,9517,-1658c691076,53816,694219,53437,696603,53089v2388,-379,4118,-930,5196,-1661c702877,50701,703416,49627,703416,48197r,-260c703416,45174,702542,43033,700797,41519v-1718,-1513,-4162,-2268,-7337,-2268c690113,39251,687449,39990,685473,41475v-1981,1454,-3291,3287,-3930,5500l664342,45581v874,-4078,2591,-7600,5151,-10568c672053,32018,675356,29718,679402,28116v4078,-1629,8790,-2444,14146,-2444c697274,25672,700840,26107,704243,26982v3435,871,6478,2224,9126,4058c716045,32877,718158,35233,719699,38113v1542,2851,2312,6274,2312,10259l722011,93602r-17636,l704375,84304r-523,c702774,86397,701332,88246,699531,89848v-1806,1569,-3974,2807,-6506,3710c690493,94433,687565,94868,684250,94868xm689574,82032v2736,,5152,-539,7249,-1614c698920,79312,700561,77826,701755,75965v1194,-1865,1789,-3973,1789,-6330l703544,62518v-579,380,-1382,727,-2400,1047c700154,63856,699035,64132,697781,64396v-1250,231,-2500,451,-3754,655c692777,65226,691643,65386,690624,65530v-2184,319,-4089,830,-5719,1529c683276,67758,682010,68705,681107,69895v-902,1166,-1354,2620,-1354,4365c679753,76792,680668,78729,682501,80067v1865,1310,4222,1965,7073,1965xe" fillcolor="#7d88a1" stroked="f" strokeweight=".1108mm">
                    <v:stroke joinstyle="miter"/>
                    <v:path arrowok="t" o:connecttype="custom" o:connectlocs="51385,29905;46888,21698;36104,18775;28290,20085;23400,23619;21741,28771;22745,32960;25845,36064;30385,38288;35886,39862;43919,41783;54659,45273;63128,50645;68673,58153;70725,68062;66533,82296;54659,91593;36017,94868;17157,91549;4672,81728;0,65530;18292,65530;20868,73038;27024,77535;35799,79021;44138,77623;49682,73737;51647,68018;49857,62954;44705,59463;36454,56843;26718,54399;8863,45797;2358,30037;6680,15847;18773,6374;36235,2971;53611,6374;65224,15847;69502,29905;51385,29905;101688,54835;101688,93602;83090,93602;83090,4193;101165,4193;101165,38376;101952,38376;109284,29079;121988,25672;134169,28727;142289,37414;145172,50905;145172,93602;126573,93602;126573,54223;123430,44574;114612,41128;107886,42741;103345,47458;101688,54835;178927,94868;167489,92643;159546,85962;156662,74871;158715,65486;164302,59375;172338,55881;181855,54223;191284,53089;196480,51428;198093,48197;198093,47937;195474,41519;188141,39251;180150,41475;176224,46975;159023,45581;164174,35013;174083,28116;188229,25672;198924,26982;208050,31040;214380,38113;216692,48372;216692,93602;199056,93602;199056,84304;198533,84304;194208,89848;187706,93558;178927,94868;184255,82032;191504,80418;196436,75965;198225,69635;198225,62518;195825,63565;192462,64396;188708,65051;185301,65530;179582,67059;175784,69895;174430,74260;177182,80067;184255,82032;231122,93602;231122,26543;249150,26543;249150,38244;249849,38244;256007,28815;265960,25584;268971,25760;271810,26239;271810,42741;268184,42043;263951,41739;256618,43528;251554,48416;249717,55665;249717,93602;231122,93602;308865,94912;291052,90722;279614,78757;275597,60378;279614,42218;290921,30037;308122,25672;320474,27809;330519,34143;337240,44794;339640,59723;339640,64831;283017,64831;283017,53305;322136,53305;320391,46192;315542,41343;308425,39554;300917,41519;295853,46715;293976,53916;293976,64875;295809,73477;301093,79065;309168,81029;314843,80155;319252,77535;322048,73258;339249,74392;333878,85219;323490,92380;308865,94912;376487,94692;362649,90762;352868,79108;349289,60162;353000,40996;362868,29514;376443,25672;385832,27593;391943,32306;395521,37809;396088,37809;396088,4193;414643,4193;414643,93602;396308,93602;396308,82863;395521,82863;391811,88406;385657,92903;376487,94692;382382,79895;389978,77447;394782,70506;396484,60074;394822,49682;390022,42873;382382,40473;374654,42961;369897,49858;368280,60074;369897,70418;374654,77403;382382,79895;477641,4193;477641,93602;458739,93602;458739,4193;477641,4193;511444,54835;511444,93602;492845,93602;492845,26543;510570,26543;510570,38376;511356,38376;518821,29119;531525,25672;543706,28727;551781,37458;554665,50905;554665,93602;536066,93602;536066,54223;532923,44618;524148,41128;517511,42741;513058,47458;511444,54835;605382,26543;605382,40517;563994,40517;563994,26543;605382,26543;573467,93602;573467,21698;576307,9605;584167,2400;595473,0;603289,655;608613,1833;605294,15803;602590,15148;599359,14845;593640,16766;592022,22050;592022,93602;573467,93602;616744,93602;616744,26543;634776,26543;634776,38244;635475,38244;641629,28815;651581,25584;654597,25760;657432,26239;657432,42741;653810,42043;649573,41739;642240,43528;637176,48416;635343,55665;635343,93602;616744,93602;684250,94868;672812,92643;664865,85962;661985,74871;664034,65486;669625,59375;677657,55881;687174,54223;696603,53089;701799,51428;703416,48197;703416,47937;700797,41519;693460,39251;685473,41475;681543,46975;664342,45581;669493,35013;679402,28116;693548,25672;704243,26982;713369,31040;719699,38113;722011,48372;722011,93602;704375,93602;704375,84304;703852,84304;699531,89848;693025,93558;684250,94868;689574,82032;696823,80418;701755,75965;703544,69635;703544,62518;701144,63565;697781,64396;694027,65051;690624,65530;684905,67059;681107,69895;679753,74260;682501,80067;689574,82032" o:connectangles="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
                  </v:shape>
                  <v:shape id="Forme libre : forme 1397106210" o:spid="_x0000_s1073" style="position:absolute;left:33220;top:-691;width:4496;height:13602;rotation:90;visibility:visible;mso-wrap-style:square;v-text-anchor:middle" coordsize="449617,1360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" path="m424271,-114v13874,,25121,,25121,l449392,1360082v,,-11247,,-25121,l24894,1360082v-13874,,-25120,,-25120,l-226,-114v,,11246,,25120,l424271,-114xe" filled="f" strokecolor="#acb3c3" strokeweight=".37886mm">
                    <v:stroke joinstyle="miter"/>
                    <v:path arrowok="t" o:connecttype="custom" o:connectlocs="424271,-114;449392,-114;449392,1360082;424271,1360082;24894,1360082;-226,1360082;-226,-114;24894,-114" o:connectangles="0,0,0,0,0,0,0,0"/>
                  </v:shape>
                  <v:shape id="Forme libre : forme 961144986" o:spid="_x0000_s1074" style="position:absolute;left:49068;top:5165;width:10185;height:2875;visibility:visible;mso-wrap-style:square;v-text-anchor:middle" coordsize="1018409,2875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" path="m83749,49810v,9753,-1837,18048,-5551,24885c74523,81537,69531,86761,63181,90371v-6310,3578,-13419,5368,-21286,5368c33947,95739,26798,93933,20488,90327,14178,86717,9185,81493,5511,74651,1837,67814,,59531,,49810,,40061,1837,31766,5511,24925,9185,18088,14178,12876,20488,9297,26798,5687,33947,3886,41895,3886v7867,,14976,1801,21286,5411c69531,12876,74523,18088,78198,24925v3714,6841,5551,15136,5551,24885xm64579,49810v,-6314,-959,-11642,-2836,-15979c59866,29498,57230,26207,53836,23967,50441,21726,46447,20604,41895,20604v-4593,,-8587,1122,-11982,3363c26518,26207,23843,29498,21966,33831v-1878,4337,-2796,9665,-2796,15979c19170,56128,20088,61452,21966,65789v1877,4338,4552,7628,7947,9869c33308,77898,37302,79017,41895,79017v4552,,8546,-1119,11941,-3359c57230,73417,59866,70127,61743,65789v1877,-4337,2836,-9661,2836,-15979xm97727,94516r,-89408l116338,5108r,33616l116897,38724v839,-1806,1997,-3639,3555,-5504c122009,31331,124046,29758,126562,28507v2516,-1282,5671,-1921,9425,-1921c140860,26586,145373,27868,149526,30429v4114,2532,7429,6358,9905,11482c161907,47003,163145,53393,163145,61077v,7480,-1198,13794,-3634,18946c157115,85143,153879,89029,149726,91677v-4074,2620,-8706,3930,-13779,3930c132353,95607,129278,95012,126722,93818v-2476,-1195,-4553,-2692,-6150,-4497c118974,87487,117736,85638,116897,83777r-798,l116099,94516r-18372,xm115939,60989v,3986,559,7464,1677,10431c118735,74392,120332,76704,122408,78362v2117,1633,4633,2448,7629,2448c133072,80810,135628,79979,137745,78318v2077,-1686,3674,-4014,4752,-6985c143616,68337,144135,64887,144135,60989v,-3874,-519,-7277,-1598,-10216c141459,47833,139861,45533,137785,43876v-2117,-1662,-4673,-2489,-7748,-2489c127041,41387,124445,42186,122369,43788v-2077,1601,-3634,3870,-4753,6809c116498,53536,115939,56999,115939,60989xm231358,46579r-17053,1051c214026,46172,213387,44862,212428,43700v-958,-1194,-2197,-2141,-3794,-2840c207117,40133,205239,39770,203083,39770v-2876,,-5312,611,-7269,1833c193817,42797,192859,44399,192859,46408v,1597,639,2951,1916,4057c196054,51571,198250,52458,201365,53129r12141,2444c220016,56911,224889,59068,228084,62035v3195,2968,4792,6869,4792,11702c232876,78130,231598,81988,229002,85303v-2556,3319,-6110,5911,-10583,7772c213986,94908,208834,95826,203003,95826v-8866,,-15935,-1849,-21207,-5543c176564,86557,173489,81493,172570,75091r18292,-963c191421,76836,192779,78901,194895,80327v2117,1397,4833,2096,8148,2096c206318,82423,208954,81796,210910,80546v1997,-1282,3036,-2923,3076,-4932c213946,73925,213227,72543,211829,71464v-1398,-1106,-3555,-1949,-6470,-2532l193777,66620v-6549,-1310,-11422,-3578,-14657,-6809c175965,56580,174367,52458,174367,47454v,-4309,1159,-8020,3515,-11131c180239,33208,183513,30808,187786,29119v4274,-1690,9266,-2533,15017,-2533c211270,26586,217939,28376,222772,31954v4913,3582,7748,8455,8586,14625xm275130,95826v-6869,,-12820,-1397,-17812,-4189c252406,88813,248572,84824,245896,79672v-2676,-5180,-4034,-11307,-4034,-18380c241862,54395,243220,48341,245896,43133v2676,-5212,6430,-9270,11302,-12181c262111,28040,267822,26586,274411,26586v4433,,8547,711,12341,2137c290586,30121,293941,32234,296816,35057v2876,2820,5112,6374,6710,10652c305123,49958,305922,54934,305922,60637r,5108l249290,65745r,-11526l288430,54219v,-2675,-600,-5048,-1758,-7113c285514,45038,283877,43424,281840,42258v-2037,-1194,-4433,-1789,-7149,-1789c271895,40469,269379,41124,267182,42434v-2116,1282,-3833,3011,-5032,5196c260912,49782,260273,52183,260273,54830r,10959c260273,69108,260872,71976,262111,74392v1238,2416,2995,4277,5271,5587c269659,81289,272335,81944,275450,81944v2077,,3954,-291,5671,-875c282838,80486,284316,79616,285554,78450v1198,-1163,2156,-2588,2796,-4278l305523,75306v-879,4134,-2636,7744,-5352,10828c297495,89189,294021,91577,289787,93294v-4233,1690,-9106,2532,-14657,2532xm318063,94516r,-67059l336075,27457r,11702l336794,39159v1238,-4162,3275,-7305,6151,-9429c345820,27577,349135,26499,352889,26499v958,,1957,60,3035,175c357002,26790,357921,26950,358760,27154r,16502c357881,43392,356683,43161,355125,42957v-1557,-204,-2955,-304,-4233,-304c348136,42653,345700,43248,343543,44443v-2116,1162,-3794,2791,-5032,4888c337273,51428,336674,53844,336674,56580r,37936l318063,94516xm432924,27457l409480,94516r-20967,l365070,27457r19649,l398657,75438r679,l413235,27457r19689,xm459642,95782v-4273,,-8107,-742,-11422,-2224c444865,92044,442189,89816,440273,86876v-1917,-2967,-2916,-6665,-2916,-11090c437357,72064,438076,68932,439433,66400v1359,-2532,3236,-4569,5592,-6110c447381,58748,450057,57582,453052,56795v3036,-782,6191,-1338,9506,-1657c466471,54731,469627,54351,471983,54004v2396,-380,4113,-931,5192,-1662c478253,51615,478812,50541,478812,49111r,-259c478812,46088,477933,43947,476176,42434v-1717,-1514,-4153,-2269,-7308,-2269c465513,40165,462837,40904,460880,42390v-1997,1454,-3315,3287,-3954,5499l439753,46495v839,-4077,2556,-7600,5152,-10567c447461,32933,450736,30632,454810,29031v4073,-1630,8786,-2445,14137,-2445c472662,26586,476216,27022,479651,27896v3435,871,6470,2225,9106,4058c491432,33791,493549,36148,495107,39027v1517,2852,2316,6274,2316,10260l497423,94516r-17652,l479771,85219r-519,c478173,87312,476736,89161,474938,90762v-1837,1570,-3994,2808,-6510,3710c465872,95347,462957,95782,459642,95782xm464954,82946v2756,,5152,-539,7269,-1613c474299,80227,475937,78741,477135,76880v1198,-1865,1797,-3974,1797,-6330l478932,63433v-559,379,-1358,727,-2396,1046c475537,64771,474419,65046,473181,65310v-1238,232,-2516,451,-3754,655c468189,66141,467031,66300,466032,66444v-2197,320,-4114,831,-5751,1530c458684,68673,457405,69619,456487,70809v-879,1167,-1358,2620,-1358,4366c455129,77707,456048,79644,457885,80982v1877,1309,4233,1964,7069,1964xm512200,94516r,-89408l530771,5108r,33616l531330,38724v839,-1806,1997,-3639,3555,-5504c536442,31331,538479,29758,540995,28507v2516,-1282,5671,-1921,9425,-1921c555333,26586,559846,27868,563959,30429v4154,2532,7429,6358,9905,11482c576340,47003,577578,53393,577578,61077v,7480,-1198,13794,-3634,18946c571588,85143,568312,89029,564199,91677v-4114,2620,-8706,3930,-13819,3930c546786,95607,543711,95012,541155,93818v-2476,-1195,-4553,-2692,-6150,-4497c533407,87487,532209,85638,531330,83777r-798,l530532,94516r-18332,xm530372,60989v,3986,559,7464,1677,10431c533168,74392,534765,76704,536841,78362v2117,1633,4633,2448,7629,2448c547505,80810,550061,79979,552178,78318v2076,-1686,3674,-4014,4752,-6985c558049,68337,558608,64887,558608,60989v,-3874,-559,-7277,-1638,-10216c555892,47833,554294,45533,552217,43876v-2076,-1662,-4672,-2489,-7747,-2489c541474,41387,538918,42186,536801,43788v-2076,1601,-3633,3870,-4752,6809c530931,53536,530372,56999,530372,60989xm589999,94516r,-67059l608570,27457r,67059l589999,94516xm599384,18815v-2756,,-5152,-915,-7109,-2752c590278,14202,589280,11977,589280,9385v,-2560,998,-4760,2995,-6593c594232,931,596589,,599344,v2795,,5152,931,7109,2792c608410,4625,609408,6825,609408,9385v,2592,-998,4817,-2955,6678c604496,17900,602139,18815,599384,18815xm642077,5108r,89408l623506,94516r,-89408l642077,5108xm656974,94516r,-67059l675585,27457r,67059l656974,94516xm666359,18815v-2755,,-5112,-915,-7109,-2752c657294,14202,656295,11977,656295,9385v,-2560,999,-4760,2955,-6593c661247,931,663604,,666319,v2796,,5192,931,7109,2792c675425,4625,676424,6825,676424,9385v,2592,-999,4817,-2996,6678c671511,17900,669115,18815,666359,18815xm726146,27457r,13974l685769,41431r,-13974l726146,27457xm694915,11394r18611,l713526,73909v,1717,279,3059,799,4017c714844,78857,715562,79512,716481,79891v958,380,2077,567,3355,567c720675,80458,721553,80387,722432,80239v879,-172,1557,-304,1996,-392l727384,93686v-959,291,-2236,627,-3954,1006c721753,95099,719716,95347,717280,95435v-4473,172,-8387,-423,-11782,-1793c702143,92276,699547,90151,697670,87268v-1837,-2880,-2755,-6518,-2755,-10911l694915,11394xm749749,119533v-2356,,-4593,-191,-6630,-567c741083,118615,739366,118179,738047,117656r4194,-13926c745516,104748,748272,105008,750548,104513v2237,-463,4034,-2213,5351,-5236l756978,96437,732935,27457r19570,l766363,76704r719,l781100,27457r19690,88l774710,101765v-1238,3579,-2955,6694,-5112,9342c767481,113782,764806,115851,761531,117305v-3275,1486,-7189,2228,-11782,2228xm1597,286217r,-89408l60785,196809r,15583l20488,212392r,21307l56831,233699r,15584l20488,249283r,36934l1597,286217xm72047,286217r,-67059l90099,219158r,11702l90778,230860v1238,-4162,3275,-7305,6190,-9430c99844,219278,103159,218199,106913,218199v919,,1917,60,2995,176c110986,218491,111945,218651,112744,218854r,16503c111865,235093,110667,234861,109149,234658v-1557,-204,-2955,-304,-4273,-304c102160,234354,99724,234949,97567,236143v-2116,1162,-3833,2792,-5072,4889c91257,243128,90658,245545,90658,248280r,37937l72047,286217xm149526,287527v-6749,,-12620,-1442,-17572,-4321c127041,280294,123248,276249,120572,271069v-2676,-5212,-4034,-11251,-4034,-18120c116538,246024,117896,239969,120572,234789v2676,-5211,6469,-9257,11382,-12137c136906,219741,142777,218287,149526,218287v6790,,12661,1454,17573,4365c172051,225532,175845,229578,178521,234789v2676,5180,4034,11235,4034,18160c182555,259818,181197,265857,178521,271069v-2676,5180,-6470,9225,-11422,12137c162187,286085,156316,287527,149526,287527xm149646,273122v3076,,5632,-875,7708,-2620c159431,268724,160988,266308,162027,263253v1078,-3055,1637,-6534,1637,-10432c163664,248919,163105,245441,162027,242386v-1039,-3056,-2596,-5472,-4673,-7249c155278,233364,152722,232477,149646,232477v-3115,,-5751,887,-7867,2660c139662,236914,138104,239330,137026,242386v-1039,3055,-1598,6533,-1598,10435c135428,256719,135987,260198,137026,263253v1078,3055,2636,5471,4753,7249c143895,272247,146531,273122,149646,273122xm213227,247450r,38767l194656,286217r,-67059l212348,219158r,11833l213147,230991v1478,-3902,3994,-6985,7468,-9257c224130,219437,228363,218287,233315,218287v4673,,8707,1019,12182,3055c248971,223379,251647,226291,253564,230073v1957,3754,2915,8239,2915,13447l256479,286217r-18611,l237868,246839v40,-4106,-1038,-7305,-3155,-9605c232597,234905,229681,233743,225927,233743v-2476,,-4713,535,-6630,1614c217420,236435,215943,238004,214864,240073v-1038,2037,-1597,4497,-1637,7377xm306801,219158r,13974l266424,233132r,-13974l306801,219158xm275570,203095r18610,l294180,265609v,1718,240,3060,759,4018c295499,270558,296217,271213,297136,271592v958,379,2077,567,3315,567c301329,272159,302208,272087,303086,271939v879,-171,1518,-303,1997,-391l307999,285386v-919,292,-2237,627,-3914,1007c302408,286800,300331,287048,297935,287136v-4473,171,-8427,-424,-11782,-1793c282798,283977,280202,281852,278325,278968v-1877,-2879,-2795,-6517,-2755,-10911l275570,203095xm348735,287527v-6909,,-12820,-1398,-17812,-4189c325971,280514,322177,276524,319501,271372v-2676,-5180,-4034,-11306,-4034,-18379c315467,246096,316825,240041,319501,234833v2676,-5212,6430,-9269,11302,-12181c335676,219741,341427,218287,348016,218287v4394,,8507,711,12341,2137c364191,221822,367546,223934,370382,226758v2915,2820,5151,6374,6749,10651c378728,241659,379527,246635,379527,252338r,5108l322896,257446r,-11526l361994,245920v,-2676,-558,-5048,-1717,-7113c359119,236738,357482,235125,355405,233959v-2037,-1194,-4393,-1790,-7109,-1790c345501,232169,342984,232824,340788,234134v-2157,1282,-3834,3012,-5072,5196c334518,241483,333879,243883,333839,246531r,10959c333839,260809,334478,263676,335676,266093v1278,2416,3035,4277,5312,5587c343224,272990,345940,273645,349055,273645v2076,,3953,-292,5671,-875c356443,272187,357921,271316,359119,270150v1238,-1162,2157,-2588,2796,-4277l379128,267007v-879,4134,-2676,7744,-5352,10827c371060,280889,367626,283278,363353,284995v-4194,1689,-9066,2532,-14618,2532xm410239,247450r,38767l391668,286217r,-67059l409401,219158r,11833l410159,230991v1478,-3902,3994,-6985,7469,-9257c421142,219437,425376,218287,430328,218287v4672,,8706,1019,12181,3055c445983,223379,448659,226291,450576,230073v1957,3754,2916,8239,2916,13447l453492,286217r-18611,l434881,246839v40,-4106,-1038,-7305,-3155,-9605c429609,234905,426694,233743,422939,233743v-2476,,-4712,535,-6629,1614c414432,236435,412955,238004,411877,240073v-1039,2037,-1598,4497,-1638,7377xm492830,287307v-5072,,-9704,-1310,-13818,-3929c474898,280730,471623,276844,469227,271724v-2396,-5152,-3594,-11466,-3594,-18947c465633,245093,466871,238703,469347,233611v2476,-5124,5791,-8950,9865,-11482c483365,219569,487878,218287,492790,218287v3755,,6910,639,9386,1921c504732,221458,506768,223032,508286,224921v1598,1865,2796,3698,3594,5503l512440,230424r,-33615l531011,196809r,89408l512679,286217r,-10739l511880,275478v-878,1861,-2116,3710,-3713,5543c506609,282826,504532,284324,502016,285518v-2516,1194,-5551,1789,-9186,1789xm498741,272510v2996,,5512,-814,7588,-2448c508446,268405,510043,266093,511122,263121v1158,-2967,1717,-6446,1717,-10432c512839,248700,512280,245237,511162,242298v-1079,-2940,-2676,-5208,-4793,-6810c504292,233887,501737,233088,498741,233088v-3075,,-5631,827,-7748,2488c488916,237234,487319,239534,486241,242473v-1079,2940,-1598,6342,-1598,10216c484643,256587,485162,260038,486241,263033v1118,2972,2715,5300,4752,6985c493110,271680,495666,272510,498741,272510xm602100,238280r-17054,1050c584767,237873,584128,236563,583169,235400v-958,-1194,-2196,-2140,-3794,-2839c577858,231834,575981,231471,573824,231471v-2876,,-5312,611,-7269,1833c564558,234498,563560,236099,563560,238108v,1598,679,2952,1957,4058c566795,243272,568991,244159,572107,244830r12140,2444c590757,248612,595590,250768,598825,253736v3195,2967,4792,6869,4792,11702c603617,269831,602299,273689,599743,277003v-2596,3319,-6110,5911,-10583,7772c584727,286609,579575,287527,573744,287527v-8866,,-15935,-1849,-21207,-5543c547305,278258,544230,273193,543311,266791r18292,-962c562162,268537,563520,270601,565637,272027v2116,1398,4832,2097,8147,2097c577059,274124,579655,273497,581651,272247v1997,-1282,3036,-2923,3076,-4932c584687,265625,583968,264243,582570,263165v-1398,-1106,-3554,-1949,-6470,-2532l564478,258321v-6549,-1310,-11422,-3579,-14617,-6810c546706,248280,545109,244159,545109,239155v,-4310,1158,-8020,3514,-11131c550980,224909,554254,222509,558528,220819v4273,-1689,9265,-2532,15016,-2532c582011,218287,588680,220076,593513,223655v4912,3582,7748,8455,8587,14625xm671192,287527v-6151,,-11502,-1106,-15975,-3319c650744,281996,647269,279000,644873,275214v-2396,-3810,-3594,-8059,-3594,-12748c641279,258976,641998,255876,643395,253169v1398,-2708,3355,-5196,5831,-7465c651742,243404,654658,241119,657973,238851r17332,-11398c677542,226027,679179,224529,680218,222960v1078,-1602,1597,-3335,1597,-5196c681815,215987,681096,214341,679659,212828v-1438,-1514,-3435,-2253,-6071,-2225c671831,210603,670353,210995,669035,211781v-1278,759,-2276,1762,-2995,3012c665361,216015,665002,217385,665002,218898v,1861,518,3754,1557,5675c667597,226494,668995,228531,670753,230684v1757,2124,3674,4425,5711,6901l718878,286217r-19411,l664123,246839v-2316,-2648,-4673,-5416,-6989,-8295c654817,235632,652900,232549,651383,229290v-1558,-3291,-2317,-6857,-2317,-10699c649066,214257,650065,210356,652061,206893v2037,-3463,4913,-6198,8587,-8207c664283,196649,668556,195631,673468,195631v4753,,8906,974,12341,2923c689324,200475,691999,203035,693837,206238v1917,3171,2835,6666,2835,10476c696672,220935,695634,224761,693557,228196v-2077,3406,-4992,6462,-8746,9169l666559,250505v-2476,1805,-4313,3654,-5512,5543c659890,257913,659330,259702,659330,261420v,2125,520,4030,1558,5719c661926,268828,663404,270166,665361,271157v1917,958,4153,1437,6749,1437c675265,272594,678341,271883,681416,270458v3075,-1458,5871,-3507,8387,-6159c692319,261623,694356,258452,695873,254782v1518,-3666,2277,-7724,2277,-12177l713526,242605v,5472,-599,10404,-1757,14797c710570,261767,708893,265581,706776,268840v-2116,3231,-4553,5879,-7309,7948c698629,277339,697750,277862,696952,278357v-799,496,-1678,1019,-2516,1574c691121,282607,687407,284544,683293,285738v-4074,1194,-8107,1789,-12101,1789xm770836,286217r-20248,l781420,196809r24362,l836614,286217r-20249,l793960,217241r-679,l770836,286217xm769558,251072r47845,l817403,265829r-47845,l769558,251072xm847397,286217r,-89408l882662,196809v6789,,12540,1294,17333,3886c904747,203255,908381,206821,910898,211390v2556,4541,3793,9777,3793,15715c914691,233044,913414,238280,910858,242821v-2556,4541,-6270,8079,-11143,10611c894883,255964,889052,257230,882182,257230r-22484,l859698,242078r19409,c882741,242078,885777,241455,888133,240201v2356,-1278,4153,-3039,5312,-5280c894643,232649,895242,230045,895242,227105v,-2967,-599,-5559,-1797,-7771c892286,217093,890489,215360,888133,214138v-2396,-1250,-5432,-1877,-9106,-1877l866287,212261r,73956l847397,286217xm945883,196809r,89408l926993,286217r,-89408l945883,196809xm1016892,238280r-17053,1050c999559,237873,998920,236563,997962,235400v-959,-1194,-2197,-2140,-3795,-2839c992650,231834,990773,231471,988616,231471v-2875,,-5311,611,-7268,1833c979351,234498,978392,236099,978392,238108v,1598,639,2952,1917,4058c981587,243272,983784,244159,986899,244830r12141,2444c1005550,248612,1010422,250768,1013617,253736v3195,2967,4793,6869,4793,11702c1018410,269831,1017132,273689,1014536,277003v-2557,3319,-6111,5911,-10584,7772c999519,286609,994367,287527,988536,287527v-8866,,-15935,-1849,-21207,-5543c962097,278258,959023,273193,958104,266791r18291,-962c976955,268537,978312,270601,980429,272027v2116,1398,4832,2097,8147,2097c991851,274124,994487,273497,996444,272247v1997,-1282,3035,-2923,3075,-4932c999479,265625,998760,264243,997363,263165v-1398,-1106,-3555,-1949,-6470,-2532l979311,258321v-6550,-1310,-11422,-3579,-14658,-6810c961499,248280,959901,244159,959901,239155v,-4310,1158,-8020,3515,-11131c965772,224909,969046,222509,973320,220819v4273,-1689,9265,-2532,15017,-2532c996803,218287,1003473,220076,1008306,223655v4912,3582,7747,8455,8586,14625xe" fillcolor="#a9c265" stroked="f" strokeweight=".1108mm">
                    <v:stroke joinstyle="miter"/>
                    <v:path arrowok="t" o:connecttype="custom" o:connectlocs="83749,49810;78198,74695;63181,90371;41895,95739;20488,90327;5511,74651;0,49810;5511,24925;20488,9297;41895,3886;63181,9297;78198,24925;83749,49810;64579,49810;61743,33831;53836,23967;41895,20604;29913,23967;21966,33831;19170,49810;21966,65789;29913,75658;41895,79017;53836,75658;61743,65789;64579,49810;97727,94516;97727,5108;116338,5108;116338,38724;116897,38724;120452,33220;126562,28507;135987,26586;149526,30429;159431,41911;163145,61077;159511,80023;149726,91677;135947,95607;126722,93818;120572,89321;116897,83777;116099,83777;116099,94516;97727,94516;115939,60989;117616,71420;122408,78362;130037,80810;137745,78318;142497,71333;144135,60989;142537,50773;137785,43876;130037,41387;122369,43788;117616,50597;115939,60989;231358,46579;214305,47630;212428,43700;208634,40860;203083,39770;195814,41603;192859,46408;194775,50465;201365,53129;213506,55573;228084,62035;232876,73737;229002,85303;218419,93075;203003,95826;181796,90283;172570,75091;190862,74128;194895,80327;203043,82423;210910,80546;213986,75614;211829,71464;205359,68932;193777,66620;179120,59811;174367,47454;177882,36323;187786,29119;202803,26586;222772,31954;231358,46579;275130,95826;257318,91637;245896,79672;241862,61292;245896,43133;257198,30952;274411,26586;286752,28723;296816,35057;303526,45709;305922,60637;305922,65745;249290,65745;249290,54219;288430,54219;286672,47106;281840,42258;274691,40469;267182,42434;262150,47630;260273,54830;260273,65789;262111,74392;267382,79979;275450,81944;281121,81069;285554,78450;288350,74172;305523,75306;300171,86134;289787,93294;275130,95826;318063,94516;318063,27457;336075,27457;336075,39159;336794,39159;342945,29730;352889,26499;355924,26674;358760,27154;358760,43656;355125,42957;350892,42653;343543,44443;338511,49331;336674,56580;336674,94516;318063,94516;432924,27457;409480,94516;388513,94516;365070,27457;384719,27457;398657,75438;399336,75438;413235,27457;432924,27457;459642,95782;448220,93558;440273,86876;437357,75786;439433,66400;445025,60290;453052,56795;462558,55138;471983,54004;477175,52342;478812,49111;478812,48852;476176,42434;468868,40165;460880,42390;456926,47889;439753,46495;444905,35928;454810,29031;468947,26586;479651,27896;488757,31954;495107,39027;497423,49287;497423,94516;479771,94516;479771,85219;479252,85219;474938,90762;468428,94472;459642,95782;464954,82946;472223,81333;477135,76880;478932,70550;478932,63433;476536,64479;473181,65310;469427,65965;466032,66444;460281,67974;456487,70809;455129,75175;457885,80982;464954,82946;512200,94516;512200,5108;530771,5108;530771,38724;531330,38724;534885,33220;540995,28507;550420,26586;563959,30429;573864,41911;577578,61077;573944,80023;564199,91677;550380,95607;541155,93818;535005,89321;531330,83777;530532,83777;530532,94516;512200,94516;530372,60989;532049,71420;536841,78362;544470,80810;552178,78318;556930,71333;558608,60989;556970,50773;552217,43876;544470,41387;536801,43788;532049,50597;530372,60989;589999,94516;589999,27457;608570,27457;608570,94516;589999,94516;599384,18815;592275,16063;589280,9385;592275,2792;599344,0;606453,2792;609408,9385;606453,16063;599384,18815;642077,5108;642077,94516;623506,94516;623506,5108;642077,5108;656974,94516;656974,27457;675585,27457;675585,94516;656974,94516;666359,18815;659250,16063;656295,9385;659250,2792;666319,0;673428,2792;676424,9385;673428,16063;666359,18815;726146,27457;726146,41431;685769,41431;685769,27457;726146,27457;694915,11394;713526,11394;713526,73909;714325,77926;716481,79891;719836,80458;722432,80239;724428,79847;727384,93686;723430,94692;717280,95435;705498,93642;697670,87268;694915,76357;694915,11394;749749,119533;743119,118966;738047,117656;742241,103730;750548,104513;755899,99277;756978,96437;732935,27457;752505,27457;766363,76704;767082,76704;781100,27457;800790,27545;774710,101765;769598,111107;761531,117305;749749,119533;1597,286217;1597,196809;60785,196809;60785,212392;20488,212392;20488,233699;56831,233699;56831,249283;20488,249283;20488,286217;1597,286217;72047,286217;72047,219158;90099,219158;90099,230860;90778,230860;96968,221430;106913,218199;109908,218375;112744,218854;112744,235357;109149,234658;104876,234354;97567,236143;92495,241032;90658,248280;90658,286217;72047,286217;149526,287527;131954,283206;120572,271069;116538,252949;120572,234789;131954,222652;149526,218287;167099,222652;178521,234789;182555,252949;178521,271069;167099,283206;149526,287527;149646,273122;157354,270502;162027,263253;163664,252821;162027,242386;157354,235137;149646,232477;141779,235137;137026,242386;135428,252821;137026,263253;141779,270502;149646,273122;213227,247450;213227,286217;194656,286217;194656,219158;212348,219158;212348,230991;213147,230991;220615,221734;233315,218287;245497,221342;253564,230073;256479,243520;256479,286217;237868,286217;237868,246839;234713,237234;225927,233743;219297,235357;214864,240073;213227,247450;306801,219158;306801,233132;266424,233132;266424,219158;306801,219158;275570,203095;294180,203095;294180,265609;294939,269627;297136,271592;300451,272159;303086,271939;305083,271548;307999,285386;304085,286393;297935,287136;286153,285343;278325,278968;275570,268057;275570,203095;348735,287527;330923,283338;319501,271372;315467,252993;319501,234833;330803,222652;348016,218287;360357,220424;370382,226758;377131,237409;379527,252338;379527,257446;322896,257446;322896,245920;361994,245920;360277,238807;355405,233959;348296,232169;340788,234134;335716,239330;333839,246531;333839,257490;335676,266093;340988,271680;349055,273645;354726,272770;359119,270150;361915,265873;379128,267007;373776,277834;363353,284995;348735,287527;410239,247450;410239,286217;391668,286217;391668,219158;409401,219158;409401,230991;410159,230991;417628,221734;430328,218287;442509,221342;450576,230073;453492,243520;453492,286217;434881,286217;434881,246839;431726,237234;422939,233743;416310,235357;411877,240073;410239,247450;492830,287307;479012,283378;469227,271724;465633,252777;469347,233611;479212,222129;492790,218287;502176,220208;508286,224921;511880,230424;512440,230424;512440,196809;531011,196809;531011,286217;512679,286217;512679,275478;511880,275478;508167,281021;502016,285518;492830,287307;498741,272510;506329,270062;511122,263121;512839,252689;511162,242298;506369,235488;498741,233088;490993,235576;486241,242473;484643,252689;486241,263033;490993,270018;498741,272510;602100,238280;585046,239330;583169,235400;579375,232561;573824,231471;566555,233304;563560,238108;565517,242166;572107,244830;584247,247274;598825,253736;603617,265438;599743,277003;589160,284775;573744,287527;552537,281984;543311,266791;561603,265829;565637,272027;573784,274124;581651,272247;584727,267315;582570,263165;576100,260633;564478,258321;549861,251511;545109,239155;548623,228024;558528,220819;573544,218287;593513,223655;602100,238280;671192,287527;655217,284208;644873,275214;641279,262466;643395,253169;649226,245704;657973,238851;675305,227453;680218,222960;681815,217764;679659,212828;673588,210603;669035,211781;666040,214793;665002,218898;666559,224573;670753,230684;676464,237585;718878,286217;699467,286217;664123,246839;657134,238544;651383,229290;649066,218591;652061,206893;660648,198686;673468,195631;685809,198554;693837,206238;696672,216714;693557,228196;684811,237365;666559,250505;661047,256048;659330,261420;660888,267139;665361,271157;672110,272594;681416,270458;689803,264299;695873,254782;698150,242605;713526,242605;711769,257402;706776,268840;699467,276788;696952,278357;694436,279931;683293,285738;671192,287527;770836,286217;750588,286217;781420,196809;805782,196809;836614,286217;816365,286217;793960,217241;793281,217241;770836,286217;769558,251072;817403,251072;817403,265829;769558,265829;769558,251072;847397,286217;847397,196809;882662,196809;899995,200695;910898,211390;914691,227105;910858,242821;899715,253432;882182,257230;859698,257230;859698,242078;879107,242078;888133,240201;893445,234921;895242,227105;893445,219334;888133,214138;879027,212261;866287,212261;866287,286217;847397,286217;945883,196809;945883,286217;926993,286217;926993,196809;945883,196809;1016892,238280;999839,239330;997962,235400;994167,232561;988616,231471;981348,233304;978392,238108;980309,242166;986899,244830;999040,247274;1013617,253736;1018410,265438;1014536,277003;1003952,284775;988536,287527;967329,281984;958104,266791;976395,265829;980429,272027;988576,274124;996444,272247;999519,267315;997363,263165;990893,260633;979311,258321;964653,251511;959901,239155;963416,228024;973320,220819;988337,218287;1008306,223655;1016892,238280" o:connectangles="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
                  </v:shape>
                  <v:shape id="Forme libre : forme 1148186161" o:spid="_x0000_s1075" style="position:absolute;left:5311;top:4829;width:8222;height:934;visibility:visible;mso-wrap-style:square;v-text-anchor:middle" coordsize="822254,93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" path="m,4980r22720,l46717,63525r1021,l71735,4980r22720,l94455,92116r-17870,l76585,35401r-723,l53312,91689r-12169,l18593,35189r-723,l17870,92116,,92116,,4980xm109292,92116r,-65354l127420,26762r,65354l109292,92116xm118442,18339v-2696,,-5008,-894,-6937,-2679c109576,13842,108613,11674,108613,9150v,-2496,963,-4637,2892,-6426c113434,911,115730,,118398,v2724,,5036,911,6937,2724c127264,4513,128227,6654,128227,9150v,2524,-963,4692,-2892,6510c123434,17445,121134,18339,118442,18339xm171467,93394v-6697,,-12452,-1422,-17277,-4257c149398,86273,145711,82304,143127,77223v-2552,-5076,-3826,-10919,-3826,-17528c139301,53001,140591,47130,143171,42082v2608,-5080,6310,-9034,11107,-11873c159070,27345,164770,25912,171379,25912v5703,,10696,1038,14977,3107c190641,31087,194028,33995,196524,37741v2496,3742,3874,8139,4129,13191l183548,50932v-483,-3262,-1757,-5886,-3830,-7871c177677,41044,174998,40038,171679,40038v-2808,,-5264,766,-7361,2300c162245,43840,160628,46036,159466,48932v-1162,2891,-1745,6394,-1745,10507c157721,63609,158292,67155,159426,70079v1162,2919,2792,5148,4892,6677c166415,78290,168871,79053,171679,79053v2069,,3926,-424,5571,-1274c178923,76928,180301,75694,181380,74076v1106,-1645,1829,-3618,2168,-5914l200653,68162v-283,4992,-1645,9389,-4085,13191c194156,85123,190825,88075,186571,90203v-4257,2125,-9289,3191,-15104,3191xm212259,92116r,-65354l229828,26762r,11402l230511,38164v1190,-4053,3191,-7116,5998,-9189c239317,26878,242552,25828,246210,25828v907,,1885,56,2936,171c250196,26111,251119,26267,251909,26467r,16083c251059,42294,249885,42066,248379,41867v-1502,-196,-2880,-296,-4126,-296c241586,41571,239205,42150,237105,43316v-2069,1135,-3715,2720,-4937,4765c230978,50122,230383,52478,230383,55142r,36974l212259,92116xm287769,93394v-6609,,-12324,-1406,-17149,-4213c265828,86345,262126,82399,259518,77351v-2612,-5076,-3914,-10963,-3914,-17656c255604,52945,256906,47043,259518,41994v2608,-5076,6310,-9017,11102,-11825c275445,27329,281160,25912,287769,25912v6606,,12309,1417,17102,4257c309695,32977,313409,36918,316021,41994v2608,5049,3914,10951,3914,17701c319935,66388,318629,72275,316021,77351v-2612,5048,-6326,8994,-11150,11830c300078,91988,294375,93394,287769,93394xm287853,79352v3008,,5516,-851,7533,-2552c297398,75071,298916,72714,299938,69735v1047,-2975,1574,-6366,1574,-10168c301512,55765,300985,52378,299938,49399v-1022,-2979,-2540,-5332,-4552,-7061c293369,40605,290861,39742,287853,39742v-3035,,-5587,863,-7660,2596c278152,44067,276607,46420,275557,49399v-1023,2979,-1530,6366,-1530,10168c274027,63369,274534,66760,275557,69735v1050,2979,2595,5336,4636,7065c282266,78501,284818,79352,287853,79352xm386096,45401r-16594,1019c369218,45002,368607,43728,367673,42590v-939,-1163,-2173,-2085,-3702,-2764c362465,39115,360664,38764,358567,38764v-2808,,-5176,595,-7105,1785c349533,41711,348567,43272,348567,45229v,1562,627,2880,1873,3958c351690,50266,353830,51128,356866,51783r11825,2380c375045,55469,379782,57566,382905,60462v3119,2891,4681,6693,4681,11402c387586,76145,386320,79903,383796,83138v-2497,3235,-5927,5759,-10296,7572c369162,92500,364154,93394,358483,93394v-8654,,-15544,-1801,-20680,-5403c332699,84360,329704,79424,328825,73182r17829,-935c347193,74883,348499,76900,350567,78290v2073,1362,4725,2041,7956,2041c361702,80331,364254,79720,366183,78501v1957,-1250,2951,-2851,2979,-4808c369134,72048,368439,70702,367078,69651v-1362,-1078,-3463,-1901,-6299,-2468l349461,64927v-6382,-1274,-11134,-3487,-14254,-6634c332116,55142,330571,51128,330571,46252v,-4202,1134,-7816,3402,-10851c336274,32365,339493,30025,343634,28380v4170,-1646,9046,-2468,14633,-2468c366523,25912,373020,27657,377757,31147v4765,3487,7544,8240,8339,14254xm428781,93394v-6725,,-12508,-1362,-17361,-4085c406600,86557,402882,82671,400274,77651v-2608,-5048,-3914,-11019,-3914,-17912c396360,53017,397666,47114,400274,42038v2608,-5076,6282,-9034,11019,-11869c416057,27329,421644,25912,428058,25912v4310,,8323,694,12042,2084c443842,29358,447105,31415,449884,34167v2808,2751,4993,6210,6550,10379c457996,48688,458774,53540,458774,59100r,4976l403593,64076r,-11230l441713,52846v,-2612,-567,-4921,-1701,-6938c438878,43895,437304,42322,435291,41188v-1985,-1162,-4297,-1746,-6937,-1746c425602,39442,423162,40081,421037,41355v-2100,1250,-3746,2940,-4936,5065c414911,48520,414300,50861,414272,53441r,10679c414272,67355,414867,70146,416057,72503v1222,2352,2936,4169,5148,5443c423418,79224,426042,79863,429077,79863v2017,,3858,-283,5531,-850c436282,78446,437715,77595,438906,76461v1194,-1139,2100,-2528,2723,-4170l458391,73393v-851,4030,-2592,7549,-5232,10556c450551,86924,447177,89253,443035,90926v-4114,1645,-8866,2468,-14254,2468xm470604,92116r,-65354l488177,26762r,11402l488855,38164v1195,-4053,3192,-7116,5999,-9189c497666,26878,500897,25828,504555,25828v911,,1889,56,2939,171c508541,26111,509463,26267,510258,26467r,16083c509407,42294,508229,42066,506728,41867v-1506,-196,-2880,-296,-4130,-296c499934,41571,497550,42150,495453,43316v-2073,1135,-3718,2720,-4936,4765c489327,50122,488728,52478,488728,55142r,36974l470604,92116xm582545,26762l559697,92116r-20420,l516428,26762r19147,l549145,73521r683,l563355,26762r19190,xm591823,92116r,-65354l609946,26762r,65354l591823,92116xm600968,18339v-2695,,-5008,-894,-6933,-2679c592106,13842,591140,11674,591140,9150v,-2496,966,-4637,2895,-6426c595960,911,598261,,600925,v2723,,5036,911,6937,2724c609791,4513,610753,6654,610753,9150v,2524,-962,4692,-2891,6510c605961,17445,603664,18339,600968,18339xm653994,93394v-6694,,-12453,-1422,-17273,-4257c631924,86273,628238,82304,625658,77223v-2556,-5076,-3830,-10919,-3830,-17528c621828,53001,623118,47130,625698,42082v2612,-5080,6314,-9034,11106,-11873c641597,27345,647300,25912,653910,25912v5699,,10691,1038,14976,3107c673168,31087,676558,33995,679055,37741v2496,3742,3869,8139,4125,13191l666075,50932v-479,-3262,-1757,-5886,-3826,-7871c660204,41044,657524,40038,654205,40038v-2807,,-5259,766,-7360,2300c644776,43840,643159,46036,641996,48932v-1166,2891,-1745,6394,-1745,10507c640251,63609,640818,67155,641952,70079v1163,2919,2796,5148,4893,6677c648946,78290,651398,79053,654205,79053v2073,,3930,-424,5576,-1274c661454,76928,662828,75694,663906,74076v1106,-1645,1829,-3618,2169,-5914l683180,68162v-283,4992,-1645,9389,-4086,13191c676686,85123,673351,88075,669098,90203v-4257,2125,-9289,3191,-15104,3191xm724568,93394v-6722,,-12509,-1362,-17357,-4085c702386,86557,698672,82671,696060,77651v-2608,-5048,-3914,-11019,-3914,-17912c692146,53017,693452,47114,696060,42038v2612,-5076,6286,-9034,11023,-11869c711847,27329,717435,25912,723845,25912v4313,,8327,694,12041,2084c739632,29358,742891,31415,745671,34167v2807,2751,4992,6210,6553,10379c753786,48688,754565,53540,754565,59100r,4976l699379,64076r,-11230l737503,52846v,-2612,-567,-4921,-1701,-6938c734668,43895,733090,42322,731077,41188v-1985,-1162,-4297,-1746,-6933,-1746c721392,39442,718952,40081,716824,41355v-2097,1250,-3743,2940,-4937,5065c710697,48520,710086,50861,710058,53441r,10679c710058,67355,710657,70146,711847,72503v1218,2352,2936,4169,5148,5443c719208,79224,721832,79863,724867,79863v2013,,3858,-283,5531,-850c732072,78446,733502,77595,734696,76461v1190,-1139,2096,-2528,2723,-4170l754181,73393v-850,4030,-2596,7549,-5232,10556c746337,86924,742963,89253,738821,90926v-4113,1645,-8862,2468,-14253,2468xm820769,45401r-16594,1019c803892,45002,803281,43728,802346,42590v-939,-1163,-2173,-2085,-3702,-2764c797138,39115,795337,38764,793240,38764v-2807,,-5176,595,-7105,1785c784206,41711,783240,43272,783240,45229v,1562,627,2880,1873,3958c786363,50266,788504,51128,791539,51783r11825,2380c809718,55469,814455,57566,817578,60462v3119,2891,4677,6693,4677,11402c822255,76145,820993,79903,818469,83138v-2496,3235,-5927,5759,-10296,7572c803836,92500,798828,93394,793152,93394v-8650,,-15543,-1801,-20675,-5403c767373,84360,764377,79424,763499,73182r17828,-935c781866,74883,783168,76900,785241,78290v2069,1362,4720,2041,7955,2041c796375,80331,798927,79720,800856,78501v1957,-1250,2948,-2851,2980,-4808c803804,72048,803109,70702,801747,69651v-1358,-1078,-3459,-1901,-6294,-2468l784134,64927v-6382,-1274,-11134,-3487,-14253,-6634c766790,55142,765244,51128,765244,46252v,-4202,1134,-7816,3403,-10851c770943,32365,774166,30025,778304,28380v4169,-1646,9049,-2468,14637,-2468c801196,25912,807690,27657,812426,31147v4769,3487,7548,8240,8343,14254xe" fillcolor="#0778d4" stroked="f" strokeweight=".1108mm">
                    <v:fill opacity="41891f"/>
                    <v:stroke joinstyle="miter"/>
                    <v:path arrowok="t" o:connecttype="custom" o:connectlocs="0,4980;22720,4980;46717,63525;47738,63525;71735,4980;94455,4980;94455,92116;76585,92116;76585,35401;75862,35401;53312,91689;41143,91689;18593,35189;17870,35189;17870,92116;0,92116;0,4980;109292,92116;109292,26762;127420,26762;127420,92116;109292,92116;118442,18339;111505,15660;108613,9150;111505,2724;118398,0;125335,2724;128227,9150;125335,15660;118442,18339;171467,93394;154190,89137;143127,77223;139301,59695;143171,42082;154278,30209;171379,25912;186356,29019;196524,37741;200653,50932;183548,50932;179718,43061;171679,40038;164318,42338;159466,48932;157721,59439;159426,70079;164318,76756;171679,79053;177250,77779;181380,74076;183548,68162;200653,68162;196568,81353;186571,90203;171467,93394;212259,92116;212259,26762;229828,26762;229828,38164;230511,38164;236509,28975;246210,25828;249146,25999;251909,26467;251909,42550;248379,41867;244253,41571;237105,43316;232168,48081;230383,55142;230383,92116;212259,92116;287769,93394;270620,89181;259518,77351;255604,59695;259518,41994;270620,30169;287769,25912;304871,30169;316021,41994;319935,59695;316021,77351;304871,89181;287769,93394;287853,79352;295386,76800;299938,69735;301512,59567;299938,49399;295386,42338;287853,39742;280193,42338;275557,49399;274027,59567;275557,69735;280193,76800;287853,79352;386096,45401;369502,46420;367673,42590;363971,39826;358567,38764;351462,40549;348567,45229;350440,49187;356866,51783;368691,54163;382905,60462;387586,71864;383796,83138;373500,90710;358483,93394;337803,87991;328825,73182;346654,72247;350567,78290;358523,80331;366183,78501;369162,73693;367078,69651;360779,67183;349461,64927;335207,58293;330571,46252;333973,35401;343634,28380;358267,25912;377757,31147;386096,45401;428781,93394;411420,89309;400274,77651;396360,59739;400274,42038;411293,30169;428058,25912;440100,27996;449884,34167;456434,44546;458774,59100;458774,64076;403593,64076;403593,52846;441713,52846;440012,45908;435291,41188;428354,39442;421037,41355;416101,46420;414272,53441;414272,64120;416057,72503;421205,77946;429077,79863;434608,79013;438906,76461;441629,72291;458391,73393;453159,83949;443035,90926;428781,93394;470604,92116;470604,26762;488177,26762;488177,38164;488855,38164;494854,28975;504555,25828;507494,25999;510258,26467;510258,42550;506728,41867;502598,41571;495453,43316;490517,48081;488728,55142;488728,92116;470604,92116;582545,26762;559697,92116;539277,92116;516428,26762;535575,26762;549145,73521;549828,73521;563355,26762;582545,26762;591823,92116;591823,26762;609946,26762;609946,92116;591823,92116;600968,18339;594035,15660;591140,9150;594035,2724;600925,0;607862,2724;610753,9150;607862,15660;600968,18339;653994,93394;636721,89137;625658,77223;621828,59695;625698,42082;636804,30209;653910,25912;668886,29019;679055,37741;683180,50932;666075,50932;662249,43061;654205,40038;646845,42338;641996,48932;640251,59439;641952,70079;646845,76756;654205,79053;659781,77779;663906,74076;666075,68162;683180,68162;679094,81353;669098,90203;653994,93394;724568,93394;707211,89309;696060,77651;692146,59739;696060,42038;707083,30169;723845,25912;735886,27996;745671,34167;752224,44546;754565,59100;754565,64076;699379,64076;699379,52846;737503,52846;735802,45908;731077,41188;724144,39442;716824,41355;711887,46420;710058,53441;710058,64120;711847,72503;716995,77946;724867,79863;730398,79013;734696,76461;737419,72291;754181,73393;748949,83949;738821,90926;724568,93394;820769,45401;804175,46420;802346,42590;798644,39826;793240,38764;786135,40549;783240,45229;785113,49187;791539,51783;803364,54163;817578,60462;822255,71864;818469,83138;808173,90710;793152,93394;772477,87991;763499,73182;781327,72247;785241,78290;793196,80331;800856,78501;803836,73693;801747,69651;795453,67183;784134,64927;769881,58293;765244,46252;768647,35401;778304,28380;792941,25912;812426,31147;820769,45401" o:connectangles="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
                  </v:shape>
                  <v:group id="Espace réservé du contenu 4" o:spid="_x0000_s1076" style="position:absolute;left:5235;top:32309;width:8734;height:3275" coordorigin="5235,32309" coordsize="8733,3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">
                    <v:shape id="Forme libre : forme 343758343" o:spid="_x0000_s1077" style="position:absolute;left:5235;top:32309;width:8734;height:3275;visibility:visible;mso-wrap-style:square;v-text-anchor:middle" coordsize="873380,327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" path="m,39938c,17880,17881,,39938,l833443,v22057,,39937,17880,39937,39938l873380,287551v,22058,-17880,39938,-39937,39938l39938,327489c17880,327489,,309609,,287551l,39938xe" stroked="f" strokeweight=".1108mm">
                      <v:stroke joinstyle="miter"/>
                      <v:path arrowok="t" o:connecttype="custom" o:connectlocs="0,39938;39938,0;833443,0;873380,39938;873380,287551;833443,327489;39938,327489;0,287551;0,39938" o:connectangles="0,0,0,0,0,0,0,0,0"/>
                    </v:shape>
                    <v:group id="Espace réservé du contenu 4" o:spid="_x0000_s1078" style="position:absolute;left:10701;top:33347;width:1990;height:1189" coordorigin="10701,33347" coordsize="1989,1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">
                      <v:shape id="Forme libre : forme 385145087" o:spid="_x0000_s1079" style="position:absolute;left:10783;top:33347;width:1825;height:622;visibility:visible;mso-wrap-style:square;v-text-anchor:middle" coordsize="182499,62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" path="m47841,43213v,2448,268,4433,731,5886c49099,50557,49762,52143,50689,53864v331,531,463,1058,463,1522c51152,56049,50753,56708,49894,57371r-4169,2779c45130,60546,44534,60745,44003,60745v-659,,-1322,-331,-1985,-926c41092,58828,40301,57770,39638,56708v-663,-1123,-1322,-2381,-2053,-3902c32425,58892,25939,61936,18132,61936v-5560,,-9993,-1586,-13232,-4765c1657,53996,,49762,,44467,,38843,1985,34279,6023,30836v4037,-3439,9397,-5160,16210,-5160c24486,25676,26802,25876,29250,26203v2448,332,4961,863,7608,1458l36858,22828v,-5028,-1058,-8534,-3111,-10583c31631,10192,28056,9198,22964,9198v-2316,,-4701,267,-7149,862c13367,10655,10987,11382,8670,12309v-1058,463,-1853,727,-2316,863c5891,13303,5559,13367,5296,13367v-927,,-1390,-659,-1390,-2048l3906,8076v,-1059,132,-1854,463,-2317c4701,5296,5296,4833,6222,4369,8539,3179,11318,2185,14557,1390,17800,531,21243,136,24881,136v7876,,13631,1785,17337,5360c45856,9066,47710,14493,47710,21770r,21443l47841,43213xm20979,53269v2181,,4433,-396,6814,-1190c30177,51284,32294,49826,34079,47841v1058,-1254,1853,-2644,2248,-4233c36727,42019,36990,40101,36990,37853r,-2780c35073,34610,33020,34211,30904,33947v-2117,-264,-4170,-395,-6223,-395c20248,33552,17009,34410,14825,36196v-2185,1789,-3243,4301,-3243,7612c11582,46915,12377,49231,14030,50821v1590,1653,3902,2448,6949,2448xm74112,60414v-1190,,-1985,-196,-2516,-659c71069,59355,70606,58429,70206,57171l54659,6023c54263,4701,54064,3838,54064,3375v,-1059,527,-1654,1585,-1654l62135,1721v1258,,2117,200,2580,663c65246,2780,65642,3706,66041,4964l77156,48768,87479,4964v332,-1321,727,-2184,1258,-2580c89265,1985,90191,1721,91381,1721r5296,c97935,1721,98794,1921,99325,2384v527,396,990,1322,1254,2580l111035,49299,122485,4964v395,-1321,858,-2184,1322,-2580c124334,1985,125196,1721,126387,1721r6154,c133599,1721,134194,2253,134194,3375v,331,-63,663,-131,1058c133995,4833,133863,5360,133599,6091l117652,57239v-395,1322,-858,2184,-1390,2580c115735,60218,114873,60482,113746,60482r-5687,c106801,60482,105939,60282,105411,59819v-531,-464,-994,-1322,-1258,-2648l93897,14493,83705,57107v-327,1322,-727,2184,-1254,2648c81920,60218,80994,60414,79803,60414r-5691,xm159140,62203v-3439,,-6882,-399,-10189,-1194c145641,60218,143061,59355,141339,58365v-1058,-595,-1785,-1258,-2048,-1853c139027,55917,138891,55254,138891,54659r,-3375c138891,49894,139422,49231,140417,49231v395,,791,68,1190,200c142002,49563,142597,49826,143260,50094v2249,990,4697,1785,7277,2316c153185,52937,155765,53201,158413,53201v4169,,7412,-727,9661,-2181c170322,49563,171516,47446,171516,44734v,-1853,-595,-3375,-1789,-4633c168537,38843,166288,37717,163045,36659r-9593,-2976c148620,32162,145046,29909,142865,26934v-2185,-2911,-3311,-6154,-3311,-9597c139554,14557,140149,12109,141339,9992v1194,-2116,2780,-3969,4765,-5423c148089,3047,150341,1921,152989,1126,155633,332,158413,,161324,v1458,,2979,68,4433,268c167279,463,168669,731,170059,995v1325,331,2579,663,3774,1058c175023,2448,175949,2848,176608,3243v927,531,1590,1058,1985,1653c178993,5428,179192,6154,179192,7081r,3111c179192,11582,178661,12309,177671,12309v-532,,-1390,-264,-2516,-795c171384,9797,167147,8934,162450,8934v-3774,,-6749,595,-8802,1853c151599,12045,150537,13962,150537,16678v,1853,663,3439,1989,4697c153848,22633,156296,23891,159802,25013r9398,2979c173964,29514,177403,31631,179456,34342v2049,2716,3043,5823,3043,9266c182499,46452,181904,49035,180778,51284v-1190,2249,-2780,4233,-4829,5823c173897,58760,171448,59951,168605,60813v-2980,927,-6091,1390,-9465,1390xe" fillcolor="#566381" stroked="f" strokeweight=".1108mm">
                        <v:stroke joinstyle="miter"/>
                        <v:path arrowok="t" o:connecttype="custom" o:connectlocs="47841,43213;48572,49099;50689,53864;51152,55386;49894,57371;45725,60150;44003,60745;42018,59819;39638,56708;37585,52806;18132,61936;4900,57171;0,44467;6023,30836;22233,25676;29250,26203;36858,27661;36858,22828;33747,12245;22964,9198;15815,10060;8670,12309;6354,13172;5296,13367;3906,11319;3906,8076;4369,5759;6222,4369;14557,1390;24881,136;42218,5496;47710,21770;47710,43213;47841,43213;20979,53269;27793,52079;34079,47841;36327,43608;36990,37853;36990,35073;30904,33947;24681,33552;14825,36196;11582,43808;14030,50821;20979,53269;74112,60414;71596,59755;70206,57171;54659,6023;54064,3375;55649,1721;62135,1721;64715,2384;66041,4964;77156,48768;87479,4964;88737,2384;91381,1721;96677,1721;99325,2384;100579,4964;111035,49299;122485,4964;123807,2384;126387,1721;132541,1721;134194,3375;134063,4433;133599,6091;117652,57239;116262,59819;113746,60482;108059,60482;105411,59819;104153,57171;93897,14493;83705,57107;82451,59755;79803,60414;74112,60414;159140,62203;148951,61009;141339,58365;139291,56512;138891,54659;138891,51284;140417,49231;141607,49431;143260,50094;150537,52410;158413,53201;168074,51020;171516,44734;169727,40101;163045,36659;153452,33683;142865,26934;139554,17337;141339,9992;146104,4569;152989,1126;161324,0;165757,268;170059,995;173833,2053;176608,3243;178593,4896;179192,7081;179192,10192;177671,12309;175155,11514;162450,8934;153648,10787;150537,16678;152526,21375;159802,25013;169200,27992;179456,34342;182499,43608;180778,51284;175949,57107;168605,60813;159140,62203" o:connectangles="0,0,0,0,0,0,0,0,0,0,0,0,0,0,0,0,0,0,0,0,0,0,0,0,0,0,0,0,0,0,0,0,0,0,0,0,0,0,0,0,0,0,0,0,0,0,0,0,0,0,0,0,0,0,0,0,0,0,0,0,0,0,0,0,0,0,0,0,0,0,0,0,0,0,0,0,0,0,0,0,0,0,0,0,0,0,0,0,0,0,0,0,0,0,0,0,0,0,0,0,0,0,0,0,0,0,0,0,0,0,0,0,0,0,0,0,0,0,0,0,0,0,0,0"/>
                      </v:shape>
                      <v:shape id="Forme libre : forme 325468828" o:spid="_x0000_s1080" style="position:absolute;left:10701;top:34128;width:1815;height:408;visibility:visible;mso-wrap-style:square;v-text-anchor:middle" coordsize="181450,408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" path="m179872,16251c158102,32330,126472,40864,99274,40864,61162,40864,26819,26770,880,3347,-1169,1494,684,-1022,3132,436v28056,16278,62662,26135,98458,26135c125745,26571,152279,21543,176693,11223v3642,-1658,6750,2380,3179,5028xe" fillcolor="#7d88a1" stroked="f" strokeweight=".1108mm">
                        <v:stroke joinstyle="miter"/>
                        <v:path arrowok="t" o:connecttype="custom" o:connectlocs="179872,16251;99274,40864;880,3347;3132,436;101590,26571;176693,11223;179872,16251" o:connectangles="0,0,0,0,0,0,0"/>
                      </v:shape>
                      <v:shape id="Forme libre : forme 40095132" o:spid="_x0000_s1081" style="position:absolute;left:12318;top:34088;width:373;height:368;visibility:visible;mso-wrap-style:square;v-text-anchor:middle" coordsize="37288,36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" path="m27273,9866c24493,6291,8874,8144,1797,9003,-324,9271,-651,7418,1266,6028,13706,-2707,34154,-195,36535,2717v2384,2979,-663,23423,-12309,33220c22440,37459,20719,36664,21514,34679,24162,28129,30049,13372,27273,9866xe" fillcolor="#7d88a1" stroked="f" strokeweight=".1108mm">
                        <v:stroke joinstyle="miter"/>
                        <v:path arrowok="t" o:connecttype="custom" o:connectlocs="27273,9866;1797,9003;1266,6028;36535,2717;24226,35937;21514,34679;27273,9866" o:connectangles="0,0,0,0,0,0,0"/>
                      </v:shape>
                    </v:group>
                    <v:group id="Espace réservé du contenu 4" o:spid="_x0000_s1082" style="position:absolute;left:8776;top:33250;width:1393;height:1393" coordorigin="8776,33250" coordsize="1392,1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">
                      <v:shape id="Forme libre : forme 1855596487" o:spid="_x0000_s1083" style="position:absolute;left:8776;top:33250;width:664;height:663;visibility:visible;mso-wrap-style:square;v-text-anchor:middle" coordsize="66328,66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" path="m,l66328,r,66324l,66324,,xe" fillcolor="#566381" stroked="f" strokeweight=".1108mm">
                        <v:stroke joinstyle="miter"/>
                        <v:path arrowok="t" o:connecttype="custom" o:connectlocs="0,0;66328,0;66328,66324;0,66324;0,0" o:connectangles="0,0,0,0,0"/>
                      </v:shape>
                      <v:shape id="Forme libre : forme 1987130574" o:spid="_x0000_s1084" style="position:absolute;left:9506;top:33250;width:663;height:663;visibility:visible;mso-wrap-style:square;v-text-anchor:middle" coordsize="66328,66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" path="m,l66328,r,66324l,66324,,xe" fillcolor="#7d88a1" stroked="f" strokeweight=".1108mm">
                        <v:stroke joinstyle="miter"/>
                        <v:path arrowok="t" o:connecttype="custom" o:connectlocs="0,0;66328,0;66328,66324;0,66324;0,0" o:connectangles="0,0,0,0,0"/>
                      </v:shape>
                      <v:shape id="Forme libre : forme 89081951" o:spid="_x0000_s1085" style="position:absolute;left:8776;top:33980;width:664;height:663;visibility:visible;mso-wrap-style:square;v-text-anchor:middle" coordsize="66324,66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" path="m,l66324,r,66328l,66328,,xe" fillcolor="#acb3c3" stroked="f" strokeweight=".1108mm">
                        <v:stroke joinstyle="miter"/>
                        <v:path arrowok="t" o:connecttype="custom" o:connectlocs="0,0;66324,0;66324,66328;0,66328;0,0" o:connectangles="0,0,0,0,0"/>
                      </v:shape>
                      <v:shape id="Forme libre : forme 1584732226" o:spid="_x0000_s1086" style="position:absolute;left:9506;top:33980;width:663;height:663;visibility:visible;mso-wrap-style:square;v-text-anchor:middle" coordsize="66328,66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" path="m,l66328,r,66328l,66328,,xe" fillcolor="#d6d9e1" stroked="f" strokeweight=".1108mm">
                        <v:stroke joinstyle="miter"/>
                        <v:path arrowok="t" o:connecttype="custom" o:connectlocs="0,0;66328,0;66328,66328;0,66328;0,0" o:connectangles="0,0,0,0,0"/>
                      </v:shape>
                    </v:group>
                    <v:group id="Espace réservé du contenu 4" o:spid="_x0000_s1087" style="position:absolute;left:6513;top:33250;width:1731;height:1393" coordorigin="6513,33250" coordsize="1731,1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">
                      <v:shape id="Forme libre : forme 1443462070" o:spid="_x0000_s1088" style="position:absolute;left:6725;top:33250;width:1103;height:500;visibility:visible;mso-wrap-style:square;v-text-anchor:middle" coordsize="110359,50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" path="m89013,38500r5547,80l109633,23511r727,-6386c98402,6490,82627,,65366,,34143,,7792,21239,,50026v1649,-1138,5168,-300,5168,-300l35281,44778v,,1542,-2572,2324,-2436c44722,34522,54814,30057,65394,30057v8930,,17153,3167,23619,8387l89013,38500xe" fillcolor="#acb3c3" stroked="f" strokeweight=".1108mm">
                        <v:stroke joinstyle="miter"/>
                        <v:path arrowok="t" o:connecttype="custom" o:connectlocs="89013,38500;94560,38580;109633,23511;110360,17125;65366,0;0,50026;5168,49726;35281,44778;37605,42342;65394,30057;89013,38444;89013,38500" o:connectangles="0,0,0,0,0,0,0,0,0,0,0,0"/>
                      </v:shape>
                      <v:shape id="Forme libre : forme 1745883778" o:spid="_x0000_s1089" style="position:absolute;left:7341;top:33421;width:903;height:1221;visibility:visible;mso-wrap-style:square;v-text-anchor:middle" coordsize="90314,122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" path="m69156,32953c65665,20049,58441,8659,48704,l27353,21347v8551,6897,14042,17449,14042,29274l41395,54383v10392,,18807,8439,18807,18803c60202,83550,51759,91992,41395,91992r-37633,l,95778r,22593l3762,122105r37633,c68401,122077,90287,100188,90315,73186v,-16638,-8387,-31387,-21187,-40261l69156,32953xe" fillcolor="#566381" stroked="f" strokeweight=".1108mm">
                        <v:stroke joinstyle="miter"/>
                        <v:path arrowok="t" o:connecttype="custom" o:connectlocs="69156,32953;48704,0;27353,21347;41395,50621;41395,54383;60202,73186;41395,91992;3762,91992;0,95778;0,118371;3762,122105;41395,122105;90315,73186;69128,32925;69156,32953" o:connectangles="0,0,0,0,0,0,0,0,0,0,0,0,0,0,0"/>
                      </v:shape>
                      <v:shape id="Forme libre : forme 1444235534" o:spid="_x0000_s1090" style="position:absolute;left:6706;top:34325;width:672;height:318;visibility:visible;mso-wrap-style:square;v-text-anchor:middle" coordsize="67179,318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" path="m29574,31818r37605,l67179,1677r-37605,c26894,1677,24270,1106,21834,l16394,1677,1326,16746,,21834v8495,6466,18886,9984,29574,9984xe" fillcolor="#d6d9e1" stroked="f" strokeweight=".1108mm">
                        <v:stroke joinstyle="miter"/>
                        <v:path arrowok="t" o:connecttype="custom" o:connectlocs="29574,31818;67179,31818;67179,1677;29574,1677;21834,0;16394,1677;1326,16746;0,21834;29574,31818" o:connectangles="0,0,0,0,0,0,0,0,0"/>
                      </v:shape>
                      <v:shape id="Forme libre : forme 1079272320" o:spid="_x0000_s1091" style="position:absolute;left:6513;top:33664;width:879;height:879;visibility:visible;mso-wrap-style:square;v-text-anchor:middle" coordsize="87878,87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" path="m48920,c21914,24,28,21914,,48916,,64799,7604,78949,19398,87879l41208,66069c34470,63041,30113,56328,30113,48916v,-10388,8443,-18803,18807,-18803c56548,30113,63097,34714,66073,41203l87879,19398c78925,7628,64799,,48920,xe" fillcolor="#7d88a1" stroked="f" strokeweight=".1108mm">
                        <v:stroke joinstyle="miter"/>
                        <v:path arrowok="t" o:connecttype="custom" o:connectlocs="48920,0;0,48916;19398,87879;41208,66069;30113,48916;48920,30113;66073,41203;87879,19398;48920,0" o:connectangles="0,0,0,0,0,0,0,0,0"/>
                      </v:shape>
                    </v:group>
                  </v:group>
                  <v:group id="Espace réservé du contenu 4" o:spid="_x0000_s1092" style="position:absolute;left:5235;top:23842;width:9066;height:3275" coordorigin="5235,23842" coordsize="9065,3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">
                    <v:shape id="Forme libre : forme 491352866" o:spid="_x0000_s1093" style="position:absolute;left:5235;top:23842;width:9066;height:3275;visibility:visible;mso-wrap-style:square;v-text-anchor:middle" coordsize="906584,327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" path="m,39938c,17880,17881,,39938,l866647,v22057,,39937,17880,39937,39938l906584,287551v,22058,-17880,39938,-39937,39938l39938,327489c17880,327489,,309609,,287551l,39938xe" stroked="f" strokeweight=".1108mm">
                      <v:stroke joinstyle="miter"/>
                      <v:path arrowok="t" o:connecttype="custom" o:connectlocs="0,39938;39938,0;866647,0;906584,39938;906584,287551;866647,327489;39938,327489;0,287551;0,39938" o:connectangles="0,0,0,0,0,0,0,0,0"/>
                    </v:shape>
                    <v:shape id="Forme libre : forme 911022393" o:spid="_x0000_s1094" style="position:absolute;left:6636;top:25128;width:6310;height:885;visibility:visible;mso-wrap-style:square;v-text-anchor:middle" coordsize="630910,884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" path="m,87136l,,10552,r,43228l11574,43228,50717,,64503,,27912,39315,64503,87136r-12764,l21446,46631,10552,58884r,28252l,87136xm113890,60418r,-38636l123930,21782r,65354l113890,87136r,-11063l113207,76073v-1529,3319,-3914,6143,-7145,8467c102827,86836,98742,87987,93806,87987v-4082,,-7712,-895,-10891,-2680c79739,83490,77243,80770,75426,77135,73613,73477,72702,68869,72702,63309r,-41527l82743,21782r,40848c82743,67395,84077,71197,86745,74032v2695,2836,6126,4254,10295,4254c99537,78286,102077,77647,104657,76373v2607,-1278,4792,-3235,6553,-5871c112996,67862,113890,64499,113890,60418xm143684,87136l143684,r10040,l153724,32166r851,c155313,31032,156332,29582,157638,27824v1334,-1785,3235,-3374,5703,-4764c165837,21642,169212,20931,173465,20931v5504,,10356,1378,14553,4130c192216,27813,195491,31710,197847,36759v2352,5052,3531,11007,3531,17872c201378,61552,200199,67551,197847,72627v-2356,5048,-5619,8966,-9789,11745c183889,87120,179080,88498,173637,88498v-4198,,-7560,-695,-10084,-2085c161029,84995,159084,83390,157722,81605v-1358,-1814,-2409,-3319,-3147,-4509l153385,77096r,10040l143684,87136xm153552,54459v,4936,727,9289,2173,13064c157171,71265,159283,74200,162063,76329v2780,2101,6182,3147,10212,3147c176472,79476,179975,78370,182783,76157v2839,-2240,4964,-5248,6382,-9018c190614,63337,191337,59112,191337,54459v,-4593,-711,-8734,-2128,-12425c187819,38320,185706,35385,182870,33228v-2811,-2184,-6342,-3275,-10595,-3275c168189,29953,164759,30988,161979,33060v-2780,2041,-4880,4905,-6298,8595c154263,45313,153552,49582,153552,54459xm244139,88498v-6298,,-11730,-1390,-16299,-4170c223303,81521,219801,77607,217333,72587v-2441,-5053,-3659,-10923,-3659,-17617c213674,48277,214892,42378,217333,37270v2468,-5132,5898,-9134,10296,-11997c232054,22381,237218,20931,243116,20931v3403,,6766,567,10085,1702c256519,23771,259539,25612,262262,28164v2724,2524,4893,5875,6510,10044c270390,42378,271197,47510,271197,53608r,4254l220819,57862r,-8679l260984,49183v,-3686,-734,-6977,-2212,-9868c257326,36419,255257,34135,252562,32461v-2668,-1673,-5815,-2508,-9446,-2508c239115,29953,235656,30944,232733,32932v-2892,1958,-5120,4510,-6678,7656c224493,43740,223715,47114,223715,50717r,5787c223715,61436,224565,65621,226267,69052v1729,3407,4125,5999,7188,7788c236523,78597,240081,79476,244139,79476v2636,,5020,-368,7145,-1106c253440,77607,255297,76473,256859,74967v1557,-1530,2764,-3431,3614,-5699l270174,71987v-1018,3291,-2736,6187,-5148,8683c262618,83138,259639,85067,256092,86457v-3546,1358,-7532,2041,-11953,2041xm286473,87136r,-65354l296174,21782r,9872l296853,31654v1190,-3235,3346,-5858,6465,-7871c306442,21770,309956,20763,313870,20763v739,,1661,12,2768,40c317744,20831,318579,20875,319146,20931r,10212c318806,31059,318027,30932,316809,30760v-1194,-196,-2456,-296,-3790,-296c309844,30464,307009,31131,304513,32461v-2469,1306,-4426,3123,-5871,5448c297220,40205,296513,42829,296513,45781r,41355l286473,87136xm341091,47821r,39315l331051,87136r,-65354l340752,21782r,10212l341603,31994v1529,-3319,3858,-5983,6977,-7999c351699,21954,355729,20931,360665,20931v4421,,8295,911,11614,2724c375598,25444,378177,28164,380023,31826v1841,3631,2763,8224,2763,13783l382786,87136r-10040,l372746,46292v,-5136,-1334,-9134,-3998,-12002c366080,31399,362422,29953,357769,29953v-3203,,-6070,695,-8594,2085c346679,33428,344706,35457,343260,38120v-1446,2668,-2169,5903,-2169,9701xm428535,88498v-6294,,-11726,-1390,-16295,-4170c407703,81521,404201,77607,401733,72587v-2440,-5053,-3659,-10923,-3659,-17617c398074,48277,399293,42378,401733,37270v2468,-5132,5899,-9134,10296,-11997c416454,22381,421614,20931,427516,20931v3403,,6766,567,10085,1702c440920,23771,443939,25612,446663,28164v2723,2524,4892,5875,6509,10044c454790,42378,455597,47510,455597,53608r,4254l405219,57862r,-8679l445385,49183v,-3686,-739,-6977,-2213,-9868c441726,36419,439654,34135,436962,32461v-2668,-1673,-5815,-2508,-9446,-2508c423515,29953,420056,30944,417133,32932v-2892,1958,-5120,4510,-6678,7656c408894,43740,408115,47114,408115,50717r,5787c408115,61436,408965,65621,410667,69052v1729,3407,4125,5999,7189,7788c420919,78597,424481,79476,428535,79476v2640,,5020,-368,7149,-1106c437840,77607,439697,76473,441259,74967v1558,-1530,2764,-3431,3614,-5699l454574,71987v-1018,3291,-2736,6187,-5148,8683c447018,83138,444039,85067,440492,86457v-3546,1358,-7532,2041,-11957,2041xm499292,21782r,8511l465425,30293r,-8511l499292,21782xm475294,6126r10044,l485338,68413v,2840,412,4964,1234,6386c487423,76189,488501,77123,489803,77607v1334,451,2740,679,4214,679c495123,78286,496029,78230,496740,78114v707,-140,1274,-252,1702,-339l500483,86796v-679,256,-1630,512,-2848,767c496413,87847,494867,87987,492994,87987v-2835,,-5615,-611,-8339,-1830c481963,84939,479719,83078,477934,80582v-1757,-2496,-2640,-5643,-2640,-9445l475294,6126xm541095,88498v-6298,,-11730,-1390,-16294,-4170c520260,81521,516757,77607,514289,72587v-2436,-5053,-3658,-10923,-3658,-17617c510631,48277,511853,42378,514289,37270v2468,-5132,5903,-9134,10296,-11997c529010,22381,534174,20931,540073,20931v3406,,6765,567,10084,1702c553476,23771,556499,25612,559219,28164v2724,2524,4892,5875,6510,10044c567346,42378,568157,47510,568157,53608r,4254l517780,57862r,-8679l557945,49183v,-3686,-739,-6977,-2213,-9868c554287,36419,552214,34135,549518,32461v-2664,-1673,-5815,-2508,-9445,-2508c536075,29953,532612,30944,529693,32932v-2896,1958,-5120,4510,-6682,7656c521454,43740,520671,47114,520671,50717r,5787c520671,61436,521522,65621,523227,69052v1729,3407,4126,5999,7189,7788c533479,78597,537037,79476,541095,79476v2636,,5020,-368,7149,-1106c550401,77607,552258,76473,553815,74967v1562,-1530,2768,-3431,3619,-5699l567134,71987v-1022,3291,-2739,6187,-5147,8683c559574,83138,556595,85067,553052,86457v-3546,1358,-7532,2041,-11957,2041xm629721,36419r-9022,2552c620132,37470,619297,36008,618191,34590v-1079,-1446,-2552,-2636,-4425,-3574c611893,30081,609496,29614,606577,29614v-4002,,-7333,918,-10001,2763c593941,34195,592619,36503,592619,39315v,2496,910,4465,2723,5910c597160,46675,599995,47877,603853,48844r9701,2384c619397,52646,623750,54814,626614,57734v2867,2895,4297,6625,4297,11190c630911,72670,629833,76017,627680,78969v-2129,2947,-5108,5275,-8938,6977c614916,87647,610463,88498,605383,88498v-6666,,-12181,-1446,-16550,-4341c584463,81265,581700,77040,580538,71480r9529,-2384c590973,72615,592691,75250,595215,77008v2552,1761,5886,2640,10000,2640c609896,79648,613610,78653,616362,76668v2779,-2013,4169,-4425,4169,-7232c620531,67167,619736,65266,618147,63736v-1586,-1561,-4026,-2723,-7317,-3490l599939,57694v-5986,-1418,-10384,-3619,-13191,-6594c583968,48093,582578,44335,582578,39822v,-3687,1035,-6949,3108,-9785c587782,27201,590634,24973,594236,23360v3630,-1618,7744,-2429,12341,-2429c613043,20931,618119,22349,621805,25189v3718,2835,6354,6577,7916,11230xe" fillcolor="#7d88a1" stroked="f" strokeweight=".1108mm">
                      <v:stroke joinstyle="miter"/>
                      <v:path arrowok="t" o:connecttype="custom" o:connectlocs="0,87136;0,0;10552,0;10552,43228;11574,43228;50717,0;64503,0;27912,39315;64503,87136;51739,87136;21446,46631;10552,58884;10552,87136;0,87136;113890,60418;113890,21782;123930,21782;123930,87136;113890,87136;113890,76073;113207,76073;106062,84540;93806,87987;82915,85307;75426,77135;72702,63309;72702,21782;82743,21782;82743,62630;86745,74032;97040,78286;104657,76373;111210,70502;113890,60418;143684,87136;143684,0;153724,0;153724,32166;154575,32166;157638,27824;163341,23060;173465,20931;188018,25061;197847,36759;201378,54631;197847,72627;188058,84372;173637,88498;163553,86413;157722,81605;154575,77096;153385,77096;153385,87136;143684,87136;153552,54459;155725,67523;162063,76329;172275,79476;182783,76157;189165,67139;191337,54459;189209,42034;182870,33228;172275,29953;161979,33060;155681,41655;153552,54459;244139,88498;227840,84328;217333,72587;213674,54970;217333,37270;227629,25273;243116,20931;253201,22633;262262,28164;268772,38208;271197,53608;271197,57862;220819,57862;220819,49183;260984,49183;258772,39315;252562,32461;243116,29953;232733,32932;226055,40588;223715,50717;223715,56504;226267,69052;233455,76840;244139,79476;251284,78370;256859,74967;260473,69268;270174,71987;265026,80670;256092,86457;244139,88498;286473,87136;286473,21782;296174,21782;296174,31654;296853,31654;303318,23783;313870,20763;316638,20803;319146,20931;319146,31143;316809,30760;313019,30464;304513,32461;298642,37909;296513,45781;296513,87136;286473,87136;341091,47821;341091,87136;331051,87136;331051,21782;340752,21782;340752,31994;341603,31994;348580,23995;360665,20931;372279,23655;380023,31826;382786,45609;382786,87136;372746,87136;372746,46292;368748,34290;357769,29953;349175,32038;343260,38120;341091,47821;428535,88498;412240,84328;401733,72587;398074,54970;401733,37270;412029,25273;427516,20931;437601,22633;446663,28164;453172,38208;455597,53608;455597,57862;405219,57862;405219,49183;445385,49183;443172,39315;436962,32461;427516,29953;417133,32932;410455,40588;408115,50717;408115,56504;410667,69052;417856,76840;428535,79476;435684,78370;441259,74967;444873,69268;454574,71987;449426,80670;440492,86457;428535,88498;499292,21782;499292,30293;465425,30293;465425,21782;499292,21782;475294,6126;485338,6126;485338,68413;486572,74799;489803,77607;494017,78286;496740,78114;498442,77775;500483,86796;497635,87563;492994,87987;484655,86157;477934,80582;475294,71137;475294,6126;541095,88498;524801,84328;514289,72587;510631,54970;514289,37270;524585,25273;540073,20931;550157,22633;559219,28164;565729,38208;568157,53608;568157,57862;517780,57862;517780,49183;557945,49183;555732,39315;549518,32461;540073,29953;529693,32932;523011,40588;520671,50717;520671,56504;523227,69052;530416,76840;541095,79476;548244,78370;553815,74967;557434,69268;567134,71987;561987,80670;553052,86457;541095,88498;629721,36419;620699,38971;618191,34590;613766,31016;606577,29614;596576,32377;592619,39315;595342,45225;603853,48844;613554,51228;626614,57734;630911,68924;627680,78969;618742,85946;605383,88498;588833,84157;580538,71480;590067,69096;595215,77008;605215,79648;616362,76668;620531,69436;618147,63736;610830,60246;599939,57694;586748,51100;582578,39822;585686,30037;594236,23360;606577,20931;621805,25189;629721,36419" o:connectangles="0,0,0,0,0,0,0,0,0,0,0,0,0,0,0,0,0,0,0,0,0,0,0,0,0,0,0,0,0,0,0,0,0,0,0,0,0,0,0,0,0,0,0,0,0,0,0,0,0,0,0,0,0,0,0,0,0,0,0,0,0,0,0,0,0,0,0,0,0,0,0,0,0,0,0,0,0,0,0,0,0,0,0,0,0,0,0,0,0,0,0,0,0,0,0,0,0,0,0,0,0,0,0,0,0,0,0,0,0,0,0,0,0,0,0,0,0,0,0,0,0,0,0,0,0,0,0,0,0,0,0,0,0,0,0,0,0,0,0,0,0,0,0,0,0,0,0,0,0,0,0,0,0,0,0,0,0,0,0,0,0,0,0,0,0,0,0,0,0,0,0,0,0,0,0,0,0,0,0,0,0,0,0,0,0,0,0,0,0,0,0,0,0,0,0,0,0,0,0,0,0,0,0,0,0,0,0,0,0,0,0,0,0,0,0,0,0,0,0,0,0,0,0,0,0,0,0,0,0,0,0,0,0,0,0,0,0,0,0,0,0,0,0,0,0,0,0,0,0,0,0,0"/>
                    </v:shape>
                  </v:group>
                  <v:group id="Espace réservé du contenu 4" o:spid="_x0000_s1095" style="position:absolute;left:49007;top:10303;width:10343;height:4473" coordorigin="49007,10303" coordsize="10343,4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">
                    <v:shape id="Forme libre : forme 2122497709" o:spid="_x0000_s1096" style="position:absolute;left:49007;top:10303;width:10343;height:4473;visibility:visible;mso-wrap-style:square;v-text-anchor:middle" coordsize="1034384,447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" path="m,39938c,17880,17892,,39938,l994447,v22046,,39938,17880,39938,39938l1034385,407364v,22058,-17892,39938,-39938,39938l39938,447302c17892,447302,,429422,,407364l,39938xe" stroked="f" strokeweight=".1108mm">
                      <v:stroke joinstyle="miter"/>
                      <v:path arrowok="t" o:connecttype="custom" o:connectlocs="0,39938;39938,0;994447,0;1034385,39938;1034385,407364;994447,447302;39938,447302;0,407364;0,39938" o:connectangles="0,0,0,0,0,0,0,0,0"/>
                    </v:shape>
                    <v:shape id="Forme libre : forme 1793507417" o:spid="_x0000_s1097" style="position:absolute;left:50343;top:11282;width:6526;height:2511;visibility:visible;mso-wrap-style:square;v-text-anchor:middle" coordsize="652621,251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" path="m,12085l,2724r65338,l65338,12085r-27397,l37941,89860r-10543,l27398,12085,,12085xm80275,89860r,-65354l90299,24506r,65354l80275,89860xm85387,13615v-1957,,-3674,-667,-5072,-2001c78917,10284,78238,8678,78238,6809v,-1873,679,-3474,2077,-4808c81713,667,83430,,85387,v1957,,3634,667,4992,2001c91817,3335,92536,4936,92536,6809v,1869,-719,3475,-2157,4805c89021,12948,87344,13615,85387,13615xm108711,89860r,-65354l118415,24506r,10212l119254,34718v1358,-3487,3554,-6199,6590,-8128c128879,24634,132513,23655,136786,23655v4314,,7908,979,10744,2935c150445,28519,152682,31231,154319,34718r679,c156676,31343,159192,28663,162507,26678v3354,-2017,7388,-3023,12061,-3023c180399,23655,185191,25484,188905,29147v3715,3630,5592,9289,5592,16973l194497,89860r-10065,l184432,46120v,-4820,-1318,-8267,-3954,-10336c177842,33711,174727,32677,171173,32677v-4593,,-8147,1390,-10703,4170c157954,39598,156715,43085,156715,47314r,42546l146491,89860r,-44758c146491,41383,145293,38392,142857,36124v-2396,-2301,-5511,-3447,-9305,-3447c130956,32677,128520,33372,126243,34762v-2236,1390,-4073,3319,-5472,5787c119414,42985,118735,45808,118735,49016r,40844l108711,89860xm240225,91222v-6270,,-11701,-1390,-16294,-4170c219418,84244,215903,80331,213427,75310v-2436,-5052,-3634,-10922,-3634,-17616c209793,51000,210991,45102,213427,39994v2476,-5132,5911,-9134,10304,-11998c228164,25105,233316,23655,239227,23655v3394,,6749,567,10064,1701c252606,26495,255641,28336,258357,30888v2715,2524,4912,5875,6510,10044c266504,45102,267303,50234,267303,56332r,4253l216942,60585r,-8678l257079,51907v,-3686,-719,-6977,-2197,-9869c253445,39143,251368,36858,248652,35185v-2636,-1673,-5791,-2508,-9425,-2508c235233,32677,231758,33667,228843,35656v-2915,1957,-5112,4509,-6670,7656c220615,46463,219817,49838,219817,53441r,5786c219817,64160,220655,68345,222373,71776v1718,3407,4114,5999,7189,7788c232637,81321,236191,82200,240225,82200v2636,,5032,-368,7149,-1107c249531,80331,251408,79196,252965,77691v1558,-1530,2756,-3431,3594,-5699l266264,74711v-998,3291,-2716,6187,-5152,8683c258716,85862,255721,87791,252206,89181v-3554,1358,-7548,2041,-11981,2041xm365270,24506v-479,-4310,-2556,-7656,-6191,-10041c355445,12085,350972,10891,345700,10891v-3833,,-7228,627,-10104,1873c332721,14014,330484,15727,328847,17912v-1558,2185,-2357,4665,-2357,7444c326490,27685,327049,29686,328128,31359v1158,1641,2596,3019,4353,4126c334238,36563,336075,37458,337992,38164v1957,683,3715,1234,5352,1662l352170,42206v2277,595,4793,1418,7589,2468c362554,45725,365230,47158,367786,48972v2596,1789,4712,4085,6390,6893c375854,58672,376692,62119,376692,66205v,4708,-1238,8962,-3714,12764c370542,82767,366987,85790,362275,88031v-4673,2240,-10384,3362,-17054,3362c338951,91393,333559,90383,329006,88370v-4553,-2013,-8107,-4820,-10743,-8423c315707,76345,314230,72159,313870,67395r10903,c325053,70686,326171,73409,328088,75562v1957,2129,4433,3718,7428,4769c338511,81349,341747,81860,345221,81860v3994,,7628,-651,10823,-1957c359239,78569,361795,76728,363672,74372v1877,-2380,2796,-5160,2796,-8339c366468,63141,365669,60785,364032,58972v-1598,-1817,-3714,-3291,-6350,-4425c355046,53413,352170,52418,349135,51567l338392,48504v-6790,-1957,-12181,-4752,-16175,-8383c318263,36491,316266,31738,316266,25868v,-4877,1318,-9134,3954,-12764c322896,9445,326450,6610,330963,4597v4513,-2045,9545,-3063,15097,-3063c351651,1534,356643,2540,361036,4553v4353,1985,7828,4709,10384,8167c373976,16183,375374,20113,375494,24506r-10224,xm420064,91222v-6270,,-11702,-1390,-16294,-4170c399257,84244,395742,80331,393266,75310v-2436,-5052,-3674,-10922,-3674,-17616c389592,51000,390830,45102,393266,39994v2476,-5132,5911,-9134,10304,-11998c408003,25105,413155,23655,419066,23655v3394,,6749,567,10064,1701c432445,26495,435480,28336,438196,30888v2716,2524,4912,5875,6510,10044c446343,45102,447142,50234,447142,56332r,4253l396741,60585r,-8678l436918,51907v,-3686,-719,-6977,-2196,-9869c433283,39143,431207,36858,428491,35185v-2676,-1673,-5791,-2508,-9425,-2508c415072,32677,411598,33667,408682,35656v-2915,1957,-5112,4509,-6710,7656c400415,46463,399656,49838,399656,53441r,5786c399656,64160,400495,68345,402212,71776v1717,3407,4114,5999,7189,7788c412476,81321,416031,82200,420064,82200v2636,,5033,-368,7149,-1107c429370,80331,431247,79196,432804,77691v1558,-1530,2756,-3431,3595,-5699l446104,74711v-999,3291,-2716,6187,-5152,8683c438555,85862,435560,87791,432046,89181v-3555,1358,-7549,2041,-11982,2041xm462398,89860r,-65354l472103,24506r,9872l472782,34378v1198,-3235,3355,-5859,6470,-7871c482367,24494,485881,23487,489795,23487v759,,1678,12,2796,40c493670,23555,494508,23599,495067,23655r,10212c494748,33783,493949,33655,492751,33484v-1198,-196,-2476,-296,-3794,-296c485802,33188,482926,33855,480450,35185v-2476,1306,-4433,3123,-5871,5448c473142,42929,472462,45553,472462,48504r,41356l462398,89860xm506969,89860r,-65354l517033,24506r,65354l506969,89860xm512081,13615v-1957,,-3635,-667,-5032,-2001c505651,10284,504932,8678,504932,6809v,-1873,719,-3474,2117,-4808c508446,667,510124,,512081,v1957,,3634,667,5032,2001c518551,3335,519229,4936,519229,6809v,1869,-678,3475,-2116,4805c515715,12948,514038,13615,512081,13615xm562801,91222v-6270,,-11702,-1390,-16294,-4170c541994,84244,538480,80331,536003,75310v-2436,-5052,-3634,-10922,-3634,-17616c532369,51000,533567,45102,536003,39994v2477,-5132,5911,-9134,10304,-11998c550740,25105,555892,23655,561803,23655v3395,,6750,567,10064,1701c575182,26495,578217,28336,580933,30888v2716,2524,4913,5875,6510,10044c589080,45102,589879,50234,589879,56332r,4253l539518,60585r,-8678l579655,51907v,-3686,-719,-6977,-2196,-9869c576021,39143,573944,36858,571228,35185v-2636,-1673,-5791,-2508,-9425,-2508c557809,32677,554335,33667,551419,35656v-2875,1957,-5112,4509,-6669,7656c543192,46463,542393,49838,542393,53441r,5786c542393,64160,543232,68345,544949,71776v1717,3407,4114,5999,7189,7788c555213,81321,558768,82200,562801,82200v2676,,5033,-368,7149,-1107c572107,80331,573984,79196,575542,77691v1557,-1530,2755,-3431,3634,-5699l588841,74711v-999,3291,-2716,6187,-5112,8683c581293,85862,578337,87791,574783,89181v-3555,1358,-7549,2041,-11982,2041xm651463,39143r-9026,2552c641878,40193,641039,38732,639921,37314v-1078,-1446,-2556,-2636,-4433,-3575c633611,32805,631215,32337,628299,32337v-3994,,-7348,919,-9984,2764c615679,36918,614361,39227,614361,42038v,2496,879,4465,2716,5911c618874,49399,621709,50601,625583,51567r9705,2385c641119,55370,645472,57538,648348,60458v2875,2895,4273,6625,4273,11190c652621,75394,651543,78741,649386,81692v-2116,2948,-5072,5276,-8906,6978c636646,90371,632173,91222,627101,91222v-6669,,-12181,-1446,-16534,-4342c606174,83989,603418,79763,602260,74204r9545,-2384c612684,75338,614401,77974,616957,79731v2556,1762,5871,2640,9985,2640c631614,82371,635328,81377,638084,79392v2796,-2013,4153,-4425,4153,-7233c642237,69891,641478,67990,639881,66460v-1597,-1561,-4033,-2723,-7309,-3490l621669,60418v-5990,-1418,-10383,-3619,-13179,-6594c605694,50817,604297,47058,604297,42546v,-3687,1038,-6950,3115,-9785c609528,29925,612364,27697,615959,26083v3634,-1617,7747,-2428,12340,-2428c634769,23655,639841,25073,643515,27912v3715,2836,6391,6578,7948,11231xm31671,249610r-26918,l4753,162474r28076,c41296,162474,48524,164220,54555,167706v5991,3463,10624,8439,13818,14937c71568,189109,73166,196853,73166,205871v,9077,-1598,16893,-4832,23443c65099,235840,60386,240860,54196,244378v-6191,3487,-13699,5232,-22525,5232xm15296,240249r15656,c38181,240249,44131,238859,48884,236079v4752,-2779,8267,-6737,10583,-11869c61784,219074,62982,212964,62982,205871v,-7034,-1158,-13088,-3475,-18168c57231,182599,53796,178685,49203,175961v-4553,-2751,-10224,-4125,-17053,-4125l15296,171836r,68413xm108751,251144v-4154,,-7908,-783,-11263,-2340c94093,247214,91417,244930,89420,241950v-1956,-3003,-2955,-6637,-2955,-10891c86465,227317,87184,224282,88662,221953v1478,-2352,3434,-4197,5911,-5531c97049,215092,99765,214098,102760,213447v2995,-683,6030,-1222,9065,-1618c115779,211318,119014,210935,121451,210679v2516,-284,4313,-751,5471,-1402c128080,208622,128639,207488,128639,205871r,-340c128639,201334,127521,198071,125205,195746v-2277,-2328,-5711,-3490,-10344,-3490c110068,192256,106314,193306,103598,195407v-2715,2097,-4632,4337,-5751,6721l88342,198726v1678,-3974,3954,-7065,6790,-9278c98007,187208,101122,185646,104477,184768v3435,-907,6750,-1362,10064,-1362c116618,183406,119054,183661,121770,184172v2756,484,5392,1490,7948,3020c132313,188725,134430,191038,136148,194129v1717,3091,2556,7233,2556,12424l138704,249610r-10065,l128639,240760r-479,c127481,242178,126323,243696,124726,245313v-1558,1617,-3675,2991,-6311,4126c115779,250573,112544,251144,108751,251144xm110268,242122v3994,,7309,-779,10064,-2340c123088,238220,125125,236207,126523,233739v1437,-2468,2116,-5060,2116,-7784l128639,216766v-399,507,-1358,978,-2795,1401c124446,218567,122768,218918,120931,219230v-1877,283,-3674,539,-5431,766c113782,220196,112385,220368,111306,220508v-2635,339,-5071,894,-7308,1661c101722,222904,99924,224026,98526,225528v-1357,1474,-2037,3490,-2037,6042c96489,235061,97768,237697,100363,239482v2596,1761,5911,2640,9905,2640xm185431,184256r,8511l151564,192767r,-8511l185431,184256xm161468,168601r10024,l171492,230888v,2839,400,4964,1238,6386c173569,238663,174648,239598,175965,240081v1318,451,2716,679,4194,679c181277,240760,182196,240704,182915,240588v679,-139,1238,-251,1677,-339l186629,249271v-679,255,-1638,511,-2836,767c182555,250321,181038,250461,179161,250461v-2836,,-5632,-611,-8348,-1829c168098,247414,165861,245553,164104,243057v-1757,-2497,-2636,-5644,-2636,-9446l161468,168601xm219777,251144v-4154,,-7908,-783,-11262,-2340c205120,247214,202444,244930,200487,241950v-1997,-3003,-2995,-6637,-2995,-10891c197492,227317,198211,224282,199688,221953v1478,-2352,3475,-4197,5911,-5531c208076,215092,210791,214098,213786,213447v2996,-683,6031,-1222,9066,-1618c226806,211318,230041,210935,232517,210679v2476,-284,4313,-751,5432,-1402c239107,208622,239706,207488,239706,205871r,-340c239706,201334,238548,198071,236231,195746v-2236,-2328,-5711,-3490,-10303,-3490c221135,192256,217341,193306,214625,195407v-2716,2097,-4633,4337,-5751,6721l199369,198726v1677,-3974,3954,-7065,6789,-9278c209034,187208,212149,185646,215544,184768v3394,-907,6749,-1362,10024,-1362c227685,183406,230081,183661,232797,184172v2756,484,5391,1490,7947,3020c243340,188725,245497,191038,247174,194129v1718,3091,2556,7233,2556,12424l249730,249610r-10024,l239706,240760r-519,c238508,242178,237390,243696,235792,245313v-1598,1617,-3714,2991,-6350,4126c226806,250573,223571,251144,219777,251144xm221335,242122v3953,,7308,-779,10024,-2340c234114,238220,236191,236207,237550,233739v1437,-2468,2156,-5060,2156,-7784l239706,216766v-439,507,-1358,978,-2836,1401c235473,218567,233835,218918,231958,219230v-1837,283,-3634,539,-5391,766c224809,220196,223411,220368,222333,220508v-2596,339,-5032,894,-7308,1661c212788,222904,210951,224026,209553,225528v-1358,1474,-2037,3490,-2037,6042c207516,235061,208834,237697,211390,239482v2636,1761,5911,2640,9945,2640xm269420,249610r,-87136l279484,162474r,32166l280323,194640v718,-1134,1757,-2584,3075,-4341c284716,188514,286633,186924,289069,185534v2516,-1417,5871,-2128,10144,-2128c304724,183406,309557,184784,313750,187535v4194,2752,7469,6650,9825,11698c325932,204285,327129,210240,327129,217105v,6921,-1197,12920,-3554,17996c321219,240149,317983,244067,313790,246847v-4153,2747,-8946,4125,-14417,4125c295179,250972,291825,250277,289309,248887v-2557,-1417,-4473,-3023,-5831,-4808c282120,242266,281041,240760,280323,239570r-1199,l279124,249610r-9704,xm279284,216933v,4937,719,9290,2197,13064c282919,233739,285035,236674,287791,238803v2795,2101,6190,3147,10224,3147c302208,241950,305723,240844,308518,238631v2836,-2240,4953,-5247,6391,-9017c316346,225811,317065,221586,317065,216933v,-4593,-679,-8734,-2116,-12424c313550,200795,311434,197859,308598,195702v-2795,-2184,-6310,-3274,-10583,-3274c293941,192428,290506,193462,287711,195535v-2756,2041,-4872,4904,-6270,8594c280003,207788,279284,212057,279284,216933xm361715,251144v-4153,,-7907,-783,-11262,-2340c347058,247214,344383,244930,342386,241950v-1958,-3003,-2956,-6637,-2956,-10891c339430,227317,340149,224282,341627,221953v1477,-2352,3434,-4197,5910,-5531c350014,215092,352730,214098,355725,213447v2995,-683,6030,-1222,9066,-1618c368745,211318,371979,210935,374415,210679v2516,-284,4314,-751,5472,-1402c381045,208622,381604,207488,381604,205871r,-340c381604,201334,380486,198071,378170,195746v-2277,-2328,-5712,-3490,-10344,-3490c363033,192256,359279,193306,356563,195407v-2715,2097,-4633,4337,-5750,6721l341307,198726v1677,-3974,3954,-7065,6790,-9278c350972,187208,354087,185646,357442,184768v3435,-907,6750,-1362,10064,-1362c369583,183406,372019,183661,374735,184172v2756,484,5392,1490,7948,3020c385279,188725,387395,191038,389113,194129v1717,3091,2556,7233,2556,12424l391669,249610r-10065,l381604,240760r-479,c380446,242178,379288,243696,377691,245313v-1558,1617,-3675,2991,-6311,4126c368745,250573,365509,251144,361715,251144xm363233,242122v3994,,7309,-779,10065,-2340c376053,238220,378090,236207,379488,233739v1437,-2468,2116,-5060,2116,-7784l381604,216766v-399,507,-1357,978,-2795,1401c377411,218567,375734,218918,373896,219230v-1877,283,-3674,539,-5431,766c366748,220196,365350,220368,364272,220508v-2636,339,-5073,894,-7309,1661c354686,222904,352889,224026,351491,225528v-1358,1474,-2037,3490,-2037,6042c349454,235061,350733,237697,353329,239482v2595,1761,5910,2640,9904,2640xm456288,198893r-9026,2552c446703,199944,445864,198482,444746,197064v-1078,-1445,-2556,-2636,-4434,-3574c438436,192555,436039,192088,433124,192088v-3994,,-7309,919,-9984,2764c420504,196669,419186,198977,419186,201789v,2496,918,4465,2715,5911c423739,209149,426574,210352,430408,211318r9705,2384c445944,215120,450297,217289,453173,220208v2875,2896,4313,6626,4313,11191c457486,235145,456407,238492,454251,241443v-2157,2947,-5112,5276,-8946,6977c441471,250121,437038,250972,431926,250972v-6630,,-12181,-1446,-16535,-4341c411038,243739,408243,239514,407085,233955r9545,-2385c417548,235089,419266,237725,421782,239482v2555,1761,5871,2640,9984,2640c436439,242122,440153,241128,442909,239143v2795,-2013,4193,-4426,4193,-7233c447102,229641,446303,227740,444706,226211v-1598,-1562,-4034,-2724,-7309,-3491l426494,220168v-5990,-1418,-10383,-3618,-13179,-6594c410519,210567,409121,206809,409121,202296v,-3686,1039,-6949,3116,-9785c414353,189676,417189,187447,420783,185834v3634,-1618,7748,-2428,12341,-2428c439594,183406,444666,184823,448380,187663v3714,2836,6350,6578,7908,11230xm499980,250972v-6271,,-11702,-1390,-16295,-4169c479172,243995,475658,240081,473182,235061v-2437,-5052,-3675,-10923,-3675,-17616c469507,210751,470745,204852,473182,199744v2476,-5132,5910,-9134,10303,-11997c487918,184855,493070,183406,498981,183406v3395,,6749,567,10065,1701c512360,186245,515395,188086,518111,190638v2716,2524,4913,5875,6510,10045c526258,204852,527057,209984,527057,216083r,4253l476656,220336r,-8678l516833,211658v,-3687,-718,-6978,-2196,-9869c513159,198893,511122,196609,508406,194936v-2676,-1674,-5790,-2508,-9425,-2508c494987,192428,491513,193418,488597,195407v-2915,1957,-5112,4509,-6709,7656c480330,206214,479572,209589,479572,213191r,5787c479572,223910,480410,228096,482128,231526v1717,3407,4113,5999,7188,7788c492391,241072,495946,241950,499980,241950v2636,,5032,-367,7149,-1106c509285,240081,511162,238947,512719,237441v1558,-1529,2756,-3430,3595,-5699l526019,234462v-998,3291,-2716,6186,-5152,8682c518471,245612,515475,247541,511961,248931v-3555,1358,-7548,2041,-11981,2041xm588601,198893r-9026,2552c579016,199944,578177,198482,577099,197064v-1078,-1445,-2556,-2636,-4433,-3574c570789,192555,568393,192088,565477,192088v-3993,,-7348,919,-10024,2764c552817,196669,551499,198977,551499,201789v,2496,919,4465,2756,5911c556052,209149,558888,210352,562761,211318r9706,2384c578297,215120,582650,217289,585526,220208v2836,2896,4273,6626,4273,11191c589799,235145,588721,238492,586564,241443v-2116,2947,-5112,5276,-8946,6977c573824,250121,569351,250972,564279,250972v-6670,,-12181,-1446,-16534,-4341c543352,243739,540596,239514,539438,233955r9505,-2385c549862,235089,551579,237725,554095,239482v2556,1761,5911,2640,10024,2640c568792,242122,572506,241128,575262,239143v2756,-2013,4154,-4426,4154,-7233c579416,229641,578617,227740,577059,226211v-1597,-1562,-4033,-2724,-7348,-3491l558848,220168v-5991,-1418,-10384,-3618,-13220,-6594c542873,210567,541475,206809,541475,202296v,-3686,1038,-6949,3115,-9785c546666,189676,549542,187447,553136,185834v3635,-1618,7749,-2428,12341,-2428c571947,183406,577019,184823,580693,187663v3715,2836,6350,6578,7908,11230xe" fillcolor="#7d88a1" stroked="f" strokeweight=".1108mm">
                      <v:stroke joinstyle="miter"/>
                      <v:path arrowok="t" o:connecttype="custom" o:connectlocs="0,12085;0,2724;65338,2724;65338,12085;37941,12085;37941,89860;27398,89860;27398,12085;0,12085;80275,89860;80275,24506;90299,24506;90299,89860;80275,89860;85387,13615;80315,11614;78238,6809;80315,2001;85387,0;90379,2001;92536,6809;90379,11614;85387,13615;108711,89860;108711,24506;118415,24506;118415,34718;119254,34718;125844,26590;136786,23655;147530,26590;154319,34718;154998,34718;162507,26678;174568,23655;188905,29147;194497,46120;194497,89860;184432,89860;184432,46120;180478,35784;171173,32677;160470,36847;156715,47314;156715,89860;146491,89860;146491,45102;142857,36124;133552,32677;126243,34762;120771,40549;118735,49016;118735,89860;108711,89860;240225,91222;223931,87052;213427,75310;209793,57694;213427,39994;223731,27996;239227,23655;249291,25356;258357,30888;264867,40932;267303,56332;267303,60585;216942,60585;216942,51907;257079,51907;254882,42038;248652,35185;239227,32677;228843,35656;222173,43312;219817,53441;219817,59227;222373,71776;229562,79564;240225,82200;247374,81093;252965,77691;256559,71992;266264,74711;261112,83394;252206,89181;240225,91222;365270,24506;359079,14465;345700,10891;335596,12764;328847,17912;326490,25356;328128,31359;332481,35485;337992,38164;343344,39826;352170,42206;359759,44674;367786,48972;374176,55865;376692,66205;372978,78969;362275,88031;345221,91393;329006,88370;318263,79947;313870,67395;324773,67395;328088,75562;335516,80331;345221,81860;356044,79903;363672,74372;366468,66033;364032,58972;357682,54547;349135,51567;338392,48504;322217,40121;316266,25868;320220,13104;330963,4597;346060,1534;361036,4553;371420,12720;375494,24506;365270,24506;420064,91222;403770,87052;393266,75310;389592,57694;393266,39994;403570,27996;419066,23655;429130,25356;438196,30888;444706,40932;447142,56332;447142,60585;396741,60585;396741,51907;436918,51907;434722,42038;428491,35185;419066,32677;408682,35656;401972,43312;399656,53441;399656,59227;402212,71776;409401,79564;420064,82200;427213,81093;432804,77691;436399,71992;446104,74711;440952,83394;432046,89181;420064,91222;462398,89860;462398,24506;472103,24506;472103,34378;472782,34378;479252,26507;489795,23487;492591,23527;495067,23655;495067,33867;492751,33484;488957,33188;480450,35185;474579,40633;472462,48504;472462,89860;462398,89860;506969,89860;506969,24506;517033,24506;517033,89860;506969,89860;512081,13615;507049,11614;504932,6809;507049,2001;512081,0;517113,2001;519229,6809;517113,11614;512081,13615;562801,91222;546507,87052;536003,75310;532369,57694;536003,39994;546307,27996;561803,23655;571867,25356;580933,30888;587443,40932;589879,56332;589879,60585;539518,60585;539518,51907;579655,51907;577459,42038;571228,35185;561803,32677;551419,35656;544750,43312;542393,53441;542393,59227;544949,71776;552138,79564;562801,82200;569950,81093;575542,77691;579176,71992;588841,74711;583729,83394;574783,89181;562801,91222;651463,39143;642437,41695;639921,37314;635488,33739;628299,32337;618315,35101;614361,42038;617077,47949;625583,51567;635288,53952;648348,60458;652621,71648;649386,81692;640480,88670;627101,91222;610567,86880;602260,74204;611805,71820;616957,79731;626942,82371;638084,79392;642237,72159;639881,66460;632572,62970;621669,60418;608490,53824;604297,42546;607412,32761;615959,26083;628299,23655;643515,27912;651463,39143;31671,249610;4753,249610;4753,162474;32829,162474;54555,167706;68373,182643;73166,205871;68334,229314;54196,244378;31671,249610;15296,240249;30952,240249;48884,236079;59467,224210;62982,205871;59507,187703;49203,175961;32150,171836;15296,171836;15296,240249;108751,251144;97488,248804;89420,241950;86465,231059;88662,221953;94573,216422;102760,213447;111825,211829;121451,210679;126922,209277;128639,205871;128639,205531;125205,195746;114861,192256;103598,195407;97847,202128;88342,198726;95132,189448;104477,184768;114541,183406;121770,184172;129718,187192;136148,194129;138704,206553;138704,249610;128639,249610;128639,240760;128160,240760;124726,245313;118415,249439;108751,251144;110268,242122;120332,239782;126523,233739;128639,225955;128639,216766;125844,218167;120931,219230;115500,219996;111306,220508;103998,222169;98526,225528;96489,231570;100363,239482;110268,242122;185431,184256;185431,192767;151564,192767;151564,184256;185431,184256;161468,168601;171492,168601;171492,230888;172730,237274;175965,240081;180159,240760;182915,240588;184592,240249;186629,249271;183793,250038;179161,250461;170813,248632;164104,243057;161468,233611;161468,168601;219777,251144;208515,248804;200487,241950;197492,231059;199688,221953;205599,216422;213786,213447;222852,211829;232517,210679;237949,209277;239706,205871;239706,205531;236231,195746;225928,192256;214625,195407;208874,202128;199369,198726;206158,189448;215544,184768;225568,183406;232797,184172;240744,187192;247174,194129;249730,206553;249730,249610;239706,249610;239706,240760;239187,240760;235792,245313;229442,249439;219777,251144;221335,242122;231359,239782;237550,233739;239706,225955;239706,216766;236870,218167;231958,219230;226567,219996;222333,220508;215025,222169;209553,225528;207516,231570;211390,239482;221335,242122;269420,249610;269420,162474;279484,162474;279484,194640;280323,194640;283398,190299;289069,185534;299213,183406;313750,187535;323575,199233;327129,217105;323575,235101;313790,246847;299373,250972;289309,248887;283478,244079;280323,239570;279124,239570;279124,249610;269420,249610;279284,216933;281481,229997;287791,238803;298015,241950;308518,238631;314909,229614;317065,216933;314949,204509;308598,195702;298015,192428;287711,195535;281441,204129;279284,216933;361715,251144;350453,248804;342386,241950;339430,231059;341627,221953;347537,216422;355725,213447;364791,211829;374415,210679;379887,209277;381604,205871;381604,205531;378170,195746;367826,192256;356563,195407;350813,202128;341307,198726;348097,189448;357442,184768;367506,183406;374735,184172;382683,187192;389113,194129;391669,206553;391669,249610;381604,249610;381604,240760;381125,240760;377691,245313;371380,249439;361715,251144;363233,242122;373298,239782;379488,233739;381604,225955;381604,216766;378809,218167;373896,219230;368465,219996;364272,220508;356963,222169;351491,225528;349454,231570;353329,239482;363233,242122;456288,198893;447262,201445;444746,197064;440312,193490;433124,192088;423140,194852;419186,201789;421901,207700;430408,211318;440113,213702;453173,220208;457486,231399;454251,241443;445305,248420;431926,250972;415391,246631;407085,233955;416630,231570;421782,239482;431766,242122;442909,239143;447102,231910;444706,226211;437397,222720;426494,220168;413315,213574;409121,202296;412237,192511;420783,185834;433124,183406;448380,187663;456288,198893;499980,250972;483685,246803;473182,235061;469507,217445;473182,199744;483485,187747;498981,183406;509046,185107;518111,190638;524621,200683;527057,216083;527057,220336;476656,220336;476656,211658;516833,211658;514637,201789;508406,194936;498981,192428;488597,195407;481888,203063;479572,213191;479572,218978;482128,231526;489316,239314;499980,241950;507129,240844;512719,237441;516314,231742;526019,234462;520867,243144;511961,248931;499980,250972;588601,198893;579575,201445;577099,197064;572666,193490;565477,192088;555453,194852;551499,201789;554255,207700;562761,211318;572467,213702;585526,220208;589799,231399;586564,241443;577618,248420;564279,250972;547745,246631;539438,233955;548943,231570;554095,239482;564119,242122;575262,239143;579416,231910;577059,226211;569711,222720;558848,220168;545628,213574;541475,202296;544590,192511;553136,185834;565477,183406;580693,187663;588601,198893" o:connectangles="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
                    </v:shape>
                  </v:group>
                  <v:group id="Espace réservé du contenu 4" o:spid="_x0000_s1098" style="position:absolute;left:49007;top:15935;width:10343;height:4473" coordorigin="49007,15935" coordsize="10343,4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">
                    <v:shape id="Forme libre : forme 160394059" o:spid="_x0000_s1099" style="position:absolute;left:49007;top:15935;width:10343;height:4473;visibility:visible;mso-wrap-style:square;v-text-anchor:middle" coordsize="1034384,447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" path="m,39938c,17880,17892,,39938,l994447,v22046,,39938,17880,39938,39938l1034385,407364v,22058,-17892,39938,-39938,39938l39938,447302c17892,447302,,429422,,407364l,39938xe" stroked="f" strokeweight=".1108mm">
                      <v:stroke joinstyle="miter"/>
                      <v:path arrowok="t" o:connecttype="custom" o:connectlocs="0,39938;39938,0;994447,0;1034385,39938;1034385,407364;994447,447302;39938,447302;0,407364;0,39938" o:connectangles="0,0,0,0,0,0,0,0,0"/>
                    </v:shape>
                    <v:shape id="Forme libre : forme 1057883799" o:spid="_x0000_s1100" style="position:absolute;left:50343;top:16940;width:5897;height:2485;visibility:visible;mso-wrap-style:square;v-text-anchor:middle" coordsize="589799,248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" path="m,9361l,,65338,r,9361l37941,9361r,77775l27398,87136r,-77775l,9361xm73485,87136r,-65354l83190,21782r,9873l83869,31655v1198,-3235,3355,-5859,6470,-7872c93454,21770,96969,20764,100883,20764v759,,1677,12,2755,39c104757,20831,105595,20875,106155,20931r,10212c105835,31060,105036,30932,103838,30760v-1198,-196,-2476,-296,-3794,-296c96849,30464,94013,31131,91537,32461v-2476,1306,-4433,3123,-5870,5448c84229,40205,83510,42829,83510,45780r,41356l73485,87136xm137306,88670v-4154,,-7908,-783,-11303,-2341c122649,84740,119973,82455,117976,79476v-1997,-3003,-2955,-6638,-2955,-10891c115021,64843,115740,61807,117217,59479v1478,-2352,3435,-4197,5911,-5531c125604,52618,128320,51623,131315,50972v2995,-683,5991,-1222,9026,-1617c144335,48844,147530,48460,150006,48205v2516,-284,4313,-751,5471,-1402c156636,46148,157195,45014,157195,43396r,-339c157195,38859,156077,35596,153760,33272v-2276,-2328,-5711,-3490,-10344,-3490c138624,29782,134869,30832,132154,32933v-2716,2096,-4633,4337,-5751,6721l116858,36251v1717,-3973,3993,-7065,6829,-9277c126563,24733,129678,23172,133033,22293v3394,-906,6749,-1362,10064,-1362c145174,20931,147610,21187,150325,21698v2756,483,5392,1490,7948,3019c160869,26251,162986,28563,164703,31655v1677,3091,2556,7232,2556,12424l167259,87136r-10064,l157195,78286r-480,c155997,79704,154878,81221,153281,82839v-1558,1617,-3674,2991,-6310,4125c144335,88098,141100,88670,137306,88670xm138823,79648v3994,,7309,-779,10065,-2341c151604,75746,153680,73733,155078,71265v1438,-2468,2117,-5060,2117,-7784l157195,54291v-400,507,-1358,979,-2796,1402c152961,56092,151324,56444,149447,56755v-1837,284,-3635,540,-5392,767c142338,57722,140940,57894,139862,58033v-2636,340,-5072,895,-7349,1662c130277,60430,128480,61552,127082,63054v-1358,1473,-2037,3490,-2037,6042c125045,72587,126323,75223,128919,77008v2596,1761,5911,2640,9904,2640xm212109,88498v-6110,,-11382,-1446,-15815,-4341c191861,81265,188466,77279,186070,72203v-2357,-5080,-3555,-10879,-3555,-17405c182515,48161,183713,42306,186189,37230v2437,-5108,5871,-9094,10265,-11957c200887,22381,206039,20931,211949,20931v4593,,8746,851,12421,2552c228084,25189,231080,27569,233436,30632v2356,3063,3834,6638,4393,10723l227764,41355v-758,-2979,-2436,-5615,-5072,-7915c220057,31115,216542,29953,212109,29953v-3914,,-7349,1019,-10264,3063c198890,35029,196613,37881,194976,41567v-1598,3658,-2436,7956,-2436,12892c192540,59507,193338,63904,194936,67650v1597,3743,3874,6650,6789,8723c204680,78441,208155,79476,212109,79476v2636,,4992,-451,7109,-1362c221375,77207,223172,75905,224649,74200v1478,-1701,2516,-3742,3115,-6126l237829,68074v-559,3858,-1957,7332,-4234,10423c231399,81561,228484,84001,224809,85818v-3634,1785,-7867,2680,-12700,2680xm279883,88498v-6270,,-11702,-1390,-16295,-4170c259075,81521,255561,77607,253085,72587v-2436,-5052,-3634,-10923,-3634,-17617c249451,48277,250649,42378,253085,37270v2476,-5132,5911,-9134,10304,-11997c267822,22381,272974,20931,278885,20931v3394,,6749,567,10064,1702c292304,23771,295299,25612,298015,28164v2756,2524,4912,5875,6510,10044c306162,42378,306961,47510,306961,53608r,4254l256599,57862r,-8679l296737,49183v,-3686,-719,-6977,-2197,-9868c293102,36419,291026,34135,288310,32461v-2636,-1673,-5791,-2508,-9425,-2508c274891,29953,271417,30944,268501,32933v-2876,1956,-5112,4509,-6670,7656c260274,43740,259475,47114,259475,50717r,5787c259475,61436,260314,65622,262031,69052v1717,3407,4114,5999,7189,7788c272295,78597,275850,79476,279883,79476v2676,,5032,-368,7149,-1106c289189,77607,291066,76473,292623,74967v1558,-1530,2756,-3431,3635,-5699l305923,71988v-999,3290,-2716,6186,-5112,8682c298374,83138,295419,85067,291865,86457v-3555,1358,-7549,2041,-11982,2041xm31671,246886r-26918,l4753,159751r28076,c41296,159751,48524,161496,54555,164982v5991,3463,10624,8439,13818,14937c71568,186385,73166,194129,73166,203147v,9078,-1598,16893,-4832,23443c65099,233116,60386,238136,54196,241655v-6191,3486,-13699,5231,-22525,5231xm15296,237525r15656,c38181,237525,44131,236135,48884,233356v4752,-2780,8267,-6738,10583,-11870c61784,216350,62982,210240,62982,203147v,-7033,-1158,-13088,-3475,-18168c57231,179875,53796,175961,49203,173237v-4553,-2751,-10224,-4125,-17053,-4125l15296,169112r,68413xm108751,248420v-4154,,-7908,-783,-11263,-2340c94093,244490,91417,242206,89420,239226v-1956,-3003,-2955,-6637,-2955,-10891c86465,224593,87184,221558,88662,219230v1478,-2353,3434,-4198,5911,-5532c97049,212368,99765,211374,102760,210723v2995,-683,6030,-1222,9065,-1617c115779,208594,119014,208211,121451,207955v2516,-283,4313,-751,5471,-1402c128080,205898,128639,204764,128639,203147r,-340c128639,198610,127521,195347,125205,193023v-2277,-2329,-5711,-3491,-10344,-3491c110068,189532,106314,190582,103598,192683v-2715,2097,-4632,4337,-5751,6722l88342,196002v1678,-3974,3954,-7065,6790,-9278c98007,184484,101122,182922,104477,182044v3435,-907,6750,-1362,10064,-1362c116618,180682,119054,180937,121770,181449v2756,483,5392,1489,7948,3019c132313,186002,134430,188314,136148,191405v1717,3091,2556,7233,2556,12425l138704,246886r-10065,l128639,238036r-479,c127481,239454,126323,240972,124726,242589v-1558,1618,-3675,2992,-6311,4126c115779,247849,112544,248420,108751,248420xm110268,239398v3994,,7309,-779,10064,-2340c123088,235496,125125,233483,126523,231015v1437,-2468,2116,-5060,2116,-7784l128639,214042v-399,507,-1358,978,-2795,1402c124446,215843,122768,216194,120931,216506v-1877,283,-3674,539,-5431,767c113782,217472,112385,217644,111306,217784v-2635,339,-5071,895,-7308,1661c101722,220180,99924,221302,98526,222804v-1357,1474,-2037,3491,-2037,6043c96489,232337,97768,234973,100363,236758v2596,1762,5911,2640,9905,2640xm185431,181532r,8511l151564,190043r,-8511l185431,181532xm161468,165877r10024,l171492,228164v,2839,400,4964,1238,6386c173569,235940,174648,236874,175965,237357v1318,452,2716,679,4194,679c181277,238036,182196,237980,182915,237865v679,-140,1238,-252,1677,-340l186629,246547v-679,256,-1638,511,-2836,767c182555,247597,181038,247737,179161,247737v-2836,,-5632,-611,-8348,-1829c168098,244690,165861,242829,164104,240333v-1757,-2496,-2636,-5643,-2636,-9446l161468,165877xm219777,248420v-4154,,-7908,-783,-11262,-2340c205120,244490,202444,242206,200487,239226v-1997,-3003,-2995,-6637,-2995,-10891c197492,224593,198211,221558,199688,219230v1478,-2353,3475,-4198,5911,-5532c208076,212368,210791,211374,213786,210723v2996,-683,6031,-1222,9066,-1617c226806,208594,230041,208211,232517,207955v2476,-283,4313,-751,5432,-1402c239107,205898,239706,204764,239706,203147r,-340c239706,198610,238548,195347,236231,193023v-2236,-2329,-5711,-3491,-10303,-3491c221135,189532,217341,190582,214625,192683v-2716,2097,-4633,4337,-5751,6722l199369,196002v1677,-3974,3954,-7065,6789,-9278c209034,184484,212149,182922,215544,182044v3394,-907,6749,-1362,10024,-1362c227685,180682,230081,180937,232797,181449v2756,483,5391,1489,7947,3019c243340,186002,245497,188314,247174,191405v1718,3091,2556,7233,2556,12425l249730,246886r-10024,l239706,238036r-519,c238508,239454,237390,240972,235792,242589v-1598,1618,-3714,2992,-6350,4126c226806,247849,223571,248420,219777,248420xm221335,239398v3953,,7308,-779,10024,-2340c234114,235496,236191,233483,237550,231015v1437,-2468,2156,-5060,2156,-7784l239706,214042v-439,507,-1358,978,-2836,1402c235473,215843,233835,216194,231958,216506v-1837,283,-3634,539,-5391,767c224809,217472,223411,217644,222333,217784v-2596,339,-5032,895,-7308,1661c212788,220180,210951,221302,209553,222804v-1358,1474,-2037,3491,-2037,6043c207516,232337,208834,234973,211390,236758v2636,1762,5911,2640,9945,2640xm269420,246886r,-87135l279484,159751r,32165l280323,191916v718,-1134,1757,-2584,3075,-4341c284716,185790,286633,184200,289069,182811v2516,-1418,5871,-2129,10144,-2129c304724,180682,309557,182060,313750,184811v4194,2752,7469,6650,9825,11698c325932,201561,327129,207516,327129,214381v,6921,-1197,12920,-3554,17996c321219,237425,317983,241343,313790,244123v-4153,2748,-8946,4125,-14417,4125c295179,248248,291825,247553,289309,246164v-2557,-1418,-4473,-3024,-5831,-4809c282120,239542,281041,238036,280323,236846r-1199,l279124,246886r-9704,xm279284,214209v,4937,719,9290,2197,13064c282919,231015,285035,233951,287791,236079v2795,2101,6190,3147,10224,3147c302208,239226,305723,238120,308518,235908v2836,-2241,4953,-5248,6391,-9018c316346,223088,317065,218862,317065,214209v,-4592,-679,-8734,-2116,-12424c313550,198071,311434,195135,308598,192979v-2795,-2185,-6310,-3275,-10583,-3275c293941,189704,290506,190738,287711,192811v-2756,2041,-4872,4904,-6270,8594c280003,205064,279284,209333,279284,214209xm361715,248420v-4153,,-7907,-783,-11262,-2340c347058,244490,344383,242206,342386,239226v-1958,-3003,-2956,-6637,-2956,-10891c339430,224593,340149,221558,341627,219230v1477,-2353,3434,-4198,5910,-5532c350014,212368,352730,211374,355725,210723v2995,-683,6030,-1222,9066,-1617c368745,208594,371979,208211,374415,207955v2516,-283,4314,-751,5472,-1402c381045,205898,381604,204764,381604,203147r,-340c381604,198610,380486,195347,378170,193023v-2277,-2329,-5712,-3491,-10344,-3491c363033,189532,359279,190582,356563,192683v-2715,2097,-4633,4337,-5750,6722l341307,196002v1677,-3974,3954,-7065,6790,-9278c350972,184484,354087,182922,357442,182044v3435,-907,6750,-1362,10064,-1362c369583,180682,372019,180937,374735,181449v2756,483,5392,1489,7948,3019c385279,186002,387395,188314,389113,191405v1717,3091,2556,7233,2556,12425l391669,246886r-10065,l381604,238036r-479,c380446,239454,379288,240972,377691,242589v-1558,1618,-3675,2992,-6311,4126c368745,247849,365509,248420,361715,248420xm363233,239398v3994,,7309,-779,10065,-2340c376053,235496,378090,233483,379488,231015v1437,-2468,2116,-5060,2116,-7784l381604,214042v-399,507,-1357,978,-2795,1402c377411,215843,375734,216194,373896,216506v-1877,283,-3674,539,-5431,767c366748,217472,365350,217644,364272,217784v-2636,339,-5073,895,-7309,1661c354686,220180,352889,221302,351491,222804v-1358,1474,-2037,3491,-2037,6043c349454,232337,350733,234973,353329,236758v2595,1762,5910,2640,9904,2640xm456288,196170r-9026,2552c446703,197220,445864,195758,444746,194340v-1078,-1445,-2556,-2635,-4434,-3574c438436,189832,436039,189364,433124,189364v-3994,,-7309,919,-9984,2764c420504,193945,419186,196254,419186,199065v,2496,918,4465,2715,5911c423739,206426,426574,207628,430408,208594r9705,2385c445944,212396,450297,214565,453173,217484v2875,2896,4313,6626,4313,11191c457486,232421,456407,235768,454251,238719v-2157,2948,-5112,5276,-8946,6977c441471,247398,437038,248248,431926,248248v-6630,,-12181,-1445,-16535,-4341c411038,241016,408243,236790,407085,231231r9545,-2384c417548,232365,419266,235001,421782,236758v2555,1762,5871,2640,9984,2640c436439,239398,440153,238404,442909,236419v2795,-2013,4193,-4425,4193,-7233c447102,226918,446303,225017,444706,223487v-1598,-1562,-4034,-2724,-7309,-3491l426494,217444v-5990,-1417,-10383,-3618,-13179,-6593c410519,207843,409121,204085,409121,199572v,-3686,1039,-6949,3116,-9784c414353,186952,417189,184724,420783,183110v3634,-1617,7748,-2428,12341,-2428c439594,180682,444666,182100,448380,184939v3714,2836,6350,6578,7908,11231xm499980,248248v-6271,,-11702,-1389,-16295,-4169c479172,241271,475658,237357,473182,232337v-2437,-5052,-3675,-10923,-3675,-17616c469507,208027,470745,202128,473182,197020v2476,-5132,5910,-9133,10303,-11997c487918,182132,493070,180682,498981,180682v3395,,6749,567,10065,1701c512360,183521,515395,185363,518111,187915v2716,2524,4913,5874,6510,10044c526258,202128,527057,207260,527057,213359r,4253l476656,217612r,-8678l516833,208934v,-3686,-718,-6977,-2196,-9869c513159,196170,511122,193885,508406,192212v-2676,-1674,-5790,-2508,-9425,-2508c494987,189704,491513,190694,488597,192683v-2915,1957,-5112,4509,-6709,7656c480330,203490,479572,206865,479572,210467r,5787c479572,221187,480410,225372,482128,228803v1717,3406,4113,5998,7188,7788c492391,238348,495946,239226,499980,239226v2636,,5032,-367,7149,-1106c509285,237357,511162,236223,512719,234717v1558,-1529,2756,-3430,3595,-5699l526019,231738v-998,3291,-2716,6187,-5152,8683c518471,242889,515475,244818,511961,246207v-3555,1358,-7548,2041,-11981,2041xm588601,196170r-9026,2552c579016,197220,578177,195758,577099,194340v-1078,-1445,-2556,-2635,-4433,-3574c570789,189832,568393,189364,565477,189364v-3993,,-7348,919,-10024,2764c552817,193945,551499,196254,551499,199065v,2496,919,4465,2756,5911c556052,206426,558888,207628,562761,208594r9706,2385c578297,212396,582650,214565,585526,217484v2836,2896,4273,6626,4273,11191c589799,232421,588721,235768,586564,238719v-2116,2948,-5112,5276,-8946,6977c573824,247398,569351,248248,564279,248248v-6670,,-12181,-1445,-16534,-4341c543352,241016,540596,236790,539438,231231r9505,-2384c549862,232365,551579,235001,554095,236758v2556,1762,5911,2640,10024,2640c568792,239398,572506,238404,575262,236419v2756,-2013,4154,-4425,4154,-7233c579416,226918,578617,225017,577059,223487v-1597,-1562,-4033,-2724,-7348,-3491l558848,217444v-5991,-1417,-10384,-3618,-13220,-6593c542873,207843,541475,204085,541475,199572v,-3686,1038,-6949,3115,-9784c546666,186952,549542,184724,553136,183110v3635,-1617,7749,-2428,12341,-2428c571947,180682,577019,182100,580693,184939v3715,2836,6350,6578,7908,11231xe" fillcolor="#7d88a1" stroked="f" strokeweight=".1108mm">
                      <v:stroke joinstyle="miter"/>
                      <v:path arrowok="t" o:connecttype="custom" o:connectlocs="0,9361;0,0;65338,0;65338,9361;37941,9361;37941,87136;27398,87136;27398,9361;0,9361;73485,87136;73485,21782;83190,21782;83190,31655;83869,31655;90339,23783;100883,20764;103638,20803;106155,20931;106155,31143;103838,30760;100044,30464;91537,32461;85667,37909;83510,45780;83510,87136;73485,87136;137306,88670;126003,86329;117976,79476;115021,68585;117217,59479;123128,53948;131315,50972;140341,49355;150006,48205;155477,46803;157195,43396;157195,43057;153760,33272;143416,29782;132154,32933;126403,39654;116858,36251;123687,26974;133033,22293;143097,20931;150325,21698;158273,24717;164703,31655;167259,44079;167259,87136;157195,87136;157195,78286;156715,78286;153281,82839;146971,86964;137306,88670;138823,79648;148888,77307;155078,71265;157195,63481;157195,54291;154399,55693;149447,56755;144055,57522;139862,58033;132513,59695;127082,63054;125045,69096;128919,77008;138823,79648;212109,88498;196294,84157;186070,72203;182515,54798;186189,37230;196454,25273;211949,20931;224370,23483;233436,30632;237829,41355;227764,41355;222692,33440;212109,29953;201845,33016;194976,41567;192540,54459;194936,67650;201725,76373;212109,79476;219218,78114;224649,74200;227764,68074;237829,68074;233595,78497;224809,85818;212109,88498;279883,88498;263588,84328;253085,72587;249451,54970;253085,37270;263389,25273;278885,20931;288949,22633;298015,28164;304525,38208;306961,53608;306961,57862;256599,57862;256599,49183;296737,49183;294540,39315;288310,32461;278885,29953;268501,32933;261831,40589;259475,50717;259475,56504;262031,69052;269220,76840;279883,79476;287032,78370;292623,74967;296258,69268;305923,71988;300811,80670;291865,86457;279883,88498;31671,246886;4753,246886;4753,159751;32829,159751;54555,164982;68373,179919;73166,203147;68334,226590;54196,241655;31671,246886;15296,237525;30952,237525;48884,233356;59467,221486;62982,203147;59507,184979;49203,173237;32150,169112;15296,169112;15296,237525;108751,248420;97488,246080;89420,239226;86465,228335;88662,219230;94573,213698;102760,210723;111825,209106;121451,207955;126922,206553;128639,203147;128639,202807;125205,193023;114861,189532;103598,192683;97847,199405;88342,196002;95132,186724;104477,182044;114541,180682;121770,181449;129718,184468;136148,191405;138704,203830;138704,246886;128639,246886;128639,238036;128160,238036;124726,242589;118415,246715;108751,248420;110268,239398;120332,237058;126523,231015;128639,223231;128639,214042;125844,215444;120931,216506;115500,217273;111306,217784;103998,219445;98526,222804;96489,228847;100363,236758;110268,239398;185431,181532;185431,190043;151564,190043;151564,181532;185431,181532;161468,165877;171492,165877;171492,228164;172730,234550;175965,237357;180159,238036;182915,237865;184592,237525;186629,246547;183793,247314;179161,247737;170813,245908;164104,240333;161468,230887;161468,165877;219777,248420;208515,246080;200487,239226;197492,228335;199688,219230;205599,213698;213786,210723;222852,209106;232517,207955;237949,206553;239706,203147;239706,202807;236231,193023;225928,189532;214625,192683;208874,199405;199369,196002;206158,186724;215544,182044;225568,180682;232797,181449;240744,184468;247174,191405;249730,203830;249730,246886;239706,246886;239706,238036;239187,238036;235792,242589;229442,246715;219777,248420;221335,239398;231359,237058;237550,231015;239706,223231;239706,214042;236870,215444;231958,216506;226567,217273;222333,217784;215025,219445;209553,222804;207516,228847;211390,236758;221335,239398;269420,246886;269420,159751;279484,159751;279484,191916;280323,191916;283398,187575;289069,182811;299213,180682;313750,184811;323575,196509;327129,214381;323575,232377;313790,244123;299373,248248;289309,246164;283478,241355;280323,236846;279124,236846;279124,246886;269420,246886;279284,214209;281481,227273;287791,236079;298015,239226;308518,235908;314909,226890;317065,214209;314949,201785;308598,192979;298015,189704;287711,192811;281441,201405;279284,214209;361715,248420;350453,246080;342386,239226;339430,228335;341627,219230;347537,213698;355725,210723;364791,209106;374415,207955;379887,206553;381604,203147;381604,202807;378170,193023;367826,189532;356563,192683;350813,199405;341307,196002;348097,186724;357442,182044;367506,180682;374735,181449;382683,184468;389113,191405;391669,203830;391669,246886;381604,246886;381604,238036;381125,238036;377691,242589;371380,246715;361715,248420;363233,239398;373298,237058;379488,231015;381604,223231;381604,214042;378809,215444;373896,216506;368465,217273;364272,217784;356963,219445;351491,222804;349454,228847;353329,236758;363233,239398;456288,196170;447262,198722;444746,194340;440312,190766;433124,189364;423140,192128;419186,199065;421901,204976;430408,208594;440113,210979;453173,217484;457486,228675;454251,238719;445305,245696;431926,248248;415391,243907;407085,231231;416630,228847;421782,236758;431766,239398;442909,236419;447102,229186;444706,223487;437397,219996;426494,217444;413315,210851;409121,199572;412237,189788;420783,183110;433124,180682;448380,184939;456288,196170;499980,248248;483685,244079;473182,232337;469507,214721;473182,197020;483485,185023;498981,180682;509046,182383;518111,187915;524621,197959;527057,213359;527057,217612;476656,217612;476656,208934;516833,208934;514637,199065;508406,192212;498981,189704;488597,192683;481888,200339;479572,210467;479572,216254;482128,228803;489316,236591;499980,239226;507129,238120;512719,234717;516314,229018;526019,231738;520867,240421;511961,246207;499980,248248;588601,196170;579575,198722;577099,194340;572666,190766;565477,189364;555453,192128;551499,199065;554255,204976;562761,208594;572467,210979;585526,217484;589799,228675;586564,238719;577618,245696;564279,248248;547745,243907;539438,231231;548943,228847;554095,236758;564119,239398;575262,236419;579416,229186;577059,223487;569711,219996;558848,217444;545628,210851;541475,199572;544590,189788;553136,183110;565477,180682;580693,184939;588601,196170" o:connectangles="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
                    </v:shape>
                  </v:group>
                  <v:group id="Espace réservé du contenu 4" o:spid="_x0000_s1101" style="position:absolute;left:49007;top:21566;width:10343;height:4473" coordorigin="49007,21566" coordsize="10343,4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">
                    <v:shape id="Forme libre : forme 95157968" o:spid="_x0000_s1102" style="position:absolute;left:49007;top:21566;width:10343;height:4473;visibility:visible;mso-wrap-style:square;v-text-anchor:middle" coordsize="1034384,447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" path="m,39938c,17880,17892,,39938,l994447,v22046,,39938,17880,39938,39938l1034385,407364v,22058,-17892,39938,-39938,39938l39938,447302c17892,447302,,429422,,407364l,39938xe" stroked="f" strokeweight=".1108mm">
                      <v:stroke joinstyle="miter"/>
                      <v:path arrowok="t" o:connecttype="custom" o:connectlocs="0,39938;39938,0;994447,0;1034385,39938;1034385,407364;994447,447302;39938,447302;0,407364;0,39938" o:connectangles="0,0,0,0,0,0,0,0,0"/>
                    </v:shape>
                    <v:shape id="Forme libre : forme 1974960415" o:spid="_x0000_s1103" style="position:absolute;left:50352;top:22560;width:4150;height:2496;visibility:visible;mso-wrap-style:square;v-text-anchor:middle" coordsize="414992,249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" path="m73885,28420r-10543,c62702,25384,61624,22717,60066,20420,58509,18124,56632,16195,54435,14633,52239,13048,49843,11854,47167,11059,44491,10268,41695,9869,38820,9869v-5272,,-10065,1334,-14338,4001c20209,16534,16854,20464,14298,25656v-2476,5188,-3714,11558,-3714,19102c10584,52302,11822,58673,14298,63860v2556,5192,5911,9122,10184,11786c28755,78314,33548,79648,38820,79648v2875,,5671,-400,8347,-1194c49843,77663,52239,76485,54435,74923v2197,-1590,4074,-3530,5631,-5827c61624,66768,62702,64104,63342,61097r10543,c73086,65550,71648,69535,69532,73050v-2077,3519,-4713,6510,-7828,8978c58589,84468,55074,86325,51200,87603v-3874,1274,-7987,1913,-12380,1913c31391,89516,24762,87703,19010,84073,13220,80443,8667,75278,5352,68585,2037,61891,360,53948,360,44758v,-9190,1677,-17133,4992,-23827c8667,14238,13220,9074,19010,5444,24762,1813,31391,,38820,v4393,,8506,635,12380,1913c55074,3191,58589,5060,61704,7528v3115,2441,5751,5420,7828,8934c71648,19953,73086,23939,73885,28420xm116139,89688v-5911,,-11103,-1406,-15536,-4213c96170,82667,92696,78737,90219,73689,87743,68641,86505,62742,86505,55989v,-6806,1238,-12748,3714,-17824c92696,33085,96170,29143,100603,26335v4433,-2808,9625,-4214,15536,-4214c122010,22121,127162,23527,131595,26335v4473,2808,7907,6750,10384,11830c144495,43241,145732,49183,145732,55989v,6753,-1237,12652,-3753,17700c139502,78737,136068,82667,131595,85475v-4433,2807,-9585,4213,-15456,4213xm116139,80666v4473,,8147,-1146,11023,-3446c130077,74923,132234,71904,133592,68158v1397,-3742,2117,-7800,2117,-12169c135709,51623,134989,47550,133592,43780v-1358,-3774,-3515,-6822,-6430,-9150c124286,32306,120612,31144,116139,31144v-4513,,-8187,1162,-11063,3486c102161,36958,100004,40006,98646,43780v-1397,3770,-2117,7843,-2117,12209c96529,60358,97249,64416,98646,68158v1358,3746,3515,6765,6430,9062c107952,79520,111626,80666,116139,80666xm171093,1190r,87136l161069,88326r,-87136l171093,1190xm230680,61608r,-38636l240704,22972r,65354l230680,88326r,-11063l230001,77263v-1517,3319,-3914,6143,-7149,8467c219617,88027,215544,89177,210592,89177v-4074,,-7709,-895,-10904,-2680c196533,84680,194017,81960,192220,78326v-1837,-3658,-2716,-8267,-2716,-13827l189504,22972r10025,l199529,63821v,4764,1318,8566,3994,11402c206238,78058,209673,79476,213826,79476v2516,,5032,-639,7629,-1913c224051,76285,226247,74328,228004,71692v1797,-2640,2676,-6003,2676,-10084xm259115,88326r,-65354l268821,22972r,10212l269659,33184v1358,-3486,3555,-6198,6590,-8127c279284,23100,282919,22121,287192,22121v4313,,7907,979,10783,2936c300851,26986,303087,29698,304724,33184r680,c307081,29810,309597,27130,312952,25145v3314,-2017,7348,-3024,12021,-3024c330804,22121,335596,23951,339311,27613v3713,3630,5591,9290,5591,16973l344902,88326r-10064,l334838,44586v,-4820,-1319,-8266,-3954,-10335c328248,32178,325132,31144,321578,31144v-4593,,-8147,1389,-10703,4169c308359,38065,307121,41551,307121,45781r,42545l296897,88326r,-44758c296897,39850,295698,36858,293262,34590v-2396,-2300,-5511,-3446,-9305,-3446c281361,31144,278925,31838,276648,33228v-2236,1390,-4074,3319,-5471,5787c269819,41451,269140,44275,269140,47482r,40844l259115,88326xm373298,49012r,39314l363233,88326r,-65354l372938,22972r,10212l373777,33184v1557,-3319,3874,-5982,6989,-7999c383881,23144,387914,22121,392867,22121v4433,,8267,911,11622,2724c407804,26634,410359,29354,412197,33017v1877,3630,2795,8223,2795,13782l414992,88326r-10064,l404928,47482v,-5136,-1318,-9134,-3994,-12001c398259,32589,394624,31144,389951,31144v-3195,,-6070,694,-8586,2084c378888,34618,376892,36647,375454,39311v-1438,2668,-2156,5903,-2156,9701xm51400,182723v-480,-4309,-2556,-7656,-6190,-10040c41575,170302,37102,169108,31831,169108v-3835,,-7229,627,-10105,1873c18851,172231,16614,173944,14977,176129v-1558,2185,-2357,4665,-2357,7444c12620,185902,13180,187903,14258,189576v1158,1642,2596,3019,4353,4126c20369,194780,22206,195675,24162,196382v1917,682,3675,1234,5312,1661l38301,200423v2276,595,4792,1418,7587,2468c48684,203942,51360,205375,53916,207189v2596,1789,4713,4085,6390,6893c61983,216889,62822,220336,62822,224422v,4708,-1238,8962,-3714,12764c56672,240984,53117,244007,48404,246248v-4672,2240,-10383,3362,-17053,3362c25081,249610,19689,248600,15137,246587,10584,244574,7029,241767,4394,238164,1837,234562,360,230376,,225612r10903,c11183,228903,12301,231626,14218,233779v1957,2129,4433,3718,7428,4769c24642,239566,27877,240077,31351,240077v3994,,7628,-651,10823,-1957c45370,236786,47925,234945,49803,232589v1877,-2380,2795,-5160,2795,-8339c52598,221358,51799,219002,50162,217189v-1598,-1817,-3715,-3291,-6350,-4425c41176,211630,38301,210635,35265,209785l24522,206721c17733,204765,12341,201969,8347,198339,4394,194708,2397,189956,2397,184085v,-4877,1317,-9134,3953,-12764c9026,167662,12580,164827,17093,162814v4513,-2045,9546,-3063,15097,-3063c37781,159751,42774,160757,47167,162770v4353,1985,7827,4708,10383,8167c60106,174400,61504,178330,61624,182723r-10224,xm107233,182723r,8511l73365,191234r,-8511l107233,182723xm83230,167067r10025,l93255,229354v,2840,439,4964,1238,6386c95371,237130,96450,238064,97728,238548v1358,451,2755,679,4233,679c103039,239227,103958,239171,104677,239055v718,-140,1278,-252,1717,-340l108431,247737v-679,256,-1638,512,-2876,767c104357,248788,102799,248927,100922,248927v-2835,,-5591,-611,-8346,-1829c89900,245880,87663,244019,85866,241523v-1757,-2496,-2636,-5643,-2636,-9445l83230,167067xm148169,249439v-5871,,-11063,-1406,-15536,-4214c128240,242418,124765,238488,122250,233440v-2437,-5049,-3675,-10947,-3675,-17701c118575,208934,119813,202991,122250,197915v2515,-5080,5990,-9022,10383,-11829c137106,183278,142298,181872,148169,181872v5911,,11062,1406,15496,4214c168138,188893,171572,192835,174049,197915v2476,5076,3753,11019,3753,17824c177802,222493,176525,228391,174049,233440v-2477,5048,-5911,8978,-10384,11785c159231,248033,154080,249439,148169,249439xm148169,240417v4473,,8187,-1147,11062,-3447c162147,234674,164264,231654,165662,227908v1397,-3742,2076,-7800,2076,-12169c167738,211374,167059,207300,165662,203530v-1398,-3774,-3515,-6821,-6431,-9149c156356,192056,152642,190894,148169,190894v-4473,,-8147,1162,-11063,3487c134231,196709,132074,199756,130676,203530v-1358,3770,-2077,7844,-2077,12209c128599,220108,129318,224166,130676,227908v1398,3746,3555,6766,6430,9062c140022,239270,143696,240417,148169,240417xm193139,248077r,-65354l202803,182723r,9872l203483,192595v1197,-3235,3354,-5858,6469,-7871c213108,182711,216622,181704,220536,181704v719,,1637,12,2755,40c224410,181772,225208,181816,225808,181872r,10212c225448,192000,224689,191873,223451,191701v-1198,-196,-2436,-296,-3794,-296c216502,191405,213666,192072,211150,193402v-2476,1306,-4433,3123,-5870,5448c203882,201146,203163,203770,203163,206721r,41356l193139,248077xm263109,249439v-6310,,-11741,-1390,-16294,-4170c242262,242462,238787,238548,236311,233527v-2436,-5052,-3674,-10922,-3674,-17616c232637,209218,233875,203319,236311,198211v2476,-5132,5911,-9134,10304,-11998c251008,183322,256200,181872,262071,181872v3435,,6789,567,10104,1701c275490,184712,278525,186553,281241,189105v2716,2524,4872,5875,6510,10044c289349,203319,290187,208451,290187,214549r,4253l239786,218802r,-8678l279963,210124v,-3686,-759,-6977,-2236,-9869c276289,197360,274212,195076,271536,193402v-2676,-1673,-5831,-2508,-9465,-2508c258077,190894,254642,191884,251687,193873v-2875,1957,-5112,4509,-6669,7656c243460,204680,242701,208055,242701,211658r,5787c242701,222377,243540,226562,245257,229993v1718,3407,4114,5999,7189,7788c255481,239538,259036,240417,263109,240417v2636,,5032,-368,7149,-1107c272415,238548,274252,237413,275850,235908v1557,-1530,2755,-3431,3594,-5699l289149,232928v-1039,3291,-2756,6187,-5152,8683c281600,244079,278605,246008,275051,247398v-3515,1358,-7509,2041,-11942,2041xm351731,197360r-9026,2552c342146,198410,341307,196949,340189,195531v-1078,-1446,-2556,-2636,-4393,-3575c333919,191022,331522,190555,328607,190555v-4034,,-7348,918,-10024,2763c315947,195136,314629,197444,314629,200255v,2497,918,4465,2716,5911c319182,207616,322017,208818,325852,209785r9704,2384c341427,213587,345780,215755,348616,218675v2875,2895,4313,6625,4313,11190c352929,233611,351851,236958,349694,239910v-2117,2947,-5112,5275,-8946,6977c336914,248588,332481,249439,327409,249439v-6670,,-12181,-1446,-16574,-4341c306481,242206,303726,237980,302568,232421r9505,-2384c312991,233555,314709,236191,317225,237949v2556,1761,5871,2639,9984,2639c331922,240588,335636,239594,338392,237609v2756,-2013,4153,-4425,4153,-7233c342545,228108,341747,226207,340149,224677v-1558,-1561,-4034,-2724,-7308,-3490l321938,218635v-5991,-1418,-10384,-3619,-13180,-6594c305963,209034,304604,205276,304604,200763v,-3687,1039,-6949,3076,-9785c309797,188142,312632,185914,316266,184300v3635,-1617,7708,-2428,12341,-2428c335037,181872,340149,183290,343824,186130v3713,2835,6349,6577,7907,11230xe" fillcolor="#7d88a1" stroked="f" strokeweight=".1108mm">
                      <v:stroke joinstyle="miter"/>
                      <v:path arrowok="t" o:connecttype="custom" o:connectlocs="73885,28420;63342,28420;60066,20420;54435,14633;47167,11059;38820,9869;24482,13870;14298,25656;10584,44758;14298,63860;24482,75646;38820,79648;47167,78454;54435,74923;60066,69096;63342,61097;73885,61097;69532,73050;61704,82028;51200,87603;38820,89516;19010,84073;5352,68585;360,44758;5352,20931;19010,5444;38820,0;51200,1913;61704,7528;69532,16462;73885,28420;116139,89688;100603,85475;90219,73689;86505,55989;90219,38165;100603,26335;116139,22121;131595,26335;141979,38165;145732,55989;141979,73689;131595,85475;116139,89688;116139,80666;127162,77220;133592,68158;135709,55989;133592,43780;127162,34630;116139,31144;105076,34630;98646,43780;96529,55989;98646,68158;105076,77220;116139,80666;171093,1190;171093,88326;161069,88326;161069,1190;171093,1190;230680,61608;230680,22972;240704,22972;240704,88326;230680,88326;230680,77263;230001,77263;222852,85730;210592,89177;199688,86497;192220,78326;189504,64499;189504,22972;199529,22972;199529,63821;203523,75223;213826,79476;221455,77563;228004,71692;230680,61608;259115,88326;259115,22972;268821,22972;268821,33184;269659,33184;276249,25057;287192,22121;297975,25057;304724,33184;305404,33184;312952,25145;324973,22121;339311,27613;344902,44586;344902,88326;334838,88326;334838,44586;330884,34251;321578,31144;310875,35313;307121,45781;307121,88326;296897,88326;296897,43568;293262,34590;283957,31144;276648,33228;271177,39015;269140,47482;269140,88326;259115,88326;373298,49012;373298,88326;363233,88326;363233,22972;372938,22972;372938,33184;373777,33184;380766,25185;392867,22121;404489,24845;412197,33017;414992,46799;414992,88326;404928,88326;404928,47482;400934,35481;389951,31144;381365,33228;375454,39311;373298,49012;51400,182723;45210,172683;31831,169108;21726,170981;14977,176129;12620,183573;14258,189576;18611,193702;24162,196382;29474,198043;38301,200423;45888,202891;53916,207189;60306,214082;62822,224422;59108,237186;48404,246248;31351,249610;15137,246587;4394,238164;0,225612;10903,225612;14218,233779;21646,238548;31351,240077;42174,238120;49803,232589;52598,224250;50162,217189;43812,212764;35265,209785;24522,206721;8347,198339;2397,184085;6350,171321;17093,162814;32190,159751;47167,162770;57550,170937;61624,182723;51400,182723;107233,182723;107233,191234;73365,191234;73365,182723;107233,182723;83230,167067;93255,167067;93255,229354;94493,235740;97728,238548;101961,239227;104677,239055;106394,238715;108431,247737;105555,248504;100922,248927;92576,247098;85866,241523;83230,232078;83230,167067;148169,249439;132633,245225;122250,233440;118575,215739;122250,197915;132633,186086;148169,181872;163665,186086;174049,197915;177802,215739;174049,233440;163665,245225;148169,249439;148169,240417;159231,236970;165662,227908;167738,215739;165662,203530;159231,194381;148169,190894;137106,194381;130676,203530;128599,215739;130676,227908;137106,236970;148169,240417;193139,248077;193139,182723;202803,182723;202803,192595;203483,192595;209952,184724;220536,181704;223291,181744;225808,181872;225808,192084;223451,191701;219657,191405;211150,193402;205280,198850;203163,206721;203163,248077;193139,248077;263109,249439;246815,245269;236311,233527;232637,215911;236311,198211;246615,186213;262071,181872;272175,183573;281241,189105;287751,199149;290187,214549;290187,218802;239786,218802;239786,210124;279963,210124;277727,200255;271536,193402;262071,190894;251687,193873;245018,201529;242701,211658;242701,217445;245257,229993;252446,237781;263109,240417;270258,239310;275850,235908;279444,230209;289149,232928;283997,241611;275051,247398;263109,249439;351731,197360;342705,199912;340189,195531;335796,191956;328607,190555;318583,193318;314629,200255;317345,206166;325852,209785;335556,212169;348616,218675;352929,229865;349694,239910;340748,246887;327409,249439;310835,245098;302568,232421;312073,230037;317225,237949;327209,240588;338392,237609;342545,230376;340149,224677;332841,221187;321938,218635;308758,212041;304604,200763;307680,190978;316266,184300;328607,181872;343824,186130;351731,197360" o:connectangles="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
                    </v:shape>
                  </v:group>
                  <v:group id="Espace réservé du contenu 4" o:spid="_x0000_s1104" style="position:absolute;left:27880;top:32229;width:10463;height:3275" coordorigin="27880,32229" coordsize="10463,3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">
                    <v:shape id="Forme libre : forme 440865387" o:spid="_x0000_s1105" style="position:absolute;left:27880;top:32229;width:10463;height:3275;visibility:visible;mso-wrap-style:square;v-text-anchor:middle" coordsize="1046366,327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" path="m,39938c,17880,17880,,39938,r966491,c1028486,,1046366,17880,1046366,39938r,247613c1046366,309609,1028486,327489,1006429,327489r-966491,c17880,327489,,309609,,287551l,39938xe" stroked="f" strokeweight=".1108mm">
                      <v:stroke joinstyle="miter"/>
                      <v:path arrowok="t" o:connecttype="custom" o:connectlocs="0,39938;39938,0;1006429,0;1046366,39938;1046366,287551;1006429,327489;39938,327489;0,287551;0,39938" o:connectangles="0,0,0,0,0,0,0,0,0"/>
                    </v:shape>
                    <v:shape id="Forme libre : forme 744317205" o:spid="_x0000_s1106" style="position:absolute;left:29271;top:33514;width:7727;height:1130;visibility:visible;mso-wrap-style:square;v-text-anchor:middle" coordsize="772721,1130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" path="m,l12596,,42210,72331r1018,l72842,,85434,r,87136l75566,87136r,-66205l74715,20931,47486,87136r-9533,l10723,20931r-850,l9873,87136,,87136,,xm124462,88669v-4142,,-7900,-782,-11275,-2340c109812,84740,107133,82455,105148,79476v-1989,-3003,-2980,-6638,-2980,-10891c102168,64843,102903,61808,104381,59479v1474,-2352,3446,-4197,5915,-5531c112764,52618,115484,51623,118463,50972v3007,-683,6026,-1222,9062,-1617c131499,48844,134718,48460,137186,48205v2496,-284,4309,-751,5443,-1402c143791,46148,144374,45014,144374,43396r,-339c144374,38859,143224,35596,140928,33272v-2269,-2328,-5715,-3491,-10340,-3491c125796,29781,122037,30832,119314,32932v-2724,2097,-4637,4338,-5743,6722l104041,36251v1702,-3974,3970,-7065,6806,-9277c113710,24733,116833,23172,120208,22293v3403,-906,6750,-1362,10041,-1362c132349,20931,134758,21187,137481,21698v2752,483,5404,1490,7956,3019c148021,26251,150162,28563,151863,31654v1701,3092,2552,7233,2552,12425l154415,87136r-10041,l144374,78286r-511,c143184,79703,142050,81221,140461,82839v-1590,1617,-3703,2991,-6338,4125c131483,88099,128264,88669,124462,88669xm125995,79648v3970,,7317,-779,10041,-2341c138787,75746,140856,73733,142246,71265v1418,-2468,2128,-5061,2128,-7784l144374,54291v-427,507,-1361,979,-2807,1402c140149,56092,138504,56444,136631,56755v-1846,284,-3647,540,-5404,767c129498,57722,128092,57893,127014,58033v-2608,340,-5048,895,-7317,1662c117456,60430,115640,61552,114250,63053v-1362,1474,-2041,3491,-2041,6043c112209,72587,113499,75223,116079,77008v2612,1761,5914,2640,9916,2640xm182782,47821r,39315l172742,87136r,-65354l182443,21782r,10212l183294,31994v1533,-3319,3858,-5983,6977,-7999c193394,21954,197420,20931,202356,20931v4425,,8295,911,11614,2724c217289,25444,219873,28164,221714,31826v1845,3631,2768,8224,2768,13783l224482,87136r-10041,l214441,46292v,-5136,-1334,-9134,-4002,-12002c207772,31399,204113,29953,199464,29953v-3206,,-6070,695,-8594,2085c188374,33428,186401,35457,184955,38120v-1450,2668,-2173,5903,-2173,9701xm262059,88669v-4142,,-7900,-782,-11275,-2340c247410,84740,244730,82455,242745,79476v-1985,-3003,-2979,-6638,-2979,-10891c239766,64843,240504,61808,241978,59479v1474,-2352,3447,-4197,5915,-5531c250361,52618,253081,51623,256060,50972v3007,-683,6027,-1222,9062,-1617c269096,48844,272315,48460,274783,48205v2496,-284,4309,-751,5444,-1402c281393,46148,281972,45014,281972,43396r,-339c281972,38859,280822,35596,278525,33272v-2268,-2328,-5715,-3491,-10340,-3491c263393,29781,259635,30832,256911,32932v-2724,2097,-4637,4338,-5743,6722l241639,36251v1701,-3974,3969,-7065,6805,-9277c251311,24733,254431,23172,257805,22293v3403,-906,6750,-1362,10041,-1362c269946,20931,272355,21187,275079,21698v2751,483,5403,1490,7955,3019c285618,26251,287759,28563,289460,31654v1701,3092,2552,7233,2552,12425l292012,87136r-10040,l281972,78286r-512,c280782,79703,279647,81221,278058,82839v-1590,1617,-3702,2991,-6338,4125c269080,88099,265861,88669,262059,88669xm263592,79648v3970,,7317,-779,10041,-2341c276384,75746,278453,73733,279843,71265v1422,-2468,2129,-5061,2129,-7784l281972,54291v-424,507,-1362,979,-2808,1402c277746,56092,276101,56444,274228,56755v-1841,284,-3642,540,-5404,767c267095,57722,265689,57893,264615,58033v-2612,340,-5052,895,-7321,1662c255054,60430,253241,61552,251851,63053v-1362,1474,-2045,3491,-2045,6043c249806,72587,251096,75223,253680,77008v2608,1761,5911,2640,9912,2640xm336718,113003v-4848,,-9018,-623,-12508,-1869c320723,109912,317816,108295,315487,106282v-2296,-1985,-4125,-4114,-5487,-6382l317999,94285v907,1190,2057,2552,3447,4081c322836,99928,324737,101274,327145,102412v2440,1162,5631,1741,9573,1741c341994,104153,346351,102879,349782,100327v3430,-2556,5148,-6553,5148,-12001l354930,75051r-851,c353340,76245,352294,77719,350932,79476v-1334,1733,-3263,3279,-5787,4641c342649,85447,339274,86114,335017,86114v-5276,,-10012,-1247,-14210,-3743c316637,79875,313335,76245,310894,71480v-2412,-4768,-3618,-10555,-3618,-17361c307276,47426,308454,41595,310807,36631v2356,-4992,5631,-8850,9828,-11570c324837,22309,329685,20931,335189,20931v4253,,7628,711,10124,2129c347841,24450,349766,26039,351100,27824v1362,1758,2412,3208,3151,4342l355269,32166r,-10384l364970,21782r,67227c364970,94624,363696,99189,361140,102708v-2524,3546,-5927,6142,-10208,7787c346675,112169,341938,113003,336718,113003xm336379,77096v4029,,7432,-923,10212,-2768c349371,72487,351483,69835,352929,66372v1450,-3458,2173,-7600,2173,-12424c355102,49239,354391,45086,352973,41483v-1418,-3602,-3519,-6426,-6298,-8467c343895,30972,340464,29953,336379,29953v-4254,,-7800,1079,-10636,3231c322936,35341,320823,38236,319401,41867v-1389,3630,-2084,7656,-2084,12081c317317,58489,318027,62502,319445,65989v1446,3463,3575,6186,6382,8171c328663,76117,332181,77096,336379,77096xm410751,88498v-6295,,-11726,-1390,-16295,-4170c389919,81521,386417,77607,383948,72587v-2440,-5053,-3658,-10923,-3658,-17617c380290,48277,381508,42378,383948,37270v2469,-5132,5899,-9134,10296,-11997c398670,22381,403829,20931,409732,20931v3403,,6766,567,10084,1702c423131,23771,426155,25612,428878,28164v2724,2524,4893,5875,6510,10044c437002,42378,437812,47510,437812,53608r,4254l387435,57862r,-8679l427600,49183v,-3686,-739,-6977,-2212,-9868c423942,36419,421869,34135,419178,32461v-2668,-1673,-5815,-2508,-9446,-2508c405731,29953,402272,30944,399348,32932v-2891,1958,-5120,4510,-6677,7656c391109,43740,390330,47114,390330,50717r,5787c390330,61436,391181,65621,392882,69052v1730,3407,4126,5999,7189,7788c403134,78597,406697,79476,410751,79476v2639,,5020,-368,7148,-1106c420056,77607,421913,76473,423475,74967v1557,-1530,2764,-3431,3614,-5699l436790,71987v-1019,3291,-2736,6187,-5148,8683c429230,83138,426254,85067,422708,86457v-3547,1358,-7532,2041,-11957,2041xm477762,88498v-5444,,-10252,-1378,-14421,-4126c459171,81593,455908,77675,453556,72627v-2356,-5076,-3535,-11075,-3535,-17996c450021,47766,451200,41811,453556,36759v2352,-5049,5627,-8946,9828,-11698c467582,22309,472430,20931,477934,20931v4253,,7616,711,10084,2129c490514,24450,492415,26039,493717,27824v1334,1758,2372,3208,3107,4342l497675,32166,497675,r10040,l507715,87136r-9701,l498014,77096r-1190,c496089,78286,495039,79791,493677,81605v-1362,1785,-3307,3390,-5831,4808c485322,87803,481964,88498,477762,88498xm479124,79476v4030,,7432,-1046,10212,-3147c492116,74200,494228,71265,495678,67523v1446,-3775,2169,-8128,2169,-13064c497847,49582,497136,45313,495718,41655v-1418,-3690,-3515,-6554,-6298,-8595c486640,30988,483209,29953,479124,29953v-4253,,-7800,1091,-10636,3275c465681,35385,463568,38320,462150,42034v-1389,3691,-2084,7832,-2084,12425c460066,59112,460772,63337,462190,67139v1450,3770,3575,6778,6382,9018c471412,78370,474926,79476,479124,79476xm589452,87136r-26890,l562562,r28080,c599092,,606329,1745,612340,5232v6015,3462,10623,8439,13830,14936c629373,26634,630975,34378,630975,43396v,9078,-1614,16894,-4849,23444c622891,73365,618183,78386,612000,81904v-6182,3487,-13698,5232,-22548,5232xm573113,77775r15656,c595974,77775,601944,76385,606681,73605v4736,-2780,8271,-6737,10595,-11869c619600,56600,620767,50489,620767,43396v,-7033,-1150,-13087,-3447,-18167c615020,20125,611589,16211,607024,13487,602455,10735,596768,9361,589963,9361r-16850,l573113,77775xm648675,87136l648675,r30465,c685210,,690214,1050,694160,3147v3942,2073,6877,4864,8806,8383c704895,15017,705858,18890,705858,23144v,3746,-667,6837,-1997,9277c702555,34862,700826,36787,698669,38208v-2129,1418,-4441,2465,-6937,3147l691732,42206v2668,172,5348,1106,8043,2808c702471,46715,704724,49155,706541,52334v1813,3175,2724,7061,2724,11658c709265,68357,708270,72287,706285,75778v-1985,3486,-5120,6254,-9401,8295c692599,86114,687023,87136,680162,87136r-31487,xm659227,77775r20935,c687055,77775,691947,76441,694839,73777v2924,-2696,4381,-5959,4381,-9785c699220,61041,698469,58317,696968,55821v-1506,-2524,-3646,-4537,-6426,-6043c687762,48249,684471,47482,680673,47482r-21446,l659227,77775xm659227,38292r19573,c681975,38292,684843,37669,687395,36419v2580,-1246,4620,-3007,6126,-5276c695051,28875,695818,26207,695818,23144v,-3830,-1334,-7077,-3998,-9741c689152,10707,684926,9361,679140,9361r-19913,l659227,38292xm771531,36419r-9022,2552c761942,37470,761108,36008,760001,34590v-1078,-1446,-2552,-2636,-4425,-3574c753703,30081,751307,29614,748383,29614v-3997,,-7328,918,-9996,2763c735747,34195,734429,36503,734429,39315v,2496,907,4465,2724,5910c738970,46675,741806,47877,745664,48844r9701,2384c761207,52646,765561,54814,768424,57734v2868,2895,4297,6625,4297,11190c772721,72670,771643,76017,769490,78969v-2128,2947,-5108,5275,-8938,6977c756726,87647,752269,88498,747193,88498v-6665,,-12181,-1446,-16550,-4341c726274,81265,723510,77040,722348,71480r9529,-2384c732784,72615,734501,75250,737025,77008v2552,1761,5887,2640,10000,2640c751702,79648,755420,78653,758172,76668v2780,-2013,4170,-4425,4170,-7232c762342,67167,761547,65266,759957,63736v-1589,-1561,-4025,-2723,-7316,-3490l741750,57694v-5987,-1418,-10384,-3619,-13192,-6594c725779,48093,724389,44335,724389,39822v,-3687,1034,-6949,3107,-9785c729593,27201,732444,24973,736047,23360v3630,-1618,7744,-2429,12336,-2429c754853,20931,759929,22349,763616,25189v3718,2835,6354,6577,7915,11230xe" fillcolor="#7d88a1" stroked="f" strokeweight=".1108mm">
                      <v:stroke joinstyle="miter"/>
                      <v:path arrowok="t" o:connecttype="custom" o:connectlocs="0,0;12596,0;42210,72331;43228,72331;72842,0;85434,0;85434,87136;75566,87136;75566,20931;74715,20931;47486,87136;37953,87136;10723,20931;9873,20931;9873,87136;0,87136;0,0;124462,88669;113187,86329;105148,79476;102168,68585;104381,59479;110296,53948;118463,50972;127525,49355;137186,48205;142629,46803;144374,43396;144374,43057;140928,33272;130588,29781;119314,32932;113571,39654;104041,36251;110847,26974;120208,22293;130249,20931;137481,21698;145437,24717;151863,31654;154415,44079;154415,87136;144374,87136;144374,78286;143863,78286;140461,82839;134123,86964;124462,88669;125995,79648;136036,77307;142246,71265;144374,63481;144374,54291;141567,55693;136631,56755;131227,57522;127014,58033;119697,59695;114250,63053;112209,69096;116079,77008;125995,79648;182782,47821;182782,87136;172742,87136;172742,21782;182443,21782;182443,31994;183294,31994;190271,23995;202356,20931;213970,23655;221714,31826;224482,45609;224482,87136;214441,87136;214441,46292;210439,34290;199464,29953;190870,32038;184955,38120;182782,47821;262059,88669;250784,86329;242745,79476;239766,68585;241978,59479;247893,53948;256060,50972;265122,49355;274783,48205;280227,46803;281972,43396;281972,43057;278525,33272;268185,29781;256911,32932;251168,39654;241639,36251;248444,26974;257805,22293;267846,20931;275079,21698;283034,24717;289460,31654;292012,44079;292012,87136;281972,87136;281972,78286;281460,78286;278058,82839;271720,86964;262059,88669;263592,79648;273633,77307;279843,71265;281972,63481;281972,54291;279164,55693;274228,56755;268824,57522;264615,58033;257294,59695;251851,63053;249806,69096;253680,77008;263592,79648;336718,113003;324210,111134;315487,106282;310000,99900;317999,94285;321446,98366;327145,102412;336718,104153;349782,100327;354930,88326;354930,75051;354079,75051;350932,79476;345145,84117;335017,86114;320807,82371;310894,71480;307276,54119;310807,36631;320635,25061;335189,20931;345313,23060;351100,27824;354251,32166;355269,32166;355269,21782;364970,21782;364970,89009;361140,102708;350932,110495;336718,113003;336379,77096;346591,74328;352929,66372;355102,53948;352973,41483;346675,33016;336379,29953;325743,33184;319401,41867;317317,53948;319445,65989;325827,74160;336379,77096;410751,88498;394456,84328;383948,72587;380290,54970;383948,37270;394244,25273;409732,20931;419816,22633;428878,28164;435388,38208;437812,53608;437812,57862;387435,57862;387435,49183;427600,49183;425388,39315;419178,32461;409732,29953;399348,32932;392671,40588;390330,50717;390330,56504;392882,69052;400071,76840;410751,79476;417899,78370;423475,74967;427089,69268;436790,71987;431642,80670;422708,86457;410751,88498;477762,88498;463341,84372;453556,72627;450021,54631;453556,36759;463384,25061;477934,20931;488018,23060;493717,27824;496824,32166;497675,32166;497675,0;507715,0;507715,87136;498014,87136;498014,77096;496824,77096;493677,81605;487846,86413;477762,88498;479124,79476;489336,76329;495678,67523;497847,54459;495718,41655;489420,33060;479124,29953;468488,33228;462150,42034;460066,54459;462190,67139;468572,76157;479124,79476;589452,87136;562562,87136;562562,0;590642,0;612340,5232;626170,20168;630975,43396;626126,66840;612000,81904;589452,87136;573113,77775;588769,77775;606681,73605;617276,61736;620767,43396;617320,25229;607024,13487;589963,9361;573113,9361;573113,77775;648675,87136;648675,0;679140,0;694160,3147;702966,11530;705858,23144;703861,32421;698669,38208;691732,41355;691732,42206;699775,45014;706541,52334;709265,63992;706285,75778;696884,84073;680162,87136;648675,87136;659227,77775;680162,77775;694839,73777;699220,63992;696968,55821;690542,49778;680673,47482;659227,47482;659227,77775;659227,38292;678800,38292;687395,36419;693521,31143;695818,23144;691820,13403;679140,9361;659227,9361;659227,38292;771531,36419;762509,38971;760001,34590;755576,31016;748383,29614;738387,32377;734429,39315;737153,45225;745664,48844;755365,51228;768424,57734;772721,68924;769490,78969;760552,85946;747193,88498;730643,84157;722348,71480;731877,69096;737025,77008;747025,79648;758172,76668;762342,69436;759957,63736;752641,60246;741750,57694;728558,51100;724389,39822;727496,30037;736047,23360;748383,20931;763616,25189;771531,36419" o:connectangles="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
                    </v:shape>
                  </v:group>
                  <v:group id="Espace réservé du contenu 4" o:spid="_x0000_s1107" style="position:absolute;left:39062;top:32229;width:5072;height:3275" coordorigin="39062,32229" coordsize="5072,3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">
                    <v:shape id="Forme libre : forme 819696892" o:spid="_x0000_s1108" style="position:absolute;left:39062;top:32229;width:5072;height:3275;visibility:visible;mso-wrap-style:square;v-text-anchor:middle" coordsize="507208,327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" path="m,39938c,17880,17880,,39938,l467270,v22046,,39938,17880,39938,39938l507208,287551v,22058,-17892,39938,-39938,39938l39938,327489c17880,327489,,309609,,287551l,39938xe" stroked="f" strokeweight=".1108mm">
                      <v:stroke joinstyle="miter"/>
                      <v:path arrowok="t" o:connecttype="custom" o:connectlocs="0,39938;39938,0;467270,0;507208,39938;507208,287551;467270,327489;39938,327489;0,287551;0,39938" o:connectangles="0,0,0,0,0,0,0,0,0"/>
                    </v:shape>
                    <v:shape id="Forme libre : forme 1685679158" o:spid="_x0000_s1109" style="position:absolute;left:40372;top:33514;width:2423;height:885;visibility:visible;mso-wrap-style:square;v-text-anchor:middle" coordsize="242333,884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" path="m11063,87136l,87136,31998,,42889,,74883,87136r-11063,l37781,13786r-679,l11063,87136xm15148,53097r44591,l59739,62458r-44591,l15148,53097xm88458,87136l88458,r29442,c124733,,130325,1234,134662,3702v4369,2436,7604,5743,9700,9913c146463,17784,147514,22437,147514,27569v,5136,-1051,9801,-3152,13998c142294,45764,139087,49111,134750,51607v-4342,2468,-9901,3703,-16682,3703l96965,55310r,-9358l117728,45952v4681,,8439,-811,11275,-2428c131842,41906,133895,39726,135173,36974v1306,-2779,1957,-5915,1957,-9405c137130,24082,136479,20959,135173,18208v-1278,-2748,-3347,-4905,-6210,-6466c126095,10152,122297,9361,117560,9361r-18551,l99009,87136r-10551,xm175079,r,87136l164511,87136,164511,r10568,xm241135,36419r-9025,2552c231551,37470,230712,36008,229633,34590v-1078,-1446,-2556,-2636,-4433,-3574c223323,30081,220927,29614,218012,29614v-3994,,-7349,918,-10025,2763c205351,34195,204033,36503,204033,39315v,2496,919,4465,2756,5910c208586,46675,211422,47877,215296,48844r9665,2384c230831,52646,235185,54814,238060,57734v2836,2895,4274,6625,4274,11190c242334,72670,241255,76017,239099,78969v-2117,2947,-5112,5275,-8946,6977c226358,87647,221885,88498,216814,88498v-6670,,-12182,-1446,-16535,-4341c195886,81265,193130,77040,191972,71480r9505,-2384c202396,72615,204113,75250,206629,77008v2556,1761,5911,2640,10025,2640c221326,79648,225041,78653,227796,76668v2756,-2013,4154,-4425,4154,-7232c231950,67167,231151,65266,229593,63736v-1597,-1561,-4033,-2723,-7348,-3490l211382,57694v-5991,-1418,-10384,-3619,-13219,-6594c195407,48093,194009,44335,194009,39822v,-3687,1039,-6949,3115,-9785c199201,27201,202077,24973,205671,23360v3634,-1618,7748,-2429,12341,-2429c224482,20931,229554,22349,233228,25189v3714,2835,6350,6577,7907,11230xe" fillcolor="#7d88a1" stroked="f" strokeweight=".1108mm">
                      <v:stroke joinstyle="miter"/>
                      <v:path arrowok="t" o:connecttype="custom" o:connectlocs="11063,87136;0,87136;31998,0;42889,0;74883,87136;63820,87136;37781,13786;37102,13786;11063,87136;15148,53097;59739,53097;59739,62458;15148,62458;15148,53097;88458,87136;88458,0;117900,0;134662,3702;144362,13615;147514,27569;144362,41567;134750,51607;118068,55310;96965,55310;96965,45952;117728,45952;129003,43524;135173,36974;137130,27569;135173,18208;128963,11742;117560,9361;99009,9361;99009,87136;88458,87136;175079,0;175079,87136;164511,87136;164511,0;175079,0;241135,36419;232110,38971;229633,34590;225200,31016;218012,29614;207987,32377;204033,39315;206789,45225;215296,48844;224961,51228;238060,57734;242334,68924;239099,78969;230153,85946;216814,88498;200279,84157;191972,71480;201477,69096;206629,77008;216654,79648;227796,76668;231950,69436;229593,63736;222245,60246;211382,57694;198163,51100;194009,39822;197124,30037;205671,23360;218012,20931;233228,25189;241135,36419" o:connectangles="0,0,0,0,0,0,0,0,0,0,0,0,0,0,0,0,0,0,0,0,0,0,0,0,0,0,0,0,0,0,0,0,0,0,0,0,0,0,0,0,0,0,0,0,0,0,0,0,0,0,0,0,0,0,0,0,0,0,0,0,0,0,0,0,0,0,0,0,0,0,0,0"/>
                    </v:shape>
                  </v:group>
                  <v:group id="Espace réservé du contenu 4" o:spid="_x0000_s1110" style="position:absolute;left:5235;top:10863;width:7348;height:3274" coordorigin="5235,10863" coordsize="7348,3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">
                    <v:shape id="Forme libre : forme 97411161" o:spid="_x0000_s1111" style="position:absolute;left:5235;top:10863;width:7348;height:3274;visibility:visible;mso-wrap-style:square;v-text-anchor:middle" coordsize="734852,327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" path="m,39938c,17880,17881,,39938,l694915,v22058,,39938,17880,39938,39938l734853,287551v,22058,-17880,39938,-39938,39938l39938,327489c17881,327489,,309609,,287551l,39938xe" stroked="f" strokeweight=".1108mm">
                      <v:stroke joinstyle="miter"/>
                      <v:path arrowok="t" o:connecttype="custom" o:connectlocs="0,39938;39938,0;694915,0;734853,39938;734853,287551;694915,327489;39938,327489;0,287551;0,39938" o:connectangles="0,0,0,0,0,0,0,0,0"/>
                    </v:shape>
                    <v:shape id="Forme libre : forme 809558472" o:spid="_x0000_s1112" style="position:absolute;left:6603;top:12136;width:4578;height:897;visibility:visible;mso-wrap-style:square;v-text-anchor:middle" coordsize="457873,896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" path="m76924,44758v,9190,-1658,17133,-4976,23827c68629,75278,64076,80442,58289,84073v-5787,3630,-12397,5443,-19825,5443c31032,89516,24422,87703,18635,84073,12848,80442,8295,75278,4976,68585,1657,61891,,53948,,44758,,35568,1657,27625,4976,20931,8295,14238,12848,9074,18635,5444,24422,1813,31032,,38464,v7428,,14038,1813,19825,5444c64076,9074,68629,14238,71948,20931v3318,6694,4976,14637,4976,23827xm66712,44758v,-7544,-1262,-13914,-3786,-19102c60430,20464,57043,16534,52758,13870,48504,11202,43740,9869,38464,9869v-5276,,-10056,1333,-14342,4001c19869,16534,16478,20464,13954,25656v-2496,5188,-3742,11558,-3742,19102c10212,52302,11458,58672,13954,63860v2524,5192,5915,9122,10168,11786c28408,78314,33188,79648,38464,79648v5276,,10040,-1334,14294,-4002c57043,72982,60430,69052,62926,63860v2524,-5188,3786,-11558,3786,-19102xm86273,10552r,-9362l151627,1190r,9362l124226,10552r,77774l113674,88326r,-77774l86273,10552xm184472,89688v-6294,,-11726,-1390,-16295,-4170c163640,82711,160138,78797,157670,73777v-2440,-5052,-3658,-10923,-3658,-17617c154012,49467,155230,43568,157670,38460v2468,-5132,5899,-9134,10296,-11997c172391,23571,177551,22121,183454,22121v3402,,6765,568,10084,1702c196857,24961,199876,26802,202600,29354v2723,2524,4892,5875,6509,10044c210727,43568,211534,48700,211534,54798r,4254l161156,59052r,-8679l201322,50373v,-3686,-739,-6977,-2213,-9868c197663,37609,195591,35325,192899,33651v-2668,-1673,-5815,-2508,-9445,-2508c179452,31143,175993,32134,173070,34123v-2892,1957,-5120,4509,-6678,7656c164831,44930,164052,48305,164052,51907r,5787c164052,62626,164902,66812,166604,70242v1729,3407,4125,5999,7189,7788c176856,79787,180418,80666,184472,80666v2640,,5020,-367,7149,-1106c193777,78797,195635,77663,197196,76157v1558,-1530,2764,-3431,3614,-5699l210511,73178v-1018,3291,-2735,6186,-5148,8682c202955,84328,199976,86257,196429,87647v-3546,1358,-7532,2041,-11957,2041xm236850,1190r,87136l226810,88326r,-87136l236850,1190xm293873,88326r-11063,l314804,1190r10895,l357694,88326r-11063,l320591,14977r-679,l293873,88326xm297959,54287r44586,l342545,63649r-44586,l297959,54287xm371268,88326r,-87136l400710,1190v6834,,12421,1234,16762,3702c421841,7329,425076,10635,427173,14805v2101,4169,3147,8822,3147,13954c430320,33895,429274,38560,427173,42757v-2069,4198,-5276,7544,-9617,10041c413219,55266,407659,56500,400878,56500r-21103,l379775,47142r20764,c405219,47142,408977,46332,411813,44714v2836,-1617,4892,-3798,6170,-6550c419289,35385,419940,32250,419940,28759v,-3486,-651,-6610,-1957,-9361c416705,16650,414637,14493,411773,12932v-2867,-1590,-6666,-2380,-11406,-2380l381820,10552r,77774l371268,88326xm457873,1190r,87136l447318,88326r,-87136l457873,1190xe" fillcolor="#7d88a1" stroked="f" strokeweight=".1108mm">
                      <v:stroke joinstyle="miter"/>
                      <v:path arrowok="t" o:connecttype="custom" o:connectlocs="76924,44758;71948,68585;58289,84073;38464,89516;18635,84073;4976,68585;0,44758;4976,20931;18635,5444;38464,0;58289,5444;71948,20931;76924,44758;66712,44758;62926,25656;52758,13870;38464,9869;24122,13870;13954,25656;10212,44758;13954,63860;24122,75646;38464,79648;52758,75646;62926,63860;66712,44758;86273,10552;86273,1190;151627,1190;151627,10552;124226,10552;124226,88326;113674,88326;113674,10552;86273,10552;184472,89688;168177,85518;157670,73777;154012,56160;157670,38460;167966,26463;183454,22121;193538,23823;202600,29354;209109,39398;211534,54798;211534,59052;161156,59052;161156,50373;201322,50373;199109,40505;192899,33651;183454,31143;173070,34123;166392,41779;164052,51907;164052,57694;166604,70242;173793,78030;184472,80666;191621,79560;197196,76157;200810,70458;210511,73178;205363,81860;196429,87647;184472,89688;236850,1190;236850,88326;226810,88326;226810,1190;236850,1190;293873,88326;282810,88326;314804,1190;325699,1190;357694,88326;346631,88326;320591,14977;319912,14977;293873,88326;297959,54287;342545,54287;342545,63649;297959,63649;297959,54287;371268,88326;371268,1190;400710,1190;417472,4892;427173,14805;430320,28759;427173,42757;417556,52798;400878,56500;379775,56500;379775,47142;400539,47142;411813,44714;417983,38164;419940,28759;417983,19398;411773,12932;400367,10552;381820,10552;381820,88326;371268,88326;457873,1190;457873,88326;447318,88326;447318,1190;457873,1190" o:connectangles="0,0,0,0,0,0,0,0,0,0,0,0,0,0,0,0,0,0,0,0,0,0,0,0,0,0,0,0,0,0,0,0,0,0,0,0,0,0,0,0,0,0,0,0,0,0,0,0,0,0,0,0,0,0,0,0,0,0,0,0,0,0,0,0,0,0,0,0,0,0,0,0,0,0,0,0,0,0,0,0,0,0,0,0,0,0,0,0,0,0,0,0,0,0,0,0,0,0,0,0,0,0,0,0,0,0,0,0,0,0,0,0"/>
                    </v:shape>
                  </v:group>
                  <v:group id="Espace réservé du contenu 4" o:spid="_x0000_s1113" style="position:absolute;left:5235;top:6949;width:11182;height:3275" coordorigin="5235,6949" coordsize="11182,3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">
                    <v:shape id="Forme libre : forme 1332812424" o:spid="_x0000_s1114" style="position:absolute;left:5235;top:6949;width:11182;height:3275;visibility:visible;mso-wrap-style:square;v-text-anchor:middle" coordsize="1118253,327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" path="m,39938c,17880,17881,,39938,l1078316,v22058,,39938,17880,39938,39938l1118254,287551v,22058,-17880,39938,-39938,39938l39938,327489c17880,327489,,309609,,287551l,39938xe" stroked="f" strokeweight=".1108mm">
                      <v:stroke joinstyle="miter"/>
                      <v:path arrowok="t" o:connecttype="custom" o:connectlocs="0,39938;39938,0;1078316,0;1118254,39938;1118254,287551;1078316,327489;39938,327489;0,287551;0,39938" o:connectangles="0,0,0,0,0,0,0,0,0"/>
                    </v:shape>
                    <v:shape id="Forme libre : forme 1300866307" o:spid="_x0000_s1115" style="position:absolute;left:6601;top:8222;width:8434;height:897;visibility:visible;mso-wrap-style:square;v-text-anchor:middle" coordsize="843423,896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" path="m76924,44758v,9190,-1658,17133,-4976,23827c68629,75278,64076,80442,58289,84073v-5787,3630,-12397,5443,-19825,5443c31032,89516,24422,87703,18635,84073,12848,80442,8295,75278,4976,68585,1657,61891,,53948,,44758,,35568,1657,27625,4976,20931,8295,14238,12848,9074,18635,5443,24422,1813,31032,,38464,v7428,,14038,1813,19825,5443c64076,9074,68629,14238,71948,20931v3318,6694,4976,14637,4976,23827xm66716,44758v,-7544,-1266,-13914,-3790,-19102c60430,20464,57043,16534,52758,13870,48504,11202,43740,9869,38464,9869v-5276,,-10056,1333,-14342,4001c19869,16534,16478,20464,13954,25656v-2496,5188,-3742,11558,-3742,19102c10212,52302,11458,58672,13954,63860v2524,5192,5915,9122,10168,11786c28408,78314,33188,79648,38464,79648v5276,,10040,-1334,14294,-4002c57043,72982,60430,69052,62926,63860v2524,-5188,3790,-11558,3790,-19102xm86273,10552r,-9362l151627,1190r,9362l124226,10552r,77774l113675,88326r,-77774l86273,10552xm184476,89688v-6298,,-11730,-1390,-16299,-4170c163641,82711,160138,78797,157670,73777v-2440,-5052,-3658,-10923,-3658,-17617c154012,49467,155230,43568,157670,38460v2468,-5132,5899,-9134,10296,-11997c172391,23571,177555,22121,183454,22121v3402,,6765,568,10084,1702c196857,24961,199876,26802,202600,29354v2723,2524,4892,5875,6510,10044c210727,43568,211534,48700,211534,54798r,4254l161156,59052r,-8679l201322,50373v,-3686,-735,-6977,-2213,-9868c197663,37609,195595,35325,192899,33651v-2668,-1673,-5815,-2508,-9445,-2508c179452,31143,175993,32134,173070,34123v-2892,1957,-5120,4509,-6678,7656c164831,44930,164052,48305,164052,51907r,5787c164052,62626,164903,66812,166604,70242v1729,3407,4125,5999,7193,7788c176860,79787,180418,80666,184476,80666v2636,,5020,-367,7145,-1106c193777,78797,195635,77663,197196,76157v1562,-1530,2764,-3431,3614,-5699l210511,73178v-1018,3291,-2735,6186,-5148,8682c202955,84328,199976,86257,196429,87647v-3546,1358,-7532,2041,-11953,2041xm236850,1190r,87136l226810,88326r,-87136l236850,1190xm293873,88326r-11063,l314808,1190r10891,l357693,88326r-11062,l320591,14977r-678,l293873,88326xm297959,54287r44590,l342549,63649r-44590,l297959,54287xm411090,61608r,-38636l421130,22972r,65354l411090,88326r,-11063l410411,77263v-1533,3319,-3914,6143,-7149,8467c400027,88027,395946,89177,391010,89177v-4086,,-7716,-895,-10892,-2680c376939,84680,374443,81960,372630,78326v-1817,-3659,-2724,-8267,-2724,-13827l369906,22972r10041,l379947,63820v,4765,1334,8567,3997,11403c386640,78058,390071,79476,394240,79476v2497,,5037,-639,7617,-1913c404468,76285,406653,74328,408410,71692v1790,-2640,2680,-6003,2680,-10084xm467945,22972r,8511l434078,31483r,-8511l467945,22972xm443947,7317r10044,l453991,69603v,2840,412,4965,1230,6386c456076,77379,457150,78314,458456,78797v1334,451,2740,679,4214,679c463776,79476,464682,79420,465393,79304v707,-140,1274,-251,1702,-339l469136,87987v-679,255,-1630,511,-2852,766c465066,89037,463520,89177,461647,89177v-2835,,-5615,-611,-8339,-1829c450612,86129,448372,84268,446587,81772v-1758,-2496,-2640,-5643,-2640,-9445l443947,7317xm508897,89688v-5902,,-11078,-1406,-15531,-4213c488941,82667,485482,78737,482986,73689v-2468,-5048,-3702,-10947,-3702,-17700c479284,49183,480518,43240,482986,38164v2496,-5080,5955,-9022,10380,-11829c497819,23527,502995,22121,508897,22121v5899,,11063,1406,15488,4214c528838,29142,532297,33084,534765,38164v2496,5076,3746,11019,3746,17825c538511,62742,537261,68641,534765,73689v-2468,5048,-5927,8978,-10380,11786c519960,88282,514796,89688,508897,89688xm508897,80666v4481,,8168,-1146,11063,-3447c522852,74923,524992,71904,526382,68158v1390,-3743,2085,-7800,2085,-12169c528467,51623,527772,47550,526382,43780v-1390,-3774,-3530,-6822,-6422,-9150c517065,32306,513378,31143,508897,31143v-4481,,-8171,1163,-11062,3487c494939,36958,492799,40006,491409,43780v-1390,3770,-2085,7843,-2085,12209c489324,60358,490019,64415,491409,68158v1390,3746,3530,6765,6426,9061c500726,79520,504416,80666,508897,80666xm561156,89005v-2101,,-3902,-751,-5404,-2252c554247,85247,553496,83446,553496,81349v,-2101,751,-3902,2256,-5404c557254,74440,559055,73689,561156,73689v2097,,3898,751,5403,2256c568061,77447,568812,79248,568812,81349v,1390,-352,2664,-1062,3830c567071,86341,566148,87276,564986,87987v-1134,679,-2412,1018,-3830,1018xm632444,1190r,87136l621893,88326r,-87136l632444,1190xm662278,49011r,39315l652238,88326r,-65354l661938,22972r,10212l662789,33184v1534,-3319,3858,-5982,6977,-7999c672889,23144,676915,22121,681851,22121v4425,,8295,911,11614,2724c696784,26634,699368,29354,701209,33016v1845,3631,2768,8224,2768,13783l703977,88326r-10045,l693932,47482v,-5136,-1329,-9134,-3997,-12001c687267,32589,683609,31143,678956,31143v-3203,,-6067,695,-8595,2085c667865,34618,665896,36647,664451,39311v-1450,2667,-2173,5902,-2173,9700xm768616,37609r-9022,2552c759027,38660,758192,37198,757086,35780v-1078,-1446,-2552,-2636,-4425,-3574c750788,31271,748391,30804,745468,30804v-3998,,-7332,918,-9996,2764c732832,35385,731514,37693,731514,40505v,2496,906,4465,2724,5911c736051,47865,738890,49067,742748,50034r9701,2384c758292,53836,762645,56005,765509,58924v2863,2895,4297,6626,4297,11191c769806,73861,768728,77207,766571,80159v-2125,2947,-5104,5276,-8934,6977c753807,88837,749354,89688,744278,89688v-6666,,-12181,-1446,-16550,-4341c723359,82455,720595,78230,719429,72671r9533,-2385c729868,73805,731586,76441,734110,78198v2552,1761,5887,2640,9996,2640c748787,80838,752505,79843,755257,77858v2779,-2012,4169,-4425,4169,-7232c759426,68357,758631,66456,757042,64927v-1590,-1562,-4026,-2724,-7317,-3491l738830,58884v-5982,-1418,-10379,-3618,-13187,-6594c722863,49283,721473,45525,721473,41012v,-3686,1035,-6949,3108,-9785c726677,28392,729529,26163,733131,24550v3631,-1618,7744,-2429,12337,-2429c751938,22121,757014,23539,760700,26379v3718,2835,6354,6578,7916,11230xm813342,22972r,8511l779475,31483r,-8511l813342,22972xm789348,7317r10040,l799388,69603v,2840,411,4965,1234,6386c801473,77379,802551,78314,803857,78797v1330,451,2736,679,4209,679c809173,79476,810079,79420,810790,79304v711,-140,1278,-251,1701,-339l814536,87987v-683,255,-1633,511,-2851,766c810463,89037,808917,89177,807048,89177v-2840,,-5619,-611,-8343,-1829c796013,86129,793773,84268,791983,81772v-1757,-2496,-2635,-5643,-2635,-9445l789348,7317xm835767,89005v-2101,,-3902,-751,-5404,-2252c828858,85247,828107,83446,828107,81349v,-2101,751,-3902,2256,-5404c831865,74440,833666,73689,835767,73689v2097,,3898,751,5404,2256c842672,77447,843423,79248,843423,81349v,1390,-355,2664,-1062,3830c841678,86341,840759,87276,839593,87987v-1134,679,-2408,1018,-3826,1018xe" fillcolor="#7d88a1" stroked="f" strokeweight=".1108mm">
                      <v:stroke joinstyle="miter"/>
                      <v:path arrowok="t" o:connecttype="custom" o:connectlocs="76924,44758;71948,68585;58289,84073;38464,89516;18635,84073;4976,68585;0,44758;4976,20931;18635,5443;38464,0;58289,5443;71948,20931;76924,44758;66716,44758;62926,25656;52758,13870;38464,9869;24122,13870;13954,25656;10212,44758;13954,63860;24122,75646;38464,79648;52758,75646;62926,63860;66716,44758;86273,10552;86273,1190;151627,1190;151627,10552;124226,10552;124226,88326;113675,88326;113675,10552;86273,10552;184476,89688;168177,85518;157670,73777;154012,56160;157670,38460;167966,26463;183454,22121;193538,23823;202600,29354;209110,39398;211534,54798;211534,59052;161156,59052;161156,50373;201322,50373;199109,40505;192899,33651;183454,31143;173070,34123;166392,41779;164052,51907;164052,57694;166604,70242;173797,78030;184476,80666;191621,79560;197196,76157;200810,70458;210511,73178;205363,81860;196429,87647;184476,89688;236850,1190;236850,88326;226810,88326;226810,1190;236850,1190;293873,88326;282810,88326;314808,1190;325699,1190;357693,88326;346631,88326;320591,14977;319913,14977;293873,88326;297959,54287;342549,54287;342549,63649;297959,63649;297959,54287;411090,61608;411090,22972;421130,22972;421130,88326;411090,88326;411090,77263;410411,77263;403262,85730;391010,89177;380118,86497;372630,78326;369906,64499;369906,22972;379947,22972;379947,63820;383944,75223;394240,79476;401857,77563;408410,71692;411090,61608;467945,22972;467945,31483;434078,31483;434078,22972;467945,22972;443947,7317;453991,7317;453991,69603;455221,75989;458456,78797;462670,79476;465393,79304;467095,78965;469136,87987;466284,88753;461647,89177;453308,87348;446587,81772;443947,72327;443947,7317;508897,89688;493366,85475;482986,73689;479284,55989;482986,38164;493366,26335;508897,22121;524385,26335;534765,38164;538511,55989;534765,73689;524385,85475;508897,89688;508897,80666;519960,77219;526382,68158;528467,55989;526382,43780;519960,34630;508897,31143;497835,34630;491409,43780;489324,55989;491409,68158;497835,77219;508897,80666;561156,89005;555752,86753;553496,81349;555752,75945;561156,73689;566559,75945;568812,81349;567750,85179;564986,87987;561156,89005;632444,1190;632444,88326;621893,88326;621893,1190;632444,1190;662278,49011;662278,88326;652238,88326;652238,22972;661938,22972;661938,33184;662789,33184;669766,25185;681851,22121;693465,24845;701209,33016;703977,46799;703977,88326;693932,88326;693932,47482;689935,35481;678956,31143;670361,33228;664451,39311;662278,49011;768616,37609;759594,40161;757086,35780;752661,32206;745468,30804;735472,33568;731514,40505;734238,46416;742748,50034;752449,52418;765509,58924;769806,70115;766571,80159;757637,87136;744278,89688;727728,85347;719429,72671;728962,70286;734110,78198;744106,80838;755257,77858;759426,70626;757042,64927;749725,61436;738830,58884;725643,52290;721473,41012;724581,31227;733131,24550;745468,22121;760700,26379;768616,37609;813342,22972;813342,31483;779475,31483;779475,22972;813342,22972;789348,7317;799388,7317;799388,69603;800622,75989;803857,78797;808066,79476;810790,79304;812491,78965;814536,87987;811685,88753;807048,89177;798705,87348;791983,81772;789348,72327;789348,7317;835767,89005;830363,86753;828107,81349;830363,75945;835767,73689;841171,75945;843423,81349;842361,85179;839593,87987;835767,89005" o:connectangles="0,0,0,0,0,0,0,0,0,0,0,0,0,0,0,0,0,0,0,0,0,0,0,0,0,0,0,0,0,0,0,0,0,0,0,0,0,0,0,0,0,0,0,0,0,0,0,0,0,0,0,0,0,0,0,0,0,0,0,0,0,0,0,0,0,0,0,0,0,0,0,0,0,0,0,0,0,0,0,0,0,0,0,0,0,0,0,0,0,0,0,0,0,0,0,0,0,0,0,0,0,0,0,0,0,0,0,0,0,0,0,0,0,0,0,0,0,0,0,0,0,0,0,0,0,0,0,0,0,0,0,0,0,0,0,0,0,0,0,0,0,0,0,0,0,0,0,0,0,0,0,0,0,0,0,0,0,0,0,0,0,0,0,0,0,0,0,0,0,0,0,0,0,0,0,0,0,0,0,0,0,0,0,0,0,0,0,0,0,0,0,0,0,0,0,0,0,0,0,0,0,0,0,0,0,0,0,0,0,0,0,0,0,0,0,0,0,0,0,0,0,0,0,0,0,0,0,0,0,0,0,0,0,0,0,0,0,0,0,0,0,0,0,0,0,0,0,0,0"/>
                    </v:shape>
                  </v:group>
                  <v:group id="Espace réservé du contenu 4" o:spid="_x0000_s1116" style="position:absolute;left:5235;top:28076;width:7468;height:3275" coordorigin="5235,28076" coordsize="7468,3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">
                    <v:shape id="Forme libre : forme 1436595140" o:spid="_x0000_s1117" style="position:absolute;left:5235;top:28076;width:7468;height:3275;visibility:visible;mso-wrap-style:square;v-text-anchor:middle" coordsize="746833,327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" path="m,39938c,17880,17881,,39938,l706896,v22058,,39938,17880,39938,39938l746834,287551v,22058,-17880,39938,-39938,39938l39938,327489c17880,327489,,309609,,287551l,39938xe" stroked="f" strokeweight=".1108mm">
                      <v:stroke joinstyle="miter"/>
                      <v:path arrowok="t" o:connecttype="custom" o:connectlocs="0,39938;39938,0;706896,0;746834,39938;746834,287551;706896,327489;39938,327489;0,287551;0,39938" o:connectangles="0,0,0,0,0,0,0,0,0"/>
                    </v:shape>
                    <v:shape id="Forme libre : forme 1180681921" o:spid="_x0000_s1118" style="position:absolute;left:6633;top:29361;width:4737;height:1116;visibility:visible;mso-wrap-style:square;v-text-anchor:middle" coordsize="473764,111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" path="m,87136l,,10556,r,77775l51060,77775r,9361l,87136xm68589,87136l107560,10040r,-679l62630,9361,62630,r55825,l118455,9869,79652,87136r-11063,xm169543,87136l169543,r29442,c205819,,211410,1234,215747,3702v4369,2436,7604,5743,9701,9913c227549,17784,228599,22437,228599,27569v,5136,-1050,9801,-3151,13998c223379,45764,220172,49111,215835,51607v-4341,2468,-9901,3703,-16682,3703l178050,55310r,-9358l198814,45952v4680,,8438,-811,11274,-2428c212928,41906,214980,39726,216258,36974v1306,-2779,1957,-5915,1957,-9405c218215,24082,217564,20959,216258,18208v-1278,-2748,-3346,-4905,-6210,-6466c207181,10152,203382,9361,198646,9361r-18551,l180095,87136r-10552,xm244235,87136r,-65354l253936,21782r,9872l254614,31654v1191,-3235,3347,-5858,6466,-7871c264203,21770,267718,20763,271632,20763v739,,1661,12,2768,40c275506,20831,276341,20875,276912,20931r,10212c276568,31059,275789,30932,274571,30760v-1194,-196,-2456,-296,-3790,-296c267606,30464,264771,31131,262274,32461v-2468,1306,-4425,3123,-5870,5448c254982,40205,254275,42829,254275,45781r,41355l244235,87136xm313371,88498v-5899,,-11075,-1406,-15528,-4214c293418,81477,289959,77547,287463,72499v-2468,-5048,-3702,-10947,-3702,-17701c283761,47993,284995,42050,287463,36974v2496,-5080,5955,-9022,10380,-11829c302296,22337,307472,20931,313371,20931v5902,,11062,1406,15488,4214c333312,27952,336774,31894,339242,36974v2496,5076,3742,11019,3742,17824c342984,61552,341738,67451,339242,72499v-2468,5048,-5930,8978,-10383,11785c324433,87092,319273,88498,313371,88498xm313371,79476v4485,,8171,-1146,11062,-3447c327329,73733,329470,70714,330859,66967v1390,-3742,2085,-7799,2085,-12169c332944,50433,332249,46360,330859,42590v-1389,-3775,-3530,-6822,-6426,-9150c321542,31115,317856,29953,313371,29953v-4481,,-8168,1162,-11059,3487c299416,35768,297276,38815,295886,42590v-1390,3770,-2085,7843,-2085,12208c293801,59168,294496,63225,295886,66967v1390,3747,3530,6766,6426,9062c305203,78330,308890,79476,313371,79476xm363109,21782r15660,26722l394424,21782r11574,l384895,54459r21103,32677l394424,87136,378769,61780,363109,87136r-11570,l372299,54459,351539,21782r11570,xm426794,111642v-1702,,-3219,-140,-4553,-424c420907,110963,419984,110707,419473,110452r2556,-8851c424465,102224,426622,102452,428495,102284v1873,-171,3530,-1010,4976,-2512c434949,98298,436295,95902,437513,92583r1873,-5108l415220,21782r10891,l444151,73861r682,l462873,21782r10891,l446024,96665v-1246,3379,-2792,6171,-4637,8383c439542,107289,437401,108950,434961,110028v-2408,1074,-5132,1614,-8167,1614xe" fillcolor="#7d88a1" stroked="f" strokeweight=".1108mm">
                      <v:stroke joinstyle="miter"/>
                      <v:path arrowok="t" o:connecttype="custom" o:connectlocs="0,87136;0,0;10556,0;10556,77775;51060,77775;51060,87136;0,87136;68589,87136;107560,10040;107560,9361;62630,9361;62630,0;118455,0;118455,9869;79652,87136;68589,87136;169543,87136;169543,0;198985,0;215747,3702;225448,13615;228599,27569;225448,41567;215835,51607;199153,55310;178050,55310;178050,45952;198814,45952;210088,43524;216258,36974;218215,27569;216258,18208;210048,11742;198646,9361;180095,9361;180095,87136;169543,87136;244235,87136;244235,21782;253936,21782;253936,31654;254614,31654;261080,23783;271632,20763;274400,20803;276912,20931;276912,31143;274571,30760;270781,30464;262274,32461;256404,37909;254275,45781;254275,87136;244235,87136;313371,88498;297843,84284;287463,72499;283761,54798;287463,36974;297843,25145;313371,20931;328859,25145;339242,36974;342984,54798;339242,72499;328859,84284;313371,88498;313371,79476;324433,76029;330859,66967;332944,54798;330859,42590;324433,33440;313371,29953;302312,33440;295886,42590;293801,54798;295886,66967;302312,76029;313371,79476;363109,21782;378769,48504;394424,21782;405998,21782;384895,54459;405998,87136;394424,87136;378769,61780;363109,87136;351539,87136;372299,54459;351539,21782;363109,21782;426794,111642;422241,111218;419473,110452;422029,101601;428495,102284;433471,99772;437513,92583;439386,87475;415220,21782;426111,21782;444151,73861;444833,73861;462873,21782;473764,21782;446024,96665;441387,105048;434961,110028;426794,111642" o:connectangles="0,0,0,0,0,0,0,0,0,0,0,0,0,0,0,0,0,0,0,0,0,0,0,0,0,0,0,0,0,0,0,0,0,0,0,0,0,0,0,0,0,0,0,0,0,0,0,0,0,0,0,0,0,0,0,0,0,0,0,0,0,0,0,0,0,0,0,0,0,0,0,0,0,0,0,0,0,0,0,0,0,0,0,0,0,0,0,0,0,0,0,0,0,0,0,0,0,0,0,0,0,0,0,0,0,0,0,0,0,0,0"/>
                    </v:shape>
                  </v:group>
                  <v:group id="Espace réservé du contenu 4" o:spid="_x0000_s1119" style="position:absolute;left:5235;top:15096;width:7868;height:3275" coordorigin="5235,15096" coordsize="7867,3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">
                    <v:shape id="Forme libre : forme 632787655" o:spid="_x0000_s1120" style="position:absolute;left:5235;top:15096;width:7868;height:3275;visibility:visible;mso-wrap-style:square;v-text-anchor:middle" coordsize="786771,327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" path="m,39938c,17880,17881,,39938,l746834,v22057,,39938,17880,39938,39938l786772,287551v,22058,-17881,39938,-39938,39938l39938,327489c17880,327489,,309609,,287551l,39938xe" stroked="f" strokeweight=".1108mm">
                      <v:stroke joinstyle="miter"/>
                      <v:path arrowok="t" o:connecttype="custom" o:connectlocs="0,39938;39938,0;746834,0;786772,39938;786772,287551;746834,327489;39938,327489;0,287551;0,39938" o:connectangles="0,0,0,0,0,0,0,0,0"/>
                    </v:shape>
                    <v:shape id="Forme libre : forme 884428691" o:spid="_x0000_s1121" style="position:absolute;left:6602;top:16369;width:5174;height:899;visibility:visible;mso-wrap-style:square;v-text-anchor:middle" coordsize="517320,898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" path="m76924,44758v,9190,-1658,17133,-4976,23827c68629,75278,64076,80442,58289,84073v-5787,3630,-12397,5443,-19825,5443c31032,89516,24422,87703,18635,84073,12848,80442,8295,75278,4976,68585,1657,61891,,53948,,44758,,35568,1657,27625,4976,20931,8295,14238,12848,9074,18635,5444,24422,1813,31032,,38464,v7428,,14038,1813,19825,5444c64076,9074,68629,14238,71948,20931v3318,6694,4976,14637,4976,23827xm66716,44758v,-7544,-1266,-13914,-3790,-19102c60430,20464,57043,16534,52758,13870,48504,11202,43740,9869,38464,9869v-5276,,-10056,1333,-14342,4001c19869,16534,16478,20464,13954,25656v-2496,5188,-3742,11558,-3742,19102c10212,52302,11458,58672,13954,63860v2524,5192,5915,9122,10168,11786c28408,78314,33188,79648,38464,79648v5276,,10040,-1334,14294,-4002c57043,72982,60430,69052,62926,63860v2524,-5188,3790,-11558,3790,-19102xm86273,10552r,-9362l151627,1190r,9362l124226,10552r,77774l113675,88326r,-77774l86273,10552xm184472,89688v-6294,,-11726,-1390,-16295,-4170c163641,82711,160138,78797,157670,73777v-2440,-5052,-3658,-10923,-3658,-17617c154012,49467,155230,43568,157670,38460v2468,-5132,5899,-9134,10296,-11997c172391,23571,177555,22121,183454,22121v3402,,6765,568,10084,1702c196857,24961,199876,26802,202600,29354v2723,2524,4892,5875,6510,10044c210727,43568,211534,48700,211534,54798r,4254l161156,59052r,-8679l201322,50373v,-3686,-735,-6977,-2213,-9868c197663,37609,195595,35325,192899,33651v-2668,-1673,-5815,-2508,-9445,-2508c179452,31143,175993,32134,173070,34123v-2892,1957,-5120,4509,-6678,7656c164831,44930,164052,48305,164052,51907r,5787c164052,62626,164903,66812,166604,70242v1729,3407,4125,5999,7189,7788c176860,79787,180418,80666,184472,80666v2640,,5024,-367,7149,-1106c193777,78797,195635,77663,197196,76157v1558,-1530,2764,-3431,3614,-5699l210511,73178v-1018,3291,-2735,6186,-5148,8682c202955,84328,199976,86257,196429,87647v-3546,1358,-7532,2041,-11957,2041xm236850,1190r,87136l226810,88326r,-87136l236850,1190xm337952,22972v-511,-4309,-2580,-7656,-6210,-10040c328112,10552,323655,9357,318379,9357v-3854,,-7233,627,-10124,1874c305391,12481,303151,14194,301533,16378v-1589,2185,-2384,4665,-2384,7445c299149,26151,299704,28152,300810,29825v1135,1642,2580,3020,4338,4126c306909,35029,308750,35924,310679,36631v1929,683,3702,1234,5320,1661l324849,40672v2268,596,4792,1418,7572,2469c335229,44191,337908,45625,340464,47438v2580,1789,4709,4086,6382,6893c348520,57139,349355,60585,349355,64671v,4709,-1235,8962,-3703,12764c343212,81233,339642,84256,334933,86497v-4681,2240,-10368,3363,-17061,3363c311629,89860,306226,88849,301661,86836v-4541,-2013,-8115,-4820,-10723,-8422c288358,74811,286896,70626,286557,65861r10891,c297731,69152,298837,71876,300766,74028v1957,2129,4425,3719,7405,4769c311174,79815,314409,80327,317872,80327v4025,,7644,-651,10847,-1957c331926,77036,334462,75195,336335,72838v1873,-2380,2807,-5160,2807,-8339c339142,61608,338336,59251,336718,57438v-1617,-1817,-3742,-3291,-6382,-4425c327700,51879,324849,50885,321786,50034l311062,46971v-6809,-1957,-12197,-4753,-16166,-8383c290922,34957,288937,30205,288937,24334v,-4876,1322,-9134,3958,-12764c295563,7912,299137,5076,303618,3063,308127,1018,313163,,318722,v5616,,10608,1006,14977,3019c338064,5004,341527,7728,344079,11187v2580,3462,3942,7392,4085,11785l337952,22972xm393593,88326r-26890,l366703,1190r28081,c403238,1190,410471,2935,416486,6422v6010,3463,10619,8439,13826,14937c433515,27825,435121,35568,435121,44586v,9078,-1618,16894,-4853,23444c427037,74556,422329,79576,416142,83094v-6182,3487,-13698,5232,-22549,5232xm377255,78965r15659,c400119,78965,406090,77575,410827,74795v4736,-2780,8267,-6737,10591,-11869c423746,57790,424909,51679,424909,44586v,-7033,-1151,-13087,-3447,-18167c419166,21315,415731,17401,411166,14677v-4569,-2752,-10256,-4125,-17061,-4125l377255,10552r,68413xm452821,88326r,-87136l463373,1190r,43229l464391,44419,503534,1190r13786,l480729,40505r36591,47821l504556,88326,474263,47821,463373,60074r,28252l452821,88326xe" fillcolor="#7d88a1" stroked="f" strokeweight=".1108mm">
                      <v:stroke joinstyle="miter"/>
                      <v:path arrowok="t" o:connecttype="custom" o:connectlocs="76924,44758;71948,68585;58289,84073;38464,89516;18635,84073;4976,68585;0,44758;4976,20931;18635,5444;38464,0;58289,5444;71948,20931;76924,44758;66716,44758;62926,25656;52758,13870;38464,9869;24122,13870;13954,25656;10212,44758;13954,63860;24122,75646;38464,79648;52758,75646;62926,63860;66716,44758;86273,10552;86273,1190;151627,1190;151627,10552;124226,10552;124226,88326;113675,88326;113675,10552;86273,10552;184472,89688;168177,85518;157670,73777;154012,56160;157670,38460;167966,26463;183454,22121;193538,23823;202600,29354;209110,39398;211534,54798;211534,59052;161156,59052;161156,50373;201322,50373;199109,40505;192899,33651;183454,31143;173070,34123;166392,41779;164052,51907;164052,57694;166604,70242;173793,78030;184472,80666;191621,79560;197196,76157;200810,70458;210511,73178;205363,81860;196429,87647;184472,89688;236850,1190;236850,88326;226810,88326;226810,1190;236850,1190;337952,22972;331742,12932;318379,9357;308255,11231;301533,16378;299149,23823;300810,29825;305148,33951;310679,36631;315999,38292;324849,40672;332421,43141;340464,47438;346846,54331;349355,64671;345652,77435;334933,86497;317872,89860;301661,86836;290938,78414;286557,65861;297448,65861;300766,74028;308171,78797;317872,80327;328719,78370;336335,72838;339142,64499;336718,57438;330336,53013;321786,50034;311062,46971;294896,38588;288937,24334;292895,11570;303618,3063;318722,0;333699,3019;344079,11187;348164,22972;337952,22972;393593,88326;366703,88326;366703,1190;394784,1190;416486,6422;430312,21359;435121,44586;430268,68030;416142,83094;393593,88326;377255,78965;392914,78965;410827,74795;421418,62926;424909,44586;421462,26419;411166,14677;394105,10552;377255,10552;377255,78965;452821,88326;452821,1190;463373,1190;463373,44419;464391,44419;503534,1190;517320,1190;480729,40505;517320,88326;504556,88326;474263,47821;463373,60074;463373,88326;452821,88326" o:connectangles="0,0,0,0,0,0,0,0,0,0,0,0,0,0,0,0,0,0,0,0,0,0,0,0,0,0,0,0,0,0,0,0,0,0,0,0,0,0,0,0,0,0,0,0,0,0,0,0,0,0,0,0,0,0,0,0,0,0,0,0,0,0,0,0,0,0,0,0,0,0,0,0,0,0,0,0,0,0,0,0,0,0,0,0,0,0,0,0,0,0,0,0,0,0,0,0,0,0,0,0,0,0,0,0,0,0,0,0,0,0,0,0,0,0,0,0,0,0,0,0,0,0,0,0,0,0,0,0,0,0,0,0,0,0,0,0,0,0,0,0,0,0,0,0,0,0,0"/>
                    </v:shape>
                  </v:group>
                  <v:shape id="Forme libre : forme 1413071797" o:spid="_x0000_s1122" style="position:absolute;left:30340;top:5604;width:10208;height:1197;visibility:visible;mso-wrap-style:square;v-text-anchor:middle" coordsize="1020802,1196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" path="m33923,95739v-6522,,-12329,-1119,-17421,-3363c11438,90107,7436,86992,4497,83034,1585,79049,88,74448,,69240r19034,c19150,71420,19865,73341,21175,75003v1338,1629,3111,2895,5324,3798c28711,79704,31199,80155,33967,80155v2880,,5428,-511,7640,-1530c43816,77607,45549,76193,46799,74392v1254,-1805,1877,-3886,1877,-6246c48676,65761,48009,63653,46671,61815,45361,59954,43468,58501,40992,57450,38548,56404,35640,55881,32262,55881r-8339,l23923,41998r8339,c35113,41998,37633,41503,39814,40513v2212,-991,3930,-2357,5152,-4106c46188,34634,46799,32565,46799,30209v,-2241,-535,-4206,-1614,-5895c44139,22597,42653,21259,40732,20300v-1893,-962,-4105,-1441,-6637,-1441c31535,18859,29191,19326,27066,20256v-2125,903,-3826,2197,-5108,3886c20680,25828,19997,27809,19909,30077r-18120,c1877,24925,3347,20388,6198,16458,9050,12528,12892,9457,17724,7245,22585,5004,28072,3886,34183,3886v6170,,11570,1118,16198,3359c55006,9485,58600,12512,61165,16326v2588,3783,3869,8032,3841,12749c65034,34079,63477,38256,60334,41603v-3115,3347,-7173,5472,-12181,6374l48153,48676v6577,843,11586,3131,15020,6853c66636,59228,68353,63856,68321,69412v32,5096,-1437,9621,-4409,13578c60973,86948,56915,90063,51735,92332v-5184,2272,-11118,3407,-17812,3407xm82088,94516r,-67059l100116,27457r,11702l100815,39159v1222,-4162,3274,-7305,6154,-9429c109852,27577,113171,26499,116925,26499v931,,1933,60,3012,175c121015,26790,121961,26950,122776,27154r,16502c121902,43392,120696,43161,119150,42957v-1542,-204,-2952,-304,-4233,-304c112181,42653,109737,43248,107580,44443v-2125,1162,-3810,2791,-5064,4888c101294,51428,100683,53844,100683,56580r,37936l82088,94516xm153980,95607v-5096,,-9709,-1310,-13839,-3930c136036,89029,132777,85143,130360,80023v-2388,-5152,-3578,-11466,-3578,-18946c126782,53393,128016,47003,130492,41911v2472,-5124,5763,-8950,9865,-11482c144490,27868,149015,26586,153936,26586v3754,,6881,639,9385,1921c165853,29758,167890,31331,169431,33220v1574,1865,2768,3698,3583,5504l173581,38724r,-33616l192136,5108r,89408l173801,94516r,-10739l173014,83777v-875,1861,-2113,3710,-3710,5544c167730,91126,165677,92623,163145,93818v-2500,1194,-5559,1789,-9165,1789xm159870,80810v3000,,5532,-815,7600,-2448c169563,76704,171165,74392,172271,71420v1134,-2967,1701,-6445,1701,-10431c173972,56999,173421,53536,172315,50597v-1106,-2939,-2708,-5208,-4805,-6809c165418,42186,162870,41387,159870,41387v-3055,,-5631,827,-7724,2489c150050,45533,148464,47833,147386,50773v-1079,2939,-1614,6342,-1614,10216c145772,64887,146307,68337,147386,71333v1106,2971,2692,5299,4760,6985c154239,79979,156815,80810,159870,80810xm235880,119661r,-92204l254215,27457r,11267l255046,38724v815,-1806,1993,-3639,3534,-5504c260154,31331,262190,29758,264695,28507v2532,-1282,5675,-1921,9429,-1921c279012,26586,283525,27868,287655,30429v4133,2532,7436,6358,9912,11482c300040,47003,301278,53393,301278,61077v,7480,-1206,13794,-3623,18946c295267,85143,292008,89029,287874,91677v-4101,2620,-8702,3930,-13794,3930c270470,95607,267398,95012,264866,93818v-2500,-1195,-4552,-2692,-6154,-4497c257111,87487,255889,85638,255046,83777r-567,l254479,119661r-18599,xm254083,60989v,3986,555,7464,1662,10431c256851,74392,258449,76704,260545,78362v2097,1633,4641,2448,7640,2448c271213,80810,273772,79979,275869,78318v2097,-1686,3683,-4014,4761,-6985c281732,68337,282287,64887,282287,60989v,-3874,-539,-7277,-1617,-10216c279595,47833,278010,45533,275913,43876v-2097,-1662,-4672,-2489,-7728,-2489c265158,41387,262598,42186,260501,43788v-2064,1601,-3650,3870,-4756,6809c254638,53536,254083,56999,254083,60989xm332796,95782v-4277,,-8087,-742,-11438,-2224c318012,92044,315364,89816,313415,86876v-1921,-2967,-2884,-6665,-2884,-11090c310531,72064,311218,68932,312584,66400v1370,-2532,3231,-4569,5587,-6110c320532,58748,323207,57582,326207,56795v3027,-782,6198,-1338,9517,-1657c339622,54731,342765,54351,345153,54004v2388,-380,4118,-931,5196,-1662c351423,51615,351962,50541,351962,49111r,-259c351962,46088,351092,43947,349342,42434v-1717,-1514,-4161,-2269,-7332,-2269c338663,40165,335999,40904,334022,42390v-1980,1454,-3290,3287,-3929,5499l312891,46495v871,-4077,2588,-7600,5152,-10567c320603,32933,323906,30632,327952,29031v4074,-1630,8790,-2445,14146,-2445c345824,26586,349386,27022,352793,27896v3435,871,6474,2225,9126,4058c364595,33791,366703,36148,368249,39027v1542,2852,2312,6274,2312,10260l370561,94516r-17636,l352925,85219r-523,c351324,87312,349882,89161,348076,90762v-1801,1570,-3969,2808,-6501,3710c339043,95347,336115,95782,332796,95782xm338124,82946v2736,,5152,-539,7249,-1613c347466,80227,349111,78741,350305,76880v1194,-1865,1789,-3974,1789,-6330l352094,63433v-583,379,-1382,727,-2400,1046c348704,64771,347585,65046,346331,65310v-1250,232,-2504,451,-3754,655c341327,66141,340189,66300,339170,66444v-2180,320,-4085,831,-5719,1530c331822,68673,330556,69619,329653,70809v-902,1167,-1350,2620,-1350,4366c328303,77707,329218,79644,331051,80982v1865,1309,4221,1964,7073,1964xm384991,94516r,-67059l403019,27457r,11702l403718,39159v1222,-4162,3274,-7305,6158,-9429c412755,27577,416074,26499,419828,26499v931,,1938,60,3012,175c423918,26790,424865,26950,425679,27154r,16502c424805,43392,423599,43161,422057,42957v-1546,-204,-2956,-304,-4237,-304c415084,42653,412640,43248,410487,44443v-2125,1162,-3814,2791,-5064,4888c404201,51428,403590,53844,403590,56580r,37936l384991,94516xm474323,27457r,13974l433942,41431r,-13974l474323,27457xm443108,11394r18599,l461707,73909v,1717,264,3059,787,4017c463017,78857,463744,79512,464674,79891v963,380,2069,567,3319,567c468868,80458,469738,80387,470613,80239v875,-172,1542,-304,2009,-392l475546,93686v-931,291,-2241,627,-3930,1006c469930,95099,467877,95347,465461,95435v-4481,172,-8411,-423,-11785,-1793c450325,92276,447721,90151,445860,87268v-1865,-2880,-2780,-6518,-2752,-10911l443108,11394xm497919,119533v-2357,,-4569,-191,-6634,-567c489248,118615,487559,118179,486221,117656r4189,-13926c493701,104748,496465,105008,498705,104513v2273,-463,4062,-2213,5372,-5236l505167,96437,481113,27457r19557,l514553,76704r698,l529266,27457r19689,88l522892,101765v-1250,3579,-2956,6694,-5108,9342c515659,113782,512967,115851,509708,117305v-3259,1486,-7189,2228,-11789,2228xm642720,46579r-17025,1051c625403,46172,624776,44862,623818,43700v-963,-1194,-2228,-2141,-3798,-2840c618474,40133,616629,39770,614472,39770v-2879,,-5311,611,-7288,1833c605203,42797,604213,44399,604213,46408v,1597,643,2951,1921,4057c607416,51571,609612,52458,612727,53129r12137,2444c631382,56911,636243,59068,639445,62035v3203,2968,4805,6869,4805,11702c644250,78130,642952,81988,640364,85303v-2564,3319,-6082,5911,-10567,7772c625344,94908,620208,95826,614385,95826v-8874,,-15947,-1849,-21215,-5543c587930,86557,584859,81493,583956,75091r18296,-963c602803,76836,604141,78901,606265,80327v2125,1397,4849,2096,8164,2096c617692,82423,620311,81796,622288,80546v2009,-1282,3028,-2923,3056,-4932c625316,73925,624601,72543,623207,71464v-1398,-1106,-3550,-1949,-6462,-2532l605131,66620v-6550,-1310,-11422,-3578,-14625,-6809c587335,56580,585749,52458,585749,47454v,-4309,1162,-8020,3491,-11131c591596,33208,594899,30808,599148,29119v4282,-1690,9286,-2533,15021,-2533c622640,26586,629301,28376,634162,31954v4892,3582,7744,8455,8558,14625xm686520,95826v-6897,,-12836,-1397,-17812,-4189c663760,88813,659946,84824,657270,79672v-2680,-5180,-4018,-11307,-4018,-18380c653252,54395,654590,48341,657270,43133v2676,-5212,6446,-9270,11306,-12181c673464,28040,679200,26586,685777,26586v4425,,8543,711,12357,2137c701972,30121,705323,32234,708174,35057v2880,2820,5120,6374,6722,10652c716497,49958,717296,54934,717296,60637r,5108l660672,65745r,-11526l699791,54219v,-2675,-583,-5048,-1745,-7113c696880,45038,695266,43424,693198,42258v-2037,-1194,-4409,-1789,-7117,-1789c683261,40469,680757,41124,678573,42434v-2153,1282,-3843,3011,-5065,5196c672286,49782,671659,52183,671631,54830r,10959c671631,69108,672242,71976,673464,74392v1254,2416,3016,4277,5284,5587c681017,81289,683712,81944,686824,81944v2068,,3957,-291,5675,-875c694216,80486,695686,79616,696908,78450v1226,-1163,2156,-2588,2795,-4278l716905,75306v-875,4134,-2664,7744,-5372,10828c708857,89189,705394,91577,701145,93294v-4221,1690,-9098,2532,-14625,2532xm729433,94516r,-67059l747465,27457r,11702l748164,39159v1222,-4162,3275,-7305,6154,-9429c757202,27577,760516,26499,764271,26499v934,,1937,60,3015,175c768360,26790,769307,26950,770122,27154r,16502c769251,43392,768041,43161,766499,42957v-1542,-204,-2955,-304,-4233,-304c759530,42653,757082,43248,754929,44443v-2124,1162,-3814,2791,-5064,4888c748643,51428,748032,53844,748032,56580r,37936l729433,94516xm844298,27457l820850,94516r-20955,l776452,27457r19645,l810023,75438r699,l824608,27457r19690,xm853815,94516r,-67059l872410,27457r,67059l853815,94516xm863200,18815v-2763,,-5136,-915,-7117,-2752c854102,14202,853116,11977,853116,9385v,-2560,986,-4760,2967,-6593c858064,931,860420,,863156,v2796,,5164,931,7117,2792c872250,4625,873241,6825,873241,9385v,2592,-991,4817,-2968,6678c868320,17900,865964,18815,863200,18815xm917607,95826v-6869,,-12776,-1453,-17724,-4365c894962,88522,891181,84448,888533,79236v-2620,-5208,-3930,-11206,-3930,-17988c884603,54379,885925,48357,888576,43177v2676,-5212,6474,-9270,11395,-12181c904887,28056,910738,26586,917519,26586v5851,,10975,1063,15368,3188c937280,31898,940759,34882,943323,38724v2560,3842,3970,8351,4233,13530l930004,52254v-491,-3346,-1801,-6038,-3926,-8075c923981,42114,921230,41080,917827,41080v-2884,,-5400,787,-7552,2356c908150,44982,906489,47234,905294,50206v-1190,2967,-1789,6561,-1789,10783c903505,65266,904088,68904,905251,71904v1194,2995,2867,5280,5024,6853c912427,80327,914943,81113,917827,81113v2125,,4030,-435,5719,-1310c925263,78933,926673,77667,927779,76005v1135,-1689,1877,-3710,2225,-6066l947556,69939v-291,5120,-1689,9633,-4193,13531c940891,87344,937472,90371,933107,92551v-4369,2185,-9533,3275,-15500,3275xm990022,95826v-6897,,-12832,-1397,-17812,-4189c967262,88813,963452,84824,960772,79672v-2676,-5180,-4014,-11307,-4014,-18380c956758,54395,958096,48341,960772,43133v2680,-5212,6450,-9270,11310,-12181c976970,28040,982706,26586,989279,26586v4425,,8543,711,12357,2137c1005478,30121,1008825,32234,1011676,35057v2884,2820,5124,6374,6726,10652c1020003,49958,1020802,54934,1020802,60637r,5108l964179,65745r,-11526l1003293,54219v,-2675,-579,-5048,-1745,-7113c1000386,45038,998768,43424,996704,42258v-2037,-1194,-4409,-1789,-7117,-1789c986763,40469,984259,41124,982079,42434v-2153,1282,-3843,3011,-5064,5196c975792,49782,975165,52183,975137,54830r,10959c975137,69108,975748,71976,976970,74392v1251,2416,3012,4277,5284,5587c984523,81289,987214,81944,990330,81944v2064,,3958,-291,5675,-875c997722,80486,999192,79616,1000414,78450v1222,-1163,2153,-2588,2795,-4278l1020411,75306v-875,4134,-2664,7744,-5372,10828c1012363,89189,1008897,91577,1004647,93294v-4217,1690,-9094,2532,-14625,2532xe" fillcolor="#acb3c3" stroked="f" strokeweight=".1108mm">
                    <v:stroke joinstyle="miter"/>
                    <v:path arrowok="t" o:connecttype="custom" o:connectlocs="33923,95739;16502,92376;4497,83034;0,69240;19034,69240;21175,75003;26499,78801;33967,80155;41607,78625;46799,74392;48676,68146;46671,61815;40992,57450;32262,55881;23923,55881;23923,41998;32262,41998;39814,40513;44966,36407;46799,30209;45185,24314;40732,20300;34095,18859;27066,20256;21958,24142;19909,30077;1789,30077;6198,16458;17724,7245;34183,3886;50381,7245;61165,16326;65006,29075;60334,41603;48153,47977;48153,48676;63173,55529;68321,69412;63912,82990;51735,92332;33923,95739;82088,94516;82088,27457;100116,27457;100116,39159;100815,39159;106969,29730;116925,26499;119937,26674;122776,27154;122776,43656;119150,42957;114917,42653;107580,44443;102516,49331;100683,56580;100683,94516;82088,94516;153980,95607;140141,91677;130360,80023;126782,61077;130492,41911;140357,30429;153936,26586;163321,28507;169431,33220;173014,38724;173581,38724;173581,5108;192136,5108;192136,94516;173801,94516;173801,83777;173014,83777;169304,89321;163145,93818;153980,95607;159870,80810;167470,78362;172271,71420;173972,60989;172315,50597;167510,43788;159870,41387;152146,43876;147386,50773;145772,60989;147386,71333;152146,78318;159870,80810;235880,119661;235880,27457;254215,27457;254215,38724;255046,38724;258580,33220;264695,28507;274124,26586;287655,30429;297567,41911;301278,61077;297655,80023;287874,91677;274080,95607;264866,93818;258712,89321;255046,83777;254479,83777;254479,119661;235880,119661;254083,60989;255745,71420;260545,78362;268185,80810;275869,78318;280630,71333;282287,60989;280670,50773;275913,43876;268185,41387;260501,43788;255745,50597;254083,60989;332796,95782;321358,93558;313415,86876;310531,75786;312584,66400;318171,60290;326207,56795;335724,55138;345153,54004;350349,52342;351962,49111;351962,48852;349342,42434;342010,40165;334022,42390;330093,47889;312891,46495;318043,35928;327952,29031;342098,26586;352793,27896;361919,31954;368249,39027;370561,49287;370561,94516;352925,94516;352925,85219;352402,85219;348076,90762;341575,94472;332796,95782;338124,82946;345373,81333;350305,76880;352094,70550;352094,63433;349694,64479;346331,65310;342577,65965;339170,66444;333451,67974;329653,70809;328303,75175;331051,80982;338124,82946;384991,94516;384991,27457;403019,27457;403019,39159;403718,39159;409876,29730;419828,26499;422840,26674;425679,27154;425679,43656;422057,42957;417820,42653;410487,44443;405423,49331;403590,56580;403590,94516;384991,94516;474323,27457;474323,41431;433942,41431;433942,27457;474323,27457;443108,11394;461707,11394;461707,73909;462494,77926;464674,79891;467993,80458;470613,80239;472622,79847;475546,93686;471616,94692;465461,95435;453676,93642;445860,87268;443108,76357;443108,11394;497919,119533;491285,118966;486221,117656;490410,103730;498705,104513;504077,99277;505167,96437;481113,27457;500670,27457;514553,76704;515251,76704;529266,27457;548955,27545;522892,101765;517784,111107;509708,117305;497919,119533;642720,46579;625695,47630;623818,43700;620020,40860;614472,39770;607184,41603;604213,46408;606134,50465;612727,53129;624864,55573;639445,62035;644250,73737;640364,85303;629797,93075;614385,95826;593170,90283;583956,75091;602252,74128;606265,80327;614429,82423;622288,80546;625344,75614;623207,71464;616745,68932;605131,66620;590506,59811;585749,47454;589240,36323;599148,29119;614169,26586;634162,31954;642720,46579;686520,95826;668708,91637;657270,79672;653252,61292;657270,43133;668576,30952;685777,26586;698134,28723;708174,35057;714896,45709;717296,60637;717296,65745;660672,65745;660672,54219;699791,54219;698046,47106;693198,42258;686081,40469;678573,42434;673508,47630;671631,54830;671631,65789;673464,74392;678748,79979;686824,81944;692499,81069;696908,78450;699703,74172;716905,75306;711533,86134;701145,93294;686520,95826;729433,94516;729433,27457;747465,27457;747465,39159;748164,39159;754318,29730;764271,26499;767286,26674;770122,27154;770122,43656;766499,42957;762266,42653;754929,44443;749865,49331;748032,56580;748032,94516;729433,94516;844298,27457;820850,94516;799895,94516;776452,27457;796097,27457;810023,75438;810722,75438;824608,27457;844298,27457;853815,94516;853815,27457;872410,27457;872410,94516;853815,94516;863200,18815;856083,16063;853116,9385;856083,2792;863156,0;870273,2792;873241,9385;870273,16063;863200,18815;917607,95826;899883,91461;888533,79236;884603,61248;888576,43177;899971,30996;917519,26586;932887,29774;943323,38724;947556,52254;930004,52254;926078,44179;917827,41080;910275,43436;905294,50206;903505,60989;905251,71904;910275,78757;917827,81113;923546,79803;927779,76005;930004,69939;947556,69939;943363,83470;933107,92551;917607,95826;990022,95826;972210,91637;960772,79672;956758,61292;960772,43133;972082,30952;989279,26586;1001636,28723;1011676,35057;1018402,45709;1020802,60637;1020802,65745;964179,65745;964179,54219;1003293,54219;1001548,47106;996704,42258;989587,40469;982079,42434;977015,47630;975137,54830;975137,65789;976970,74392;982254,79979;990330,81944;996005,81069;1000414,78450;1003209,74172;1020411,75306;1015039,86134;1004647,93294;990022,95826" o:connectangles="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
                  </v:shape>
                  <v:shape id="Forme libre : forme 721606804" o:spid="_x0000_s1123" style="position:absolute;left:15259;top:16492;width:12481;height:9327;visibility:visible;mso-wrap-style:square;v-text-anchor:middle" coordsize="1248050,9327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" path="m1246298,48351v2336,-2340,2336,-6134,,-8474l1208174,1752v-2341,-2336,-6135,-2336,-8475,c1197362,4093,1197362,7887,1199699,10227r33891,33887l1199699,78001v-2337,2341,-2337,6135,,8475c1202039,88812,1205833,88812,1208174,86476r38124,-38125xm,932727r639002,l639002,920745,,920745r,11982xm772793,798936r,-627021l760812,171915r,627021l772793,798936xm894603,50105r347458,l1242061,38123r-347458,l894603,50105xm772793,171915v,-67275,54535,-121810,121810,-121810l894603,38123v-73893,,-133791,59899,-133791,133792l772793,171915xm639002,932727v73893,,133791,-59899,133791,-133791l760812,798936v,67274,-54535,121809,-121810,121809l639002,932727xe" fillcolor="#8ea9ec" stroked="f" strokeweight=".1108mm">
                    <v:stroke joinstyle="miter"/>
                    <v:path arrowok="t" o:connecttype="custom" o:connectlocs="1246298,48351;1246298,39877;1208174,1752;1199699,1752;1199699,10227;1233590,44114;1199699,78001;1199699,86476;1208174,86476;1246298,48351;0,932727;639002,932727;639002,920745;0,920745;0,932727;772793,798936;772793,171915;760812,171915;760812,798936;772793,798936;894603,50105;1242061,50105;1242061,38123;894603,38123;894603,50105;772793,171915;894603,50105;894603,38123;760812,171915;772793,171915;639002,932727;772793,798936;760812,798936;639002,920745;639002,932727" o:connectangles="0,0,0,0,0,0,0,0,0,0,0,0,0,0,0,0,0,0,0,0,0,0,0,0,0,0,0,0,0,0,0,0,0,0,0"/>
                  </v:shape>
                  <v:shape id="Forme libre : forme 1805056953" o:spid="_x0000_s1124" style="position:absolute;left:20132;top:5509;width:7488;height:5413;visibility:visible;mso-wrap-style:square;v-text-anchor:middle" coordsize="748829,541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" path="m747077,48352v2337,-2341,2337,-6135,,-8475l708953,1752v-2340,-2336,-6134,-2336,-8475,c698142,4093,698142,7887,700478,10227r33891,33887l700478,78001v-2336,2341,-2336,6135,,8475c702819,88812,706613,88812,708953,86476l747077,48352xm,541338r331419,l331419,529356,,529356r,11982xm465210,407547r,-235632l453228,171915r,235632l465210,407547xm587019,50105r155821,l742840,38123r-155821,l587019,50105xm465210,171915v,-67275,54534,-121810,121809,-121810l587019,38123v-73892,,-133791,59899,-133791,133792l465210,171915xm331419,541338v73892,,133791,-59899,133791,-133791l453228,407547v,67275,-54535,121809,-121809,121809l331419,541338xe" fillcolor="#8ea9ec" stroked="f" strokeweight=".1108mm">
                    <v:stroke joinstyle="miter"/>
                    <v:path arrowok="t" o:connecttype="custom" o:connectlocs="747077,48352;747077,39877;708953,1752;700478,1752;700478,10227;734369,44114;700478,78001;700478,86476;708953,86476;747077,48352;0,541338;331419,541338;331419,529356;0,529356;0,541338;465210,407547;465210,171915;453228,171915;453228,407547;465210,407547;587019,50105;742840,50105;742840,38123;587019,38123;587019,50105;465210,171915;587019,50105;587019,38123;453228,171915;465210,171915;331419,541338;465210,407547;453228,407547;331419,529356;331419,541338" o:connectangles="0,0,0,0,0,0,0,0,0,0,0,0,0,0,0,0,0,0,0,0,0,0,0,0,0,0,0,0,0,0,0,0,0,0,0"/>
                  </v:shape>
                  <v:shape id="Forme libre : forme 246262438" o:spid="_x0000_s1125" style="position:absolute;left:20132;top:10803;width:7608;height:5373;visibility:visible;mso-wrap-style:square;v-text-anchor:middle" coordsize="760811,537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" path="m759059,488992v2336,2341,2336,6135,,8475l720934,535592v-2340,2336,-6134,2336,-8474,c710123,533251,710123,529457,712460,527117r33891,-33887l712460,459343v-2337,-2341,-2337,-6135,,-8475c714800,448532,718594,448532,720934,450868r38125,38124xm,l338827,r,11981l,11981,,xm472618,133791r,231638l460637,365429r,-231638l472618,133791xm594428,487239r160393,l754821,499221r-160393,l594428,487239xm472618,365429v,67275,54535,121810,121810,121810l594428,499221v-73893,,-133791,-59899,-133791,-133792l472618,365429xm338827,v73889,,133791,59898,133791,133791l460637,133791c460637,66516,406098,11981,338827,11981l338827,xe" fillcolor="#8ea9ec" stroked="f" strokeweight=".1108mm">
                    <v:stroke joinstyle="miter"/>
                    <v:path arrowok="t" o:connecttype="custom" o:connectlocs="759059,488992;759059,497467;720934,535592;712460,535592;712460,527117;746351,493230;712460,459343;712460,450868;720934,450868;759059,488992;0,0;338827,0;338827,11981;0,11981;0,0;472618,133791;472618,365429;460637,365429;460637,133791;472618,133791;594428,487239;754821,487239;754821,499221;594428,499221;594428,487239;472618,365429;594428,487239;594428,499221;460637,365429;472618,365429;338827,0;472618,133791;460637,133791;338827,11981;338827,0" o:connectangles="0,0,0,0,0,0,0,0,0,0,0,0,0,0,0,0,0,0,0,0,0,0,0,0,0,0,0,0,0,0,0,0,0,0,0"/>
                  </v:shape>
                  <v:shape id="Forme libre : forme 64877590" o:spid="_x0000_s1126" style="position:absolute;left:12703;top:17770;width:15037;height:12203;visibility:visible;mso-wrap-style:square;v-text-anchor:middle" coordsize="1503651,122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" path="m1501899,48351v2336,-2340,2336,-6134,,-8474l1463775,1752v-2341,-2336,-6135,-2336,-8475,c1452963,4093,1452963,7887,1455300,10227r33891,33887l1455300,78001v-2337,2341,-2337,6135,,8475c1457640,88812,1461434,88812,1463775,86476r38124,-38125xm,1220278r966195,l966195,1208296,,1208296r,11982xm1099987,1086487r,-914572l1088005,171915r,914572l1099987,1086487xm1221796,50105r275866,l1497662,38123r-275866,l1221796,50105xm1099987,171915v,-67275,54538,-121810,121809,-121810l1221796,38123v-73888,,-133791,59899,-133791,133792l1099987,171915xm966195,1220278v73893,,133792,-59899,133792,-133791l1088005,1086487v,67274,-54535,121809,-121810,121809l966195,1220278xe" fillcolor="#8ea9ec" stroked="f" strokeweight=".1108mm">
                    <v:stroke joinstyle="miter"/>
                    <v:path arrowok="t" o:connecttype="custom" o:connectlocs="1501899,48351;1501899,39877;1463775,1752;1455300,1752;1455300,10227;1489191,44114;1455300,78001;1455300,86476;1463775,86476;1501899,48351;0,1220278;966195,1220278;966195,1208296;0,1208296;0,1220278;1099987,1086487;1099987,171915;1088005,171915;1088005,1086487;1099987,1086487;1221796,50105;1497662,50105;1497662,38123;1221796,38123;1221796,50105;1099987,171915;1221796,50105;1221796,38123;1088005,171915;1099987,171915;966195,1220278;1099987,1086487;1088005,1086487;966195,1208296;966195,1220278" o:connectangles="0,0,0,0,0,0,0,0,0,0,0,0,0,0,0,0,0,0,0,0,0,0,0,0,0,0,0,0,0,0,0,0,0,0,0"/>
                  </v:shape>
                  <v:shape id="Forme libre : forme 326723992" o:spid="_x0000_s1127" style="position:absolute;left:13981;top:19128;width:13759;height:15038;visibility:visible;mso-wrap-style:square;v-text-anchor:middle" coordsize="1375850,1503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" path="m1374098,48351v2337,-2340,2337,-6134,,-8474l1335974,1752v-2340,-2336,-6134,-2336,-8475,c1325163,4093,1325163,7887,1327499,10227r33891,33887l1327499,78001v-2336,2341,-2336,6135,,8475c1329840,88812,1333634,88812,1335974,86476r38124,-38125xm,1503835r954757,l954757,1491854,,1491854r,11981xm1088548,1370044r,-1198129l1076567,171915r,1198129l1088548,1370044xm1210358,50105r159503,l1369861,38123r-159503,l1210358,50105xm1088548,171915v,-67275,54535,-121810,121810,-121810l1210358,38123v-73889,,-133791,59899,-133791,133792l1088548,171915xm954757,1503835v73893,,133791,-59899,133791,-133791l1076567,1370044v,67275,-54535,121810,-121810,121810l954757,1503835xe" fillcolor="#8ea9ec" stroked="f" strokeweight=".1108mm">
                    <v:stroke joinstyle="miter"/>
                    <v:path arrowok="t" o:connecttype="custom" o:connectlocs="1374098,48351;1374098,39877;1335974,1752;1327499,1752;1327499,10227;1361390,44114;1327499,78001;1327499,86476;1335974,86476;1374098,48351;0,1503835;954757,1503835;954757,1491854;0,1491854;0,1503835;1088548,1370044;1088548,171915;1076567,171915;1076567,1370044;1088548,1370044;1210358,50105;1369861,50105;1369861,38123;1210358,38123;1210358,50105;1088548,171915;1210358,50105;1210358,38123;1076567,171915;1088548,171915;954757,1503835;1088548,1370044;1076567,1370044;954757,1491854;954757,1503835" o:connectangles="0,0,0,0,0,0,0,0,0,0,0,0,0,0,0,0,0,0,0,0,0,0,0,0,0,0,0,0,0,0,0,0,0,0,0"/>
                  </v:shape>
                  <v:shape id="Forme libre : forme 610027413" o:spid="_x0000_s1128" style="position:absolute;left:35546;top:22784;width:882;height:6410;visibility:visible;mso-wrap-style:square;v-text-anchor:middle" coordsize="88228,640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" path="m48351,1752v-2340,-2336,-6134,-2336,-8474,l1752,39877v-2336,2340,-2336,6134,,8474c4093,50688,7887,50688,10227,48351l44114,14460,78001,48351v2341,2337,6135,2337,8475,c88812,46011,88812,42217,86476,39877l48351,1752xm38124,5990r,635008l50105,640998r,-635008l38124,5990xe" fillcolor="#8ea9ec" stroked="f" strokeweight=".1108mm">
                    <v:stroke joinstyle="miter"/>
                    <v:path arrowok="t" o:connecttype="custom" o:connectlocs="48351,1752;39877,1752;1752,39877;1752,48351;10227,48351;44114,14460;78001,48351;86476,48351;86476,39877;48351,1752;38124,5990;38124,640998;50105,640998;50105,5990;38124,5990" o:connectangles="0,0,0,0,0,0,0,0,0,0,0,0,0,0,0"/>
                  </v:shape>
                  <v:shape id="Forme libre : forme 1349209260" o:spid="_x0000_s1129" style="position:absolute;left:27876;top:30166;width:13411;height:958;visibility:visible;mso-wrap-style:square;v-text-anchor:middle" coordsize="1341046,95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" path="m80458,36407r-19122,c60989,33935,60274,31739,59196,29817,58121,27869,56740,26207,55050,24841,53361,23471,51412,22425,49199,21698v-2180,-731,-4553,-1094,-7117,-1094c37458,20604,33424,21754,29989,24054v-3434,2269,-6094,5588,-7987,9953c20109,38344,19162,43612,19162,49810v,6374,947,11730,2840,16067c23923,70214,26599,73489,30033,75702v3435,2208,7409,3315,11922,3315c44487,79017,46827,78685,48980,78014v2184,-671,4121,-1645,5807,-2923c56476,73781,57874,72191,58980,70330v1134,-1861,1921,-3986,2356,-6374l80458,64044v-495,4102,-1733,8063,-3710,11874c74799,79704,72163,83094,68845,86090v-3287,2971,-7217,5327,-11786,7073c52518,94880,47382,95739,41647,95739v-7975,,-15104,-1806,-21391,-5412c13998,86717,9050,81493,5412,74652,1801,67814,,59531,,49810,,40061,1833,31767,5499,24925,9166,18088,14142,12876,20428,9297,26718,5687,33787,3886,41647,3886v5180,,9985,727,14406,2181c60506,7524,64451,9649,67886,12441v3435,2763,6226,6154,8383,10172c78450,26631,79847,31227,80458,36407xm112261,5108r,89408l93666,94516r,-89408l112261,5108xm127162,94516r,-67059l145760,27457r,67059l127162,94516xm136547,18815v-2764,,-5136,-915,-7117,-2752c127453,14202,126463,11977,126463,9385v,-2559,990,-4760,2967,-6593c131411,931,133767,,136503,v2796,,5168,931,7117,2792c145597,4625,146587,6826,146587,9385v,2592,-990,4817,-2967,6678c141671,17900,139311,18815,136547,18815xm191218,95826v-6898,,-12836,-1397,-17813,-4189c168457,88813,164643,84824,161967,79672v-2680,-5180,-4018,-11307,-4018,-18380c157949,54395,159287,48341,161967,43133v2676,-5212,6446,-9270,11307,-12181c178162,28040,183897,26587,190475,26587v4425,,8542,710,12352,2136c206669,30121,210020,32234,212872,35057v2879,2820,5120,6374,6721,10652c221195,49958,221993,54934,221993,60637r,5108l165370,65745r,-11526l204489,54219v,-2675,-583,-5048,-1746,-7112c201577,45038,199964,43424,197895,42258v-2037,-1194,-4409,-1789,-7117,-1789c187959,40469,185455,41124,183270,42434v-2153,1282,-3842,3011,-5064,5196c176984,49782,176357,52183,176329,54830r,10959c176329,69108,176940,71976,178162,74392v1254,2416,3015,4277,5284,5587c185714,81289,188406,81944,191521,81944v2069,,3958,-291,5675,-875c198914,80486,200383,79616,201605,78450v1222,-1163,2157,-2588,2796,-4278l221602,75306v-875,4134,-2664,7745,-5372,10828c213555,89189,210092,91577,205843,93294v-4222,1690,-9098,2532,-14625,2532xm252729,55749r,38767l234131,94516r,-67059l251855,27457r,11834l252642,39291v1485,-3902,3973,-6985,7464,-9258c263601,27737,267834,26587,272810,26587v4657,,8718,1018,12181,3055c288454,31679,291149,34590,293070,38372v1922,3754,2880,8239,2880,13447l295950,94516r-18599,l277351,55138v32,-4106,-1018,-7305,-3143,-9605c272083,43205,269160,42043,265434,42043v-2504,,-4717,535,-6638,1613c256907,44734,255421,46304,254343,48372v-1046,2037,-1586,4498,-1614,7377xm346275,27457r,13974l305894,41431r,-13974l346275,27457xm315060,11394r18599,l333659,73909v,1717,264,3059,787,4017c334969,78857,335696,79512,336626,79891v963,380,2069,567,3319,567c340820,80458,341691,80386,342565,80239v875,-172,1542,-304,2009,-392l347497,93686v-930,291,-2240,627,-3929,1006c341882,95100,339830,95347,337413,95435v-4481,172,-8411,-423,-11785,-1793c322277,92276,319673,90151,317812,87268v-1865,-2880,-2780,-6518,-2752,-10911l315060,11394xm406098,5108r,89408l387192,94516r,-89408l406098,5108xm439897,55749r,38767l421302,94516r,-67059l439027,27457r,11834l439809,39291v1486,-3902,3974,-6985,7469,-9258c450768,27737,455006,26587,459982,26587v4657,,8714,1018,12181,3055c475626,31679,478317,34590,480238,38372v1921,3754,2880,8239,2880,13447l483118,94516r-18595,l464523,55138v28,-4106,-1023,-7305,-3143,-9605c459255,43205,456328,42043,452601,42043v-2500,,-4712,535,-6633,1613c444075,44734,442589,46304,441515,48372v-1051,2037,-1586,4498,-1618,7377xm553572,46579r-17026,1051c536255,46172,535628,44862,534665,43700v-958,-1194,-2224,-2141,-3798,-2840c529326,40133,527476,39770,525324,39770v-2880,,-5312,611,-7289,1833c516054,42797,515064,44399,515064,46408v,1597,643,2951,1921,4057c518267,51572,520463,52458,523578,53129r12138,2444c542233,56911,547094,59068,550297,62035v3203,2968,4800,6869,4800,11702c555097,78130,553803,81988,551211,85303v-2560,3319,-6082,5911,-10563,7772c536195,94908,531059,95826,525236,95826v-8874,,-15947,-1849,-21215,-5543c498781,86557,495710,81493,494807,75091r18292,-963c513654,76836,514992,78901,517117,80327v2124,1397,4844,2096,8163,2096c528539,82423,531159,81796,533140,80546v2009,-1282,3027,-2923,3055,-4932c536167,73925,535452,72543,534054,71465v-1393,-1107,-3550,-1950,-6458,-2533l515982,66620v-6549,-1310,-11426,-3578,-14625,-6809c498186,56580,496597,52458,496597,47454v,-4309,1166,-8019,3494,-11131c502448,33208,505750,30808,510000,29119v4281,-1690,9285,-2532,15020,-2532c533487,26587,540153,28376,545013,31954v4893,3583,7744,8455,8559,14625xm602479,27457r,13974l562095,41431r,-13974l602479,27457xm571264,11394r18595,l589859,73909v,1717,264,3059,787,4017c591169,78857,591900,79512,592830,79891v959,380,2065,567,3319,567c597020,80458,597895,80386,598765,80239v875,-172,1546,-304,2009,-392l603701,93686v-934,291,-2244,627,-3929,1006c598082,95100,596030,95347,593613,95435v-4481,172,-8411,-423,-11785,-1793c578481,92276,575877,90151,574012,87268v-1861,-2880,-2780,-6518,-2748,-10911l571264,11394xm614592,94516r,-67059l632624,27457r,11702l633323,39159v1222,-4162,3271,-7305,6155,-9429c642357,27577,645676,26499,649430,26499v931,,1937,60,3011,175c653520,26790,654466,26950,655281,27154r,16502c654406,43392,653200,43161,651659,42957v-1546,-204,-2956,-304,-4238,-304c644686,42653,642241,43249,640089,44443v-2125,1162,-3814,2791,-5064,4888c633802,51428,633192,53844,633192,56580r,37936l614592,94516xm707899,65965r,-38508l726498,27457r,67059l708642,94516r,-12180l707943,82336v-1514,3929,-4030,7088,-7552,9473c696896,94197,692635,95391,687599,95391v-4482,,-8427,-1018,-11830,-3059c672362,90295,669698,87400,667777,83646v-1893,-3755,-2851,-8252,-2879,-13491l664898,27457r18595,l683493,66840v32,3957,1094,7085,3187,9385c688777,78521,691584,79672,695107,79672v2240,,4337,-508,6286,-1526c703342,77096,704915,75554,706110,73517v1222,-2037,1817,-4553,1789,-7552xm741374,94516r,-67059l759099,27457r,11834l759882,39291v1397,-3930,3726,-7029,6985,-9298c770130,27721,774028,26587,778569,26587v4596,,8514,1150,11745,3446c793541,32306,795698,35389,796772,39291r699,c798841,35449,801313,32377,804895,30077v3607,-2328,7872,-3490,12792,-3490c823942,26587,829022,28579,832924,32565v3925,3962,5890,9577,5890,16854l838814,94516r-18555,l820259,53085v,-3726,-986,-6518,-2967,-8383c815315,42841,812839,41911,809871,41911v-3378,,-6010,1074,-7903,3231c800079,47266,799132,50074,799132,53564r,40952l781100,94516r,-41822c781100,49403,780154,46783,778265,44834v-1865,-1949,-4325,-2923,-7381,-2923c768820,41911,766955,42434,765297,43480v-1629,1019,-2923,2460,-3886,4321c760453,49639,759969,51791,759969,54263r,40253l741374,94516xm884068,95826v-6901,,-12836,-1397,-17812,-4189c861307,88813,857493,84824,854817,79672v-2680,-5180,-4017,-11307,-4017,-18380c850800,54395,852137,48341,854817,43133v2676,-5212,6446,-9270,11307,-12181c871012,28040,876747,26587,883325,26587v4421,,8542,710,12353,2136c899520,30121,902866,32234,905722,35057v2879,2820,5120,6374,6721,10652c914045,49958,914844,54934,914844,60637r,5108l858220,65745r,-11526l897339,54219v,-2675,-583,-5048,-1749,-7112c894427,45038,892810,43424,890745,42258v-2036,-1194,-4409,-1789,-7117,-1789c880805,40469,878305,41124,876120,42434v-2153,1282,-3842,3011,-5064,5196c869834,49782,869207,52183,869179,54830r,10959c869179,69108,869790,71976,871012,74392v1250,2416,3011,4277,5284,5587c878564,81289,881256,81944,884371,81944v2069,,3958,-291,5675,-875c891764,80486,893233,79616,894455,78450v1223,-1163,2157,-2588,2796,-4278l914452,75306v-874,4134,-2664,7745,-5371,10828c906405,89189,902942,91577,898693,93294v-4221,1690,-9098,2532,-14625,2532xm945580,55749r,38767l926981,94516r,-67059l944705,27457r,11834l945492,39291v1485,-3902,3974,-6985,7464,-9258c956451,27737,960684,26587,965660,26587v4657,,8719,1018,12181,3055c981304,31679,983996,34590,985917,38372v1921,3754,2883,8239,2883,13447l988800,94516r-18599,l970201,55138v28,-4106,-1018,-7305,-3143,-9605c964934,43205,962010,42043,958284,42043v-2504,,-4717,535,-6638,1613c949757,44734,948272,46304,947193,48372v-1046,2037,-1585,4498,-1613,7377xm1039126,27457r,13974l998741,41431r,-13974l1039126,27457xm1007910,11394r18599,l1026509,73909v,1717,260,3059,787,4017c1027819,78857,1028546,79512,1029477,79891v962,380,2064,567,3319,567c1033666,80458,1034541,80386,1035415,80239v871,-172,1542,-304,2009,-392l1040348,93686v-931,291,-2241,627,-3930,1006c1034728,95100,1032680,95347,1030263,95435v-4481,172,-8411,-423,-11789,-1793c1015127,92276,1012523,90151,1010662,87268v-1865,-2880,-2780,-6518,-2752,-10911l1007910,11394xm1070361,95783v-4278,,-8092,-743,-11438,-2225c1055576,92044,1052928,89816,1050979,86876v-1921,-2967,-2883,-6665,-2883,-11090c1048096,72064,1048783,68932,1050148,66400v1370,-2532,3231,-4569,5588,-6110c1058096,58748,1060772,57582,1063771,56795v3027,-782,6199,-1338,9517,-1657c1077186,54731,1080329,54351,1082718,54004v2384,-380,4117,-931,5195,-1662c1088988,51615,1089527,50541,1089527,49111r,-259c1089527,46088,1088656,43947,1086907,42434v-1717,-1514,-4162,-2269,-7333,-2269c1076228,40165,1073564,40904,1071583,42390v-1977,1454,-3287,3287,-3926,5499l1050456,46496v871,-4078,2588,-7601,5148,-10568c1058168,32933,1061471,30632,1065517,29031v4073,-1630,8790,-2444,14145,-2444c1083385,26587,1086951,27022,1090358,27896v3434,871,6474,2225,9121,4058c1102159,33791,1104268,36148,1105813,39027v1542,2852,2313,6274,2313,10260l1108126,94516r-17637,l1090489,85219r-527,c1088888,87312,1087446,89161,1085641,90762v-1805,1570,-3974,2808,-6506,3711c1076603,95347,1073680,95783,1070361,95783xm1075689,82947v2735,,5151,-540,7248,-1614c1085030,80227,1086675,78741,1087870,76880v1194,-1865,1789,-3974,1789,-6330l1089659,63433v-583,379,-1382,727,-2401,1046c1086268,64771,1085146,65046,1083896,65310v-1250,232,-2504,451,-3754,655c1078892,66141,1077753,66301,1076735,66444v-2181,320,-4090,831,-5719,1530c1069386,68673,1068120,69619,1067218,70810v-903,1166,-1354,2619,-1354,4365c1065864,77707,1066782,79644,1068616,80982v1861,1310,4221,1965,7073,1965xm1158224,27457r,13974l1117839,41431r,-13974l1158224,27457xm1127008,11394r18595,l1145603,73909v,1717,264,3059,787,4017c1146913,78857,1147644,79512,1148575,79891v958,380,2064,567,3319,567c1152764,80458,1153639,80386,1154509,80239v875,-172,1546,-304,2009,-392l1159446,93686v-935,291,-2245,627,-3930,1006c1153827,95100,1151774,95347,1149358,95435v-4482,172,-8411,-423,-11786,-1793c1134225,92276,1131621,90151,1129756,87268v-1861,-2880,-2780,-6518,-2748,-10911l1127008,11394xm1170337,94516r,-67059l1188936,27457r,67059l1170337,94516xm1179722,18815v-2764,,-5136,-915,-7117,-2752c1170628,14202,1169638,11977,1169638,9385v,-2559,990,-4760,2967,-6593c1174586,931,1176942,,1179678,v2796,,5168,931,7117,2792c1188776,4625,1189762,6826,1189762,9385v,2592,-986,4817,-2967,6678c1184846,17900,1182490,18815,1179722,18815xm1234129,95826v-6781,,-12644,-1441,-17592,-4321c1211616,88594,1207818,84548,1205142,79368v-2676,-5212,-4017,-11250,-4017,-18120c1201125,54323,1202466,48269,1205142,43089v2676,-5212,6474,-9258,11395,-12137c1221485,28040,1227348,26587,1234129,26587v6782,,12632,1453,17553,4365c1256630,33831,1260440,37877,1263120,43089v2676,5180,4014,11234,4014,18159c1267134,68118,1265796,74156,1263120,79368v-2680,5180,-6490,9226,-11438,12137c1246761,94385,1240911,95826,1234129,95826xm1234217,81421v3087,,5663,-875,7728,-2620c1244014,77024,1245567,74608,1246618,71552v1074,-3055,1613,-6533,1613,-10431c1248231,57219,1247692,53740,1246618,50685v-1051,-3055,-2604,-5471,-4673,-7249c1239880,41663,1237304,40776,1234217,40776v-3115,,-5731,887,-7856,2660c1224264,45214,1222679,47630,1221601,50685v-1047,3055,-1570,6534,-1570,10436c1220031,65019,1220554,68497,1221601,71552v1078,3056,2663,5472,4760,7249c1228486,80546,1231102,81421,1234217,81421xm1297826,55749r,38767l1279227,94516r,-67059l1296955,27457r,11834l1297738,39291v1486,-3902,3974,-6985,7468,-9258c1308697,27737,1312930,26587,1317910,26587v4657,,8715,1018,12177,3055c1333554,31679,1336246,34590,1338167,38372v1921,3754,2879,8239,2879,13447l1341046,94516r-18599,l1322447,55138v32,-4106,-1018,-7305,-3143,-9605c1317179,43205,1314256,42043,1310530,42043v-2504,,-4713,535,-6634,1613c1302003,44734,1300517,46304,1299443,48372v-1050,2037,-1589,4498,-1617,7377xe" fillcolor="#f5a800" stroked="f" strokeweight=".1108mm">
                    <v:stroke joinstyle="miter"/>
                    <v:path arrowok="t" o:connecttype="custom" o:connectlocs="80458,36407;61336,36407;59196,29817;55050,24841;49199,21698;42082,20604;29989,24054;22002,34007;19162,49810;22002,65877;30033,75702;41955,79017;48980,78014;54787,75091;58980,70330;61336,63956;80458,64044;76748,75918;68845,86090;57059,93163;41647,95739;20256,90327;5412,74652;0,49810;5499,24925;20428,9297;41647,3886;56053,6067;67886,12441;76269,22613;80458,36407;112261,5108;112261,94516;93666,94516;93666,5108;112261,5108;127162,94516;127162,27457;145760,27457;145760,94516;127162,94516;136547,18815;129430,16063;126463,9385;129430,2792;136503,0;143620,2792;146587,9385;143620,16063;136547,18815;191218,95826;173405,91637;161967,79672;157949,61292;161967,43133;173274,30952;190475,26587;202827,28723;212872,35057;219593,45709;221993,60637;221993,65745;165370,65745;165370,54219;204489,54219;202743,47107;197895,42258;190778,40469;183270,42434;178206,47630;176329,54830;176329,65789;178162,74392;183446,79979;191521,81944;197196,81069;201605,78450;204401,74172;221602,75306;216230,86134;205843,93294;191218,95826;252729,55749;252729,94516;234131,94516;234131,27457;251855,27457;251855,39291;252642,39291;260106,30033;272810,26587;284991,29642;293070,38372;295950,51819;295950,94516;277351,94516;277351,55138;274208,45533;265434,42043;258796,43656;254343,48372;252729,55749;346275,27457;346275,41431;305894,41431;305894,27457;346275,27457;315060,11394;333659,11394;333659,73909;334446,77926;336626,79891;339945,80458;342565,80239;344574,79847;347497,93686;343568,94692;337413,95435;325628,93642;317812,87268;315060,76357;315060,11394;406098,5108;406098,94516;387192,94516;387192,5108;406098,5108;439897,55749;439897,94516;421302,94516;421302,27457;439027,27457;439027,39291;439809,39291;447278,30033;459982,26587;472163,29642;480238,38372;483118,51819;483118,94516;464523,94516;464523,55138;461380,45533;452601,42043;445968,43656;441515,48372;439897,55749;553572,46579;536546,47630;534665,43700;530867,40860;525324,39770;518035,41603;515064,46408;516985,50465;523578,53129;535716,55573;550297,62035;555097,73737;551211,85303;540648,93075;525236,95826;504021,90283;494807,75091;513099,74128;517117,80327;525280,82423;533140,80546;536195,75614;534054,71465;527596,68932;515982,66620;501357,59811;496597,47454;500091,36323;510000,29119;525020,26587;545013,31954;553572,46579;602479,27457;602479,41431;562095,41431;562095,27457;602479,27457;571264,11394;589859,11394;589859,73909;590646,77926;592830,79891;596149,80458;598765,80239;600774,79847;603701,93686;599772,94692;593613,95435;581828,93642;574012,87268;571264,76357;571264,11394;614592,94516;614592,27457;632624,27457;632624,39159;633323,39159;639478,29730;649430,26499;652441,26674;655281,27154;655281,43656;651659,42957;647421,42653;640089,44443;635025,49331;633192,56580;633192,94516;614592,94516;707899,65965;707899,27457;726498,27457;726498,94516;708642,94516;708642,82336;707943,82336;700391,91809;687599,95391;675769,92332;667777,83646;664898,70155;664898,27457;683493,27457;683493,66840;686680,76225;695107,79672;701393,78146;706110,73517;707899,65965;741374,94516;741374,27457;759099,27457;759099,39291;759882,39291;766867,29993;778569,26587;790314,30033;796772,39291;797471,39291;804895,30077;817687,26587;832924,32565;838814,49419;838814,94516;820259,94516;820259,53085;817292,44702;809871,41911;801968,45142;799132,53564;799132,94516;781100,94516;781100,52694;778265,44834;770884,41911;765297,43480;761411,47801;759969,54263;759969,94516;741374,94516;884068,95826;866256,91637;854817,79672;850800,61292;854817,43133;866124,30952;883325,26587;895678,28723;905722,35057;912443,45709;914844,60637;914844,65745;858220,65745;858220,54219;897339,54219;895590,47107;890745,42258;883628,40469;876120,42434;871056,47630;869179,54830;869179,65789;871012,74392;876296,79979;884371,81944;890046,81069;894455,78450;897251,74172;914452,75306;909081,86134;898693,93294;884068,95826;945580,55749;945580,94516;926981,94516;926981,27457;944705,27457;944705,39291;945492,39291;952956,30033;965660,26587;977841,29642;985917,38372;988800,51819;988800,94516;970201,94516;970201,55138;967058,45533;958284,42043;951646,43656;947193,48372;945580,55749;1039126,27457;1039126,41431;998741,41431;998741,27457;1039126,27457;1007910,11394;1026509,11394;1026509,73909;1027296,77926;1029477,79891;1032796,80458;1035415,80239;1037424,79847;1040348,93686;1036418,94692;1030263,95435;1018474,93642;1010662,87268;1007910,76357;1007910,11394;1070361,95783;1058923,93558;1050979,86876;1048096,75786;1050148,66400;1055736,60290;1063771,56795;1073288,55138;1082718,54004;1087913,52342;1089527,49111;1089527,48852;1086907,42434;1079574,40165;1071583,42390;1067657,47889;1050456,46496;1055604,35928;1065517,29031;1079662,26587;1090358,27896;1099479,31954;1105813,39027;1108126,49287;1108126,94516;1090489,94516;1090489,85219;1089962,85219;1085641,90762;1079135,94473;1070361,95783;1075689,82947;1082937,81333;1087870,76880;1089659,70550;1089659,63433;1087258,64479;1083896,65310;1080142,65965;1076735,66444;1071016,67974;1067218,70810;1065864,75175;1068616,80982;1075689,82947;1158224,27457;1158224,41431;1117839,41431;1117839,27457;1158224,27457;1127008,11394;1145603,11394;1145603,73909;1146390,77926;1148575,79891;1151894,80458;1154509,80239;1156518,79847;1159446,93686;1155516,94692;1149358,95435;1137572,93642;1129756,87268;1127008,76357;1127008,11394;1170337,94516;1170337,27457;1188936,27457;1188936,94516;1170337,94516;1179722,18815;1172605,16063;1169638,9385;1172605,2792;1179678,0;1186795,2792;1189762,9385;1186795,16063;1179722,18815;1234129,95826;1216537,91505;1205142,79368;1201125,61248;1205142,43089;1216537,30952;1234129,26587;1251682,30952;1263120,43089;1267134,61248;1263120,79368;1251682,91505;1234129,95826;1234217,81421;1241945,78801;1246618,71552;1248231,61121;1246618,50685;1241945,43436;1234217,40776;1226361,43436;1221601,50685;1220031,61121;1221601,71552;1226361,78801;1234217,81421;1297826,55749;1297826,94516;1279227,94516;1279227,27457;1296955,27457;1296955,39291;1297738,39291;1305206,30033;1317910,26587;1330087,29642;1338167,38372;1341046,51819;1341046,94516;1322447,94516;1322447,55138;1319304,45533;1310530,42043;1303896,43656;1299443,48372;1297826,55749" o:connectangles="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
                  </v:shape>
                  <v:shape id="Forme libre : forme 492543338" o:spid="_x0000_s1130" style="position:absolute;left:43715;top:12019;width:4872;height:5315;visibility:visible;mso-wrap-style:square;v-text-anchor:middle" coordsize="487259,531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" path="m1767,483184v-2356,2341,-2356,6135,,8475l39908,529784v2316,2336,6110,2336,8467,c50691,527443,50691,523649,48375,521309l14468,487422,48375,453535v2316,-2341,2316,-6135,,-8475c46018,442724,42224,442724,39908,445060l1767,483184xm485492,48351v2357,-2340,2357,-6134,,-8474l447352,1752v-2317,-2336,-6111,-2336,-8467,c436569,4093,436569,7887,438885,10227r33907,33887l438885,78001v-2316,2341,-2316,6135,,8475c441241,88812,445035,88812,447352,86476l485492,48351xm6001,493413r122129,l128130,481431r-122129,l6001,493413xm261921,359621r,-187706l249940,171915r,187706l261921,359621xm383731,50105r97528,l481259,38123r-97528,l383731,50105xm261921,171915v,-67275,54515,-121810,121810,-121810l383731,38123v-73885,,-133791,59899,-133791,133792l261921,171915xm128130,493413v73885,,133791,-59899,133791,-133792l249940,359621v,67275,-54555,121810,-121810,121810l128130,493413xe" fillcolor="#a9c265" stroked="f" strokeweight=".1108mm">
                    <v:stroke joinstyle="miter"/>
                    <v:path arrowok="t" o:connecttype="custom" o:connectlocs="1767,483184;1767,491659;39908,529784;48375,529784;48375,521309;14468,487422;48375,453535;48375,445060;39908,445060;1767,483184;485492,48351;485492,39877;447352,1752;438885,1752;438885,10227;472792,44114;438885,78001;438885,86476;447352,86476;485492,48351;6001,493413;128130,493413;128130,481431;6001,481431;6001,493413;261921,359621;261921,171915;249940,171915;249940,359621;261921,359621;383731,50105;481259,50105;481259,38123;383731,38123;383731,50105;261921,171915;383731,50105;383731,38123;249940,171915;261921,171915;128130,493413;261921,359621;249940,359621;128130,481431;128130,493413" o:connectangles="0,0,0,0,0,0,0,0,0,0,0,0,0,0,0,0,0,0,0,0,0,0,0,0,0,0,0,0,0,0,0,0,0,0,0,0,0,0,0,0,0,0,0,0,0"/>
                  </v:shape>
                  <v:shape id="Forme libre : forme 2101630736" o:spid="_x0000_s1131" style="position:absolute;left:43715;top:18928;width:4872;height:5315;visibility:visible;mso-wrap-style:square;v-text-anchor:middle" coordsize="487259,5315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" path="m485492,483185v2357,2340,2357,6134,,8474l447352,529784v-2317,2336,-6111,2336,-8467,c436569,527443,436569,523649,438885,521309r33907,-33887l438885,453535v-2316,-2340,-2316,-6135,,-8475c441241,442724,445035,442724,447352,445060r38140,38125xm1767,48351v-2356,-2340,-2356,-6134,,-8474l39908,1752v2316,-2336,6110,-2336,8467,c50691,4093,50691,7887,48375,10227l14468,44114,48375,78001v2316,2341,2316,6135,,8475c46018,88812,42224,88812,39908,86476l1767,48351xm481259,493413r-122129,l359130,481431r122129,l481259,493413xm225338,359621r,-187706l237320,171915r,187706l225338,359621xm103529,50105r-97528,l6001,38123r97528,l103529,50105xm225338,171915v,-67275,-54515,-121810,-121809,-121810l103529,38123v73884,,133791,59899,133791,133792l225338,171915xm359130,493413v-73885,,-133792,-59899,-133792,-133792l237320,359621v,67275,54554,121810,121810,121810l359130,493413xe" fillcolor="#a9c265" stroked="f" strokeweight=".1108mm">
                    <v:stroke joinstyle="miter"/>
                    <v:path arrowok="t" o:connecttype="custom" o:connectlocs="485492,483185;485492,491659;447352,529784;438885,529784;438885,521309;472792,487422;438885,453535;438885,445060;447352,445060;485492,483185;1767,48351;1767,39877;39908,1752;48375,1752;48375,10227;14468,44114;48375,78001;48375,86476;39908,86476;1767,48351;481259,493413;359130,493413;359130,481431;481259,481431;481259,493413;225338,359621;225338,171915;237320,171915;237320,359621;225338,359621;103529,50105;6001,50105;6001,38123;103529,38123;103529,50105;225338,171915;103529,50105;103529,38123;237320,171915;225338,171915;359130,493413;225338,359621;237320,359621;359130,481431;359130,493413" o:connectangles="0,0,0,0,0,0,0,0,0,0,0,0,0,0,0,0,0,0,0,0,0,0,0,0,0,0,0,0,0,0,0,0,0,0,0,0,0,0,0,0,0,0,0,0,0"/>
                  </v:shape>
                  <v:shape id="Forme libre : forme 896481680" o:spid="_x0000_s1132" style="position:absolute;left:43715;top:17650;width:4872;height:882;visibility:visible;mso-wrap-style:square;v-text-anchor:middle" coordsize="487259,882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" path="m1767,39877v-2356,2340,-2356,6134,,8474l39908,86476v2316,2336,6110,2336,8467,c50691,84136,50691,80342,48375,78001l14468,44114,48375,10227v2316,-2340,2316,-6134,,-8475c46018,-584,42224,-584,39908,1752l1767,39877xm485492,48351v2357,-2340,2357,-6134,,-8474l447352,1752v-2317,-2336,-6111,-2336,-8467,c436569,4093,436569,7887,438885,10227r33907,33887l438885,78001v-2316,2341,-2316,6135,,8475c441241,88812,445035,88812,447352,86476l485492,48351xm6001,50105r475258,l481259,38123r-475258,l6001,50105xe" fillcolor="#a9c265" stroked="f" strokeweight=".1108mm">
                    <v:stroke joinstyle="miter"/>
                    <v:path arrowok="t" o:connecttype="custom" o:connectlocs="1767,39877;1767,48351;39908,86476;48375,86476;48375,78001;14468,44114;48375,10227;48375,1752;39908,1752;1767,39877;485492,48351;485492,39877;447352,1752;438885,1752;438885,10227;472792,44114;438885,78001;438885,86476;447352,86476;485492,48351;6001,50105;481259,50105;481259,38123;6001,38123;6001,50105" o:connectangles="0,0,0,0,0,0,0,0,0,0,0,0,0,0,0,0,0,0,0,0,0,0,0,0,0"/>
                  </v:shape>
                </v:group>
                <v:shapetype id="_x0000_t202" coordsize="21600,21600" o:spt="202" path="m,l,21600r21600,l21600,xe">
                  <v:stroke joinstyle="miter"/>
                  <v:path gradientshapeok="t" o:connecttype="rect"/>
                </v:shapetype>
                <v:shape id="ZoneTexte 5" o:spid="_x0000_s1133" type="#_x0000_t202" style="position:absolute;top:3962;width:5041;height:3315;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" filled="f" stroked="f">
                  <v:textbox style="mso-fit-shape-to-text:t" inset="0,0,0,0">
                    <w:txbxContent>
                      <w:p w14:paraId="26B355EC" w14:textId="77777777" w:rsidR="007F3E45" w:rsidRDefault="007F3E45" w:rsidP="007F3E45">
                        <w:pPr>
                          <w:rPr>
                            <w:rFonts w:asciiTheme="minorHAnsi" w:hAnsi="Calibri" w:cstheme="minorBidi"/>
                            <w:color w:val="F4B083" w:themeColor="accent2" w:themeTint="99"/>
                            <w:kern w:val="24"/>
                            <w:sz w:val="28"/>
                            <w:szCs w:val="28"/>
                          </w:rPr>
                        </w:pPr>
                        <w:r>
                          <w:rPr>
                            <w:rFonts w:asciiTheme="minorHAnsi" w:hAnsi="Calibri" w:cstheme="minorBidi"/>
                            <w:color w:val="F4B083" w:themeColor="accent2" w:themeTint="99"/>
                            <w:kern w:val="24"/>
                            <w:sz w:val="28"/>
                            <w:szCs w:val="28"/>
                          </w:rPr>
                          <w:t>CNF /</w:t>
                        </w:r>
                      </w:p>
                    </w:txbxContent>
                  </v:textbox>
                </v:shape>
                <w10:wrap anchorx="margin"/>
              </v:group>
            </w:pict>
          </mc:Fallback>
        </mc:AlternateContent>
      </w:r>
    </w:p>
    <w:p w14:paraId="00B2846A" w14:textId="77777777" w:rsidR="007F3E45" w:rsidRDefault="007F3E45" w:rsidP="007F3E45">
      <w:pPr>
        <w:pStyle w:val="Paragraphedeliste"/>
        <w:ind w:left="0"/>
        <w:rPr>
          <w:lang w:val="en-US"/>
        </w:rPr>
      </w:pPr>
    </w:p>
    <w:p w14:paraId="5B8E78E6" w14:textId="77777777" w:rsidR="007F3E45" w:rsidRDefault="007F3E45" w:rsidP="007F3E45">
      <w:pPr>
        <w:pStyle w:val="Paragraphedeliste"/>
        <w:ind w:left="0"/>
        <w:rPr>
          <w:lang w:val="en-US"/>
        </w:rPr>
      </w:pPr>
    </w:p>
    <w:p w14:paraId="03C0F7B6" w14:textId="77777777" w:rsidR="007F3E45" w:rsidRDefault="007F3E45" w:rsidP="007F3E45">
      <w:pPr>
        <w:pStyle w:val="Paragraphedeliste"/>
        <w:ind w:left="0"/>
        <w:rPr>
          <w:lang w:val="en-US"/>
        </w:rPr>
      </w:pPr>
    </w:p>
    <w:p w14:paraId="1CEBAC21" w14:textId="77777777" w:rsidR="007F3E45" w:rsidRDefault="007F3E45" w:rsidP="007F3E45">
      <w:pPr>
        <w:pStyle w:val="Paragraphedeliste"/>
        <w:ind w:left="0"/>
        <w:rPr>
          <w:lang w:val="en-US"/>
        </w:rPr>
      </w:pPr>
    </w:p>
    <w:p w14:paraId="18372B82" w14:textId="77777777" w:rsidR="007F3E45" w:rsidRDefault="007F3E45" w:rsidP="007F3E45">
      <w:pPr>
        <w:pStyle w:val="Paragraphedeliste"/>
        <w:ind w:left="0"/>
        <w:rPr>
          <w:lang w:val="en-US"/>
        </w:rPr>
      </w:pPr>
    </w:p>
    <w:p w14:paraId="178CD293" w14:textId="77777777" w:rsidR="007F3E45" w:rsidRDefault="007F3E45" w:rsidP="007F3E45">
      <w:pPr>
        <w:pStyle w:val="Paragraphedeliste"/>
        <w:ind w:left="0"/>
        <w:rPr>
          <w:lang w:val="en-US"/>
        </w:rPr>
      </w:pPr>
    </w:p>
    <w:p w14:paraId="10771BA9" w14:textId="77777777" w:rsidR="007F3E45" w:rsidRDefault="007F3E45" w:rsidP="007F3E45">
      <w:pPr>
        <w:pStyle w:val="Paragraphedeliste"/>
        <w:ind w:left="0"/>
        <w:rPr>
          <w:lang w:val="en-US"/>
        </w:rPr>
      </w:pPr>
    </w:p>
    <w:p w14:paraId="446CD618" w14:textId="77777777" w:rsidR="007F3E45" w:rsidRDefault="007F3E45" w:rsidP="007F3E45">
      <w:pPr>
        <w:pStyle w:val="Paragraphedeliste"/>
        <w:ind w:left="0"/>
        <w:rPr>
          <w:lang w:val="en-US"/>
        </w:rPr>
      </w:pPr>
    </w:p>
    <w:p w14:paraId="1E5E3D4C" w14:textId="77777777" w:rsidR="007F3E45" w:rsidRDefault="007F3E45" w:rsidP="007F3E45">
      <w:pPr>
        <w:pStyle w:val="Paragraphedeliste"/>
        <w:ind w:left="0"/>
        <w:rPr>
          <w:lang w:val="en-US"/>
        </w:rPr>
      </w:pPr>
    </w:p>
    <w:p w14:paraId="206259A3" w14:textId="77777777" w:rsidR="007F3E45" w:rsidRDefault="007F3E45" w:rsidP="007F3E45">
      <w:pPr>
        <w:pStyle w:val="Paragraphedeliste"/>
        <w:ind w:left="0"/>
        <w:rPr>
          <w:lang w:val="en-US"/>
        </w:rPr>
      </w:pPr>
    </w:p>
    <w:p w14:paraId="78159190" w14:textId="77777777" w:rsidR="007F3E45" w:rsidRDefault="007F3E45" w:rsidP="007F3E45">
      <w:pPr>
        <w:pStyle w:val="Paragraphedeliste"/>
        <w:ind w:left="0"/>
        <w:rPr>
          <w:lang w:val="en-US"/>
        </w:rPr>
      </w:pPr>
    </w:p>
    <w:p w14:paraId="6E7E28DC" w14:textId="77777777" w:rsidR="007F3E45" w:rsidRDefault="007F3E45" w:rsidP="007F3E45">
      <w:pPr>
        <w:pStyle w:val="Paragraphedeliste"/>
        <w:ind w:left="0"/>
        <w:rPr>
          <w:lang w:val="en-US"/>
        </w:rPr>
      </w:pPr>
    </w:p>
    <w:p w14:paraId="78F28152" w14:textId="77777777" w:rsidR="007F3E45" w:rsidRDefault="007F3E45" w:rsidP="007F3E45">
      <w:pPr>
        <w:pStyle w:val="Paragraphedeliste"/>
        <w:ind w:left="0"/>
        <w:rPr>
          <w:lang w:val="en-US"/>
        </w:rPr>
      </w:pPr>
    </w:p>
    <w:p w14:paraId="711B7BE5" w14:textId="77777777" w:rsidR="007F3E45" w:rsidRDefault="007F3E45" w:rsidP="007F3E45">
      <w:pPr>
        <w:pStyle w:val="Paragraphedeliste"/>
        <w:ind w:left="0"/>
        <w:rPr>
          <w:lang w:val="en-US"/>
        </w:rPr>
      </w:pPr>
    </w:p>
    <w:p w14:paraId="466D0244" w14:textId="77777777" w:rsidR="007F3E45" w:rsidRDefault="007F3E45" w:rsidP="007F3E45">
      <w:pPr>
        <w:pStyle w:val="Paragraphedeliste"/>
        <w:ind w:left="0"/>
        <w:rPr>
          <w:lang w:val="en-US"/>
        </w:rPr>
      </w:pPr>
    </w:p>
    <w:p w14:paraId="5EFCD121" w14:textId="77777777" w:rsidR="007F3E45" w:rsidRDefault="007F3E45" w:rsidP="007F3E45">
      <w:pPr>
        <w:pStyle w:val="Paragraphedeliste"/>
        <w:ind w:left="0"/>
        <w:rPr>
          <w:lang w:val="en-US"/>
        </w:rPr>
      </w:pP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Figure 1: </w:t>
      </w:r>
      <w:r w:rsidRPr="001C3BE7">
        <w:rPr>
          <w:i/>
          <w:iCs/>
          <w:lang w:val="en-US"/>
        </w:rPr>
        <w:t>Open Telemetry diagram</w:t>
      </w:r>
    </w:p>
    <w:p w14:paraId="23EFC471" w14:textId="77777777" w:rsidR="007F3E45" w:rsidRDefault="007F3E45" w:rsidP="007F3E45">
      <w:pPr>
        <w:pStyle w:val="Paragraphedeliste"/>
        <w:ind w:left="0"/>
        <w:rPr>
          <w:lang w:val="en-US"/>
        </w:rPr>
      </w:pPr>
    </w:p>
    <w:p w14:paraId="404FFAA4" w14:textId="77777777" w:rsidR="007F3E45" w:rsidRDefault="007F3E45" w:rsidP="007F3E45">
      <w:pPr>
        <w:pStyle w:val="Paragraphedeliste"/>
        <w:ind w:left="0"/>
        <w:rPr>
          <w:lang w:val="en-US"/>
        </w:rPr>
      </w:pPr>
      <w:r>
        <w:rPr>
          <w:lang w:val="en-US"/>
        </w:rPr>
        <w:t xml:space="preserve">The figure above is showing the Open telemetry architecture diagram as detailed on www.opentelemetry.io </w:t>
      </w:r>
    </w:p>
    <w:p w14:paraId="574F4C61" w14:textId="77777777" w:rsidR="007F3E45" w:rsidRDefault="007F3E45" w:rsidP="007F3E45">
      <w:pPr>
        <w:pStyle w:val="Paragraphedeliste"/>
        <w:ind w:left="0"/>
        <w:rPr>
          <w:lang w:val="en-US"/>
        </w:rPr>
      </w:pPr>
      <w:r>
        <w:rPr>
          <w:lang w:val="en-US"/>
        </w:rPr>
        <w:t>The use of this framework in the 3GPP context can be achived by the integration of this into the network management system as a MnS.</w:t>
      </w:r>
    </w:p>
    <w:p w14:paraId="1832072C" w14:textId="77777777" w:rsidR="007F3E45" w:rsidRPr="00B02D9A" w:rsidRDefault="007F3E45" w:rsidP="007F3E45">
      <w:pPr>
        <w:pStyle w:val="Paragraphedeliste"/>
        <w:ind w:left="0"/>
        <w:rPr>
          <w:lang w:val="en-US"/>
        </w:rPr>
      </w:pPr>
      <w:r>
        <w:rPr>
          <w:lang w:val="en-US"/>
        </w:rPr>
        <w:lastRenderedPageBreak/>
        <w:t xml:space="preserve">The main benefits of using such an approach would be: </w:t>
      </w:r>
      <w:r w:rsidRPr="00B02D9A">
        <w:rPr>
          <w:rStyle w:val="cf01"/>
          <w:lang w:val="en-US"/>
        </w:rPr>
        <w:t>cloud-native, vendor-agnostic instrumentation, scalability, better AI use, higher performance, reduced TTM</w:t>
      </w:r>
      <w:r>
        <w:rPr>
          <w:rStyle w:val="cf01"/>
          <w:lang w:val="en-US"/>
        </w:rPr>
        <w:t>, interoperability, reliability.</w:t>
      </w:r>
    </w:p>
    <w:p w14:paraId="5249E5F8" w14:textId="77777777" w:rsidR="007F3E45" w:rsidRDefault="007F3E45" w:rsidP="007F3E45">
      <w:pPr>
        <w:pStyle w:val="Paragraphedeliste"/>
        <w:ind w:left="0"/>
        <w:rPr>
          <w:lang w:val="en-US"/>
        </w:rPr>
      </w:pPr>
    </w:p>
    <w:p w14:paraId="780843C4" w14:textId="77777777" w:rsidR="007F3E45" w:rsidRPr="00B00C56" w:rsidRDefault="007F3E45" w:rsidP="007F3E45">
      <w:pPr>
        <w:pStyle w:val="Paragraphedeliste"/>
        <w:ind w:left="0"/>
        <w:rPr>
          <w:b/>
          <w:bCs/>
          <w:lang w:val="en-US"/>
        </w:rPr>
      </w:pPr>
      <w:r w:rsidRPr="00B00C56">
        <w:rPr>
          <w:b/>
          <w:bCs/>
          <w:lang w:val="en-US"/>
        </w:rPr>
        <w:t>Solution 2: Use of NETCONF events as a complementary data source</w:t>
      </w:r>
    </w:p>
    <w:p w14:paraId="701CACE3" w14:textId="77777777" w:rsidR="007F3E45" w:rsidRPr="00E92A05" w:rsidRDefault="007F3E45" w:rsidP="007F3E45">
      <w:pPr>
        <w:rPr>
          <w:lang w:val="en-US"/>
        </w:rPr>
      </w:pPr>
      <w:r w:rsidRPr="00E92A05">
        <w:rPr>
          <w:lang w:val="en-US"/>
        </w:rPr>
        <w:t xml:space="preserve">SNMP is the legacy network management protocol, standardized by IETF and used to send alarms (SNMP traps) from network components or upper layer systems (at the EMS NBI for example). SNMP is widely used, and SNMP v3 is recommended with the associated security features. </w:t>
      </w:r>
    </w:p>
    <w:p w14:paraId="172175E1" w14:textId="77777777" w:rsidR="007F3E45" w:rsidRPr="00E92A05" w:rsidRDefault="007F3E45" w:rsidP="007F3E45">
      <w:pPr>
        <w:rPr>
          <w:lang w:val="en-US"/>
        </w:rPr>
      </w:pPr>
      <w:r w:rsidRPr="00E92A05">
        <w:rPr>
          <w:lang w:val="en-US"/>
        </w:rPr>
        <w:t>Other protocols are emerging to replace SNMP which are more scalable</w:t>
      </w:r>
      <w:r>
        <w:rPr>
          <w:lang w:val="en-US"/>
        </w:rPr>
        <w:t>, secure</w:t>
      </w:r>
      <w:r w:rsidRPr="00E92A05">
        <w:rPr>
          <w:lang w:val="en-US"/>
        </w:rPr>
        <w:t xml:space="preserve"> and </w:t>
      </w:r>
      <w:r>
        <w:rPr>
          <w:lang w:val="en-US"/>
        </w:rPr>
        <w:t>support flexible integration in a cloud native environment</w:t>
      </w:r>
      <w:r w:rsidRPr="00E92A05">
        <w:rPr>
          <w:lang w:val="en-US"/>
        </w:rPr>
        <w:t xml:space="preserve">: </w:t>
      </w:r>
    </w:p>
    <w:p w14:paraId="79B4047D" w14:textId="77777777" w:rsidR="007F3E45" w:rsidRPr="00E92A05" w:rsidRDefault="007F3E45" w:rsidP="007F3E45">
      <w:pPr>
        <w:rPr>
          <w:lang w:val="en-US"/>
        </w:rPr>
      </w:pPr>
      <w:r w:rsidRPr="00E92A05">
        <w:rPr>
          <w:lang w:val="en-US"/>
        </w:rPr>
        <w:t xml:space="preserve"> NETCONF (IETF standard) intends to replace SNMP. NETCONF is using YANG (IETF standard: YANG v1.1 specifications in RFC7950) as a data modelling language which models configuration and state data of network elements. </w:t>
      </w:r>
    </w:p>
    <w:p w14:paraId="0A1D21C1" w14:textId="77777777" w:rsidR="007F3E45" w:rsidRPr="00E92A05" w:rsidRDefault="007F3E45" w:rsidP="007F3E45">
      <w:pPr>
        <w:rPr>
          <w:lang w:val="en-US"/>
        </w:rPr>
      </w:pPr>
      <w:r w:rsidRPr="00E92A05">
        <w:rPr>
          <w:lang w:val="en-US"/>
        </w:rPr>
        <w:t xml:space="preserve">RFC 8632 defines a YANG data model for alarm management. It includes functions for alarm-list management, alarm shelving, and notifications to inform management systems. There are also operations to manage the operator state of an alarm and administrative alarm procedures. </w:t>
      </w:r>
    </w:p>
    <w:p w14:paraId="1AA4A3C9" w14:textId="77777777" w:rsidR="007F3E45" w:rsidRPr="008E3BA7" w:rsidRDefault="007F3E45" w:rsidP="007F3E45">
      <w:pPr>
        <w:rPr>
          <w:lang w:val="en-US"/>
        </w:rPr>
      </w:pPr>
      <w:r w:rsidRPr="00E92A05">
        <w:rPr>
          <w:lang w:val="en-US"/>
        </w:rPr>
        <w:t>The evolution of the definition of alarm moves from focused on events reporting a deviation from normal operation towards a definition to an undesired « state » that « requires an operator action ».</w:t>
      </w:r>
    </w:p>
    <w:p w14:paraId="6ABFAFEF" w14:textId="77777777" w:rsidR="007F3E45" w:rsidRPr="00E92A05" w:rsidRDefault="007F3E45" w:rsidP="007F3E45">
      <w:pPr>
        <w:rPr>
          <w:noProof/>
          <w:lang w:val="en-US"/>
        </w:rPr>
      </w:pPr>
    </w:p>
    <w:p w14:paraId="56CD5604" w14:textId="77777777" w:rsidR="007F3E45" w:rsidRPr="003E6958" w:rsidRDefault="007F3E45" w:rsidP="007F3E45">
      <w:pPr>
        <w:rPr>
          <w:b/>
          <w:bCs/>
          <w:noProof/>
        </w:rPr>
      </w:pPr>
      <w:r w:rsidRPr="003E6958">
        <w:rPr>
          <w:b/>
          <w:bCs/>
          <w:noProof/>
        </w:rPr>
        <w:t>Solution 3: Rely on OpenTelemetry Semantic Conventions</w:t>
      </w:r>
      <w:r>
        <w:rPr>
          <w:b/>
          <w:bCs/>
          <w:noProof/>
        </w:rPr>
        <w:t xml:space="preserve"> in this context</w:t>
      </w:r>
    </w:p>
    <w:p w14:paraId="1E69AA67" w14:textId="77777777" w:rsidR="007F3E45" w:rsidRDefault="007F3E45" w:rsidP="007F3E45">
      <w:r>
        <w:t>The Semantic Conventions define a common set of (semantic) attributes which provide meaning to data when collecting, producing and consuming it. The Semantic Conventions specify among other things span names and kind, metric instruments and units as well as attribute names, types, meaning and valid values. The benefit to using Semantic Conventions is in following a common naming scheme that can be standardized across a codebase, libraries, and platforms. This allows easier correlation and consumption of data.*</w:t>
      </w:r>
    </w:p>
    <w:p w14:paraId="56BAE7D1" w14:textId="77777777" w:rsidR="007F3E45" w:rsidRDefault="007F3E45" w:rsidP="007F3E45">
      <w:r>
        <w:t xml:space="preserve">(*) from </w:t>
      </w:r>
      <w:hyperlink r:id="rId7" w:history="1">
        <w:r w:rsidRPr="006C37AC">
          <w:rPr>
            <w:rStyle w:val="Lienhypertexte"/>
          </w:rPr>
          <w:t>https://opentelemetry.io/docs/specs/semconv/</w:t>
        </w:r>
      </w:hyperlink>
    </w:p>
    <w:p w14:paraId="5B5C11D1" w14:textId="77777777" w:rsidR="007F3E45" w:rsidRDefault="007F3E45" w:rsidP="007F3E45">
      <w:pPr>
        <w:rPr>
          <w:noProof/>
        </w:rPr>
      </w:pPr>
    </w:p>
    <w:p w14:paraId="76247768" w14:textId="77777777" w:rsidR="007F3E45" w:rsidRDefault="007F3E45" w:rsidP="007F3E45">
      <w:pPr>
        <w:rPr>
          <w:noProof/>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7F3E45" w14:paraId="2AA2201F" w14:textId="77777777" w:rsidTr="0073673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005D3FA" w14:textId="77777777" w:rsidR="007F3E45" w:rsidRDefault="007F3E45" w:rsidP="00736736">
            <w:pPr>
              <w:snapToGrid w:val="0"/>
              <w:spacing w:line="254" w:lineRule="auto"/>
              <w:ind w:left="-21"/>
              <w:jc w:val="center"/>
              <w:rPr>
                <w:b/>
                <w:sz w:val="44"/>
                <w:szCs w:val="44"/>
              </w:rPr>
            </w:pPr>
            <w:r>
              <w:rPr>
                <w:snapToGrid w:val="0"/>
              </w:rPr>
              <w:br w:type="page"/>
            </w:r>
            <w:r>
              <w:rPr>
                <w:b/>
                <w:sz w:val="44"/>
                <w:szCs w:val="44"/>
                <w:lang w:val="de-DE"/>
              </w:rPr>
              <w:t>End of modification</w:t>
            </w:r>
          </w:p>
        </w:tc>
      </w:tr>
    </w:tbl>
    <w:p w14:paraId="28B71A4F" w14:textId="77777777" w:rsidR="007F3E45" w:rsidRDefault="007F3E45" w:rsidP="007F3E45">
      <w:pPr>
        <w:rPr>
          <w:noProof/>
        </w:rPr>
      </w:pPr>
    </w:p>
    <w:p w14:paraId="485BCB65" w14:textId="77777777" w:rsidR="007F3E45" w:rsidRDefault="007F3E45">
      <w:pPr>
        <w:rPr>
          <w:i/>
        </w:rPr>
      </w:pPr>
    </w:p>
    <w:sectPr w:rsidR="007F3E45">
      <w:footerReference w:type="even" r:id="rId8"/>
      <w:footerReference w:type="default" r:id="rId9"/>
      <w:footerReference w:type="first" r:id="rId1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FD58C" w14:textId="77777777" w:rsidR="00F95F24" w:rsidRDefault="00F95F24">
      <w:r>
        <w:separator/>
      </w:r>
    </w:p>
  </w:endnote>
  <w:endnote w:type="continuationSeparator" w:id="0">
    <w:p w14:paraId="6674CCC1" w14:textId="77777777" w:rsidR="00F95F24" w:rsidRDefault="00F95F24">
      <w:r>
        <w:continuationSeparator/>
      </w:r>
    </w:p>
  </w:endnote>
  <w:endnote w:type="continuationNotice" w:id="1">
    <w:p w14:paraId="0F6482DD" w14:textId="77777777" w:rsidR="00F95F24" w:rsidRDefault="00F95F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FEAEE" w14:textId="28ED1180" w:rsidR="00033F4A" w:rsidRDefault="00033F4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46C0B" w14:textId="6C835A39" w:rsidR="00033F4A" w:rsidRDefault="00033F4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6065B" w14:textId="6A6A15F8" w:rsidR="00033F4A" w:rsidRDefault="00033F4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2019" w14:textId="77777777" w:rsidR="00F95F24" w:rsidRDefault="00F95F24">
      <w:r>
        <w:separator/>
      </w:r>
    </w:p>
  </w:footnote>
  <w:footnote w:type="continuationSeparator" w:id="0">
    <w:p w14:paraId="3F9F367B" w14:textId="77777777" w:rsidR="00F95F24" w:rsidRDefault="00F95F24">
      <w:r>
        <w:continuationSeparator/>
      </w:r>
    </w:p>
  </w:footnote>
  <w:footnote w:type="continuationNotice" w:id="1">
    <w:p w14:paraId="6391AE67" w14:textId="77777777" w:rsidR="00F95F24" w:rsidRDefault="00F95F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BC43633"/>
    <w:multiLevelType w:val="hybridMultilevel"/>
    <w:tmpl w:val="F72C0C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1"/>
  </w:num>
  <w:num w:numId="9" w16cid:durableId="1545214639">
    <w:abstractNumId w:val="18"/>
  </w:num>
  <w:num w:numId="10" w16cid:durableId="1892770269">
    <w:abstractNumId w:val="20"/>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207719396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gFAMtuKj8tAAAA"/>
  </w:docVars>
  <w:rsids>
    <w:rsidRoot w:val="00E30155"/>
    <w:rsid w:val="00012515"/>
    <w:rsid w:val="000230A3"/>
    <w:rsid w:val="00033F4A"/>
    <w:rsid w:val="00046389"/>
    <w:rsid w:val="00074722"/>
    <w:rsid w:val="0008083D"/>
    <w:rsid w:val="000819D8"/>
    <w:rsid w:val="00085D0B"/>
    <w:rsid w:val="000934A6"/>
    <w:rsid w:val="000A2C6C"/>
    <w:rsid w:val="000A4660"/>
    <w:rsid w:val="000D1B5B"/>
    <w:rsid w:val="000D51A0"/>
    <w:rsid w:val="000E626A"/>
    <w:rsid w:val="0010401F"/>
    <w:rsid w:val="00112FC3"/>
    <w:rsid w:val="001343B4"/>
    <w:rsid w:val="00147E06"/>
    <w:rsid w:val="00173FA3"/>
    <w:rsid w:val="00184B6F"/>
    <w:rsid w:val="001861E5"/>
    <w:rsid w:val="001969DA"/>
    <w:rsid w:val="00197930"/>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4477"/>
    <w:rsid w:val="0028270D"/>
    <w:rsid w:val="00287E7C"/>
    <w:rsid w:val="002A1857"/>
    <w:rsid w:val="002C7F38"/>
    <w:rsid w:val="0030628A"/>
    <w:rsid w:val="0035122B"/>
    <w:rsid w:val="00353451"/>
    <w:rsid w:val="003612BE"/>
    <w:rsid w:val="00365672"/>
    <w:rsid w:val="00371032"/>
    <w:rsid w:val="00371B44"/>
    <w:rsid w:val="003A717F"/>
    <w:rsid w:val="003C122B"/>
    <w:rsid w:val="003C4713"/>
    <w:rsid w:val="003C5A97"/>
    <w:rsid w:val="003C7A04"/>
    <w:rsid w:val="003D546B"/>
    <w:rsid w:val="003F52B2"/>
    <w:rsid w:val="0041632F"/>
    <w:rsid w:val="00424E78"/>
    <w:rsid w:val="00440414"/>
    <w:rsid w:val="004558E9"/>
    <w:rsid w:val="0045777E"/>
    <w:rsid w:val="004B3753"/>
    <w:rsid w:val="004C31D2"/>
    <w:rsid w:val="004D55C2"/>
    <w:rsid w:val="004F58D4"/>
    <w:rsid w:val="004F5A0A"/>
    <w:rsid w:val="00521131"/>
    <w:rsid w:val="00527C0B"/>
    <w:rsid w:val="005303AF"/>
    <w:rsid w:val="005410F6"/>
    <w:rsid w:val="0055412D"/>
    <w:rsid w:val="005729C4"/>
    <w:rsid w:val="00577BC6"/>
    <w:rsid w:val="0059227B"/>
    <w:rsid w:val="005B0966"/>
    <w:rsid w:val="005B795D"/>
    <w:rsid w:val="00610508"/>
    <w:rsid w:val="00613820"/>
    <w:rsid w:val="00645C90"/>
    <w:rsid w:val="00652248"/>
    <w:rsid w:val="00657B80"/>
    <w:rsid w:val="00675B3C"/>
    <w:rsid w:val="0069495C"/>
    <w:rsid w:val="006A5A16"/>
    <w:rsid w:val="006D340A"/>
    <w:rsid w:val="00715A1D"/>
    <w:rsid w:val="00760BB0"/>
    <w:rsid w:val="0076157A"/>
    <w:rsid w:val="00784593"/>
    <w:rsid w:val="007A00EF"/>
    <w:rsid w:val="007B19EA"/>
    <w:rsid w:val="007C0A2D"/>
    <w:rsid w:val="007C27B0"/>
    <w:rsid w:val="007D4D70"/>
    <w:rsid w:val="007F300B"/>
    <w:rsid w:val="007F3E45"/>
    <w:rsid w:val="008014C3"/>
    <w:rsid w:val="00812587"/>
    <w:rsid w:val="00850812"/>
    <w:rsid w:val="00876B9A"/>
    <w:rsid w:val="00886CBD"/>
    <w:rsid w:val="008933BF"/>
    <w:rsid w:val="008A10C4"/>
    <w:rsid w:val="008B0248"/>
    <w:rsid w:val="008D191D"/>
    <w:rsid w:val="008F5F33"/>
    <w:rsid w:val="0091046A"/>
    <w:rsid w:val="00924155"/>
    <w:rsid w:val="00926ABD"/>
    <w:rsid w:val="00947F4E"/>
    <w:rsid w:val="00966D47"/>
    <w:rsid w:val="00992312"/>
    <w:rsid w:val="009A45F7"/>
    <w:rsid w:val="009C0DED"/>
    <w:rsid w:val="00A004B4"/>
    <w:rsid w:val="00A20ED6"/>
    <w:rsid w:val="00A37D7F"/>
    <w:rsid w:val="00A46410"/>
    <w:rsid w:val="00A57688"/>
    <w:rsid w:val="00A6313B"/>
    <w:rsid w:val="00A842E9"/>
    <w:rsid w:val="00A84A94"/>
    <w:rsid w:val="00AD1DAA"/>
    <w:rsid w:val="00AF1E23"/>
    <w:rsid w:val="00AF7F81"/>
    <w:rsid w:val="00B01AFF"/>
    <w:rsid w:val="00B03CB5"/>
    <w:rsid w:val="00B05CC7"/>
    <w:rsid w:val="00B27E39"/>
    <w:rsid w:val="00B350D8"/>
    <w:rsid w:val="00B76763"/>
    <w:rsid w:val="00B7732B"/>
    <w:rsid w:val="00B879F0"/>
    <w:rsid w:val="00BB306A"/>
    <w:rsid w:val="00BC25AA"/>
    <w:rsid w:val="00BF682E"/>
    <w:rsid w:val="00C022E3"/>
    <w:rsid w:val="00C22D17"/>
    <w:rsid w:val="00C26BB2"/>
    <w:rsid w:val="00C30C26"/>
    <w:rsid w:val="00C4712D"/>
    <w:rsid w:val="00C555C9"/>
    <w:rsid w:val="00C94F55"/>
    <w:rsid w:val="00CA7D62"/>
    <w:rsid w:val="00CB07A8"/>
    <w:rsid w:val="00CD4A57"/>
    <w:rsid w:val="00D146F1"/>
    <w:rsid w:val="00D33604"/>
    <w:rsid w:val="00D35C18"/>
    <w:rsid w:val="00D366C4"/>
    <w:rsid w:val="00D37B08"/>
    <w:rsid w:val="00D437FF"/>
    <w:rsid w:val="00D5130C"/>
    <w:rsid w:val="00D62265"/>
    <w:rsid w:val="00D73770"/>
    <w:rsid w:val="00D8512E"/>
    <w:rsid w:val="00DA1E58"/>
    <w:rsid w:val="00DB75B8"/>
    <w:rsid w:val="00DC1055"/>
    <w:rsid w:val="00DC1396"/>
    <w:rsid w:val="00DE4EF2"/>
    <w:rsid w:val="00DF0F93"/>
    <w:rsid w:val="00DF2C0E"/>
    <w:rsid w:val="00E04DB6"/>
    <w:rsid w:val="00E06FFB"/>
    <w:rsid w:val="00E30155"/>
    <w:rsid w:val="00E612E7"/>
    <w:rsid w:val="00E91FE1"/>
    <w:rsid w:val="00EA5E95"/>
    <w:rsid w:val="00ED4954"/>
    <w:rsid w:val="00ED5A43"/>
    <w:rsid w:val="00EE0943"/>
    <w:rsid w:val="00EE33A2"/>
    <w:rsid w:val="00F526B6"/>
    <w:rsid w:val="00F65F1B"/>
    <w:rsid w:val="00F67A1C"/>
    <w:rsid w:val="00F82C5B"/>
    <w:rsid w:val="00F85325"/>
    <w:rsid w:val="00F8555F"/>
    <w:rsid w:val="00F95F24"/>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aliases w:val="H2,h2,2nd level,†berschrift 2,õberschrift 2,UNDERRUBRIK 1-2"/>
    <w:basedOn w:val="Titre1"/>
    <w:next w:val="Normal"/>
    <w:qFormat/>
    <w:pPr>
      <w:pBdr>
        <w:top w:val="none" w:sz="0" w:space="0" w:color="auto"/>
      </w:pBdr>
      <w:spacing w:before="180"/>
      <w:outlineLvl w:val="1"/>
    </w:pPr>
    <w:rPr>
      <w:sz w:val="32"/>
    </w:rPr>
  </w:style>
  <w:style w:type="paragraph" w:styleId="Titre3">
    <w:name w:val="heading 3"/>
    <w:aliases w:val="h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Listenumros">
    <w:name w:val="List Number"/>
    <w:basedOn w:val="Liste"/>
  </w:style>
  <w:style w:type="paragraph" w:styleId="Liste">
    <w:name w:val="List"/>
    <w:basedOn w:val="Normal"/>
    <w:pPr>
      <w:ind w:left="568" w:hanging="284"/>
    </w:pPr>
  </w:style>
  <w:style w:type="paragraph" w:styleId="En-tte">
    <w:name w:val="header"/>
    <w:aliases w:val="header odd,header,header odd1,header odd2,header odd3,header odd4,header odd5,header odd6"/>
    <w:link w:val="En-tteCar"/>
    <w:pPr>
      <w:widowControl w:val="0"/>
    </w:pPr>
    <w:rPr>
      <w:rFonts w:ascii="Arial" w:hAnsi="Arial"/>
      <w:b/>
      <w:sz w:val="18"/>
      <w:lang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
    <w:name w:val="List Bullet"/>
    <w:basedOn w:val="Liste"/>
  </w:style>
  <w:style w:type="paragraph" w:styleId="Listepuces3">
    <w:name w:val="List Bullet 3"/>
    <w:basedOn w:val="Listepuces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link w:val="CommentaireCar"/>
    <w:semiHidden/>
  </w:style>
  <w:style w:type="character" w:styleId="Lienhypertextesuivivisit">
    <w:name w:val="FollowedHyperlink"/>
    <w:rPr>
      <w:color w:val="800080"/>
      <w:u w:val="single"/>
    </w:rPr>
  </w:style>
  <w:style w:type="paragraph" w:styleId="Textedebulles">
    <w:name w:val="Balloon Text"/>
    <w:basedOn w:val="Normal"/>
    <w:link w:val="TextedebullesC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Policepardfaut"/>
  </w:style>
  <w:style w:type="paragraph" w:customStyle="1" w:styleId="Reference">
    <w:name w:val="Reference"/>
    <w:basedOn w:val="Normal"/>
    <w:pPr>
      <w:tabs>
        <w:tab w:val="left" w:pos="851"/>
      </w:tabs>
      <w:ind w:left="851" w:hanging="851"/>
    </w:pPr>
  </w:style>
  <w:style w:type="character" w:customStyle="1" w:styleId="En-tteCar">
    <w:name w:val="En-tête Car"/>
    <w:aliases w:val="header odd Car,header Car,header odd1 Car,header odd2 Car,header odd3 Car,header odd4 Car,header odd5 Car,header odd6 Car"/>
    <w:link w:val="En-tte"/>
    <w:rsid w:val="00AF7F81"/>
    <w:rPr>
      <w:rFonts w:ascii="Arial" w:hAnsi="Arial"/>
      <w:b/>
      <w:sz w:val="18"/>
      <w:lang w:eastAsia="en-US"/>
    </w:rPr>
  </w:style>
  <w:style w:type="paragraph" w:styleId="Bibliographie">
    <w:name w:val="Bibliography"/>
    <w:basedOn w:val="Normal"/>
    <w:next w:val="Normal"/>
    <w:uiPriority w:val="37"/>
    <w:semiHidden/>
    <w:unhideWhenUsed/>
    <w:rsid w:val="00886CBD"/>
  </w:style>
  <w:style w:type="paragraph" w:styleId="Normalcentr">
    <w:name w:val="Block Text"/>
    <w:basedOn w:val="Normal"/>
    <w:rsid w:val="00886CBD"/>
    <w:pPr>
      <w:spacing w:after="120"/>
      <w:ind w:left="1440" w:right="1440"/>
    </w:pPr>
  </w:style>
  <w:style w:type="paragraph" w:styleId="Corpsdetexte">
    <w:name w:val="Body Text"/>
    <w:basedOn w:val="Normal"/>
    <w:link w:val="CorpsdetexteCar"/>
    <w:rsid w:val="00886CBD"/>
    <w:pPr>
      <w:spacing w:after="120"/>
    </w:pPr>
  </w:style>
  <w:style w:type="character" w:customStyle="1" w:styleId="CorpsdetexteCar">
    <w:name w:val="Corps de texte Car"/>
    <w:link w:val="Corpsdetexte"/>
    <w:rsid w:val="00886CBD"/>
    <w:rPr>
      <w:rFonts w:ascii="Times New Roman" w:hAnsi="Times New Roman"/>
      <w:lang w:eastAsia="en-US"/>
    </w:rPr>
  </w:style>
  <w:style w:type="paragraph" w:styleId="Corpsdetexte2">
    <w:name w:val="Body Text 2"/>
    <w:basedOn w:val="Normal"/>
    <w:link w:val="Corpsdetexte2Car"/>
    <w:rsid w:val="00886CBD"/>
    <w:pPr>
      <w:spacing w:after="120" w:line="480" w:lineRule="auto"/>
    </w:pPr>
  </w:style>
  <w:style w:type="character" w:customStyle="1" w:styleId="Corpsdetexte2Car">
    <w:name w:val="Corps de texte 2 Car"/>
    <w:link w:val="Corpsdetexte2"/>
    <w:rsid w:val="00886CBD"/>
    <w:rPr>
      <w:rFonts w:ascii="Times New Roman" w:hAnsi="Times New Roman"/>
      <w:lang w:eastAsia="en-US"/>
    </w:rPr>
  </w:style>
  <w:style w:type="paragraph" w:styleId="Corpsdetexte3">
    <w:name w:val="Body Text 3"/>
    <w:basedOn w:val="Normal"/>
    <w:link w:val="Corpsdetexte3Car"/>
    <w:rsid w:val="00886CBD"/>
    <w:pPr>
      <w:spacing w:after="120"/>
    </w:pPr>
    <w:rPr>
      <w:sz w:val="16"/>
      <w:szCs w:val="16"/>
    </w:rPr>
  </w:style>
  <w:style w:type="character" w:customStyle="1" w:styleId="Corpsdetexte3Car">
    <w:name w:val="Corps de texte 3 Car"/>
    <w:link w:val="Corpsdetexte3"/>
    <w:rsid w:val="00886CBD"/>
    <w:rPr>
      <w:rFonts w:ascii="Times New Roman" w:hAnsi="Times New Roman"/>
      <w:sz w:val="16"/>
      <w:szCs w:val="16"/>
      <w:lang w:eastAsia="en-US"/>
    </w:rPr>
  </w:style>
  <w:style w:type="paragraph" w:styleId="Retrait1religne">
    <w:name w:val="Body Text First Indent"/>
    <w:basedOn w:val="Corpsdetexte"/>
    <w:link w:val="Retrait1religneCar"/>
    <w:rsid w:val="00886CBD"/>
    <w:pPr>
      <w:ind w:firstLine="210"/>
    </w:pPr>
  </w:style>
  <w:style w:type="character" w:customStyle="1" w:styleId="Retrait1religneCar">
    <w:name w:val="Retrait 1re ligne Car"/>
    <w:basedOn w:val="CorpsdetexteCar"/>
    <w:link w:val="Retrait1religne"/>
    <w:rsid w:val="00886CBD"/>
    <w:rPr>
      <w:rFonts w:ascii="Times New Roman" w:hAnsi="Times New Roman"/>
      <w:lang w:eastAsia="en-US"/>
    </w:rPr>
  </w:style>
  <w:style w:type="paragraph" w:styleId="Retraitcorpsdetexte">
    <w:name w:val="Body Text Indent"/>
    <w:basedOn w:val="Normal"/>
    <w:link w:val="RetraitcorpsdetexteCar"/>
    <w:rsid w:val="00886CBD"/>
    <w:pPr>
      <w:spacing w:after="120"/>
      <w:ind w:left="283"/>
    </w:pPr>
  </w:style>
  <w:style w:type="character" w:customStyle="1" w:styleId="RetraitcorpsdetexteCar">
    <w:name w:val="Retrait corps de texte Car"/>
    <w:link w:val="Retraitcorpsdetexte"/>
    <w:rsid w:val="00886CBD"/>
    <w:rPr>
      <w:rFonts w:ascii="Times New Roman" w:hAnsi="Times New Roman"/>
      <w:lang w:eastAsia="en-US"/>
    </w:rPr>
  </w:style>
  <w:style w:type="paragraph" w:styleId="Retraitcorpset1relig">
    <w:name w:val="Body Text First Indent 2"/>
    <w:basedOn w:val="Retraitcorpsdetexte"/>
    <w:link w:val="Retraitcorpset1religCar"/>
    <w:rsid w:val="00886CBD"/>
    <w:pPr>
      <w:ind w:firstLine="210"/>
    </w:pPr>
  </w:style>
  <w:style w:type="character" w:customStyle="1" w:styleId="Retraitcorpset1religCar">
    <w:name w:val="Retrait corps et 1re lig. Car"/>
    <w:basedOn w:val="RetraitcorpsdetexteCar"/>
    <w:link w:val="Retraitcorpset1relig"/>
    <w:rsid w:val="00886CBD"/>
    <w:rPr>
      <w:rFonts w:ascii="Times New Roman" w:hAnsi="Times New Roman"/>
      <w:lang w:eastAsia="en-US"/>
    </w:rPr>
  </w:style>
  <w:style w:type="paragraph" w:styleId="Retraitcorpsdetexte2">
    <w:name w:val="Body Text Indent 2"/>
    <w:basedOn w:val="Normal"/>
    <w:link w:val="Retraitcorpsdetexte2Car"/>
    <w:rsid w:val="00886CBD"/>
    <w:pPr>
      <w:spacing w:after="120" w:line="480" w:lineRule="auto"/>
      <w:ind w:left="283"/>
    </w:pPr>
  </w:style>
  <w:style w:type="character" w:customStyle="1" w:styleId="Retraitcorpsdetexte2Car">
    <w:name w:val="Retrait corps de texte 2 Car"/>
    <w:link w:val="Retraitcorpsdetexte2"/>
    <w:rsid w:val="00886CBD"/>
    <w:rPr>
      <w:rFonts w:ascii="Times New Roman" w:hAnsi="Times New Roman"/>
      <w:lang w:eastAsia="en-US"/>
    </w:rPr>
  </w:style>
  <w:style w:type="paragraph" w:styleId="Retraitcorpsdetexte3">
    <w:name w:val="Body Text Indent 3"/>
    <w:basedOn w:val="Normal"/>
    <w:link w:val="Retraitcorpsdetexte3Car"/>
    <w:rsid w:val="00886CBD"/>
    <w:pPr>
      <w:spacing w:after="120"/>
      <w:ind w:left="283"/>
    </w:pPr>
    <w:rPr>
      <w:sz w:val="16"/>
      <w:szCs w:val="16"/>
    </w:rPr>
  </w:style>
  <w:style w:type="character" w:customStyle="1" w:styleId="Retraitcorpsdetexte3Car">
    <w:name w:val="Retrait corps de texte 3 Car"/>
    <w:link w:val="Retraitcorpsdetexte3"/>
    <w:rsid w:val="00886CBD"/>
    <w:rPr>
      <w:rFonts w:ascii="Times New Roman" w:hAnsi="Times New Roman"/>
      <w:sz w:val="16"/>
      <w:szCs w:val="16"/>
      <w:lang w:eastAsia="en-US"/>
    </w:rPr>
  </w:style>
  <w:style w:type="paragraph" w:styleId="Lgende">
    <w:name w:val="caption"/>
    <w:basedOn w:val="Normal"/>
    <w:next w:val="Normal"/>
    <w:semiHidden/>
    <w:unhideWhenUsed/>
    <w:qFormat/>
    <w:rsid w:val="00886CBD"/>
    <w:rPr>
      <w:b/>
      <w:bCs/>
    </w:rPr>
  </w:style>
  <w:style w:type="paragraph" w:styleId="Formuledepolitesse">
    <w:name w:val="Closing"/>
    <w:basedOn w:val="Normal"/>
    <w:link w:val="FormuledepolitesseCar"/>
    <w:rsid w:val="00886CBD"/>
    <w:pPr>
      <w:ind w:left="4252"/>
    </w:pPr>
  </w:style>
  <w:style w:type="character" w:customStyle="1" w:styleId="FormuledepolitesseCar">
    <w:name w:val="Formule de politesse Car"/>
    <w:link w:val="Formuledepolitesse"/>
    <w:rsid w:val="00886CBD"/>
    <w:rPr>
      <w:rFonts w:ascii="Times New Roman" w:hAnsi="Times New Roman"/>
      <w:lang w:eastAsia="en-US"/>
    </w:rPr>
  </w:style>
  <w:style w:type="paragraph" w:styleId="Objetducommentaire">
    <w:name w:val="annotation subject"/>
    <w:basedOn w:val="Commentaire"/>
    <w:next w:val="Commentaire"/>
    <w:link w:val="ObjetducommentaireCar"/>
    <w:rsid w:val="00886CBD"/>
    <w:rPr>
      <w:b/>
      <w:bCs/>
    </w:rPr>
  </w:style>
  <w:style w:type="character" w:customStyle="1" w:styleId="CommentaireCar">
    <w:name w:val="Commentaire Car"/>
    <w:link w:val="Commentaire"/>
    <w:semiHidden/>
    <w:rsid w:val="00886CBD"/>
    <w:rPr>
      <w:rFonts w:ascii="Times New Roman" w:hAnsi="Times New Roman"/>
      <w:lang w:eastAsia="en-US"/>
    </w:rPr>
  </w:style>
  <w:style w:type="character" w:customStyle="1" w:styleId="ObjetducommentaireCar">
    <w:name w:val="Objet du commentaire Car"/>
    <w:link w:val="Objetducommentaire"/>
    <w:rsid w:val="00886CBD"/>
    <w:rPr>
      <w:rFonts w:ascii="Times New Roman" w:hAnsi="Times New Roman"/>
      <w:b/>
      <w:bCs/>
      <w:lang w:eastAsia="en-US"/>
    </w:rPr>
  </w:style>
  <w:style w:type="paragraph" w:styleId="Date">
    <w:name w:val="Date"/>
    <w:basedOn w:val="Normal"/>
    <w:next w:val="Normal"/>
    <w:link w:val="DateCar"/>
    <w:rsid w:val="00886CBD"/>
  </w:style>
  <w:style w:type="character" w:customStyle="1" w:styleId="DateCar">
    <w:name w:val="Date Car"/>
    <w:link w:val="Date"/>
    <w:rsid w:val="00886CBD"/>
    <w:rPr>
      <w:rFonts w:ascii="Times New Roman" w:hAnsi="Times New Roman"/>
      <w:lang w:eastAsia="en-US"/>
    </w:rPr>
  </w:style>
  <w:style w:type="paragraph" w:styleId="Explorateurdedocuments">
    <w:name w:val="Document Map"/>
    <w:basedOn w:val="Normal"/>
    <w:link w:val="ExplorateurdedocumentsCar"/>
    <w:rsid w:val="00886CBD"/>
    <w:rPr>
      <w:rFonts w:ascii="Segoe UI" w:hAnsi="Segoe UI" w:cs="Segoe UI"/>
      <w:sz w:val="16"/>
      <w:szCs w:val="16"/>
    </w:rPr>
  </w:style>
  <w:style w:type="character" w:customStyle="1" w:styleId="ExplorateurdedocumentsCar">
    <w:name w:val="Explorateur de documents Car"/>
    <w:link w:val="Explorateurdedocuments"/>
    <w:rsid w:val="00886CBD"/>
    <w:rPr>
      <w:rFonts w:ascii="Segoe UI" w:hAnsi="Segoe UI" w:cs="Segoe UI"/>
      <w:sz w:val="16"/>
      <w:szCs w:val="16"/>
      <w:lang w:eastAsia="en-US"/>
    </w:rPr>
  </w:style>
  <w:style w:type="paragraph" w:styleId="Signaturelectronique">
    <w:name w:val="E-mail Signature"/>
    <w:basedOn w:val="Normal"/>
    <w:link w:val="SignaturelectroniqueCar"/>
    <w:rsid w:val="00886CBD"/>
  </w:style>
  <w:style w:type="character" w:customStyle="1" w:styleId="SignaturelectroniqueCar">
    <w:name w:val="Signature électronique Car"/>
    <w:link w:val="Signaturelectronique"/>
    <w:rsid w:val="00886CBD"/>
    <w:rPr>
      <w:rFonts w:ascii="Times New Roman" w:hAnsi="Times New Roman"/>
      <w:lang w:eastAsia="en-US"/>
    </w:rPr>
  </w:style>
  <w:style w:type="paragraph" w:styleId="Notedefin">
    <w:name w:val="endnote text"/>
    <w:basedOn w:val="Normal"/>
    <w:link w:val="NotedefinCar"/>
    <w:rsid w:val="00886CBD"/>
  </w:style>
  <w:style w:type="character" w:customStyle="1" w:styleId="NotedefinCar">
    <w:name w:val="Note de fin Car"/>
    <w:link w:val="Notedefin"/>
    <w:rsid w:val="00886CBD"/>
    <w:rPr>
      <w:rFonts w:ascii="Times New Roman" w:hAnsi="Times New Roman"/>
      <w:lang w:eastAsia="en-US"/>
    </w:rPr>
  </w:style>
  <w:style w:type="paragraph" w:styleId="Adressedestinataire">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dresseexpditeur">
    <w:name w:val="envelope return"/>
    <w:basedOn w:val="Normal"/>
    <w:rsid w:val="00886CBD"/>
    <w:rPr>
      <w:rFonts w:ascii="Calibri Light" w:eastAsia="Times New Roman" w:hAnsi="Calibri Light"/>
    </w:rPr>
  </w:style>
  <w:style w:type="paragraph" w:styleId="AdresseHTML">
    <w:name w:val="HTML Address"/>
    <w:basedOn w:val="Normal"/>
    <w:link w:val="AdresseHTMLCar"/>
    <w:rsid w:val="00886CBD"/>
    <w:rPr>
      <w:i/>
      <w:iCs/>
    </w:rPr>
  </w:style>
  <w:style w:type="character" w:customStyle="1" w:styleId="AdresseHTMLCar">
    <w:name w:val="Adresse HTML Car"/>
    <w:link w:val="AdresseHTML"/>
    <w:rsid w:val="00886CBD"/>
    <w:rPr>
      <w:rFonts w:ascii="Times New Roman" w:hAnsi="Times New Roman"/>
      <w:i/>
      <w:iCs/>
      <w:lang w:eastAsia="en-US"/>
    </w:rPr>
  </w:style>
  <w:style w:type="paragraph" w:styleId="PrformatHTML">
    <w:name w:val="HTML Preformatted"/>
    <w:basedOn w:val="Normal"/>
    <w:link w:val="PrformatHTMLCar"/>
    <w:rsid w:val="00886CBD"/>
    <w:rPr>
      <w:rFonts w:ascii="Courier New" w:hAnsi="Courier New" w:cs="Courier New"/>
    </w:rPr>
  </w:style>
  <w:style w:type="character" w:customStyle="1" w:styleId="PrformatHTMLCar">
    <w:name w:val="Préformaté HTML Car"/>
    <w:link w:val="PrformatHTML"/>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Titreindex">
    <w:name w:val="index heading"/>
    <w:basedOn w:val="Normal"/>
    <w:next w:val="Index1"/>
    <w:rsid w:val="00886CBD"/>
    <w:rPr>
      <w:rFonts w:ascii="Calibri Light" w:eastAsia="Times New Roman" w:hAnsi="Calibri Light"/>
      <w:b/>
      <w:bCs/>
    </w:rPr>
  </w:style>
  <w:style w:type="paragraph" w:styleId="Citationintense">
    <w:name w:val="Intense Quote"/>
    <w:basedOn w:val="Normal"/>
    <w:next w:val="Normal"/>
    <w:link w:val="CitationintenseC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itationintenseCar">
    <w:name w:val="Citation intense Car"/>
    <w:link w:val="Citationintense"/>
    <w:uiPriority w:val="30"/>
    <w:rsid w:val="00886CBD"/>
    <w:rPr>
      <w:rFonts w:ascii="Times New Roman" w:hAnsi="Times New Roman"/>
      <w:i/>
      <w:iCs/>
      <w:color w:val="4472C4"/>
      <w:lang w:eastAsia="en-US"/>
    </w:rPr>
  </w:style>
  <w:style w:type="paragraph" w:styleId="Listecontinue">
    <w:name w:val="List Continue"/>
    <w:basedOn w:val="Normal"/>
    <w:rsid w:val="00886CBD"/>
    <w:pPr>
      <w:spacing w:after="120"/>
      <w:ind w:left="283"/>
      <w:contextualSpacing/>
    </w:pPr>
  </w:style>
  <w:style w:type="paragraph" w:styleId="Listecontinue2">
    <w:name w:val="List Continue 2"/>
    <w:basedOn w:val="Normal"/>
    <w:rsid w:val="00886CBD"/>
    <w:pPr>
      <w:spacing w:after="120"/>
      <w:ind w:left="566"/>
      <w:contextualSpacing/>
    </w:pPr>
  </w:style>
  <w:style w:type="paragraph" w:styleId="Listecontinue3">
    <w:name w:val="List Continue 3"/>
    <w:basedOn w:val="Normal"/>
    <w:rsid w:val="00886CBD"/>
    <w:pPr>
      <w:spacing w:after="120"/>
      <w:ind w:left="849"/>
      <w:contextualSpacing/>
    </w:pPr>
  </w:style>
  <w:style w:type="paragraph" w:styleId="Listecontinue4">
    <w:name w:val="List Continue 4"/>
    <w:basedOn w:val="Normal"/>
    <w:rsid w:val="00886CBD"/>
    <w:pPr>
      <w:spacing w:after="120"/>
      <w:ind w:left="1132"/>
      <w:contextualSpacing/>
    </w:pPr>
  </w:style>
  <w:style w:type="paragraph" w:styleId="Listecontinue5">
    <w:name w:val="List Continue 5"/>
    <w:basedOn w:val="Normal"/>
    <w:rsid w:val="00886CBD"/>
    <w:pPr>
      <w:spacing w:after="120"/>
      <w:ind w:left="1415"/>
      <w:contextualSpacing/>
    </w:pPr>
  </w:style>
  <w:style w:type="paragraph" w:styleId="Listenumros3">
    <w:name w:val="List Number 3"/>
    <w:basedOn w:val="Normal"/>
    <w:rsid w:val="00886CBD"/>
    <w:pPr>
      <w:numPr>
        <w:numId w:val="20"/>
      </w:numPr>
      <w:contextualSpacing/>
    </w:pPr>
  </w:style>
  <w:style w:type="paragraph" w:styleId="Listenumros4">
    <w:name w:val="List Number 4"/>
    <w:basedOn w:val="Normal"/>
    <w:rsid w:val="00886CBD"/>
    <w:pPr>
      <w:numPr>
        <w:numId w:val="21"/>
      </w:numPr>
      <w:contextualSpacing/>
    </w:pPr>
  </w:style>
  <w:style w:type="paragraph" w:styleId="Listenumros5">
    <w:name w:val="List Number 5"/>
    <w:basedOn w:val="Normal"/>
    <w:rsid w:val="00886CBD"/>
    <w:pPr>
      <w:numPr>
        <w:numId w:val="22"/>
      </w:numPr>
      <w:contextualSpacing/>
    </w:pPr>
  </w:style>
  <w:style w:type="paragraph" w:styleId="Paragraphedeliste">
    <w:name w:val="List Paragraph"/>
    <w:basedOn w:val="Normal"/>
    <w:uiPriority w:val="34"/>
    <w:qFormat/>
    <w:rsid w:val="00886CBD"/>
    <w:pPr>
      <w:ind w:left="720"/>
    </w:pPr>
  </w:style>
  <w:style w:type="paragraph" w:styleId="Textedemacro">
    <w:name w:val="macro"/>
    <w:link w:val="TextedemacroC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TextedemacroCar">
    <w:name w:val="Texte de macro Car"/>
    <w:link w:val="Textedemacro"/>
    <w:rsid w:val="00886CBD"/>
    <w:rPr>
      <w:rFonts w:ascii="Courier New" w:hAnsi="Courier New" w:cs="Courier New"/>
      <w:lang w:eastAsia="en-US"/>
    </w:rPr>
  </w:style>
  <w:style w:type="paragraph" w:styleId="En-ttedemessage">
    <w:name w:val="Message Header"/>
    <w:basedOn w:val="Normal"/>
    <w:link w:val="En-ttedemessageC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En-ttedemessageCar">
    <w:name w:val="En-tête de message Car"/>
    <w:link w:val="En-ttedemessage"/>
    <w:rsid w:val="00886CBD"/>
    <w:rPr>
      <w:rFonts w:ascii="Calibri Light" w:eastAsia="Times New Roman" w:hAnsi="Calibri Light"/>
      <w:sz w:val="24"/>
      <w:szCs w:val="24"/>
      <w:shd w:val="pct20" w:color="auto" w:fill="auto"/>
      <w:lang w:eastAsia="en-US"/>
    </w:rPr>
  </w:style>
  <w:style w:type="paragraph" w:styleId="Sansinterligne">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Retraitnormal">
    <w:name w:val="Normal Indent"/>
    <w:basedOn w:val="Normal"/>
    <w:rsid w:val="00886CBD"/>
    <w:pPr>
      <w:ind w:left="720"/>
    </w:pPr>
  </w:style>
  <w:style w:type="paragraph" w:styleId="Titredenote">
    <w:name w:val="Note Heading"/>
    <w:basedOn w:val="Normal"/>
    <w:next w:val="Normal"/>
    <w:link w:val="TitredenoteCar"/>
    <w:rsid w:val="00886CBD"/>
  </w:style>
  <w:style w:type="character" w:customStyle="1" w:styleId="TitredenoteCar">
    <w:name w:val="Titre de note Car"/>
    <w:link w:val="Titredenote"/>
    <w:rsid w:val="00886CBD"/>
    <w:rPr>
      <w:rFonts w:ascii="Times New Roman" w:hAnsi="Times New Roman"/>
      <w:lang w:eastAsia="en-US"/>
    </w:rPr>
  </w:style>
  <w:style w:type="paragraph" w:styleId="Textebrut">
    <w:name w:val="Plain Text"/>
    <w:basedOn w:val="Normal"/>
    <w:link w:val="TextebrutCar"/>
    <w:rsid w:val="00886CBD"/>
    <w:rPr>
      <w:rFonts w:ascii="Courier New" w:hAnsi="Courier New" w:cs="Courier New"/>
    </w:rPr>
  </w:style>
  <w:style w:type="character" w:customStyle="1" w:styleId="TextebrutCar">
    <w:name w:val="Texte brut Car"/>
    <w:link w:val="Textebrut"/>
    <w:rsid w:val="00886CBD"/>
    <w:rPr>
      <w:rFonts w:ascii="Courier New" w:hAnsi="Courier New" w:cs="Courier New"/>
      <w:lang w:eastAsia="en-US"/>
    </w:rPr>
  </w:style>
  <w:style w:type="paragraph" w:styleId="Citation">
    <w:name w:val="Quote"/>
    <w:basedOn w:val="Normal"/>
    <w:next w:val="Normal"/>
    <w:link w:val="CitationCar"/>
    <w:uiPriority w:val="29"/>
    <w:qFormat/>
    <w:rsid w:val="00886CBD"/>
    <w:pPr>
      <w:spacing w:before="200" w:after="160"/>
      <w:ind w:left="864" w:right="864"/>
      <w:jc w:val="center"/>
    </w:pPr>
    <w:rPr>
      <w:i/>
      <w:iCs/>
      <w:color w:val="404040"/>
    </w:rPr>
  </w:style>
  <w:style w:type="character" w:customStyle="1" w:styleId="CitationCar">
    <w:name w:val="Citation Car"/>
    <w:link w:val="Citation"/>
    <w:uiPriority w:val="29"/>
    <w:rsid w:val="00886CBD"/>
    <w:rPr>
      <w:rFonts w:ascii="Times New Roman" w:hAnsi="Times New Roman"/>
      <w:i/>
      <w:iCs/>
      <w:color w:val="404040"/>
      <w:lang w:eastAsia="en-US"/>
    </w:rPr>
  </w:style>
  <w:style w:type="paragraph" w:styleId="Salutations">
    <w:name w:val="Salutation"/>
    <w:basedOn w:val="Normal"/>
    <w:next w:val="Normal"/>
    <w:link w:val="SalutationsCar"/>
    <w:rsid w:val="00886CBD"/>
  </w:style>
  <w:style w:type="character" w:customStyle="1" w:styleId="SalutationsCar">
    <w:name w:val="Salutations Car"/>
    <w:link w:val="Salutations"/>
    <w:rsid w:val="00886CBD"/>
    <w:rPr>
      <w:rFonts w:ascii="Times New Roman" w:hAnsi="Times New Roman"/>
      <w:lang w:eastAsia="en-US"/>
    </w:rPr>
  </w:style>
  <w:style w:type="paragraph" w:styleId="Signature">
    <w:name w:val="Signature"/>
    <w:basedOn w:val="Normal"/>
    <w:link w:val="SignatureCar"/>
    <w:rsid w:val="00886CBD"/>
    <w:pPr>
      <w:ind w:left="4252"/>
    </w:pPr>
  </w:style>
  <w:style w:type="character" w:customStyle="1" w:styleId="SignatureCar">
    <w:name w:val="Signature Car"/>
    <w:link w:val="Signature"/>
    <w:rsid w:val="00886CBD"/>
    <w:rPr>
      <w:rFonts w:ascii="Times New Roman" w:hAnsi="Times New Roman"/>
      <w:lang w:eastAsia="en-US"/>
    </w:rPr>
  </w:style>
  <w:style w:type="paragraph" w:styleId="Sous-titre">
    <w:name w:val="Subtitle"/>
    <w:basedOn w:val="Normal"/>
    <w:next w:val="Normal"/>
    <w:link w:val="Sous-titreCar"/>
    <w:qFormat/>
    <w:rsid w:val="00886CBD"/>
    <w:pPr>
      <w:spacing w:after="60"/>
      <w:jc w:val="center"/>
      <w:outlineLvl w:val="1"/>
    </w:pPr>
    <w:rPr>
      <w:rFonts w:ascii="Calibri Light" w:eastAsia="Times New Roman" w:hAnsi="Calibri Light"/>
      <w:sz w:val="24"/>
      <w:szCs w:val="24"/>
    </w:rPr>
  </w:style>
  <w:style w:type="character" w:customStyle="1" w:styleId="Sous-titreCar">
    <w:name w:val="Sous-titre Car"/>
    <w:link w:val="Sous-titre"/>
    <w:rsid w:val="00886CBD"/>
    <w:rPr>
      <w:rFonts w:ascii="Calibri Light" w:eastAsia="Times New Roman" w:hAnsi="Calibri Light"/>
      <w:sz w:val="24"/>
      <w:szCs w:val="24"/>
      <w:lang w:eastAsia="en-US"/>
    </w:rPr>
  </w:style>
  <w:style w:type="paragraph" w:styleId="Tabledesrfrencesjuridiques">
    <w:name w:val="table of authorities"/>
    <w:basedOn w:val="Normal"/>
    <w:next w:val="Normal"/>
    <w:rsid w:val="00886CBD"/>
    <w:pPr>
      <w:ind w:left="200" w:hanging="200"/>
    </w:pPr>
  </w:style>
  <w:style w:type="paragraph" w:styleId="Tabledesillustrations">
    <w:name w:val="table of figures"/>
    <w:basedOn w:val="Normal"/>
    <w:next w:val="Normal"/>
    <w:rsid w:val="00886CBD"/>
  </w:style>
  <w:style w:type="paragraph" w:styleId="Titre">
    <w:name w:val="Title"/>
    <w:basedOn w:val="Normal"/>
    <w:next w:val="Normal"/>
    <w:link w:val="TitreC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reCar">
    <w:name w:val="Titre Car"/>
    <w:link w:val="Titre"/>
    <w:rsid w:val="00886CBD"/>
    <w:rPr>
      <w:rFonts w:ascii="Calibri Light" w:eastAsia="Times New Roman" w:hAnsi="Calibri Light"/>
      <w:b/>
      <w:bCs/>
      <w:kern w:val="28"/>
      <w:sz w:val="32"/>
      <w:szCs w:val="32"/>
      <w:lang w:eastAsia="en-US"/>
    </w:rPr>
  </w:style>
  <w:style w:type="paragraph" w:styleId="TitreTR">
    <w:name w:val="toa heading"/>
    <w:basedOn w:val="Normal"/>
    <w:next w:val="Normal"/>
    <w:rsid w:val="00886CBD"/>
    <w:pPr>
      <w:spacing w:before="120"/>
    </w:pPr>
    <w:rPr>
      <w:rFonts w:ascii="Calibri Light" w:eastAsia="Times New Roman" w:hAnsi="Calibri Light"/>
      <w:b/>
      <w:bCs/>
      <w:sz w:val="24"/>
      <w:szCs w:val="24"/>
    </w:rPr>
  </w:style>
  <w:style w:type="paragraph" w:styleId="En-ttedetabledesmatires">
    <w:name w:val="TOC Heading"/>
    <w:basedOn w:val="Titre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TextedebullesCar">
    <w:name w:val="Texte de bulles Car"/>
    <w:link w:val="Textedebulles"/>
    <w:uiPriority w:val="99"/>
    <w:semiHidden/>
    <w:rsid w:val="008D191D"/>
    <w:rPr>
      <w:rFonts w:ascii="Tahoma" w:hAnsi="Tahoma" w:cs="Tahoma"/>
      <w:sz w:val="16"/>
      <w:szCs w:val="16"/>
      <w:lang w:eastAsia="en-US"/>
    </w:rPr>
  </w:style>
  <w:style w:type="character" w:customStyle="1" w:styleId="cf01">
    <w:name w:val="cf01"/>
    <w:basedOn w:val="Policepardfaut"/>
    <w:rsid w:val="007F3E4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3003776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05433633">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32683041">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opentelemetry.io/docs/specs/semconv/"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862</Words>
  <Characters>4747</Characters>
  <Application>Microsoft Office Word</Application>
  <DocSecurity>0</DocSecurity>
  <Lines>39</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5598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DESNOES Frederic INNOV/NET</cp:lastModifiedBy>
  <cp:revision>4</cp:revision>
  <cp:lastPrinted>1899-12-31T23:00:00Z</cp:lastPrinted>
  <dcterms:created xsi:type="dcterms:W3CDTF">2025-02-07T13:36:00Z</dcterms:created>
  <dcterms:modified xsi:type="dcterms:W3CDTF">2025-02-07T13:37:00Z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