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9668E" w14:textId="2CFA3D7C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52496" w:rsidRPr="00152496">
        <w:rPr>
          <w:b/>
          <w:i/>
          <w:noProof/>
          <w:sz w:val="28"/>
        </w:rPr>
        <w:t>S5-221</w:t>
      </w:r>
      <w:r w:rsidR="0065768D">
        <w:rPr>
          <w:b/>
          <w:i/>
          <w:noProof/>
          <w:sz w:val="28"/>
        </w:rPr>
        <w:t>514</w:t>
      </w:r>
    </w:p>
    <w:p w14:paraId="55CF78DE" w14:textId="327670E1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5768D">
        <w:rPr>
          <w:rFonts w:eastAsia="Batang" w:cs="Arial"/>
          <w:sz w:val="20"/>
          <w:lang w:eastAsia="zh-CN"/>
        </w:rPr>
        <w:t>S5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5768D">
        <w:rPr>
          <w:rFonts w:eastAsia="Batang" w:cs="Arial"/>
          <w:sz w:val="20"/>
          <w:lang w:eastAsia="zh-CN"/>
        </w:rPr>
        <w:t>221422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5BB9003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Source: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Nokia, Nokia Shanghai Bell </w:t>
      </w:r>
    </w:p>
    <w:p w14:paraId="77734250" w14:textId="4954396C" w:rsidR="006C2E80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Title: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New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BF5883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ID on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further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E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nhancement</w:t>
      </w:r>
      <w:r w:rsidR="006D1ED8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</w:t>
      </w:r>
      <w:r w:rsidR="00BF5883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anagement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Trace/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MDT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</w:p>
    <w:p w14:paraId="5F56A0A9" w14:textId="77777777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Document for: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Approval</w:t>
      </w:r>
    </w:p>
    <w:p w14:paraId="195E59E6" w14:textId="46923268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Agenda Item: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8D180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D180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9B22CE6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F01C5">
        <w:t xml:space="preserve"> </w:t>
      </w:r>
      <w:r w:rsidR="00116D11">
        <w:t>Study on f</w:t>
      </w:r>
      <w:r w:rsidR="005F01C5">
        <w:t xml:space="preserve">urther </w:t>
      </w:r>
      <w:r w:rsidR="00152496">
        <w:t>E</w:t>
      </w:r>
      <w:r w:rsidR="005F01C5" w:rsidRPr="005F01C5">
        <w:t>nhancement</w:t>
      </w:r>
      <w:r w:rsidR="006D1ED8">
        <w:t>s</w:t>
      </w:r>
      <w:r w:rsidR="005F01C5" w:rsidRPr="005F01C5">
        <w:t xml:space="preserve"> </w:t>
      </w:r>
      <w:r w:rsidR="005F01C5">
        <w:t xml:space="preserve">of </w:t>
      </w:r>
      <w:r w:rsidR="003E48E5" w:rsidRPr="005F01C5">
        <w:t xml:space="preserve">Management of </w:t>
      </w:r>
      <w:r w:rsidR="003E48E5">
        <w:t>Trace/</w:t>
      </w:r>
      <w:r w:rsidR="005F01C5" w:rsidRPr="005F01C5">
        <w:t>MDT</w:t>
      </w:r>
      <w:r w:rsidR="00F41A27" w:rsidRPr="006C2E80">
        <w:tab/>
      </w:r>
    </w:p>
    <w:p w14:paraId="218962B3" w14:textId="77777777" w:rsidR="0004054E" w:rsidRPr="0004054E" w:rsidRDefault="0004054E" w:rsidP="0004054E"/>
    <w:p w14:paraId="289CB42C" w14:textId="07FACBFA" w:rsidR="006C2E80" w:rsidRDefault="00E13CB2" w:rsidP="006C2E80">
      <w:pPr>
        <w:pStyle w:val="Heading8"/>
      </w:pPr>
      <w:r>
        <w:t>A</w:t>
      </w:r>
      <w:r w:rsidR="00B078D6">
        <w:t>cronym:</w:t>
      </w:r>
      <w:r w:rsidR="005F01C5">
        <w:t xml:space="preserve"> </w:t>
      </w:r>
      <w:r w:rsidR="003B0F27">
        <w:t>FS_e5GMDT_Ph2</w:t>
      </w:r>
    </w:p>
    <w:p w14:paraId="0D12AE1F" w14:textId="318F97FD" w:rsidR="00B078D6" w:rsidRDefault="00B078D6" w:rsidP="0004054E">
      <w:pPr>
        <w:pStyle w:val="Guidance"/>
        <w:ind w:left="720" w:hanging="720"/>
      </w:pPr>
    </w:p>
    <w:p w14:paraId="679E2B2D" w14:textId="1B93BB2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C0987" w:rsidRPr="005C0987">
        <w:rPr>
          <w:color w:val="FF0000"/>
        </w:rPr>
        <w:t>TBD</w:t>
      </w:r>
    </w:p>
    <w:p w14:paraId="20AE909D" w14:textId="12FB3838" w:rsidR="00B078D6" w:rsidRDefault="00D31CC8" w:rsidP="008D180F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B8DF5D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1359AF">
        <w:t>Rel-</w:t>
      </w:r>
      <w:r w:rsidR="001359AF" w:rsidRPr="001359AF">
        <w:t>18</w:t>
      </w:r>
    </w:p>
    <w:p w14:paraId="53277F89" w14:textId="654F9D42" w:rsidR="003F7142" w:rsidRPr="006C2E80" w:rsidRDefault="003F7142" w:rsidP="008D180F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D18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D18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D18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D18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D18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D18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D18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0F8EBC0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878DD5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D18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D18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</w:tcPr>
          <w:p w14:paraId="477F02DA" w14:textId="3B4A004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D180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D18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604A565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226C70EA" w14:textId="1FCF71F3" w:rsidR="004260A5" w:rsidRDefault="001359AF" w:rsidP="008D180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D18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028CD4B" w:rsidR="004876B9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D180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D180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D180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F4E603" w:rsidR="00BF7C9D" w:rsidRPr="00662741" w:rsidRDefault="0001622E" w:rsidP="008D18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D180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D180F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D18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D180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D180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D180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D180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8D180F">
            <w:pPr>
              <w:pStyle w:val="TAL"/>
            </w:pPr>
          </w:p>
        </w:tc>
        <w:tc>
          <w:tcPr>
            <w:tcW w:w="1101" w:type="dxa"/>
          </w:tcPr>
          <w:p w14:paraId="6AE820B7" w14:textId="6F8973E5" w:rsidR="008835FC" w:rsidRDefault="00B134EF" w:rsidP="008D18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7777777" w:rsidR="008835FC" w:rsidRDefault="008835FC" w:rsidP="008D180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D180F">
            <w:pPr>
              <w:pStyle w:val="TAL"/>
            </w:pPr>
          </w:p>
        </w:tc>
      </w:tr>
    </w:tbl>
    <w:p w14:paraId="7C3FBD77" w14:textId="77777777" w:rsidR="004876B9" w:rsidRDefault="004876B9" w:rsidP="008D180F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D18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D18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D180F">
            <w:pPr>
              <w:pStyle w:val="TAH"/>
            </w:pPr>
            <w:r>
              <w:t>Nature of relationship</w:t>
            </w:r>
          </w:p>
        </w:tc>
      </w:tr>
      <w:tr w:rsidR="003E2C57" w14:paraId="4FD29509" w14:textId="77777777" w:rsidTr="00152496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7957CAF" w14:textId="21764AC2" w:rsidR="003E2C57" w:rsidRPr="003E2C57" w:rsidRDefault="0086178A" w:rsidP="008D180F">
            <w:pPr>
              <w:pStyle w:val="TAL"/>
            </w:pPr>
            <w:r>
              <w:t>941007</w:t>
            </w:r>
          </w:p>
        </w:tc>
        <w:tc>
          <w:tcPr>
            <w:tcW w:w="3326" w:type="dxa"/>
          </w:tcPr>
          <w:p w14:paraId="2CDD1CB8" w14:textId="21FC6862" w:rsidR="003E2C57" w:rsidRPr="003E2C57" w:rsidRDefault="003E2C57" w:rsidP="008D180F">
            <w:pPr>
              <w:pStyle w:val="TAL"/>
            </w:pPr>
            <w:r>
              <w:t>F</w:t>
            </w:r>
            <w:r w:rsidRPr="003E2C57">
              <w:t>urther enhancement of data collection for SON (Self-Organising Networks)/MDT (Minimization of Drive Tests) in NR and EN-DC</w:t>
            </w:r>
            <w:r w:rsidR="008D180F">
              <w:t xml:space="preserve"> (</w:t>
            </w:r>
            <w:r w:rsidR="008D180F" w:rsidRPr="003E2C57">
              <w:t>RP-213553</w:t>
            </w:r>
            <w:r w:rsidR="008D180F">
              <w:t>)</w:t>
            </w:r>
          </w:p>
        </w:tc>
        <w:tc>
          <w:tcPr>
            <w:tcW w:w="5099" w:type="dxa"/>
          </w:tcPr>
          <w:p w14:paraId="39A37BD6" w14:textId="57C2C8D0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This work item specifies the data collection enhancements in RAN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370C6CB" w:rsidR="008835FC" w:rsidRDefault="003E2C57" w:rsidP="008D180F">
            <w:pPr>
              <w:pStyle w:val="TAL"/>
            </w:pPr>
            <w:r w:rsidRPr="003E2C57">
              <w:t>801000</w:t>
            </w:r>
          </w:p>
        </w:tc>
        <w:tc>
          <w:tcPr>
            <w:tcW w:w="3326" w:type="dxa"/>
          </w:tcPr>
          <w:p w14:paraId="6AD6B1DF" w14:textId="1DE711FB" w:rsidR="008835FC" w:rsidRDefault="003E2C57" w:rsidP="008D180F">
            <w:pPr>
              <w:pStyle w:val="TAL"/>
            </w:pPr>
            <w:r w:rsidRPr="003E2C57">
              <w:t>Study on RAN-centric Data Collection and Utilization for LTE and NR</w:t>
            </w:r>
          </w:p>
        </w:tc>
        <w:tc>
          <w:tcPr>
            <w:tcW w:w="5099" w:type="dxa"/>
          </w:tcPr>
          <w:p w14:paraId="4972B8BD" w14:textId="455912E0" w:rsidR="008835FC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Study Item in RAN</w:t>
            </w:r>
          </w:p>
        </w:tc>
      </w:tr>
      <w:tr w:rsidR="003E2C57" w14:paraId="5F6F6F34" w14:textId="77777777" w:rsidTr="006C2E80">
        <w:trPr>
          <w:cantSplit/>
          <w:jc w:val="center"/>
        </w:trPr>
        <w:tc>
          <w:tcPr>
            <w:tcW w:w="1101" w:type="dxa"/>
          </w:tcPr>
          <w:p w14:paraId="0AA31ED1" w14:textId="32470328" w:rsidR="003E2C57" w:rsidRPr="003E2C57" w:rsidRDefault="003E2C57" w:rsidP="008D180F">
            <w:pPr>
              <w:pStyle w:val="TAL"/>
            </w:pPr>
            <w:r w:rsidRPr="003E2C57">
              <w:t>870025</w:t>
            </w:r>
          </w:p>
        </w:tc>
        <w:tc>
          <w:tcPr>
            <w:tcW w:w="3326" w:type="dxa"/>
          </w:tcPr>
          <w:p w14:paraId="2EE1F55E" w14:textId="21B99645" w:rsidR="003E2C57" w:rsidRPr="003E2C57" w:rsidRDefault="003E2C57" w:rsidP="008D180F">
            <w:pPr>
              <w:pStyle w:val="TAL"/>
            </w:pPr>
            <w:r w:rsidRPr="003E2C57">
              <w:t>Management of MDT enhancement in 5G</w:t>
            </w:r>
          </w:p>
        </w:tc>
        <w:tc>
          <w:tcPr>
            <w:tcW w:w="5099" w:type="dxa"/>
          </w:tcPr>
          <w:p w14:paraId="2D8EEEE4" w14:textId="7E10D501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Work Item (e_5GMDT)</w:t>
            </w:r>
          </w:p>
        </w:tc>
      </w:tr>
    </w:tbl>
    <w:p w14:paraId="6BC7072F" w14:textId="77777777" w:rsidR="006C2E80" w:rsidRDefault="006C2E80" w:rsidP="008D180F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13E73FE" w14:textId="32BC71B7" w:rsidR="00116D11" w:rsidRDefault="008D180F" w:rsidP="00116D11">
      <w:r w:rsidRPr="008D180F">
        <w:t xml:space="preserve">MDT Trace Session management for 5GC and NG-RAN has been added to the relevant specifications in </w:t>
      </w:r>
      <w:r>
        <w:t>R</w:t>
      </w:r>
      <w:r w:rsidRPr="008D180F">
        <w:t xml:space="preserve">elease 16. </w:t>
      </w:r>
      <w:r>
        <w:t xml:space="preserve">Enhancements have been specified in Release 17. </w:t>
      </w:r>
      <w:r w:rsidR="00116D11" w:rsidRPr="008D180F">
        <w:t>RAN</w:t>
      </w:r>
      <w:r w:rsidR="00116D11">
        <w:t>3</w:t>
      </w:r>
      <w:r w:rsidR="00116D11" w:rsidRPr="008D180F">
        <w:t xml:space="preserve"> and RAN</w:t>
      </w:r>
      <w:r w:rsidR="00116D11">
        <w:t>2</w:t>
      </w:r>
      <w:r w:rsidR="00116D11" w:rsidRPr="008D180F">
        <w:t xml:space="preserve"> plan to work on </w:t>
      </w:r>
      <w:r w:rsidR="00116D11">
        <w:t xml:space="preserve">further </w:t>
      </w:r>
      <w:r w:rsidR="00116D11" w:rsidRPr="008D180F">
        <w:t xml:space="preserve">enhancements </w:t>
      </w:r>
      <w:r w:rsidR="00116D11">
        <w:t xml:space="preserve">of data collection for </w:t>
      </w:r>
      <w:r w:rsidR="00116D11" w:rsidRPr="008D180F">
        <w:t xml:space="preserve">MDT in </w:t>
      </w:r>
      <w:r w:rsidR="00116D11">
        <w:t>R</w:t>
      </w:r>
      <w:r w:rsidR="00116D11" w:rsidRPr="008D180F">
        <w:t>elease 1</w:t>
      </w:r>
      <w:r w:rsidR="00116D11">
        <w:t>8</w:t>
      </w:r>
      <w:r w:rsidR="00116D11" w:rsidRPr="008D180F">
        <w:t xml:space="preserve"> (</w:t>
      </w:r>
      <w:r w:rsidR="00116D11" w:rsidRPr="003E2C57">
        <w:t>RP-213553</w:t>
      </w:r>
      <w:r w:rsidR="00116D11">
        <w:t xml:space="preserve"> </w:t>
      </w:r>
      <w:r w:rsidR="00116D11" w:rsidRPr="008D180F">
        <w:t>covering RAN</w:t>
      </w:r>
      <w:r w:rsidR="00116D11">
        <w:t>3</w:t>
      </w:r>
      <w:r w:rsidR="00116D11" w:rsidRPr="008D180F">
        <w:t xml:space="preserve"> &amp; RAN</w:t>
      </w:r>
      <w:r w:rsidR="00116D11">
        <w:t>2</w:t>
      </w:r>
      <w:r w:rsidR="00116D11" w:rsidRPr="008D180F">
        <w:t>). A corresponding work is needed for management system.</w:t>
      </w:r>
      <w:r w:rsidR="00116D11">
        <w:t xml:space="preserve"> It is obvious, that </w:t>
      </w:r>
      <w:r w:rsidR="0082334A">
        <w:t>work for management system</w:t>
      </w:r>
      <w:r w:rsidR="00116D11">
        <w:t xml:space="preserve"> can only be done, </w:t>
      </w:r>
      <w:r w:rsidR="00F26091">
        <w:t xml:space="preserve">when </w:t>
      </w:r>
      <w:r w:rsidR="00116D11">
        <w:t xml:space="preserve">first agreements </w:t>
      </w:r>
      <w:r w:rsidR="007E0D62">
        <w:t xml:space="preserve">are </w:t>
      </w:r>
      <w:r w:rsidR="00116D11">
        <w:t>made by RAN WGs.</w:t>
      </w:r>
    </w:p>
    <w:p w14:paraId="56734E8D" w14:textId="07B04D2C" w:rsidR="00116D11" w:rsidRDefault="00F26091" w:rsidP="008D180F">
      <w:r>
        <w:t xml:space="preserve">Trace Management has been originally introduced in the framework of Integration Reference Point (IRP). </w:t>
      </w:r>
      <w:r w:rsidR="00116D11">
        <w:t xml:space="preserve">With the introduction of SBMA in Release 15, the </w:t>
      </w:r>
      <w:r w:rsidR="00AA1047">
        <w:t>model driven approach</w:t>
      </w:r>
      <w:r>
        <w:t xml:space="preserve"> came into focus</w:t>
      </w:r>
      <w:r w:rsidR="00AA1047">
        <w:t xml:space="preserve"> and the dedicated operations got less and less</w:t>
      </w:r>
      <w:r>
        <w:t xml:space="preserve">. </w:t>
      </w:r>
      <w:r w:rsidR="007E0D62">
        <w:t xml:space="preserve">In the context of IRP, the element manager was aware of the </w:t>
      </w:r>
      <w:r w:rsidR="00B50330">
        <w:t>changes in the network</w:t>
      </w:r>
      <w:r w:rsidR="007E0D62">
        <w:t xml:space="preserve"> even during handovers</w:t>
      </w:r>
      <w:r w:rsidR="00B50330">
        <w:t xml:space="preserve"> where network elements chang</w:t>
      </w:r>
      <w:r w:rsidR="0094799C">
        <w:t>e</w:t>
      </w:r>
      <w:r w:rsidR="00B50330">
        <w:t xml:space="preserve"> their assignment</w:t>
      </w:r>
      <w:r w:rsidR="007E0D62">
        <w:t>. This may be different in case of SBMA</w:t>
      </w:r>
      <w:r w:rsidR="0082334A">
        <w:t xml:space="preserve"> e.g. </w:t>
      </w:r>
      <w:r>
        <w:t>what happen</w:t>
      </w:r>
      <w:r w:rsidR="0082334A">
        <w:t>s</w:t>
      </w:r>
      <w:r>
        <w:t xml:space="preserve"> with the TraceJob MOI</w:t>
      </w:r>
      <w:r w:rsidR="007E0D62">
        <w:t xml:space="preserve"> during</w:t>
      </w:r>
      <w:r w:rsidR="0082334A">
        <w:t xml:space="preserve"> or after</w:t>
      </w:r>
      <w:r w:rsidR="007E0D62">
        <w:t xml:space="preserve"> </w:t>
      </w:r>
      <w:r w:rsidR="0082334A">
        <w:t xml:space="preserve">a </w:t>
      </w:r>
      <w:r w:rsidR="007E0D62">
        <w:t>handover</w:t>
      </w:r>
      <w:r w:rsidR="00B30024">
        <w:t xml:space="preserve"> for signalling based activation</w:t>
      </w:r>
      <w:r>
        <w:t xml:space="preserve">. </w:t>
      </w:r>
      <w:r w:rsidR="0082334A">
        <w:t xml:space="preserve">For the network it's specified that MDT configuration shall be passed during handover. </w:t>
      </w:r>
      <w:r>
        <w:t xml:space="preserve">Another open issue is, how to stop the Trace session after receipt of a trace session deactivation message. </w:t>
      </w:r>
    </w:p>
    <w:p w14:paraId="15B4C951" w14:textId="1BCC4198" w:rsidR="0001622E" w:rsidRDefault="0001622E" w:rsidP="008D180F">
      <w:r>
        <w:t xml:space="preserve">Furthermore, PerfMetricJob has been introduced in Release 16. This IOC has been </w:t>
      </w:r>
      <w:r w:rsidR="007E0D62">
        <w:t xml:space="preserve">evolved along the SBMA principles e.g. reporting of performance measurements. There are similarities which </w:t>
      </w:r>
      <w:r w:rsidR="0082334A">
        <w:t xml:space="preserve">might </w:t>
      </w:r>
      <w:r w:rsidR="007E0D62">
        <w:t>be use</w:t>
      </w:r>
      <w:r w:rsidR="0082334A">
        <w:t>ful for</w:t>
      </w:r>
      <w:r w:rsidR="007E0D62">
        <w:t xml:space="preserve"> improvement of TraceJob.</w:t>
      </w:r>
      <w:r w:rsidR="00AF55F6">
        <w:t xml:space="preserve"> This could serve the purpose to reuse specified definitions.</w:t>
      </w:r>
      <w:r w:rsidR="00B30024">
        <w:t xml:space="preserve"> One example to consider is to align the reporting control.</w:t>
      </w:r>
    </w:p>
    <w:p w14:paraId="47198A31" w14:textId="1B6ABFF5" w:rsidR="00B30024" w:rsidRDefault="00B30024" w:rsidP="008D180F">
      <w:r>
        <w:t>Data collection is also considered in MADCOL Rel-17 WI. While MADCOL</w:t>
      </w:r>
      <w:r w:rsidR="00227AEF">
        <w:t xml:space="preserve"> targets to specify</w:t>
      </w:r>
      <w:r>
        <w:t xml:space="preserve"> </w:t>
      </w:r>
      <w:r w:rsidR="00227AEF">
        <w:t xml:space="preserve">an </w:t>
      </w:r>
      <w:r>
        <w:t xml:space="preserve">approach to collect data in a simplified way </w:t>
      </w:r>
      <w:r w:rsidR="00227AEF">
        <w:t xml:space="preserve">and to </w:t>
      </w:r>
      <w:r w:rsidR="00077A94">
        <w:t>cover both TraceJob and PerfMetricJob</w:t>
      </w:r>
      <w:r>
        <w:t>, this SI focuses on the enhancements or improvement of TraceJob.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E768CF8" w14:textId="7B0C9E1F" w:rsidR="008D180F" w:rsidRPr="0082334A" w:rsidRDefault="0001622E" w:rsidP="008D180F">
      <w:pPr>
        <w:pStyle w:val="Guidance"/>
        <w:rPr>
          <w:i w:val="0"/>
          <w:iCs w:val="0"/>
          <w:color w:val="auto"/>
        </w:rPr>
      </w:pPr>
      <w:r>
        <w:rPr>
          <w:i w:val="0"/>
          <w:iCs w:val="0"/>
        </w:rPr>
        <w:t xml:space="preserve">The </w:t>
      </w:r>
      <w:r w:rsidRPr="0082334A">
        <w:rPr>
          <w:i w:val="0"/>
          <w:iCs w:val="0"/>
          <w:color w:val="auto"/>
        </w:rPr>
        <w:t>objectives of this study item include</w:t>
      </w:r>
      <w:r w:rsidR="008D180F" w:rsidRPr="0082334A">
        <w:rPr>
          <w:i w:val="0"/>
          <w:iCs w:val="0"/>
          <w:color w:val="auto"/>
        </w:rPr>
        <w:t>:</w:t>
      </w:r>
    </w:p>
    <w:p w14:paraId="6545C19E" w14:textId="7F297983" w:rsidR="007162BC" w:rsidRPr="0082334A" w:rsidRDefault="00AF55F6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>
        <w:rPr>
          <w:color w:val="auto"/>
        </w:rPr>
        <w:t xml:space="preserve">Investigate potential benefits of aligning attributes </w:t>
      </w:r>
      <w:r w:rsidR="007162BC" w:rsidRPr="0082334A">
        <w:rPr>
          <w:color w:val="auto"/>
        </w:rPr>
        <w:t>of TraceJob and PerfMetricJob e.g. reporting</w:t>
      </w:r>
      <w:r w:rsidR="003B0F27">
        <w:rPr>
          <w:color w:val="auto"/>
        </w:rPr>
        <w:t xml:space="preserve"> control</w:t>
      </w:r>
    </w:p>
    <w:p w14:paraId="6A301B73" w14:textId="727A1367" w:rsidR="007162BC" w:rsidRPr="0082334A" w:rsidRDefault="0001622E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 w:rsidRPr="0082334A">
        <w:rPr>
          <w:color w:val="auto"/>
        </w:rPr>
        <w:t xml:space="preserve">Study further changes for Trace/MDT necessary due to </w:t>
      </w:r>
      <w:r w:rsidR="007162BC" w:rsidRPr="0082334A">
        <w:rPr>
          <w:color w:val="auto"/>
        </w:rPr>
        <w:t>SBMA</w:t>
      </w:r>
      <w:r w:rsidRPr="0082334A">
        <w:rPr>
          <w:color w:val="auto"/>
        </w:rPr>
        <w:t xml:space="preserve"> </w:t>
      </w:r>
      <w:r w:rsidR="007E0D62" w:rsidRPr="0082334A">
        <w:rPr>
          <w:color w:val="auto"/>
        </w:rPr>
        <w:t xml:space="preserve">framework </w:t>
      </w:r>
      <w:r w:rsidRPr="0082334A">
        <w:rPr>
          <w:color w:val="auto"/>
        </w:rPr>
        <w:t xml:space="preserve">(e.g. how to handle </w:t>
      </w:r>
      <w:r w:rsidR="007162BC" w:rsidRPr="0082334A">
        <w:rPr>
          <w:color w:val="auto"/>
        </w:rPr>
        <w:t>TraceJob i</w:t>
      </w:r>
      <w:r w:rsidRPr="0082334A">
        <w:rPr>
          <w:color w:val="auto"/>
        </w:rPr>
        <w:t>n</w:t>
      </w:r>
      <w:r w:rsidR="007162BC" w:rsidRPr="0082334A">
        <w:rPr>
          <w:color w:val="auto"/>
        </w:rPr>
        <w:t xml:space="preserve"> NRM</w:t>
      </w:r>
      <w:r w:rsidRPr="0082334A">
        <w:rPr>
          <w:color w:val="auto"/>
        </w:rPr>
        <w:t xml:space="preserve"> </w:t>
      </w:r>
      <w:r w:rsidR="00073521">
        <w:rPr>
          <w:color w:val="auto"/>
        </w:rPr>
        <w:t xml:space="preserve">in case of </w:t>
      </w:r>
      <w:r w:rsidRPr="0082334A">
        <w:rPr>
          <w:color w:val="auto"/>
        </w:rPr>
        <w:t>handover</w:t>
      </w:r>
      <w:r w:rsidR="00B30024">
        <w:rPr>
          <w:color w:val="auto"/>
        </w:rPr>
        <w:t xml:space="preserve"> for signalling based activation</w:t>
      </w:r>
      <w:r w:rsidR="003B0F27">
        <w:rPr>
          <w:color w:val="auto"/>
        </w:rPr>
        <w:t>, meaning of name containment for TraceJob</w:t>
      </w:r>
      <w:r w:rsidRPr="0082334A">
        <w:rPr>
          <w:color w:val="auto"/>
        </w:rPr>
        <w:t>)</w:t>
      </w:r>
    </w:p>
    <w:p w14:paraId="782DF522" w14:textId="7C5808C8" w:rsidR="00B134E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8D180F">
        <w:t xml:space="preserve">anagement of </w:t>
      </w:r>
      <w:r>
        <w:t>d</w:t>
      </w:r>
      <w:r w:rsidR="008D180F">
        <w:t xml:space="preserve">ata </w:t>
      </w:r>
      <w:r>
        <w:t>c</w:t>
      </w:r>
      <w:r w:rsidR="008D180F">
        <w:t xml:space="preserve">ollection </w:t>
      </w:r>
      <w:r>
        <w:t>e</w:t>
      </w:r>
      <w:r w:rsidR="008D180F">
        <w:t>nhancement of logged and immediate MDT specified by RAN2 and RAN3</w:t>
      </w:r>
    </w:p>
    <w:p w14:paraId="61679C2E" w14:textId="2E0F7A8C" w:rsidR="008D180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B134EF">
        <w:t>anagement of MDT enhancements for NPN and RACH enhancements</w:t>
      </w:r>
      <w:r w:rsidR="008D180F">
        <w:t xml:space="preserve"> specified by RAN2 and RAN3.</w:t>
      </w:r>
    </w:p>
    <w:p w14:paraId="22DD08E1" w14:textId="154AFA5F" w:rsidR="001160AF" w:rsidRDefault="001160AF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 xml:space="preserve">Study on </w:t>
      </w:r>
      <w:r w:rsidRPr="001160AF">
        <w:t>MR-DC related MDT configuration and reporting specified by RAN2 and RAN3</w:t>
      </w:r>
    </w:p>
    <w:p w14:paraId="7873BE50" w14:textId="0D3C5B62" w:rsidR="001160AF" w:rsidRDefault="001160AF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e</w:t>
      </w:r>
      <w:r w:rsidRPr="001160AF">
        <w:t>nhancement of reporting and internode communication specified in RAN2 and RAN3, e.g. RLF and accessibility measurements, Successful Handover reporting</w:t>
      </w:r>
    </w:p>
    <w:p w14:paraId="2895A89A" w14:textId="60EB7120" w:rsidR="0083728E" w:rsidRDefault="003B0F27" w:rsidP="003B0F27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 xml:space="preserve">Study on MDT enhancements </w:t>
      </w:r>
      <w:r w:rsidR="00AF55F6">
        <w:t>to allow collection of newly specified RAN3 data such as</w:t>
      </w:r>
      <w:r>
        <w:t xml:space="preserve"> resource status prediction or energy efficiency prediction. </w:t>
      </w:r>
    </w:p>
    <w:p w14:paraId="273F0D81" w14:textId="06CA6752" w:rsidR="0082334A" w:rsidRPr="0094799C" w:rsidRDefault="0082334A" w:rsidP="0094799C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lastRenderedPageBreak/>
        <w:t>Derive recommendations for a normative work item.</w:t>
      </w:r>
    </w:p>
    <w:p w14:paraId="44729D5B" w14:textId="77777777" w:rsidR="00B134EF" w:rsidRDefault="00B134EF" w:rsidP="00B134EF"/>
    <w:p w14:paraId="5F67A972" w14:textId="72286E24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2334A" w:rsidRPr="0082334A" w14:paraId="1AB05A27" w14:textId="77777777" w:rsidTr="0082334A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0EC27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New specifications {One line per specification. Create/delete lines as needed}</w:t>
            </w:r>
          </w:p>
        </w:tc>
      </w:tr>
      <w:tr w:rsidR="0082334A" w:rsidRPr="0082334A" w14:paraId="4CCEAC02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F56AB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CC96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37EBE9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1FB8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For info </w:t>
            </w:r>
            <w:r w:rsidRPr="0082334A">
              <w:rPr>
                <w:rFonts w:ascii="Arial" w:hAnsi="Arial"/>
                <w:b/>
                <w:iCs w:val="0"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FC19A4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099F1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Rapporteur</w:t>
            </w:r>
          </w:p>
        </w:tc>
      </w:tr>
      <w:tr w:rsidR="0082334A" w:rsidRPr="0082334A" w14:paraId="54D46B2F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E41" w14:textId="77C30CB2" w:rsidR="0082334A" w:rsidRPr="0082334A" w:rsidRDefault="0082334A" w:rsidP="0082334A">
            <w:pPr>
              <w:spacing w:after="0"/>
              <w:textAlignment w:val="auto"/>
            </w:pPr>
            <w:r w:rsidRPr="0082334A">
              <w:t>Internal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1EA" w14:textId="7019CC5A" w:rsidR="0082334A" w:rsidRPr="0082334A" w:rsidRDefault="0082334A" w:rsidP="0082334A">
            <w:pPr>
              <w:spacing w:after="0"/>
              <w:textAlignment w:val="auto"/>
            </w:pPr>
            <w:r w:rsidRPr="0082334A">
              <w:t>2</w:t>
            </w:r>
            <w:r w:rsidRPr="00E37E88">
              <w:t>8</w:t>
            </w:r>
            <w:r w:rsidRPr="0082334A">
              <w:t>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EF7" w14:textId="5B3E7E81" w:rsidR="0082334A" w:rsidRPr="0082334A" w:rsidRDefault="0082334A" w:rsidP="0082334A">
            <w:pPr>
              <w:spacing w:after="0"/>
              <w:textAlignment w:val="auto"/>
            </w:pPr>
            <w:r w:rsidRPr="00E37E88">
              <w:t>Study on further enhancement</w:t>
            </w:r>
            <w:r w:rsidR="00E37E88">
              <w:t>s</w:t>
            </w:r>
            <w:r w:rsidRPr="00E37E88">
              <w:t xml:space="preserve"> of Management of Trace/MDT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6DE" w14:textId="08ECD9AD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F1E9" w14:textId="2CA9192F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6903" w14:textId="1190264F" w:rsidR="0082334A" w:rsidRPr="0082334A" w:rsidRDefault="00E37E88" w:rsidP="0082334A">
            <w:pPr>
              <w:spacing w:after="0"/>
              <w:textAlignment w:val="auto"/>
            </w:pPr>
            <w:r w:rsidRPr="00E37E88">
              <w:t xml:space="preserve">Allwang Christiane, Nokia, </w:t>
            </w:r>
            <w:hyperlink r:id="rId11" w:history="1">
              <w:r w:rsidR="0086178A" w:rsidRPr="00EF5217">
                <w:rPr>
                  <w:rStyle w:val="Hyperlink"/>
                </w:rPr>
                <w:t>christiane.allwang@nokia.com</w:t>
              </w:r>
            </w:hyperlink>
            <w:r w:rsidRPr="00E37E88">
              <w:t xml:space="preserve"> </w:t>
            </w:r>
          </w:p>
        </w:tc>
      </w:tr>
    </w:tbl>
    <w:p w14:paraId="701E09C7" w14:textId="77777777" w:rsidR="00C4305E" w:rsidRDefault="00C4305E" w:rsidP="008D180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373D7C7" w:rsidR="00712914" w:rsidRPr="00712914" w:rsidRDefault="00712914" w:rsidP="008D180F">
      <w:pPr>
        <w:pStyle w:val="Guidance"/>
      </w:pPr>
      <w:r w:rsidRPr="00B134EF">
        <w:rPr>
          <w:i w:val="0"/>
          <w:iCs w:val="0"/>
        </w:rPr>
        <w:t>Allwang, Christiane, Nokia,</w:t>
      </w:r>
      <w:r w:rsidRPr="00712914">
        <w:t xml:space="preserve"> </w:t>
      </w:r>
      <w:hyperlink r:id="rId12" w:history="1">
        <w:r w:rsidR="00E37E88" w:rsidRPr="008D7B02">
          <w:rPr>
            <w:rStyle w:val="Hyperlink"/>
            <w:i w:val="0"/>
            <w:iCs w:val="0"/>
          </w:rPr>
          <w:t>christiane.allwang@nokia.com</w:t>
        </w:r>
      </w:hyperlink>
      <w:r w:rsidRPr="00712914">
        <w:t xml:space="preserve"> </w:t>
      </w:r>
    </w:p>
    <w:p w14:paraId="651B77F9" w14:textId="77777777" w:rsidR="006C2E80" w:rsidRPr="006C2E80" w:rsidRDefault="006C2E80" w:rsidP="008D180F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4370F67F" w:rsidR="00712914" w:rsidRPr="00B134EF" w:rsidRDefault="00712914" w:rsidP="008D180F">
      <w:pPr>
        <w:pStyle w:val="Guidance"/>
        <w:rPr>
          <w:i w:val="0"/>
          <w:iCs w:val="0"/>
        </w:rPr>
      </w:pPr>
      <w:r w:rsidRPr="00B134EF">
        <w:rPr>
          <w:i w:val="0"/>
          <w:iCs w:val="0"/>
        </w:rPr>
        <w:t>SA5</w:t>
      </w:r>
    </w:p>
    <w:p w14:paraId="5FAD3290" w14:textId="77777777" w:rsidR="00712914" w:rsidRPr="00712914" w:rsidRDefault="00712914" w:rsidP="008D180F">
      <w:pPr>
        <w:pStyle w:val="Guidance"/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3915BA9" w:rsidR="006C2E80" w:rsidRPr="00557B2E" w:rsidRDefault="002E273B" w:rsidP="008D180F">
      <w:r w:rsidRPr="008D68BA">
        <w:t>None identified yet.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8D180F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D18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14AC184" w:rsidR="00557B2E" w:rsidRDefault="00712914" w:rsidP="008D180F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E0048B3" w:rsidR="0048267C" w:rsidRDefault="00AF55F6" w:rsidP="008D180F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97A5BF9" w:rsidR="0048267C" w:rsidRDefault="00AF55F6" w:rsidP="008D180F">
            <w:pPr>
              <w:pStyle w:val="TAL"/>
            </w:pPr>
            <w:r>
              <w:t>Orange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6F7BCD3" w:rsidR="0048267C" w:rsidRDefault="00D92E06" w:rsidP="008D180F">
            <w:pPr>
              <w:pStyle w:val="TAL"/>
            </w:pPr>
            <w:r>
              <w:t>AT&amp;T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888A754" w:rsidR="00025316" w:rsidRDefault="00BA5931" w:rsidP="008D180F">
            <w:pPr>
              <w:pStyle w:val="TAL"/>
            </w:pPr>
            <w:r>
              <w:t>AsiaInfo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DE58C5" w:rsidR="00025316" w:rsidRDefault="008514DC" w:rsidP="008D180F">
            <w:pPr>
              <w:pStyle w:val="TAL"/>
            </w:pPr>
            <w:r>
              <w:rPr>
                <w:rFonts w:eastAsia="SimSun" w:hint="eastAsia"/>
                <w:lang w:eastAsia="zh-CN"/>
              </w:rPr>
              <w:t>China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Unicom</w:t>
            </w:r>
          </w:p>
        </w:tc>
      </w:tr>
      <w:tr w:rsidR="00DE1905" w14:paraId="0AB5B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D0500" w14:textId="4DA051F1" w:rsidR="00DE1905" w:rsidRDefault="00DE1905" w:rsidP="008D180F">
            <w:pPr>
              <w:pStyle w:val="TAL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CMCC</w:t>
            </w:r>
          </w:p>
        </w:tc>
      </w:tr>
    </w:tbl>
    <w:p w14:paraId="2CBA0369" w14:textId="77777777" w:rsidR="00F41A27" w:rsidRPr="00641ED8" w:rsidRDefault="00F41A27" w:rsidP="008D18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88F86" w14:textId="77777777" w:rsidR="006473FB" w:rsidRDefault="006473FB" w:rsidP="008D180F">
      <w:r>
        <w:separator/>
      </w:r>
    </w:p>
  </w:endnote>
  <w:endnote w:type="continuationSeparator" w:id="0">
    <w:p w14:paraId="1D7EF118" w14:textId="77777777" w:rsidR="006473FB" w:rsidRDefault="006473FB" w:rsidP="008D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7737F" w14:textId="77777777" w:rsidR="006473FB" w:rsidRDefault="006473FB" w:rsidP="008D180F">
      <w:r>
        <w:separator/>
      </w:r>
    </w:p>
  </w:footnote>
  <w:footnote w:type="continuationSeparator" w:id="0">
    <w:p w14:paraId="58E8AA9D" w14:textId="77777777" w:rsidR="006473FB" w:rsidRDefault="006473FB" w:rsidP="008D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B631D01"/>
    <w:multiLevelType w:val="hybridMultilevel"/>
    <w:tmpl w:val="ADFC1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22E"/>
    <w:rsid w:val="00016E0A"/>
    <w:rsid w:val="000205C5"/>
    <w:rsid w:val="00025316"/>
    <w:rsid w:val="00037C06"/>
    <w:rsid w:val="0004054E"/>
    <w:rsid w:val="00044DAE"/>
    <w:rsid w:val="00052BF8"/>
    <w:rsid w:val="00057116"/>
    <w:rsid w:val="00064CB2"/>
    <w:rsid w:val="00066954"/>
    <w:rsid w:val="00067741"/>
    <w:rsid w:val="00072A56"/>
    <w:rsid w:val="00073521"/>
    <w:rsid w:val="00077A9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60AF"/>
    <w:rsid w:val="00116D11"/>
    <w:rsid w:val="00120541"/>
    <w:rsid w:val="001211F3"/>
    <w:rsid w:val="00127B5D"/>
    <w:rsid w:val="00133B51"/>
    <w:rsid w:val="001359AF"/>
    <w:rsid w:val="00151D4C"/>
    <w:rsid w:val="00152496"/>
    <w:rsid w:val="00171925"/>
    <w:rsid w:val="00173998"/>
    <w:rsid w:val="00174617"/>
    <w:rsid w:val="001759A7"/>
    <w:rsid w:val="00196609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7AEF"/>
    <w:rsid w:val="00240DCD"/>
    <w:rsid w:val="0024786B"/>
    <w:rsid w:val="00250FDD"/>
    <w:rsid w:val="00251D80"/>
    <w:rsid w:val="00254FB5"/>
    <w:rsid w:val="002640E5"/>
    <w:rsid w:val="0026436F"/>
    <w:rsid w:val="0026606E"/>
    <w:rsid w:val="00276403"/>
    <w:rsid w:val="00283472"/>
    <w:rsid w:val="00287F9F"/>
    <w:rsid w:val="002944FD"/>
    <w:rsid w:val="002C1C50"/>
    <w:rsid w:val="002E273B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87B"/>
    <w:rsid w:val="0038516D"/>
    <w:rsid w:val="003867E1"/>
    <w:rsid w:val="003869D7"/>
    <w:rsid w:val="003A08AA"/>
    <w:rsid w:val="003A1EB0"/>
    <w:rsid w:val="003B0F27"/>
    <w:rsid w:val="003C0F14"/>
    <w:rsid w:val="003C2DA6"/>
    <w:rsid w:val="003C6DA6"/>
    <w:rsid w:val="003D2781"/>
    <w:rsid w:val="003D62A9"/>
    <w:rsid w:val="003D7E29"/>
    <w:rsid w:val="003E2C57"/>
    <w:rsid w:val="003E48E5"/>
    <w:rsid w:val="003F04C7"/>
    <w:rsid w:val="003F268E"/>
    <w:rsid w:val="003F7142"/>
    <w:rsid w:val="003F7B3D"/>
    <w:rsid w:val="00403FED"/>
    <w:rsid w:val="00411698"/>
    <w:rsid w:val="00414164"/>
    <w:rsid w:val="0041789B"/>
    <w:rsid w:val="00420177"/>
    <w:rsid w:val="004260A5"/>
    <w:rsid w:val="00432283"/>
    <w:rsid w:val="0043745F"/>
    <w:rsid w:val="00437616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2478"/>
    <w:rsid w:val="00571E3F"/>
    <w:rsid w:val="00574059"/>
    <w:rsid w:val="00586951"/>
    <w:rsid w:val="00590087"/>
    <w:rsid w:val="005A032D"/>
    <w:rsid w:val="005A3D4D"/>
    <w:rsid w:val="005A7577"/>
    <w:rsid w:val="005C0987"/>
    <w:rsid w:val="005C29F7"/>
    <w:rsid w:val="005C4F58"/>
    <w:rsid w:val="005C5E8D"/>
    <w:rsid w:val="005C7006"/>
    <w:rsid w:val="005C78F2"/>
    <w:rsid w:val="005D057C"/>
    <w:rsid w:val="005D3FEC"/>
    <w:rsid w:val="005D44BE"/>
    <w:rsid w:val="005E088B"/>
    <w:rsid w:val="005E39D2"/>
    <w:rsid w:val="005F01C5"/>
    <w:rsid w:val="00611EC4"/>
    <w:rsid w:val="00612542"/>
    <w:rsid w:val="006140DA"/>
    <w:rsid w:val="006146D2"/>
    <w:rsid w:val="006206A6"/>
    <w:rsid w:val="00620B3F"/>
    <w:rsid w:val="006239E7"/>
    <w:rsid w:val="006254C4"/>
    <w:rsid w:val="006323BE"/>
    <w:rsid w:val="006418C6"/>
    <w:rsid w:val="00641ED8"/>
    <w:rsid w:val="006473FB"/>
    <w:rsid w:val="00654893"/>
    <w:rsid w:val="0065768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1ED8"/>
    <w:rsid w:val="006E0F19"/>
    <w:rsid w:val="006E1FDA"/>
    <w:rsid w:val="006E5E87"/>
    <w:rsid w:val="006F1A44"/>
    <w:rsid w:val="00706A1A"/>
    <w:rsid w:val="00707673"/>
    <w:rsid w:val="00712914"/>
    <w:rsid w:val="007162BC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D62"/>
    <w:rsid w:val="007E5060"/>
    <w:rsid w:val="007F522E"/>
    <w:rsid w:val="007F7421"/>
    <w:rsid w:val="00801F7F"/>
    <w:rsid w:val="0080428C"/>
    <w:rsid w:val="00810329"/>
    <w:rsid w:val="00813C1F"/>
    <w:rsid w:val="008146A2"/>
    <w:rsid w:val="0082334A"/>
    <w:rsid w:val="00834A60"/>
    <w:rsid w:val="0083728E"/>
    <w:rsid w:val="00837BCD"/>
    <w:rsid w:val="00850175"/>
    <w:rsid w:val="008514DC"/>
    <w:rsid w:val="0085530D"/>
    <w:rsid w:val="0086178A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80F"/>
    <w:rsid w:val="008D658B"/>
    <w:rsid w:val="008D68BA"/>
    <w:rsid w:val="008E067B"/>
    <w:rsid w:val="00922FCB"/>
    <w:rsid w:val="00935CB0"/>
    <w:rsid w:val="00937C6F"/>
    <w:rsid w:val="009428A9"/>
    <w:rsid w:val="009437A2"/>
    <w:rsid w:val="00944B28"/>
    <w:rsid w:val="0094799C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5EA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1047"/>
    <w:rsid w:val="00AA3233"/>
    <w:rsid w:val="00AA5534"/>
    <w:rsid w:val="00AB58BF"/>
    <w:rsid w:val="00AC6AE6"/>
    <w:rsid w:val="00AD0751"/>
    <w:rsid w:val="00AD77C4"/>
    <w:rsid w:val="00AE25BF"/>
    <w:rsid w:val="00AF0C13"/>
    <w:rsid w:val="00AF55F6"/>
    <w:rsid w:val="00B03AF5"/>
    <w:rsid w:val="00B03C01"/>
    <w:rsid w:val="00B078D6"/>
    <w:rsid w:val="00B1248D"/>
    <w:rsid w:val="00B134EF"/>
    <w:rsid w:val="00B14709"/>
    <w:rsid w:val="00B2743D"/>
    <w:rsid w:val="00B30024"/>
    <w:rsid w:val="00B3015C"/>
    <w:rsid w:val="00B344D8"/>
    <w:rsid w:val="00B37C3D"/>
    <w:rsid w:val="00B4481F"/>
    <w:rsid w:val="00B5033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931"/>
    <w:rsid w:val="00BA5B43"/>
    <w:rsid w:val="00BB5EBF"/>
    <w:rsid w:val="00BC3207"/>
    <w:rsid w:val="00BC642A"/>
    <w:rsid w:val="00BF5883"/>
    <w:rsid w:val="00BF7C9D"/>
    <w:rsid w:val="00C01E8C"/>
    <w:rsid w:val="00C02DF6"/>
    <w:rsid w:val="00C03E01"/>
    <w:rsid w:val="00C1261D"/>
    <w:rsid w:val="00C17E84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09AA"/>
    <w:rsid w:val="00CA168E"/>
    <w:rsid w:val="00CB0647"/>
    <w:rsid w:val="00CB2D70"/>
    <w:rsid w:val="00CB4236"/>
    <w:rsid w:val="00CC72A4"/>
    <w:rsid w:val="00CC74B6"/>
    <w:rsid w:val="00CD3153"/>
    <w:rsid w:val="00CF6810"/>
    <w:rsid w:val="00D02D02"/>
    <w:rsid w:val="00D06117"/>
    <w:rsid w:val="00D21FAC"/>
    <w:rsid w:val="00D31CC8"/>
    <w:rsid w:val="00D32678"/>
    <w:rsid w:val="00D521C1"/>
    <w:rsid w:val="00D71F40"/>
    <w:rsid w:val="00D77416"/>
    <w:rsid w:val="00D80FC6"/>
    <w:rsid w:val="00D92E06"/>
    <w:rsid w:val="00D94917"/>
    <w:rsid w:val="00DA74F3"/>
    <w:rsid w:val="00DA7F03"/>
    <w:rsid w:val="00DB69F3"/>
    <w:rsid w:val="00DC4907"/>
    <w:rsid w:val="00DD017C"/>
    <w:rsid w:val="00DD397A"/>
    <w:rsid w:val="00DD58B7"/>
    <w:rsid w:val="00DD6699"/>
    <w:rsid w:val="00DE1905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7E88"/>
    <w:rsid w:val="00E418DE"/>
    <w:rsid w:val="00E45C64"/>
    <w:rsid w:val="00E52C57"/>
    <w:rsid w:val="00E57E7D"/>
    <w:rsid w:val="00E8427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E9A"/>
    <w:rsid w:val="00F07C92"/>
    <w:rsid w:val="00F138AB"/>
    <w:rsid w:val="00F14B43"/>
    <w:rsid w:val="00F203C7"/>
    <w:rsid w:val="00F215E2"/>
    <w:rsid w:val="00F21E3F"/>
    <w:rsid w:val="00F2609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5945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D180F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7129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9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e.allwang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e.allwang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Nokia_rev2</cp:lastModifiedBy>
  <cp:revision>9</cp:revision>
  <cp:lastPrinted>2000-02-29T11:31:00Z</cp:lastPrinted>
  <dcterms:created xsi:type="dcterms:W3CDTF">2022-01-25T09:39:00Z</dcterms:created>
  <dcterms:modified xsi:type="dcterms:W3CDTF">2022-01-26T13:07:00Z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