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C164" w14:textId="77777777" w:rsidR="00D93696" w:rsidRDefault="00D93696" w:rsidP="00D93696">
      <w:pPr>
        <w:tabs>
          <w:tab w:val="right" w:pos="9639"/>
        </w:tabs>
        <w:spacing w:after="0"/>
        <w:rPr>
          <w:rFonts w:ascii="Arial" w:hAnsi="Arial" w:cs="Arial"/>
          <w:b/>
          <w:bCs/>
          <w:sz w:val="22"/>
          <w:szCs w:val="22"/>
        </w:rPr>
      </w:pPr>
      <w:r>
        <w:rPr>
          <w:b/>
          <w:noProof/>
          <w:sz w:val="24"/>
        </w:rPr>
        <w:t>3GPP TSG-SA WG4 Meeting #134</w:t>
      </w:r>
      <w:r>
        <w:rPr>
          <w:b/>
          <w:i/>
          <w:noProof/>
          <w:sz w:val="28"/>
        </w:rPr>
        <w:tab/>
      </w:r>
      <w:r w:rsidRPr="00D93696">
        <w:rPr>
          <w:rFonts w:ascii="Arial" w:hAnsi="Arial" w:cs="Arial"/>
          <w:b/>
          <w:bCs/>
          <w:sz w:val="22"/>
          <w:szCs w:val="22"/>
        </w:rPr>
        <w:t>S4-252015</w:t>
      </w:r>
    </w:p>
    <w:p w14:paraId="376127D0" w14:textId="1C7DBEDF" w:rsidR="00D93696" w:rsidRDefault="00D93696" w:rsidP="00D93696">
      <w:pPr>
        <w:pStyle w:val="CRCoverPage"/>
        <w:tabs>
          <w:tab w:val="right" w:pos="9639"/>
        </w:tabs>
        <w:spacing w:after="0"/>
        <w:rPr>
          <w:b/>
          <w:noProof/>
          <w:sz w:val="24"/>
        </w:rPr>
      </w:pPr>
      <w:r w:rsidRPr="009251C7">
        <w:rPr>
          <w:b/>
          <w:noProof/>
          <w:sz w:val="24"/>
        </w:rPr>
        <w:t>Dallas, Texas, USA</w:t>
      </w:r>
      <w:r>
        <w:rPr>
          <w:b/>
          <w:noProof/>
          <w:sz w:val="24"/>
        </w:rPr>
        <w:t>, 17 – 21 November 2025</w:t>
      </w:r>
    </w:p>
    <w:p w14:paraId="0AB1FD6D" w14:textId="77777777" w:rsidR="00D93696" w:rsidRDefault="00D93696" w:rsidP="00D31981">
      <w:pPr>
        <w:tabs>
          <w:tab w:val="right" w:pos="9639"/>
        </w:tabs>
        <w:spacing w:after="0"/>
        <w:rPr>
          <w:rFonts w:ascii="Arial" w:hAnsi="Arial" w:cs="Arial"/>
          <w:b/>
          <w:sz w:val="22"/>
          <w:szCs w:val="22"/>
        </w:rPr>
      </w:pPr>
    </w:p>
    <w:p w14:paraId="12031188" w14:textId="6953F033"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lastRenderedPageBreak/>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8D32" w14:textId="77777777" w:rsidR="00362192" w:rsidRDefault="00362192">
      <w:pPr>
        <w:spacing w:after="0"/>
      </w:pPr>
      <w:r>
        <w:separator/>
      </w:r>
    </w:p>
  </w:endnote>
  <w:endnote w:type="continuationSeparator" w:id="0">
    <w:p w14:paraId="036FE98D" w14:textId="77777777" w:rsidR="00362192" w:rsidRDefault="00362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D318" w14:textId="77777777" w:rsidR="00362192" w:rsidRDefault="00362192">
      <w:pPr>
        <w:spacing w:after="0"/>
      </w:pPr>
      <w:r>
        <w:separator/>
      </w:r>
    </w:p>
  </w:footnote>
  <w:footnote w:type="continuationSeparator" w:id="0">
    <w:p w14:paraId="614195CD" w14:textId="77777777" w:rsidR="00362192" w:rsidRDefault="003621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B16"/>
    <w:rsid w:val="00CE3F16"/>
    <w:rsid w:val="00CE646D"/>
    <w:rsid w:val="00CF0010"/>
    <w:rsid w:val="00CF6087"/>
    <w:rsid w:val="00D14BB6"/>
    <w:rsid w:val="00D167C0"/>
    <w:rsid w:val="00D31981"/>
    <w:rsid w:val="00D33470"/>
    <w:rsid w:val="00D33624"/>
    <w:rsid w:val="00D35061"/>
    <w:rsid w:val="00D7484B"/>
    <w:rsid w:val="00D86552"/>
    <w:rsid w:val="00D91A4F"/>
    <w:rsid w:val="00D93696"/>
    <w:rsid w:val="00DC47B4"/>
    <w:rsid w:val="00DD74D5"/>
    <w:rsid w:val="00DE0C4F"/>
    <w:rsid w:val="00DE43BF"/>
    <w:rsid w:val="00E003DF"/>
    <w:rsid w:val="00E2241D"/>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651</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2025-11-19T22:36:00Z</dcterms:created>
  <dcterms:modified xsi:type="dcterms:W3CDTF">2025-11-19T22:36:00Z</dcterms:modified>
</cp:coreProperties>
</file>