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F730A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B6256">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CFBD05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w:t>
      </w:r>
      <w:r w:rsidR="00AE263C">
        <w:rPr>
          <w:rFonts w:ascii="Arial" w:hAnsi="Arial" w:cs="Arial"/>
          <w:b/>
          <w:szCs w:val="24"/>
          <w:lang w:val="en-US" w:eastAsia="ja-JP"/>
        </w:rPr>
        <w:t>updating the data burst size</w:t>
      </w:r>
      <w:r w:rsidR="000E0633">
        <w:rPr>
          <w:rFonts w:ascii="Arial" w:hAnsi="Arial" w:cs="Arial"/>
          <w:b/>
          <w:szCs w:val="24"/>
          <w:lang w:val="en-US" w:eastAsia="ja-JP"/>
        </w:rPr>
        <w:t xml:space="preserve"> indication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6B05A5B" w14:textId="6A8EA0CE" w:rsidR="00C4720D" w:rsidRDefault="00AE263C" w:rsidP="00AB234E">
      <w:pPr>
        <w:rPr>
          <w:lang w:val="en-US"/>
        </w:rPr>
      </w:pPr>
      <w:r>
        <w:rPr>
          <w:lang w:val="en-US"/>
        </w:rPr>
        <w:t>SA4 has been specifying the signaling of data burst size</w:t>
      </w:r>
      <w:r w:rsidR="00C00629">
        <w:rPr>
          <w:lang w:val="en-US"/>
        </w:rPr>
        <w:t xml:space="preserve"> (BSSize)</w:t>
      </w:r>
      <w:r>
        <w:rPr>
          <w:lang w:val="en-US"/>
        </w:rPr>
        <w:t xml:space="preserve">. Due to the low-latency </w:t>
      </w:r>
      <w:r w:rsidR="00A072B5">
        <w:rPr>
          <w:lang w:val="en-US"/>
        </w:rPr>
        <w:t>requirement</w:t>
      </w:r>
      <w:r>
        <w:rPr>
          <w:lang w:val="en-US"/>
        </w:rPr>
        <w:t xml:space="preserve"> of XR applications, the </w:t>
      </w:r>
      <w:r w:rsidRPr="00AE263C">
        <w:t xml:space="preserve">constituent PDUs of a data burst may increase </w:t>
      </w:r>
      <w:r w:rsidR="00794925">
        <w:t xml:space="preserve">as seen in the RTP sender </w:t>
      </w:r>
      <w:r w:rsidRPr="00AE263C">
        <w:t xml:space="preserve">after the data burst indication </w:t>
      </w:r>
      <w:r>
        <w:t>has been</w:t>
      </w:r>
      <w:r w:rsidRPr="00AE263C">
        <w:t xml:space="preserve"> sent</w:t>
      </w:r>
      <w:r>
        <w:t xml:space="preserve">, making the indicated data burst size </w:t>
      </w:r>
      <w:r w:rsidR="00C00629">
        <w:t xml:space="preserve">(BSSize) </w:t>
      </w:r>
      <w:r>
        <w:t>obsolete.</w:t>
      </w:r>
      <w:r w:rsidR="00C4720D">
        <w:rPr>
          <w:lang w:val="en-US"/>
        </w:rPr>
        <w:t xml:space="preserve"> </w:t>
      </w:r>
    </w:p>
    <w:p w14:paraId="439103FE" w14:textId="0DE20F5A" w:rsidR="00C4720D" w:rsidRDefault="00AE263C" w:rsidP="00AB234E">
      <w:r w:rsidRPr="00AE263C">
        <w:t>This is illustrated in the example below.</w:t>
      </w:r>
      <w:r w:rsidR="00C00629">
        <w:t xml:space="preserve"> </w:t>
      </w:r>
      <w:r w:rsidR="009D5912">
        <w:t xml:space="preserve">For simplicity, each PDU is assumed to be 1000 bytes. </w:t>
      </w:r>
      <w:r w:rsidR="00C00629">
        <w:t xml:space="preserve">At time T1, the BSSize of a burst consisting of blue PDUs #1, #2 and #3 is determined and sent in blue PDU #1. </w:t>
      </w:r>
      <w:r w:rsidR="00794925">
        <w:t>Between time T2 and T3</w:t>
      </w:r>
      <w:r w:rsidR="00C00629">
        <w:t xml:space="preserve">, a new group of PDUs (green PDUs) </w:t>
      </w:r>
      <w:r w:rsidR="009D5912">
        <w:t xml:space="preserve">for a new application data unit (ADU) </w:t>
      </w:r>
      <w:r w:rsidR="00794925">
        <w:t xml:space="preserve">with higher priority than the blue data burst </w:t>
      </w:r>
      <w:proofErr w:type="gramStart"/>
      <w:r w:rsidR="00C00629">
        <w:t>are</w:t>
      </w:r>
      <w:proofErr w:type="gramEnd"/>
      <w:r w:rsidR="00C00629">
        <w:t xml:space="preserve"> generated and the green PDU #1 is transmitted </w:t>
      </w:r>
      <w:r w:rsidR="00794925">
        <w:t xml:space="preserve">at time T3 </w:t>
      </w:r>
      <w:r w:rsidR="00EC4C2E">
        <w:t>to avoid delaying the transmission of the new ADU</w:t>
      </w:r>
      <w:r w:rsidR="00794925">
        <w:t>, and the blue PDU #3 is delay after all the green PDUs</w:t>
      </w:r>
      <w:r w:rsidR="00C00629">
        <w:t xml:space="preserve">. </w:t>
      </w:r>
      <w:r w:rsidR="009D5912">
        <w:t>Therefore,</w:t>
      </w:r>
      <w:r w:rsidR="00C00629">
        <w:t xml:space="preserve"> </w:t>
      </w:r>
      <w:r w:rsidR="00EC4C2E">
        <w:t xml:space="preserve">the </w:t>
      </w:r>
      <w:r w:rsidR="00BB6256">
        <w:t xml:space="preserve">initial </w:t>
      </w:r>
      <w:r w:rsidR="00EC4C2E">
        <w:t>data burst (consisting of the three blue PDUs) grows to a new data burst that includes the 3 blue PDUs and the 4 green PDUs. T</w:t>
      </w:r>
      <w:r w:rsidR="00C00629">
        <w:t>h</w:t>
      </w:r>
      <w:r w:rsidR="00EC4C2E">
        <w:t xml:space="preserve">is change in the constituent PDUs of a data burst makes the </w:t>
      </w:r>
      <w:r w:rsidR="008E7EAC">
        <w:t xml:space="preserve">previously </w:t>
      </w:r>
      <w:r w:rsidR="009D5912">
        <w:t xml:space="preserve">indicated </w:t>
      </w:r>
      <w:r w:rsidR="00C00629">
        <w:t>BSSize obsolete</w:t>
      </w:r>
      <w:r w:rsidR="009D5912">
        <w:t xml:space="preserve">, and the BSSize needs to be updated </w:t>
      </w:r>
      <w:r w:rsidR="00EC4C2E">
        <w:t xml:space="preserve">(to </w:t>
      </w:r>
      <w:r w:rsidR="009D5912">
        <w:t>7000 bytes</w:t>
      </w:r>
      <w:r w:rsidR="00EC4C2E">
        <w:t>)</w:t>
      </w:r>
      <w:r w:rsidR="009D5912">
        <w:t>.</w:t>
      </w:r>
      <w:r w:rsidR="00C00629">
        <w:t xml:space="preserve"> </w:t>
      </w:r>
    </w:p>
    <w:p w14:paraId="44C24A67" w14:textId="3473A9FE" w:rsidR="00C00629" w:rsidRDefault="00C00629" w:rsidP="00C00629">
      <w:pPr>
        <w:keepNext/>
      </w:pPr>
    </w:p>
    <w:p w14:paraId="5D3DC11F" w14:textId="52370EFD" w:rsidR="00794925" w:rsidRDefault="00794925" w:rsidP="00C00629">
      <w:pPr>
        <w:keepNext/>
      </w:pPr>
      <w:r>
        <w:rPr>
          <w:noProof/>
        </w:rPr>
        <w:drawing>
          <wp:inline distT="0" distB="0" distL="0" distR="0" wp14:anchorId="6D6E54AF" wp14:editId="2E9CD8D4">
            <wp:extent cx="6149340" cy="3459480"/>
            <wp:effectExtent l="0" t="0" r="3810" b="7620"/>
            <wp:docPr id="4974791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340" cy="3459480"/>
                    </a:xfrm>
                    <a:prstGeom prst="rect">
                      <a:avLst/>
                    </a:prstGeom>
                    <a:noFill/>
                    <a:ln>
                      <a:noFill/>
                    </a:ln>
                  </pic:spPr>
                </pic:pic>
              </a:graphicData>
            </a:graphic>
          </wp:inline>
        </w:drawing>
      </w:r>
    </w:p>
    <w:p w14:paraId="4BB13CFF" w14:textId="66048F7B" w:rsidR="009D5912" w:rsidRDefault="00C00629" w:rsidP="009D591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9D5912">
        <w:t xml:space="preserve">the transmission of a green PDU #1 for a new application data unit before the last PDU of the current data burst makes the earlier indicated BSSize obsolete. </w:t>
      </w:r>
    </w:p>
    <w:p w14:paraId="44573445" w14:textId="1A8D244E" w:rsidR="009D5912" w:rsidRPr="009D5912" w:rsidRDefault="009D5912" w:rsidP="009D5912">
      <w:r>
        <w:t xml:space="preserve">To update the BSSize, the green PDU #1 can carry the updated BSSize and indicate </w:t>
      </w:r>
      <w:r w:rsidR="00BB6256">
        <w:t xml:space="preserve">that the BSSize is an update </w:t>
      </w:r>
      <w:r w:rsidR="00C1085E">
        <w:t>via a reserved bit in the RTP header extension for dynamically changing traffic characteristics</w:t>
      </w:r>
      <w:r>
        <w:t>.</w:t>
      </w:r>
      <w:r w:rsidR="00C1085E">
        <w:t xml:space="preserve"> </w:t>
      </w:r>
    </w:p>
    <w:p w14:paraId="3551B604" w14:textId="3C6810FB" w:rsidR="00F108B7" w:rsidRDefault="009D5912" w:rsidP="00F108B7">
      <w:pPr>
        <w:pStyle w:val="Heading1"/>
        <w:numPr>
          <w:ilvl w:val="0"/>
          <w:numId w:val="3"/>
        </w:numPr>
      </w:pPr>
      <w:r>
        <w:t>Proposal</w:t>
      </w:r>
    </w:p>
    <w:p w14:paraId="36CEE801" w14:textId="03619FE4" w:rsidR="009D5912" w:rsidRDefault="009D5912" w:rsidP="009D5912">
      <w:pPr>
        <w:rPr>
          <w:lang w:val="en-US"/>
        </w:rPr>
      </w:pPr>
      <w:r>
        <w:rPr>
          <w:lang w:val="en-US"/>
        </w:rPr>
        <w:t>Agree the following proposal:</w:t>
      </w:r>
    </w:p>
    <w:p w14:paraId="6A211CA1" w14:textId="18A82305" w:rsidR="009D5912" w:rsidRPr="009D5912" w:rsidRDefault="009D5912" w:rsidP="009D5912">
      <w:pPr>
        <w:rPr>
          <w:lang w:val="en-US"/>
        </w:rPr>
      </w:pPr>
      <w:r w:rsidRPr="009D5912">
        <w:rPr>
          <w:b/>
          <w:bCs/>
          <w:lang w:val="en-US"/>
        </w:rPr>
        <w:t>Proposal:</w:t>
      </w:r>
      <w:r>
        <w:rPr>
          <w:lang w:val="en-US"/>
        </w:rPr>
        <w:t xml:space="preserve"> when the </w:t>
      </w:r>
      <w:r w:rsidRPr="00AE263C">
        <w:t>constituent PDUs of a data burst</w:t>
      </w:r>
      <w:r>
        <w:t xml:space="preserve"> change, the traffic source updates the data burst size </w:t>
      </w:r>
      <w:r w:rsidR="00C1085E">
        <w:t xml:space="preserve">(BSSize) </w:t>
      </w:r>
      <w:r>
        <w:t>in the first new constituent PDU and indicates that the BSSize</w:t>
      </w:r>
      <w:r w:rsidR="00C1085E">
        <w:t xml:space="preserve"> is an update </w:t>
      </w:r>
      <w:r w:rsidR="00BB6256">
        <w:t xml:space="preserve">of a previous PSSize </w:t>
      </w:r>
      <w:r w:rsidR="00C1085E">
        <w:t xml:space="preserve">via a reserved bit </w:t>
      </w:r>
      <w:r w:rsidR="008E7EAC">
        <w:t xml:space="preserve">(e.g., the first reserved bit being set to 1 instead of 0) </w:t>
      </w:r>
      <w:r w:rsidR="00C1085E">
        <w:t>in the RTP header extension for dynamically changing traffic characteristics.</w:t>
      </w:r>
      <w:r>
        <w:t xml:space="preserve">   </w:t>
      </w:r>
      <w:bookmarkEnd w:id="0"/>
    </w:p>
    <w:sectPr w:rsidR="009D5912" w:rsidRPr="009D5912"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670CA" w14:textId="77777777" w:rsidR="00137869" w:rsidRDefault="00137869">
      <w:r>
        <w:separator/>
      </w:r>
    </w:p>
  </w:endnote>
  <w:endnote w:type="continuationSeparator" w:id="0">
    <w:p w14:paraId="4D894F4F" w14:textId="77777777" w:rsidR="00137869" w:rsidRDefault="0013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FB6E5" w14:textId="77777777" w:rsidR="00137869" w:rsidRDefault="00137869">
      <w:r>
        <w:separator/>
      </w:r>
    </w:p>
  </w:footnote>
  <w:footnote w:type="continuationSeparator" w:id="0">
    <w:p w14:paraId="4C7D2D46" w14:textId="77777777" w:rsidR="00137869" w:rsidRDefault="0013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730ACF5C" w:rsidR="00DA292D" w:rsidRPr="00F21C4F"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F21C4F">
      <w:rPr>
        <w:rFonts w:ascii="Arial" w:eastAsia="SimSun" w:hAnsi="Arial" w:cs="Arial"/>
        <w:sz w:val="22"/>
        <w:lang w:val="de-DE"/>
      </w:rPr>
      <w:t xml:space="preserve">3GPP </w:t>
    </w:r>
    <w:r w:rsidR="00B21B0C" w:rsidRPr="00F21C4F">
      <w:rPr>
        <w:rFonts w:ascii="Arial" w:eastAsia="SimSun" w:hAnsi="Arial" w:cs="Arial"/>
        <w:sz w:val="22"/>
        <w:lang w:val="de-DE"/>
      </w:rPr>
      <w:t xml:space="preserve">SA4 </w:t>
    </w:r>
    <w:r w:rsidR="00AE263C" w:rsidRPr="00F21C4F">
      <w:rPr>
        <w:rFonts w:ascii="Arial" w:eastAsia="SimSun" w:hAnsi="Arial" w:cs="Arial"/>
        <w:sz w:val="22"/>
        <w:lang w:val="de-DE"/>
      </w:rPr>
      <w:t xml:space="preserve">SA4 </w:t>
    </w:r>
    <w:r w:rsidR="00DF7631" w:rsidRPr="00F21C4F">
      <w:rPr>
        <w:rFonts w:ascii="Arial" w:eastAsia="SimSun" w:hAnsi="Arial" w:cs="Arial"/>
        <w:sz w:val="22"/>
        <w:lang w:val="de-DE"/>
      </w:rPr>
      <w:t>#1</w:t>
    </w:r>
    <w:r w:rsidR="009021CE" w:rsidRPr="00F21C4F">
      <w:rPr>
        <w:rFonts w:ascii="Arial" w:eastAsia="SimSun" w:hAnsi="Arial" w:cs="Arial"/>
        <w:sz w:val="22"/>
        <w:lang w:val="de-DE"/>
      </w:rPr>
      <w:t>3</w:t>
    </w:r>
    <w:r w:rsidR="00AE263C" w:rsidRPr="00F21C4F">
      <w:rPr>
        <w:rFonts w:ascii="Arial" w:eastAsia="SimSun" w:hAnsi="Arial" w:cs="Arial"/>
        <w:sz w:val="22"/>
        <w:lang w:val="de-DE"/>
      </w:rPr>
      <w:t>1</w:t>
    </w:r>
    <w:r w:rsidR="00BB6256" w:rsidRPr="00F21C4F">
      <w:rPr>
        <w:rFonts w:ascii="Arial" w:eastAsia="SimSun" w:hAnsi="Arial" w:cs="Arial"/>
        <w:sz w:val="22"/>
        <w:lang w:val="de-DE"/>
      </w:rPr>
      <w:t>-bis-e</w:t>
    </w:r>
    <w:r w:rsidR="00DA292D" w:rsidRPr="00F21C4F">
      <w:rPr>
        <w:rFonts w:ascii="Arial" w:eastAsia="SimSun" w:hAnsi="Arial" w:cs="Arial"/>
        <w:b/>
        <w:i/>
        <w:sz w:val="22"/>
        <w:lang w:val="de-DE"/>
      </w:rPr>
      <w:tab/>
    </w:r>
    <w:r w:rsidR="00867FB0" w:rsidRPr="00F21C4F">
      <w:rPr>
        <w:rFonts w:ascii="Arial" w:eastAsia="SimSun" w:hAnsi="Arial" w:cs="Arial"/>
        <w:b/>
        <w:i/>
        <w:sz w:val="22"/>
        <w:lang w:val="de-DE"/>
      </w:rPr>
      <w:t xml:space="preserve"> </w:t>
    </w:r>
    <w:r w:rsidR="00DA292D" w:rsidRPr="00F21C4F">
      <w:rPr>
        <w:rFonts w:ascii="Arial" w:eastAsia="SimSun" w:hAnsi="Arial" w:cs="Arial"/>
        <w:b/>
        <w:i/>
        <w:sz w:val="28"/>
        <w:szCs w:val="28"/>
        <w:lang w:val="de-DE"/>
      </w:rPr>
      <w:t xml:space="preserve">Tdoc </w:t>
    </w:r>
    <w:r w:rsidR="00287550" w:rsidRPr="00F21C4F">
      <w:rPr>
        <w:rFonts w:ascii="Arial" w:eastAsia="SimSun" w:hAnsi="Arial" w:cs="Arial"/>
        <w:b/>
        <w:bCs/>
        <w:i/>
        <w:sz w:val="28"/>
        <w:szCs w:val="28"/>
        <w:lang w:val="de-DE"/>
      </w:rPr>
      <w:t>S4-2506</w:t>
    </w:r>
    <w:r w:rsidR="00F21C4F">
      <w:rPr>
        <w:rFonts w:ascii="Arial" w:eastAsia="SimSun" w:hAnsi="Arial" w:cs="Arial"/>
        <w:b/>
        <w:bCs/>
        <w:i/>
        <w:sz w:val="28"/>
        <w:szCs w:val="28"/>
        <w:lang w:val="de-DE"/>
      </w:rPr>
      <w:t>72</w:t>
    </w:r>
  </w:p>
  <w:p w14:paraId="3B56539F" w14:textId="2210FAC1" w:rsidR="008075BF" w:rsidRPr="00DA292D" w:rsidRDefault="00AE263C"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Online, </w:t>
    </w:r>
    <w:r w:rsidR="00BB6256">
      <w:rPr>
        <w:rFonts w:ascii="Arial" w:eastAsia="SimSun" w:hAnsi="Arial" w:cs="Arial"/>
        <w:sz w:val="22"/>
        <w:lang w:eastAsia="zh-CN"/>
      </w:rPr>
      <w:t xml:space="preserve">April </w:t>
    </w:r>
    <w:r w:rsidR="00514828">
      <w:rPr>
        <w:rFonts w:ascii="Arial" w:eastAsia="SimSun" w:hAnsi="Arial" w:cs="Arial"/>
        <w:sz w:val="22"/>
        <w:lang w:eastAsia="zh-CN"/>
      </w:rPr>
      <w:t>11</w:t>
    </w:r>
    <w:r w:rsidR="00BB6256">
      <w:rPr>
        <w:rFonts w:ascii="Arial" w:eastAsia="SimSun" w:hAnsi="Arial" w:cs="Arial"/>
        <w:sz w:val="22"/>
        <w:lang w:eastAsia="zh-CN"/>
      </w:rPr>
      <w:t>-</w:t>
    </w:r>
    <w:r w:rsidR="00514828">
      <w:rPr>
        <w:rFonts w:ascii="Arial" w:eastAsia="SimSun" w:hAnsi="Arial" w:cs="Arial"/>
        <w:sz w:val="22"/>
        <w:lang w:eastAsia="zh-CN"/>
      </w:rPr>
      <w:t>17</w:t>
    </w:r>
    <w:r>
      <w:rPr>
        <w:rFonts w:ascii="Arial" w:eastAsia="SimSun" w:hAnsi="Arial" w:cs="Arial"/>
        <w:sz w:val="22"/>
        <w:lang w:eastAsia="zh-CN"/>
      </w:rPr>
      <w:t>,</w:t>
    </w:r>
    <w:r w:rsidR="00E57085">
      <w:rPr>
        <w:rFonts w:ascii="Arial" w:eastAsia="SimSun" w:hAnsi="Arial" w:cs="Arial"/>
        <w:sz w:val="22"/>
        <w:lang w:eastAsia="zh-CN"/>
      </w:rPr>
      <w:t xml:space="preserve"> </w:t>
    </w:r>
    <w:proofErr w:type="gramStart"/>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proofErr w:type="gramEnd"/>
    <w:r w:rsidR="00737711">
      <w:rPr>
        <w:rFonts w:ascii="Arial" w:eastAsia="SimSun" w:hAnsi="Arial" w:cs="Arial"/>
        <w:sz w:val="22"/>
        <w:lang w:eastAsia="zh-CN"/>
      </w:rPr>
      <w:t xml:space="preserve">  </w:t>
    </w:r>
    <w:r w:rsidR="00DB5E42">
      <w:rPr>
        <w:rFonts w:ascii="Arial" w:eastAsia="SimSun" w:hAnsi="Arial" w:cs="Arial"/>
        <w:sz w:val="22"/>
        <w:lang w:eastAsia="zh-CN"/>
      </w:rPr>
      <w:t xml:space="preserve"> </w:t>
    </w:r>
    <w:r w:rsidR="00BB6256">
      <w:rPr>
        <w:rFonts w:ascii="Arial" w:eastAsia="SimSun" w:hAnsi="Arial" w:cs="Arial"/>
        <w:sz w:val="22"/>
        <w:lang w:eastAsia="zh-CN"/>
      </w:rPr>
      <w:t xml:space="preserve">                             Revision of </w:t>
    </w:r>
    <w:r w:rsidR="00F21C4F" w:rsidRPr="00BB6256">
      <w:rPr>
        <w:rFonts w:ascii="Arial" w:eastAsia="SimSun" w:hAnsi="Arial" w:cs="Arial"/>
        <w:sz w:val="22"/>
        <w:lang w:eastAsia="zh-CN"/>
      </w:rPr>
      <w:t>S4</w:t>
    </w:r>
    <w:r w:rsidR="00F21C4F">
      <w:rPr>
        <w:rFonts w:ascii="Arial" w:eastAsia="SimSun" w:hAnsi="Arial" w:cs="Arial"/>
        <w:sz w:val="22"/>
        <w:lang w:eastAsia="zh-CN"/>
      </w:rPr>
      <w:t>-</w:t>
    </w:r>
    <w:r w:rsidR="00F21C4F" w:rsidRPr="00BB6256">
      <w:rPr>
        <w:rFonts w:ascii="Arial" w:eastAsia="SimSun" w:hAnsi="Arial" w:cs="Arial"/>
        <w:sz w:val="22"/>
        <w:lang w:eastAsia="zh-CN"/>
      </w:rPr>
      <w:t>250</w:t>
    </w:r>
    <w:r w:rsidR="00F21C4F">
      <w:rPr>
        <w:rFonts w:ascii="Arial" w:eastAsia="SimSun" w:hAnsi="Arial" w:cs="Arial"/>
        <w:sz w:val="22"/>
        <w:lang w:eastAsia="zh-CN"/>
      </w:rPr>
      <w:t>607</w:t>
    </w:r>
    <w:r w:rsidR="00F21C4F">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4649"/>
    <w:rsid w:val="000950DD"/>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37869"/>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847"/>
    <w:rsid w:val="00232FA9"/>
    <w:rsid w:val="00233899"/>
    <w:rsid w:val="00234B09"/>
    <w:rsid w:val="002373F0"/>
    <w:rsid w:val="00241215"/>
    <w:rsid w:val="002439D0"/>
    <w:rsid w:val="00243EB2"/>
    <w:rsid w:val="002441F5"/>
    <w:rsid w:val="00245135"/>
    <w:rsid w:val="00246E7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1EF"/>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28D2"/>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14828"/>
    <w:rsid w:val="005208EE"/>
    <w:rsid w:val="00520B6E"/>
    <w:rsid w:val="00520DBE"/>
    <w:rsid w:val="005219F9"/>
    <w:rsid w:val="00522233"/>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4FC6"/>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7CD"/>
    <w:rsid w:val="005D4FC8"/>
    <w:rsid w:val="005D5010"/>
    <w:rsid w:val="005D5026"/>
    <w:rsid w:val="005E02A2"/>
    <w:rsid w:val="005E06AB"/>
    <w:rsid w:val="005E10AD"/>
    <w:rsid w:val="005E199A"/>
    <w:rsid w:val="005E35B4"/>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B7E0E"/>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6AE7"/>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3A05"/>
    <w:rsid w:val="007940B5"/>
    <w:rsid w:val="007945B4"/>
    <w:rsid w:val="00794925"/>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162"/>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C79A5"/>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5E7A"/>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1798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C7C72"/>
    <w:rsid w:val="009D189A"/>
    <w:rsid w:val="009D1AE2"/>
    <w:rsid w:val="009D2ABE"/>
    <w:rsid w:val="009D3C4A"/>
    <w:rsid w:val="009D5912"/>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617E"/>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E671B"/>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47B"/>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F35"/>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4F"/>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3D23"/>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5</TotalTime>
  <Pages>2</Pages>
  <Words>312</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2</cp:revision>
  <dcterms:created xsi:type="dcterms:W3CDTF">2025-04-16T08:31:00Z</dcterms:created>
  <dcterms:modified xsi:type="dcterms:W3CDTF">2025-04-16T08:31:00Z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