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669368EA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6550E7">
        <w:rPr>
          <w:b/>
          <w:noProof/>
          <w:sz w:val="24"/>
          <w:lang w:val="de-DE"/>
        </w:rPr>
        <w:t>9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6550E7">
        <w:rPr>
          <w:b/>
          <w:noProof/>
          <w:sz w:val="24"/>
          <w:lang w:val="de-DE"/>
        </w:rPr>
        <w:t>60</w:t>
      </w:r>
      <w:r w:rsidR="003E4303">
        <w:rPr>
          <w:b/>
          <w:noProof/>
          <w:sz w:val="24"/>
          <w:lang w:val="de-DE"/>
        </w:rPr>
        <w:t>8</w:t>
      </w:r>
    </w:p>
    <w:bookmarkEnd w:id="0"/>
    <w:p w14:paraId="52D4CE2D" w14:textId="4AA6D826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6550E7">
        <w:rPr>
          <w:b/>
          <w:noProof/>
          <w:sz w:val="24"/>
        </w:rPr>
        <w:t>11</w:t>
      </w:r>
      <w:r w:rsidRPr="00527FA8">
        <w:rPr>
          <w:b/>
          <w:noProof/>
          <w:sz w:val="24"/>
        </w:rPr>
        <w:t xml:space="preserve">th – </w:t>
      </w:r>
      <w:r w:rsidR="006550E7">
        <w:rPr>
          <w:b/>
          <w:noProof/>
          <w:sz w:val="24"/>
        </w:rPr>
        <w:t>20</w:t>
      </w:r>
      <w:r w:rsidR="00492D48">
        <w:rPr>
          <w:b/>
          <w:noProof/>
          <w:sz w:val="24"/>
        </w:rPr>
        <w:t>th</w:t>
      </w:r>
      <w:r w:rsidRPr="00527FA8">
        <w:rPr>
          <w:b/>
          <w:noProof/>
          <w:sz w:val="24"/>
        </w:rPr>
        <w:t xml:space="preserve"> </w:t>
      </w:r>
      <w:r w:rsidR="006550E7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6B27DAD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A11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7DBB84C2" w:rsidR="001E41F3" w:rsidRPr="00921A11" w:rsidRDefault="00E42D66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E42D66">
              <w:rPr>
                <w:b/>
                <w:bCs/>
                <w:noProof/>
                <w:lang w:val="en-US"/>
              </w:rPr>
              <w:t>[FS_5G_Video] Characterization Updates</w:t>
            </w:r>
          </w:p>
        </w:tc>
      </w:tr>
      <w:tr w:rsidR="001E41F3" w:rsidRPr="00921A11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921A1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921A1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E6F666F" w:rsidR="001E41F3" w:rsidRDefault="006550E7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3E4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B83544F" w:rsidR="00E84A42" w:rsidRPr="00BE417F" w:rsidRDefault="003E4303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Updates all characterization data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0846355E" w:rsidR="008A38F0" w:rsidRPr="006550E7" w:rsidRDefault="008A38F0" w:rsidP="006550E7">
            <w:pPr>
              <w:rPr>
                <w:lang w:val="en-US"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1BBBC" w14:textId="77777777" w:rsidR="00824A90" w:rsidRDefault="003E4303" w:rsidP="00B442C6">
            <w:r>
              <w:t>Still missing:</w:t>
            </w:r>
          </w:p>
          <w:p w14:paraId="5763A2A0" w14:textId="45CC7727" w:rsidR="003E4303" w:rsidRDefault="003E4303" w:rsidP="003E4303">
            <w:pPr>
              <w:pStyle w:val="ListParagraph"/>
              <w:numPr>
                <w:ilvl w:val="0"/>
                <w:numId w:val="79"/>
              </w:numPr>
            </w:pPr>
            <w:r>
              <w:t>Summary tables for EVC</w:t>
            </w:r>
          </w:p>
          <w:p w14:paraId="0E9C21B0" w14:textId="77777777" w:rsidR="003E4303" w:rsidRDefault="003E4303" w:rsidP="003E4303">
            <w:pPr>
              <w:pStyle w:val="ListParagraph"/>
              <w:numPr>
                <w:ilvl w:val="0"/>
                <w:numId w:val="79"/>
              </w:numPr>
            </w:pPr>
            <w:r>
              <w:t>Moving the figures over</w:t>
            </w:r>
          </w:p>
          <w:p w14:paraId="4EA4F5E7" w14:textId="77777777" w:rsidR="003E4303" w:rsidRDefault="003E4303" w:rsidP="003E4303">
            <w:r>
              <w:t>All data is uploaded</w:t>
            </w:r>
          </w:p>
          <w:p w14:paraId="2F6EF260" w14:textId="48826D39" w:rsidR="003E4303" w:rsidRPr="00B44FAD" w:rsidRDefault="003E4303" w:rsidP="003E4303"/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90D5F" w14:textId="4BD5A704" w:rsidR="00385008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  <w:bookmarkEnd w:id="3"/>
    </w:p>
    <w:p w14:paraId="5E752E7A" w14:textId="341BB773" w:rsidR="00E55786" w:rsidRPr="00E55786" w:rsidRDefault="003E4303" w:rsidP="00800C7B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t>Attached a revision based on document submitted with 607.</w:t>
      </w:r>
    </w:p>
    <w:sectPr w:rsidR="00E55786" w:rsidRPr="00E5578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B79B" w14:textId="77777777" w:rsidR="006D71DA" w:rsidRDefault="006D71DA">
      <w:r>
        <w:separator/>
      </w:r>
    </w:p>
  </w:endnote>
  <w:endnote w:type="continuationSeparator" w:id="0">
    <w:p w14:paraId="6289F206" w14:textId="77777777" w:rsidR="006D71DA" w:rsidRDefault="006D71DA">
      <w:r>
        <w:continuationSeparator/>
      </w:r>
    </w:p>
  </w:endnote>
  <w:endnote w:type="continuationNotice" w:id="1">
    <w:p w14:paraId="42FD3482" w14:textId="77777777" w:rsidR="006D71DA" w:rsidRDefault="006D7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DF9B4" w14:textId="77777777" w:rsidR="006D71DA" w:rsidRDefault="006D71DA">
      <w:r>
        <w:separator/>
      </w:r>
    </w:p>
  </w:footnote>
  <w:footnote w:type="continuationSeparator" w:id="0">
    <w:p w14:paraId="5D42849E" w14:textId="77777777" w:rsidR="006D71DA" w:rsidRDefault="006D71DA">
      <w:r>
        <w:continuationSeparator/>
      </w:r>
    </w:p>
  </w:footnote>
  <w:footnote w:type="continuationNotice" w:id="1">
    <w:p w14:paraId="37629EAF" w14:textId="77777777" w:rsidR="006D71DA" w:rsidRDefault="006D7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43E9E"/>
    <w:multiLevelType w:val="hybridMultilevel"/>
    <w:tmpl w:val="AFC21F24"/>
    <w:lvl w:ilvl="0" w:tplc="0E34212A">
      <w:start w:val="5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7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BC0A55"/>
    <w:multiLevelType w:val="hybridMultilevel"/>
    <w:tmpl w:val="A928DD84"/>
    <w:lvl w:ilvl="0" w:tplc="6902E8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9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6"/>
  </w:num>
  <w:num w:numId="3">
    <w:abstractNumId w:val="20"/>
  </w:num>
  <w:num w:numId="4">
    <w:abstractNumId w:val="56"/>
  </w:num>
  <w:num w:numId="5">
    <w:abstractNumId w:val="6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52"/>
  </w:num>
  <w:num w:numId="8">
    <w:abstractNumId w:val="40"/>
  </w:num>
  <w:num w:numId="9">
    <w:abstractNumId w:val="17"/>
  </w:num>
  <w:num w:numId="10">
    <w:abstractNumId w:val="8"/>
  </w:num>
  <w:num w:numId="11">
    <w:abstractNumId w:val="22"/>
  </w:num>
  <w:num w:numId="12">
    <w:abstractNumId w:val="35"/>
  </w:num>
  <w:num w:numId="13">
    <w:abstractNumId w:val="71"/>
  </w:num>
  <w:num w:numId="14">
    <w:abstractNumId w:val="38"/>
  </w:num>
  <w:num w:numId="15">
    <w:abstractNumId w:val="68"/>
  </w:num>
  <w:num w:numId="16">
    <w:abstractNumId w:val="37"/>
  </w:num>
  <w:num w:numId="17">
    <w:abstractNumId w:val="24"/>
  </w:num>
  <w:num w:numId="18">
    <w:abstractNumId w:val="15"/>
  </w:num>
  <w:num w:numId="19">
    <w:abstractNumId w:val="47"/>
  </w:num>
  <w:num w:numId="20">
    <w:abstractNumId w:val="12"/>
  </w:num>
  <w:num w:numId="21">
    <w:abstractNumId w:val="50"/>
  </w:num>
  <w:num w:numId="22">
    <w:abstractNumId w:val="26"/>
  </w:num>
  <w:num w:numId="23">
    <w:abstractNumId w:val="25"/>
  </w:num>
  <w:num w:numId="24">
    <w:abstractNumId w:val="11"/>
  </w:num>
  <w:num w:numId="25">
    <w:abstractNumId w:val="4"/>
  </w:num>
  <w:num w:numId="2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9"/>
  </w:num>
  <w:num w:numId="29">
    <w:abstractNumId w:val="61"/>
  </w:num>
  <w:num w:numId="30">
    <w:abstractNumId w:val="42"/>
  </w:num>
  <w:num w:numId="31">
    <w:abstractNumId w:val="7"/>
  </w:num>
  <w:num w:numId="32">
    <w:abstractNumId w:val="63"/>
  </w:num>
  <w:num w:numId="33">
    <w:abstractNumId w:val="33"/>
  </w:num>
  <w:num w:numId="34">
    <w:abstractNumId w:val="0"/>
  </w:num>
  <w:num w:numId="35">
    <w:abstractNumId w:val="54"/>
  </w:num>
  <w:num w:numId="36">
    <w:abstractNumId w:val="30"/>
  </w:num>
  <w:num w:numId="37">
    <w:abstractNumId w:val="55"/>
  </w:num>
  <w:num w:numId="38">
    <w:abstractNumId w:val="6"/>
  </w:num>
  <w:num w:numId="39">
    <w:abstractNumId w:val="45"/>
  </w:num>
  <w:num w:numId="40">
    <w:abstractNumId w:val="41"/>
  </w:num>
  <w:num w:numId="41">
    <w:abstractNumId w:val="23"/>
  </w:num>
  <w:num w:numId="42">
    <w:abstractNumId w:val="28"/>
  </w:num>
  <w:num w:numId="43">
    <w:abstractNumId w:val="21"/>
  </w:num>
  <w:num w:numId="44">
    <w:abstractNumId w:val="57"/>
  </w:num>
  <w:num w:numId="45">
    <w:abstractNumId w:val="72"/>
  </w:num>
  <w:num w:numId="46">
    <w:abstractNumId w:val="27"/>
  </w:num>
  <w:num w:numId="47">
    <w:abstractNumId w:val="5"/>
  </w:num>
  <w:num w:numId="48">
    <w:abstractNumId w:val="49"/>
  </w:num>
  <w:num w:numId="49">
    <w:abstractNumId w:val="14"/>
  </w:num>
  <w:num w:numId="50">
    <w:abstractNumId w:val="16"/>
  </w:num>
  <w:num w:numId="51">
    <w:abstractNumId w:val="58"/>
  </w:num>
  <w:num w:numId="52">
    <w:abstractNumId w:val="32"/>
  </w:num>
  <w:num w:numId="53">
    <w:abstractNumId w:val="48"/>
  </w:num>
  <w:num w:numId="54">
    <w:abstractNumId w:val="51"/>
  </w:num>
  <w:num w:numId="55">
    <w:abstractNumId w:val="44"/>
  </w:num>
  <w:num w:numId="56">
    <w:abstractNumId w:val="36"/>
  </w:num>
  <w:num w:numId="57">
    <w:abstractNumId w:val="29"/>
  </w:num>
  <w:num w:numId="5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"/>
  </w:num>
  <w:num w:numId="60">
    <w:abstractNumId w:val="10"/>
  </w:num>
  <w:num w:numId="61">
    <w:abstractNumId w:val="34"/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"/>
  </w:num>
  <w:num w:numId="65">
    <w:abstractNumId w:val="64"/>
  </w:num>
  <w:num w:numId="66">
    <w:abstractNumId w:val="31"/>
  </w:num>
  <w:num w:numId="67">
    <w:abstractNumId w:val="53"/>
  </w:num>
  <w:num w:numId="68">
    <w:abstractNumId w:val="60"/>
  </w:num>
  <w:num w:numId="69">
    <w:abstractNumId w:val="1"/>
  </w:num>
  <w:num w:numId="70">
    <w:abstractNumId w:val="70"/>
  </w:num>
  <w:num w:numId="71">
    <w:abstractNumId w:val="65"/>
  </w:num>
  <w:num w:numId="72">
    <w:abstractNumId w:val="39"/>
  </w:num>
  <w:num w:numId="73">
    <w:abstractNumId w:val="59"/>
  </w:num>
  <w:num w:numId="74">
    <w:abstractNumId w:val="46"/>
  </w:num>
  <w:num w:numId="75">
    <w:abstractNumId w:val="69"/>
  </w:num>
  <w:num w:numId="76">
    <w:abstractNumId w:val="62"/>
  </w:num>
  <w:num w:numId="77">
    <w:abstractNumId w:val="13"/>
  </w:num>
  <w:num w:numId="78">
    <w:abstractNumId w:val="28"/>
  </w:num>
  <w:num w:numId="79">
    <w:abstractNumId w:val="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6FA"/>
    <w:rsid w:val="000B576F"/>
    <w:rsid w:val="000B7FED"/>
    <w:rsid w:val="000C038A"/>
    <w:rsid w:val="000C54EF"/>
    <w:rsid w:val="000C62C1"/>
    <w:rsid w:val="000C6460"/>
    <w:rsid w:val="000C6598"/>
    <w:rsid w:val="000C65C4"/>
    <w:rsid w:val="000C670E"/>
    <w:rsid w:val="000D0676"/>
    <w:rsid w:val="000D1327"/>
    <w:rsid w:val="000D1804"/>
    <w:rsid w:val="000D20B9"/>
    <w:rsid w:val="000D21F7"/>
    <w:rsid w:val="000D3300"/>
    <w:rsid w:val="000D382A"/>
    <w:rsid w:val="000D5B12"/>
    <w:rsid w:val="000D708C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0851"/>
    <w:rsid w:val="001112F1"/>
    <w:rsid w:val="00113B4D"/>
    <w:rsid w:val="00114026"/>
    <w:rsid w:val="0011726F"/>
    <w:rsid w:val="00120EB4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67ABA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2440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4303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211B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46C4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6712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0E7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0401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6F53"/>
    <w:rsid w:val="006B7215"/>
    <w:rsid w:val="006C288E"/>
    <w:rsid w:val="006C2AF9"/>
    <w:rsid w:val="006C7743"/>
    <w:rsid w:val="006D05C7"/>
    <w:rsid w:val="006D1652"/>
    <w:rsid w:val="006D1E69"/>
    <w:rsid w:val="006D4F9D"/>
    <w:rsid w:val="006D562C"/>
    <w:rsid w:val="006D71DA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A90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1E3D"/>
    <w:rsid w:val="00874CD5"/>
    <w:rsid w:val="00881178"/>
    <w:rsid w:val="0088243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38F0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1A11"/>
    <w:rsid w:val="009225D0"/>
    <w:rsid w:val="009276F6"/>
    <w:rsid w:val="009346DF"/>
    <w:rsid w:val="00937606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6C28"/>
    <w:rsid w:val="00967E2D"/>
    <w:rsid w:val="0097234C"/>
    <w:rsid w:val="00974620"/>
    <w:rsid w:val="00974F64"/>
    <w:rsid w:val="009770AC"/>
    <w:rsid w:val="009770BA"/>
    <w:rsid w:val="009777D9"/>
    <w:rsid w:val="00981444"/>
    <w:rsid w:val="00982C93"/>
    <w:rsid w:val="00983835"/>
    <w:rsid w:val="00985AE4"/>
    <w:rsid w:val="00986F81"/>
    <w:rsid w:val="00986F92"/>
    <w:rsid w:val="00991B88"/>
    <w:rsid w:val="0099221A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034A"/>
    <w:rsid w:val="00A61372"/>
    <w:rsid w:val="00A62CEA"/>
    <w:rsid w:val="00A7016F"/>
    <w:rsid w:val="00A70AD1"/>
    <w:rsid w:val="00A7100D"/>
    <w:rsid w:val="00A71FE7"/>
    <w:rsid w:val="00A739DA"/>
    <w:rsid w:val="00A7580D"/>
    <w:rsid w:val="00A75E51"/>
    <w:rsid w:val="00A7671C"/>
    <w:rsid w:val="00A77A6E"/>
    <w:rsid w:val="00A77C5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5B5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2B6"/>
    <w:rsid w:val="00D868A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221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2D66"/>
    <w:rsid w:val="00E44A96"/>
    <w:rsid w:val="00E46583"/>
    <w:rsid w:val="00E47424"/>
    <w:rsid w:val="00E50A96"/>
    <w:rsid w:val="00E51E62"/>
    <w:rsid w:val="00E51F5F"/>
    <w:rsid w:val="00E5390A"/>
    <w:rsid w:val="00E54872"/>
    <w:rsid w:val="00E55786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4A42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3AE4"/>
    <w:rsid w:val="00EC4D6F"/>
    <w:rsid w:val="00EC62A0"/>
    <w:rsid w:val="00EC65ED"/>
    <w:rsid w:val="00ED0071"/>
    <w:rsid w:val="00ED520A"/>
    <w:rsid w:val="00ED565F"/>
    <w:rsid w:val="00EE01EB"/>
    <w:rsid w:val="00EE1994"/>
    <w:rsid w:val="00EE6767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19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871E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222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1852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1900-01-01T08:00:00Z</cp:lastPrinted>
  <dcterms:created xsi:type="dcterms:W3CDTF">2022-05-05T20:48:00Z</dcterms:created>
  <dcterms:modified xsi:type="dcterms:W3CDTF">2022-05-05T20:50:00Z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