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6B15AA7B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5E4225" w:rsidRPr="00492D48">
        <w:rPr>
          <w:b/>
          <w:noProof/>
          <w:sz w:val="24"/>
          <w:lang w:val="de-DE"/>
        </w:rPr>
        <w:t>8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492D48">
        <w:rPr>
          <w:b/>
          <w:noProof/>
          <w:sz w:val="24"/>
          <w:lang w:val="de-DE"/>
        </w:rPr>
        <w:t>36</w:t>
      </w:r>
      <w:r w:rsidR="00E03B5C">
        <w:rPr>
          <w:b/>
          <w:noProof/>
          <w:sz w:val="24"/>
          <w:lang w:val="de-DE"/>
        </w:rPr>
        <w:t>8</w:t>
      </w:r>
    </w:p>
    <w:bookmarkEnd w:id="0"/>
    <w:p w14:paraId="52D4CE2D" w14:textId="4CF8F00D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492D48">
        <w:rPr>
          <w:b/>
          <w:noProof/>
          <w:sz w:val="24"/>
        </w:rPr>
        <w:t>6</w:t>
      </w:r>
      <w:r w:rsidRPr="00527FA8">
        <w:rPr>
          <w:b/>
          <w:noProof/>
          <w:sz w:val="24"/>
        </w:rPr>
        <w:t xml:space="preserve">th – </w:t>
      </w:r>
      <w:r w:rsidR="00492D48">
        <w:rPr>
          <w:b/>
          <w:noProof/>
          <w:sz w:val="24"/>
        </w:rPr>
        <w:t>14th</w:t>
      </w:r>
      <w:r w:rsidRPr="00527FA8">
        <w:rPr>
          <w:b/>
          <w:noProof/>
          <w:sz w:val="24"/>
        </w:rPr>
        <w:t xml:space="preserve"> </w:t>
      </w:r>
      <w:r w:rsidR="00E03B5C">
        <w:rPr>
          <w:b/>
          <w:noProof/>
          <w:sz w:val="24"/>
        </w:rPr>
        <w:t>April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D4026EA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EB27C6">
              <w:rPr>
                <w:b/>
                <w:bCs/>
                <w:noProof/>
                <w:sz w:val="28"/>
              </w:rPr>
              <w:t>5.</w:t>
            </w:r>
            <w:r w:rsidR="005E4225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2C9AB07" w:rsidR="001E41F3" w:rsidRPr="004F2C53" w:rsidRDefault="0038500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85008">
              <w:rPr>
                <w:b/>
                <w:bCs/>
              </w:rPr>
              <w:t>[FS_5G_Video] Characterization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2A932F" w:rsidR="001E41F3" w:rsidRDefault="00E33B41">
            <w:pPr>
              <w:pStyle w:val="CRCoverPage"/>
              <w:spacing w:after="0"/>
              <w:ind w:left="100"/>
              <w:rPr>
                <w:noProof/>
              </w:rPr>
            </w:pPr>
            <w:r>
              <w:t>31</w:t>
            </w:r>
            <w:r w:rsidR="00174E98">
              <w:t>/</w:t>
            </w:r>
            <w:r w:rsidR="006C7743">
              <w:t>0</w:t>
            </w:r>
            <w:r w:rsidR="005113B0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A329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342C0C95" w:rsidR="00745308" w:rsidRPr="00BE417F" w:rsidRDefault="00994569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Adds the Characterization template for the new codecs and started to do characterization.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18EB8088" w:rsidR="001F3A2A" w:rsidRPr="00074D48" w:rsidRDefault="001F3A2A" w:rsidP="00074D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B2246" w14:textId="77777777" w:rsidR="00E856A5" w:rsidRDefault="00D72699" w:rsidP="00B442C6">
            <w:r>
              <w:t>This is quite some work and we were not able to complete it before the deadline. We will provide a revision after the submission deadline.</w:t>
            </w:r>
          </w:p>
          <w:p w14:paraId="39B22A4A" w14:textId="77777777" w:rsidR="0038078B" w:rsidRDefault="0038078B" w:rsidP="00B442C6"/>
          <w:p w14:paraId="2F6EF260" w14:textId="7CB6FCDC" w:rsidR="0038078B" w:rsidRPr="00B44FAD" w:rsidRDefault="0038078B" w:rsidP="00B442C6">
            <w:r>
              <w:t>The attachments are added to the online repository.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803B" w14:textId="1C61B4FD" w:rsidR="00800C7B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B690D5F" w14:textId="7807D5D3" w:rsidR="00385008" w:rsidRDefault="00D72699" w:rsidP="00800C7B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>Attached the updated TR</w:t>
      </w:r>
      <w:bookmarkEnd w:id="3"/>
    </w:p>
    <w:sectPr w:rsidR="003850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FE057" w14:textId="77777777" w:rsidR="00A3290A" w:rsidRDefault="00A3290A">
      <w:r>
        <w:separator/>
      </w:r>
    </w:p>
  </w:endnote>
  <w:endnote w:type="continuationSeparator" w:id="0">
    <w:p w14:paraId="52B250E1" w14:textId="77777777" w:rsidR="00A3290A" w:rsidRDefault="00A3290A">
      <w:r>
        <w:continuationSeparator/>
      </w:r>
    </w:p>
  </w:endnote>
  <w:endnote w:type="continuationNotice" w:id="1">
    <w:p w14:paraId="26D2A5E1" w14:textId="77777777" w:rsidR="00A3290A" w:rsidRDefault="00A329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C035" w14:textId="77777777" w:rsidR="00A3290A" w:rsidRDefault="00A3290A">
      <w:r>
        <w:separator/>
      </w:r>
    </w:p>
  </w:footnote>
  <w:footnote w:type="continuationSeparator" w:id="0">
    <w:p w14:paraId="30F5B484" w14:textId="77777777" w:rsidR="00A3290A" w:rsidRDefault="00A3290A">
      <w:r>
        <w:continuationSeparator/>
      </w:r>
    </w:p>
  </w:footnote>
  <w:footnote w:type="continuationNotice" w:id="1">
    <w:p w14:paraId="6C47C1A1" w14:textId="77777777" w:rsidR="00A3290A" w:rsidRDefault="00A329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7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4"/>
  </w:num>
  <w:num w:numId="3">
    <w:abstractNumId w:val="19"/>
  </w:num>
  <w:num w:numId="4">
    <w:abstractNumId w:val="55"/>
  </w:num>
  <w:num w:numId="5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9"/>
  </w:num>
  <w:num w:numId="14">
    <w:abstractNumId w:val="37"/>
  </w:num>
  <w:num w:numId="15">
    <w:abstractNumId w:val="66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1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0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2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8"/>
  </w:num>
  <w:num w:numId="71">
    <w:abstractNumId w:val="63"/>
  </w:num>
  <w:num w:numId="72">
    <w:abstractNumId w:val="38"/>
  </w:num>
  <w:num w:numId="73">
    <w:abstractNumId w:val="58"/>
  </w:num>
  <w:num w:numId="74">
    <w:abstractNumId w:val="45"/>
  </w:num>
  <w:num w:numId="75">
    <w:abstractNumId w:val="6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54EF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88E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8A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1983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1900-01-01T08:00:00Z</cp:lastPrinted>
  <dcterms:created xsi:type="dcterms:W3CDTF">2022-03-31T06:56:00Z</dcterms:created>
  <dcterms:modified xsi:type="dcterms:W3CDTF">2022-03-31T13:21:00Z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