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512712D7"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w:t>
      </w:r>
      <w:r w:rsidR="00FC46AB">
        <w:rPr>
          <w:b/>
          <w:noProof/>
          <w:sz w:val="24"/>
          <w:lang w:val="de-DE"/>
        </w:rPr>
        <w:t>8</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BB3498" w:rsidRPr="00D33157">
        <w:rPr>
          <w:b/>
          <w:noProof/>
          <w:sz w:val="24"/>
          <w:lang w:val="de-DE"/>
        </w:rPr>
        <w:t>22</w:t>
      </w:r>
      <w:r w:rsidR="00BB3498">
        <w:rPr>
          <w:b/>
          <w:noProof/>
          <w:sz w:val="24"/>
          <w:lang w:val="de-DE"/>
        </w:rPr>
        <w:t>0</w:t>
      </w:r>
      <w:r w:rsidR="00FC46AB">
        <w:rPr>
          <w:b/>
          <w:noProof/>
          <w:sz w:val="24"/>
          <w:lang w:val="de-DE"/>
        </w:rPr>
        <w:t>35</w:t>
      </w:r>
      <w:r w:rsidR="00EC2EBF">
        <w:rPr>
          <w:b/>
          <w:noProof/>
          <w:sz w:val="24"/>
          <w:lang w:val="de-DE"/>
        </w:rPr>
        <w:t>4</w:t>
      </w:r>
    </w:p>
    <w:p w14:paraId="52D4CE2D" w14:textId="31BC8803"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7937CC">
        <w:rPr>
          <w:b/>
          <w:noProof/>
          <w:sz w:val="24"/>
        </w:rPr>
        <w:t>6</w:t>
      </w:r>
      <w:r w:rsidRPr="00544256">
        <w:rPr>
          <w:b/>
          <w:noProof/>
          <w:sz w:val="24"/>
        </w:rPr>
        <w:t xml:space="preserve">th – </w:t>
      </w:r>
      <w:r w:rsidR="007937CC">
        <w:rPr>
          <w:b/>
          <w:noProof/>
          <w:sz w:val="24"/>
        </w:rPr>
        <w:t>14th</w:t>
      </w:r>
      <w:r w:rsidRPr="00544256">
        <w:rPr>
          <w:b/>
          <w:noProof/>
          <w:sz w:val="24"/>
        </w:rPr>
        <w:t xml:space="preserve"> </w:t>
      </w:r>
      <w:r w:rsidR="007937CC">
        <w:rPr>
          <w:b/>
          <w:noProof/>
          <w:sz w:val="24"/>
        </w:rPr>
        <w:t>April</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454A2546"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w:t>
            </w:r>
            <w:r w:rsidR="00FC46AB">
              <w:rPr>
                <w:b/>
                <w:noProof/>
                <w:sz w:val="28"/>
              </w:rPr>
              <w:t>12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F4EAB94"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8447E14" w:rsidR="001E41F3" w:rsidRPr="00195208" w:rsidRDefault="00CE3226">
            <w:pPr>
              <w:pStyle w:val="CRCoverPage"/>
              <w:spacing w:after="0"/>
              <w:jc w:val="center"/>
              <w:rPr>
                <w:b/>
                <w:bCs/>
                <w:noProof/>
                <w:sz w:val="28"/>
              </w:rPr>
            </w:pPr>
            <w:r>
              <w:rPr>
                <w:b/>
                <w:bCs/>
                <w:noProof/>
                <w:sz w:val="28"/>
              </w:rPr>
              <w:t>1</w:t>
            </w:r>
            <w:r w:rsidR="00DB5249">
              <w:rPr>
                <w:b/>
                <w:bCs/>
                <w:noProof/>
                <w:sz w:val="28"/>
              </w:rPr>
              <w:t>7</w:t>
            </w:r>
            <w:r>
              <w:rPr>
                <w:b/>
                <w:bCs/>
                <w:noProof/>
                <w:sz w:val="28"/>
              </w:rPr>
              <w:t>.</w:t>
            </w:r>
            <w:r w:rsidR="00DB5249">
              <w:rPr>
                <w:b/>
                <w:bCs/>
                <w:noProof/>
                <w:sz w:val="28"/>
              </w:rPr>
              <w:t>0</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6C5FF7E" w:rsidR="001E41F3" w:rsidRPr="004F2C53" w:rsidRDefault="00E50099">
            <w:pPr>
              <w:pStyle w:val="CRCoverPage"/>
              <w:spacing w:after="0"/>
              <w:ind w:left="100"/>
              <w:rPr>
                <w:b/>
                <w:bCs/>
                <w:noProof/>
              </w:rPr>
            </w:pPr>
            <w:r w:rsidRPr="00E50099">
              <w:rPr>
                <w:b/>
                <w:bCs/>
              </w:rPr>
              <w:t xml:space="preserve">[5MBP3] 5GMS Protocol Extensions for 5GMS via </w:t>
            </w:r>
            <w:proofErr w:type="spellStart"/>
            <w:r w:rsidRPr="00E50099">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3171B186" w:rsidR="001E41F3" w:rsidRDefault="00DB5249"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2A3422C" w:rsidR="001E41F3" w:rsidRDefault="00E41617">
            <w:pPr>
              <w:pStyle w:val="CRCoverPage"/>
              <w:spacing w:after="0"/>
              <w:ind w:left="100"/>
              <w:rPr>
                <w:noProof/>
              </w:rPr>
            </w:pPr>
            <w:r>
              <w:t>5MB</w:t>
            </w:r>
            <w:r w:rsidR="00DB5249">
              <w:t>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D892F31" w:rsidR="001E41F3" w:rsidRDefault="00DB5249">
            <w:pPr>
              <w:pStyle w:val="CRCoverPage"/>
              <w:spacing w:after="0"/>
              <w:ind w:left="100"/>
              <w:rPr>
                <w:noProof/>
              </w:rPr>
            </w:pPr>
            <w:r>
              <w:t>30</w:t>
            </w:r>
            <w:r w:rsidR="00174E98">
              <w:t>/</w:t>
            </w:r>
            <w:r w:rsidR="00D33157">
              <w:t>0</w:t>
            </w:r>
            <w:r>
              <w:t>3</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3B4F1F">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0943B00" w:rsidR="001E41F3" w:rsidRDefault="00E50099">
            <w:pPr>
              <w:pStyle w:val="CRCoverPage"/>
              <w:spacing w:after="0"/>
              <w:ind w:left="100"/>
              <w:rPr>
                <w:noProof/>
              </w:rPr>
            </w:pPr>
            <w:r>
              <w:rPr>
                <w:noProof/>
              </w:rPr>
              <w:t>See attached</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9F96D84" w:rsidR="008B1760" w:rsidRDefault="00C00EBE" w:rsidP="008223BC">
            <w:pPr>
              <w:pStyle w:val="CRCoverPage"/>
              <w:spacing w:after="0"/>
              <w:rPr>
                <w:noProof/>
              </w:rPr>
            </w:pPr>
            <w:r>
              <w:rPr>
                <w:noProof/>
              </w:rPr>
              <w:t>This initially only addresses updates to clause 2</w:t>
            </w:r>
            <w:r w:rsidR="00D672AA">
              <w:rPr>
                <w:noProof/>
              </w:rPr>
              <w:t xml:space="preserve">, </w:t>
            </w:r>
            <w:r>
              <w:rPr>
                <w:noProof/>
              </w:rPr>
              <w:t>4</w:t>
            </w:r>
            <w:r w:rsidR="00D672AA">
              <w:rPr>
                <w:noProof/>
              </w:rPr>
              <w:t xml:space="preserve"> and partially 11</w:t>
            </w:r>
            <w:r>
              <w:rPr>
                <w:noProof/>
              </w:rPr>
              <w:t>. Additional updates need to be done, but this is first testing the waters.</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2069FE"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FBB2119" w14:textId="0C135696" w:rsidR="00B32127" w:rsidRPr="007A2CF4" w:rsidRDefault="00C00EBE" w:rsidP="008052DE">
      <w:r>
        <w:t>Changes are attached</w:t>
      </w:r>
    </w:p>
    <w:sectPr w:rsidR="00B32127" w:rsidRPr="007A2CF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AB72C" w14:textId="77777777" w:rsidR="003B4F1F" w:rsidRDefault="003B4F1F">
      <w:r>
        <w:separator/>
      </w:r>
    </w:p>
  </w:endnote>
  <w:endnote w:type="continuationSeparator" w:id="0">
    <w:p w14:paraId="532E7E0F" w14:textId="77777777" w:rsidR="003B4F1F" w:rsidRDefault="003B4F1F">
      <w:r>
        <w:continuationSeparator/>
      </w:r>
    </w:p>
  </w:endnote>
  <w:endnote w:type="continuationNotice" w:id="1">
    <w:p w14:paraId="511EB392" w14:textId="77777777" w:rsidR="003B4F1F" w:rsidRDefault="003B4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2F462" w14:textId="77777777" w:rsidR="003B4F1F" w:rsidRDefault="003B4F1F">
      <w:r>
        <w:separator/>
      </w:r>
    </w:p>
  </w:footnote>
  <w:footnote w:type="continuationSeparator" w:id="0">
    <w:p w14:paraId="28C0E2C7" w14:textId="77777777" w:rsidR="003B4F1F" w:rsidRDefault="003B4F1F">
      <w:r>
        <w:continuationSeparator/>
      </w:r>
    </w:p>
  </w:footnote>
  <w:footnote w:type="continuationNotice" w:id="1">
    <w:p w14:paraId="5091789D" w14:textId="77777777" w:rsidR="003B4F1F" w:rsidRDefault="003B4F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9"/>
  </w:num>
  <w:num w:numId="4">
    <w:abstractNumId w:val="0"/>
  </w:num>
  <w:num w:numId="5">
    <w:abstractNumId w:val="6"/>
  </w:num>
  <w:num w:numId="6">
    <w:abstractNumId w:val="11"/>
  </w:num>
  <w:num w:numId="7">
    <w:abstractNumId w:val="1"/>
  </w:num>
  <w:num w:numId="8">
    <w:abstractNumId w:val="12"/>
  </w:num>
  <w:num w:numId="9">
    <w:abstractNumId w:val="7"/>
  </w:num>
  <w:num w:numId="10">
    <w:abstractNumId w:val="10"/>
  </w:num>
  <w:num w:numId="11">
    <w:abstractNumId w:val="4"/>
  </w:num>
  <w:num w:numId="12">
    <w:abstractNumId w:val="8"/>
  </w:num>
  <w:num w:numId="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1E7"/>
    <w:rsid w:val="00007B20"/>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0CA9"/>
    <w:rsid w:val="00051B13"/>
    <w:rsid w:val="00052A98"/>
    <w:rsid w:val="00060CDD"/>
    <w:rsid w:val="00060E76"/>
    <w:rsid w:val="000624BA"/>
    <w:rsid w:val="000634C5"/>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496C"/>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1161"/>
    <w:rsid w:val="000F33E4"/>
    <w:rsid w:val="000F6684"/>
    <w:rsid w:val="000F72BC"/>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69FE"/>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020B"/>
    <w:rsid w:val="002512D8"/>
    <w:rsid w:val="00251E5D"/>
    <w:rsid w:val="002549B3"/>
    <w:rsid w:val="0026004D"/>
    <w:rsid w:val="00263376"/>
    <w:rsid w:val="002640DD"/>
    <w:rsid w:val="0026557A"/>
    <w:rsid w:val="00271FFF"/>
    <w:rsid w:val="002725DF"/>
    <w:rsid w:val="00275D12"/>
    <w:rsid w:val="00280EA4"/>
    <w:rsid w:val="00281258"/>
    <w:rsid w:val="00281646"/>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2B90"/>
    <w:rsid w:val="002C2E32"/>
    <w:rsid w:val="002C5229"/>
    <w:rsid w:val="002C6EFE"/>
    <w:rsid w:val="002C7F62"/>
    <w:rsid w:val="002D0F20"/>
    <w:rsid w:val="002D1B15"/>
    <w:rsid w:val="002D1F88"/>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A3B"/>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706ED"/>
    <w:rsid w:val="00371388"/>
    <w:rsid w:val="00371C58"/>
    <w:rsid w:val="00374DD4"/>
    <w:rsid w:val="0037554F"/>
    <w:rsid w:val="00377701"/>
    <w:rsid w:val="0038158C"/>
    <w:rsid w:val="00385BCC"/>
    <w:rsid w:val="00386F6A"/>
    <w:rsid w:val="00390ABD"/>
    <w:rsid w:val="003939F2"/>
    <w:rsid w:val="00396887"/>
    <w:rsid w:val="00397D5E"/>
    <w:rsid w:val="003A2101"/>
    <w:rsid w:val="003A2D73"/>
    <w:rsid w:val="003A5386"/>
    <w:rsid w:val="003B3C84"/>
    <w:rsid w:val="003B4E28"/>
    <w:rsid w:val="003B4F1F"/>
    <w:rsid w:val="003B50BC"/>
    <w:rsid w:val="003B5C0F"/>
    <w:rsid w:val="003B7FAE"/>
    <w:rsid w:val="003C2E8E"/>
    <w:rsid w:val="003C72F3"/>
    <w:rsid w:val="003D00FE"/>
    <w:rsid w:val="003D115B"/>
    <w:rsid w:val="003D3FB9"/>
    <w:rsid w:val="003E0F10"/>
    <w:rsid w:val="003E1A36"/>
    <w:rsid w:val="003E485B"/>
    <w:rsid w:val="003E543A"/>
    <w:rsid w:val="003E5810"/>
    <w:rsid w:val="003E72E8"/>
    <w:rsid w:val="003E767C"/>
    <w:rsid w:val="003E7F15"/>
    <w:rsid w:val="003F1BC5"/>
    <w:rsid w:val="003F1EFC"/>
    <w:rsid w:val="003F4BBD"/>
    <w:rsid w:val="003F6F03"/>
    <w:rsid w:val="003F70CA"/>
    <w:rsid w:val="00400D97"/>
    <w:rsid w:val="0040189E"/>
    <w:rsid w:val="004020BE"/>
    <w:rsid w:val="00403885"/>
    <w:rsid w:val="004042B8"/>
    <w:rsid w:val="0040577E"/>
    <w:rsid w:val="00407233"/>
    <w:rsid w:val="00407B00"/>
    <w:rsid w:val="00407F37"/>
    <w:rsid w:val="00410371"/>
    <w:rsid w:val="0041211C"/>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780"/>
    <w:rsid w:val="00437B44"/>
    <w:rsid w:val="00437B84"/>
    <w:rsid w:val="00443E18"/>
    <w:rsid w:val="00446A67"/>
    <w:rsid w:val="004508F7"/>
    <w:rsid w:val="00453517"/>
    <w:rsid w:val="00455C67"/>
    <w:rsid w:val="00455D9B"/>
    <w:rsid w:val="00456689"/>
    <w:rsid w:val="00456BF9"/>
    <w:rsid w:val="00460D74"/>
    <w:rsid w:val="004620DB"/>
    <w:rsid w:val="004638AA"/>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6FB6"/>
    <w:rsid w:val="004B75B7"/>
    <w:rsid w:val="004C12A9"/>
    <w:rsid w:val="004D43B9"/>
    <w:rsid w:val="004D535F"/>
    <w:rsid w:val="004D5DC8"/>
    <w:rsid w:val="004E22E7"/>
    <w:rsid w:val="004E23B5"/>
    <w:rsid w:val="004E2E10"/>
    <w:rsid w:val="004E5D46"/>
    <w:rsid w:val="004E7BD2"/>
    <w:rsid w:val="004F1355"/>
    <w:rsid w:val="004F2C53"/>
    <w:rsid w:val="004F4C73"/>
    <w:rsid w:val="004F5EB5"/>
    <w:rsid w:val="005002F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36FD"/>
    <w:rsid w:val="005544D6"/>
    <w:rsid w:val="005570AB"/>
    <w:rsid w:val="00562067"/>
    <w:rsid w:val="00567DB0"/>
    <w:rsid w:val="00571B64"/>
    <w:rsid w:val="00573109"/>
    <w:rsid w:val="005736B9"/>
    <w:rsid w:val="00575080"/>
    <w:rsid w:val="005765F5"/>
    <w:rsid w:val="0057697D"/>
    <w:rsid w:val="005822FC"/>
    <w:rsid w:val="00583E9F"/>
    <w:rsid w:val="00583FD3"/>
    <w:rsid w:val="005843F2"/>
    <w:rsid w:val="005850EC"/>
    <w:rsid w:val="00585A00"/>
    <w:rsid w:val="00585E94"/>
    <w:rsid w:val="00586C04"/>
    <w:rsid w:val="00590B57"/>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2EE5"/>
    <w:rsid w:val="00643A13"/>
    <w:rsid w:val="00644EBC"/>
    <w:rsid w:val="00647DD5"/>
    <w:rsid w:val="006516B5"/>
    <w:rsid w:val="006544E0"/>
    <w:rsid w:val="00655A37"/>
    <w:rsid w:val="006577F8"/>
    <w:rsid w:val="006605AA"/>
    <w:rsid w:val="00663852"/>
    <w:rsid w:val="00664067"/>
    <w:rsid w:val="00667EFD"/>
    <w:rsid w:val="006719E4"/>
    <w:rsid w:val="00672CE0"/>
    <w:rsid w:val="006730BA"/>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4F55"/>
    <w:rsid w:val="006B7215"/>
    <w:rsid w:val="006C1984"/>
    <w:rsid w:val="006C26DB"/>
    <w:rsid w:val="006C2744"/>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269D"/>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1AFB"/>
    <w:rsid w:val="00756629"/>
    <w:rsid w:val="00757701"/>
    <w:rsid w:val="007667BD"/>
    <w:rsid w:val="00766C0E"/>
    <w:rsid w:val="00770419"/>
    <w:rsid w:val="00770FEB"/>
    <w:rsid w:val="007711D2"/>
    <w:rsid w:val="00773A15"/>
    <w:rsid w:val="00773A5B"/>
    <w:rsid w:val="007750CA"/>
    <w:rsid w:val="007757C6"/>
    <w:rsid w:val="00775DF6"/>
    <w:rsid w:val="00776340"/>
    <w:rsid w:val="00776466"/>
    <w:rsid w:val="007811F6"/>
    <w:rsid w:val="0078387A"/>
    <w:rsid w:val="00783AD5"/>
    <w:rsid w:val="00784DA8"/>
    <w:rsid w:val="007870DF"/>
    <w:rsid w:val="007906EC"/>
    <w:rsid w:val="00790868"/>
    <w:rsid w:val="00790CA1"/>
    <w:rsid w:val="00791A65"/>
    <w:rsid w:val="00792342"/>
    <w:rsid w:val="007937CC"/>
    <w:rsid w:val="00795581"/>
    <w:rsid w:val="00796358"/>
    <w:rsid w:val="007971D0"/>
    <w:rsid w:val="007977A8"/>
    <w:rsid w:val="007A2CF4"/>
    <w:rsid w:val="007A3115"/>
    <w:rsid w:val="007A4B57"/>
    <w:rsid w:val="007A7BF2"/>
    <w:rsid w:val="007B1EB1"/>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A21"/>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864"/>
    <w:rsid w:val="00823C79"/>
    <w:rsid w:val="00823F8E"/>
    <w:rsid w:val="008246C4"/>
    <w:rsid w:val="00824CF2"/>
    <w:rsid w:val="00824E00"/>
    <w:rsid w:val="00825836"/>
    <w:rsid w:val="008279FA"/>
    <w:rsid w:val="00827D42"/>
    <w:rsid w:val="00830E38"/>
    <w:rsid w:val="0083244A"/>
    <w:rsid w:val="00832F4F"/>
    <w:rsid w:val="0083592A"/>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C5260"/>
    <w:rsid w:val="008D06D3"/>
    <w:rsid w:val="008D0FD1"/>
    <w:rsid w:val="008D2C32"/>
    <w:rsid w:val="008D613A"/>
    <w:rsid w:val="008D6457"/>
    <w:rsid w:val="008D670D"/>
    <w:rsid w:val="008D6FE9"/>
    <w:rsid w:val="008E0EB8"/>
    <w:rsid w:val="008E2AE4"/>
    <w:rsid w:val="008E2CD5"/>
    <w:rsid w:val="008E50E6"/>
    <w:rsid w:val="008E5B9C"/>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06B6"/>
    <w:rsid w:val="00955E6A"/>
    <w:rsid w:val="009566EC"/>
    <w:rsid w:val="00956CEB"/>
    <w:rsid w:val="009647FA"/>
    <w:rsid w:val="00967E2D"/>
    <w:rsid w:val="009751D9"/>
    <w:rsid w:val="009770BA"/>
    <w:rsid w:val="009777D9"/>
    <w:rsid w:val="00981444"/>
    <w:rsid w:val="00982C93"/>
    <w:rsid w:val="009842D3"/>
    <w:rsid w:val="00985AE4"/>
    <w:rsid w:val="00986F81"/>
    <w:rsid w:val="00991B88"/>
    <w:rsid w:val="00992BFB"/>
    <w:rsid w:val="00996843"/>
    <w:rsid w:val="00996B4A"/>
    <w:rsid w:val="009A1063"/>
    <w:rsid w:val="009A301D"/>
    <w:rsid w:val="009A30C3"/>
    <w:rsid w:val="009A3F62"/>
    <w:rsid w:val="009A5753"/>
    <w:rsid w:val="009A579D"/>
    <w:rsid w:val="009A696E"/>
    <w:rsid w:val="009B24B2"/>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490C"/>
    <w:rsid w:val="00A05D20"/>
    <w:rsid w:val="00A05EFE"/>
    <w:rsid w:val="00A148F5"/>
    <w:rsid w:val="00A14EDE"/>
    <w:rsid w:val="00A20163"/>
    <w:rsid w:val="00A20881"/>
    <w:rsid w:val="00A209D8"/>
    <w:rsid w:val="00A246B6"/>
    <w:rsid w:val="00A26BA1"/>
    <w:rsid w:val="00A27463"/>
    <w:rsid w:val="00A2790B"/>
    <w:rsid w:val="00A31D44"/>
    <w:rsid w:val="00A339FE"/>
    <w:rsid w:val="00A33F23"/>
    <w:rsid w:val="00A348AC"/>
    <w:rsid w:val="00A37DC3"/>
    <w:rsid w:val="00A412B1"/>
    <w:rsid w:val="00A41537"/>
    <w:rsid w:val="00A47E70"/>
    <w:rsid w:val="00A506DB"/>
    <w:rsid w:val="00A50CF0"/>
    <w:rsid w:val="00A5180D"/>
    <w:rsid w:val="00A53868"/>
    <w:rsid w:val="00A5504A"/>
    <w:rsid w:val="00A55753"/>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1FE5"/>
    <w:rsid w:val="00AF2FF7"/>
    <w:rsid w:val="00AF33C4"/>
    <w:rsid w:val="00AF3B93"/>
    <w:rsid w:val="00AF66BE"/>
    <w:rsid w:val="00B05751"/>
    <w:rsid w:val="00B058DD"/>
    <w:rsid w:val="00B076BF"/>
    <w:rsid w:val="00B112E1"/>
    <w:rsid w:val="00B12A12"/>
    <w:rsid w:val="00B1326F"/>
    <w:rsid w:val="00B13705"/>
    <w:rsid w:val="00B148FA"/>
    <w:rsid w:val="00B17C0D"/>
    <w:rsid w:val="00B17CC6"/>
    <w:rsid w:val="00B22F6A"/>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5DB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498"/>
    <w:rsid w:val="00BB3754"/>
    <w:rsid w:val="00BB3CCC"/>
    <w:rsid w:val="00BB5DFC"/>
    <w:rsid w:val="00BB634F"/>
    <w:rsid w:val="00BB7EEC"/>
    <w:rsid w:val="00BC1FCD"/>
    <w:rsid w:val="00BD096C"/>
    <w:rsid w:val="00BD0FDA"/>
    <w:rsid w:val="00BD279D"/>
    <w:rsid w:val="00BD6BB8"/>
    <w:rsid w:val="00BE2D0C"/>
    <w:rsid w:val="00BE3CF6"/>
    <w:rsid w:val="00BE50A7"/>
    <w:rsid w:val="00BE73A1"/>
    <w:rsid w:val="00BF0430"/>
    <w:rsid w:val="00BF0547"/>
    <w:rsid w:val="00BF0733"/>
    <w:rsid w:val="00BF10A7"/>
    <w:rsid w:val="00BF148D"/>
    <w:rsid w:val="00BF1537"/>
    <w:rsid w:val="00BF2C5D"/>
    <w:rsid w:val="00BF598F"/>
    <w:rsid w:val="00BF703F"/>
    <w:rsid w:val="00C00EBE"/>
    <w:rsid w:val="00C01181"/>
    <w:rsid w:val="00C0196A"/>
    <w:rsid w:val="00C01FFE"/>
    <w:rsid w:val="00C0417A"/>
    <w:rsid w:val="00C07C80"/>
    <w:rsid w:val="00C118AE"/>
    <w:rsid w:val="00C12AF6"/>
    <w:rsid w:val="00C13216"/>
    <w:rsid w:val="00C17B88"/>
    <w:rsid w:val="00C20A07"/>
    <w:rsid w:val="00C2194E"/>
    <w:rsid w:val="00C232A1"/>
    <w:rsid w:val="00C2548F"/>
    <w:rsid w:val="00C2586F"/>
    <w:rsid w:val="00C30D83"/>
    <w:rsid w:val="00C36E60"/>
    <w:rsid w:val="00C403CB"/>
    <w:rsid w:val="00C4146B"/>
    <w:rsid w:val="00C43FC7"/>
    <w:rsid w:val="00C53387"/>
    <w:rsid w:val="00C53FE7"/>
    <w:rsid w:val="00C54685"/>
    <w:rsid w:val="00C5746B"/>
    <w:rsid w:val="00C61DCE"/>
    <w:rsid w:val="00C6485E"/>
    <w:rsid w:val="00C648EC"/>
    <w:rsid w:val="00C64FA4"/>
    <w:rsid w:val="00C660DA"/>
    <w:rsid w:val="00C6688B"/>
    <w:rsid w:val="00C668B3"/>
    <w:rsid w:val="00C66BA2"/>
    <w:rsid w:val="00C7425A"/>
    <w:rsid w:val="00C7432E"/>
    <w:rsid w:val="00C77D5D"/>
    <w:rsid w:val="00C8030E"/>
    <w:rsid w:val="00C80559"/>
    <w:rsid w:val="00C81EBC"/>
    <w:rsid w:val="00C82A10"/>
    <w:rsid w:val="00C82B12"/>
    <w:rsid w:val="00C83C94"/>
    <w:rsid w:val="00C84C00"/>
    <w:rsid w:val="00C867E8"/>
    <w:rsid w:val="00C86D90"/>
    <w:rsid w:val="00C86EAF"/>
    <w:rsid w:val="00C90F67"/>
    <w:rsid w:val="00C90FD2"/>
    <w:rsid w:val="00C91803"/>
    <w:rsid w:val="00C93D8A"/>
    <w:rsid w:val="00C949E3"/>
    <w:rsid w:val="00C95079"/>
    <w:rsid w:val="00C95985"/>
    <w:rsid w:val="00C96A0D"/>
    <w:rsid w:val="00C96F14"/>
    <w:rsid w:val="00CA0049"/>
    <w:rsid w:val="00CA0A76"/>
    <w:rsid w:val="00CA0FC6"/>
    <w:rsid w:val="00CA1D47"/>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D54"/>
    <w:rsid w:val="00CD3D72"/>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1737E"/>
    <w:rsid w:val="00D20C4E"/>
    <w:rsid w:val="00D22A7A"/>
    <w:rsid w:val="00D23306"/>
    <w:rsid w:val="00D24991"/>
    <w:rsid w:val="00D27CFE"/>
    <w:rsid w:val="00D32A3F"/>
    <w:rsid w:val="00D33157"/>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2AA"/>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5438"/>
    <w:rsid w:val="00DA7BBB"/>
    <w:rsid w:val="00DB219C"/>
    <w:rsid w:val="00DB2320"/>
    <w:rsid w:val="00DB5249"/>
    <w:rsid w:val="00DB6556"/>
    <w:rsid w:val="00DC0C92"/>
    <w:rsid w:val="00DC1BBD"/>
    <w:rsid w:val="00DC3278"/>
    <w:rsid w:val="00DC3C56"/>
    <w:rsid w:val="00DC4C58"/>
    <w:rsid w:val="00DC4DE9"/>
    <w:rsid w:val="00DC56CD"/>
    <w:rsid w:val="00DC5907"/>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071FA"/>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2111"/>
    <w:rsid w:val="00E4422E"/>
    <w:rsid w:val="00E50099"/>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7C1"/>
    <w:rsid w:val="00EA7D47"/>
    <w:rsid w:val="00EB09B7"/>
    <w:rsid w:val="00EB1ACF"/>
    <w:rsid w:val="00EB248E"/>
    <w:rsid w:val="00EB3511"/>
    <w:rsid w:val="00EB5CCE"/>
    <w:rsid w:val="00EB5E6D"/>
    <w:rsid w:val="00EB6D95"/>
    <w:rsid w:val="00EB6EA2"/>
    <w:rsid w:val="00EC2EBF"/>
    <w:rsid w:val="00EC3777"/>
    <w:rsid w:val="00EC39E8"/>
    <w:rsid w:val="00EC4D6F"/>
    <w:rsid w:val="00EC62A0"/>
    <w:rsid w:val="00EC64CE"/>
    <w:rsid w:val="00EC65ED"/>
    <w:rsid w:val="00EC6B2D"/>
    <w:rsid w:val="00ED0071"/>
    <w:rsid w:val="00ED2FB8"/>
    <w:rsid w:val="00ED520A"/>
    <w:rsid w:val="00ED565F"/>
    <w:rsid w:val="00ED6AA5"/>
    <w:rsid w:val="00EE1994"/>
    <w:rsid w:val="00EE7D7C"/>
    <w:rsid w:val="00EF17F4"/>
    <w:rsid w:val="00EF5A8A"/>
    <w:rsid w:val="00EF5F9E"/>
    <w:rsid w:val="00EF67F7"/>
    <w:rsid w:val="00EF75A9"/>
    <w:rsid w:val="00F00D75"/>
    <w:rsid w:val="00F03399"/>
    <w:rsid w:val="00F03A2C"/>
    <w:rsid w:val="00F03D43"/>
    <w:rsid w:val="00F046AD"/>
    <w:rsid w:val="00F046D0"/>
    <w:rsid w:val="00F0618B"/>
    <w:rsid w:val="00F067CF"/>
    <w:rsid w:val="00F077D5"/>
    <w:rsid w:val="00F11626"/>
    <w:rsid w:val="00F13705"/>
    <w:rsid w:val="00F206F6"/>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987"/>
    <w:rsid w:val="00F42DCD"/>
    <w:rsid w:val="00F432EC"/>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1CC8"/>
    <w:rsid w:val="00F82C86"/>
    <w:rsid w:val="00F83071"/>
    <w:rsid w:val="00F85044"/>
    <w:rsid w:val="00F9385C"/>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46AB"/>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9E581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13</TotalTime>
  <Pages>2</Pages>
  <Words>288</Words>
  <Characters>1643</Characters>
  <Application>Microsoft Office Word</Application>
  <DocSecurity>0</DocSecurity>
  <Lines>13</Lines>
  <Paragraphs>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9</cp:revision>
  <cp:lastPrinted>1900-01-01T05:00:00Z</cp:lastPrinted>
  <dcterms:created xsi:type="dcterms:W3CDTF">2022-03-30T17:24:00Z</dcterms:created>
  <dcterms:modified xsi:type="dcterms:W3CDTF">2022-03-30T17:56:00Z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