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48C12B2" w:rsidR="001E41F3" w:rsidRDefault="00675D0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TSG-SA4 Meeting #115-e</w:t>
      </w:r>
      <w:r w:rsidR="001E41F3">
        <w:rPr>
          <w:b/>
          <w:i/>
          <w:noProof/>
          <w:sz w:val="28"/>
        </w:rPr>
        <w:tab/>
      </w:r>
      <w:r w:rsidR="005A7DCC">
        <w:rPr>
          <w:b/>
          <w:i/>
          <w:noProof/>
          <w:sz w:val="28"/>
        </w:rPr>
        <w:t>S4-211114</w:t>
      </w:r>
    </w:p>
    <w:p w14:paraId="7CB45193" w14:textId="67B6AB43" w:rsidR="001E41F3" w:rsidRDefault="00675D07" w:rsidP="00675D07">
      <w:pPr>
        <w:pStyle w:val="CRCoverPage"/>
        <w:outlineLvl w:val="0"/>
        <w:rPr>
          <w:b/>
          <w:noProof/>
          <w:sz w:val="24"/>
        </w:rPr>
      </w:pPr>
      <w:r w:rsidRPr="003B7448">
        <w:rPr>
          <w:b/>
          <w:noProof/>
          <w:sz w:val="24"/>
        </w:rPr>
        <w:t>Online</w:t>
      </w:r>
      <w:r>
        <w:rPr>
          <w:b/>
          <w:noProof/>
          <w:sz w:val="24"/>
        </w:rPr>
        <w:t>, 18</w:t>
      </w:r>
      <w:r w:rsidRPr="00616CF7">
        <w:rPr>
          <w:b/>
          <w:noProof/>
          <w:sz w:val="24"/>
        </w:rPr>
        <w:t xml:space="preserve">th – </w:t>
      </w:r>
      <w:r>
        <w:rPr>
          <w:b/>
          <w:noProof/>
          <w:sz w:val="24"/>
        </w:rPr>
        <w:t>27th</w:t>
      </w:r>
      <w:r w:rsidRPr="00616CF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616CF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3D332D" w:rsidR="001E41F3" w:rsidRPr="00410371" w:rsidRDefault="00341AA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75D07">
                <w:rPr>
                  <w:b/>
                  <w:noProof/>
                  <w:sz w:val="28"/>
                </w:rPr>
                <w:t>TS 26.44</w:t>
              </w:r>
              <w:r w:rsidR="005D4105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F5A54C" w:rsidR="001E41F3" w:rsidRPr="00675D07" w:rsidRDefault="00675D07" w:rsidP="00675D0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75D07">
              <w:rPr>
                <w:b/>
                <w:noProof/>
                <w:sz w:val="28"/>
              </w:rPr>
              <w:t>003</w:t>
            </w:r>
            <w:r w:rsidR="005A7DCC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B159514" w:rsidR="001E41F3" w:rsidRPr="00410371" w:rsidRDefault="00675D0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1A9B606" w:rsidR="001E41F3" w:rsidRPr="00410371" w:rsidRDefault="00675D07" w:rsidP="00675D07">
            <w:pPr>
              <w:pStyle w:val="CRCoverPage"/>
              <w:spacing w:after="0"/>
              <w:jc w:val="right"/>
              <w:rPr>
                <w:noProof/>
                <w:sz w:val="28"/>
              </w:rPr>
            </w:pPr>
            <w:r w:rsidRPr="00675D07">
              <w:rPr>
                <w:b/>
                <w:noProof/>
                <w:sz w:val="28"/>
              </w:rPr>
              <w:t>12.1</w:t>
            </w:r>
            <w:r w:rsidR="005A7DCC">
              <w:rPr>
                <w:b/>
                <w:noProof/>
                <w:sz w:val="28"/>
              </w:rPr>
              <w:t>2</w:t>
            </w:r>
            <w:r w:rsidRPr="00675D0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F195A9C" w:rsidR="00F25D98" w:rsidRDefault="00675D0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B28B42B" w:rsidR="00F25D98" w:rsidRDefault="002624B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4762987" w:rsidR="001E41F3" w:rsidRDefault="00675D07">
            <w:pPr>
              <w:pStyle w:val="CRCoverPage"/>
              <w:spacing w:after="0"/>
              <w:ind w:left="100"/>
              <w:rPr>
                <w:noProof/>
              </w:rPr>
            </w:pPr>
            <w:r w:rsidRPr="00713727">
              <w:rPr>
                <w:rFonts w:cs="Arial"/>
                <w:lang w:val="en-US"/>
              </w:rPr>
              <w:t>Corrections to EVS F</w:t>
            </w:r>
            <w:r w:rsidR="005D4105">
              <w:rPr>
                <w:rFonts w:cs="Arial"/>
                <w:lang w:val="en-US"/>
              </w:rPr>
              <w:t>loating</w:t>
            </w:r>
            <w:r w:rsidRPr="00713727">
              <w:rPr>
                <w:rFonts w:cs="Arial"/>
                <w:lang w:val="en-US"/>
              </w:rPr>
              <w:t>-Point Source Code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5D0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675D07" w:rsidRDefault="00675D07" w:rsidP="00675D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45E61A" w:rsidR="00675D07" w:rsidRDefault="00675D07" w:rsidP="00675D07">
            <w:pPr>
              <w:pStyle w:val="CRCoverPage"/>
              <w:spacing w:after="0"/>
              <w:ind w:left="100"/>
              <w:rPr>
                <w:noProof/>
              </w:rPr>
            </w:pPr>
            <w:r w:rsidRPr="00713727">
              <w:rPr>
                <w:lang w:val="en-US" w:eastAsia="zh-CN"/>
              </w:rPr>
              <w:t>Ericsson LM, Fraunhofer IIS,</w:t>
            </w:r>
            <w:r>
              <w:rPr>
                <w:lang w:val="en-US" w:eastAsia="zh-CN"/>
              </w:rPr>
              <w:t xml:space="preserve"> </w:t>
            </w:r>
            <w:r w:rsidR="005A7DCC">
              <w:rPr>
                <w:color w:val="000000"/>
                <w:lang w:val="de-DE"/>
              </w:rPr>
              <w:t xml:space="preserve">Huawei Technologies Co., </w:t>
            </w:r>
            <w:r>
              <w:rPr>
                <w:lang w:val="en-US" w:eastAsia="zh-CN"/>
              </w:rPr>
              <w:t>VoiceAge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5FF95A2" w:rsidR="001E41F3" w:rsidRDefault="00675D0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8FF575" w:rsidR="001E41F3" w:rsidRDefault="00675D07">
            <w:pPr>
              <w:pStyle w:val="CRCoverPage"/>
              <w:spacing w:after="0"/>
              <w:ind w:left="100"/>
              <w:rPr>
                <w:noProof/>
              </w:rPr>
            </w:pPr>
            <w:r>
              <w:t>EVS_Codec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68F45B" w:rsidR="001E41F3" w:rsidRDefault="00675D07" w:rsidP="00675D07">
            <w:pPr>
              <w:pStyle w:val="CRCoverPage"/>
              <w:spacing w:after="0"/>
              <w:rPr>
                <w:noProof/>
              </w:rPr>
            </w:pPr>
            <w:r>
              <w:t>2021-08-12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EE37DB" w:rsidR="001E41F3" w:rsidRDefault="00675D0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C9C7414" w:rsidR="001E41F3" w:rsidRDefault="00675D0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Rel-12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410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52C77F" w14:textId="2DF891ED" w:rsidR="009555E5" w:rsidRDefault="009555E5" w:rsidP="009555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Correct various issues as listed below: </w:t>
            </w:r>
          </w:p>
          <w:p w14:paraId="340303E5" w14:textId="2DB20DE7" w:rsidR="009555E5" w:rsidRDefault="0060744B" w:rsidP="009555E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Copying</w:t>
            </w:r>
            <w:r w:rsidR="009555E5">
              <w:rPr>
                <w:noProof/>
              </w:rPr>
              <w:t xml:space="preserve"> of un</w:t>
            </w:r>
            <w:r>
              <w:rPr>
                <w:noProof/>
              </w:rPr>
              <w:t xml:space="preserve">initialized memory to </w:t>
            </w:r>
            <w:r w:rsidR="00042B2E">
              <w:rPr>
                <w:noProof/>
              </w:rPr>
              <w:t>st-&gt;lsp_prevfrm in case of bitrate/bandwidth switching, causing potential reading of uninitialized memory</w:t>
            </w:r>
          </w:p>
          <w:p w14:paraId="74A9B503" w14:textId="21913996" w:rsidR="00042B2E" w:rsidRDefault="00575260" w:rsidP="009555E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Invalid internal encoder configuration in case of channel-aware mode being used in combination with bitrate switching during inactive DTX frames, possibly causing reading of uninitialized data</w:t>
            </w:r>
          </w:p>
          <w:p w14:paraId="4B31CBA8" w14:textId="77777777" w:rsidR="001216FA" w:rsidRDefault="00575260" w:rsidP="001216F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Incorrect usage of negative length remaining_len used in copy operation in the function FEC_synchro_exc ()  possibly causing reading out of bounds on certain implementations </w:t>
            </w:r>
          </w:p>
          <w:p w14:paraId="74A284FB" w14:textId="2807411E" w:rsidR="001216FA" w:rsidRDefault="001216FA" w:rsidP="001216F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Erroneous initialization of FD-CNG handle in case bit-errors are detected </w:t>
            </w:r>
            <w:r w:rsidR="00EB51ED">
              <w:rPr>
                <w:noProof/>
              </w:rPr>
              <w:t>in first frame</w:t>
            </w:r>
            <w:r w:rsidR="00A102BD">
              <w:rPr>
                <w:noProof/>
              </w:rPr>
              <w:t>, causing reading of uninitialized memory</w:t>
            </w:r>
          </w:p>
          <w:p w14:paraId="248A9C7F" w14:textId="2F2E4BBF" w:rsidR="001216FA" w:rsidRDefault="00EB51ED" w:rsidP="009555E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En</w:t>
            </w:r>
            <w:r w:rsidR="00A102BD">
              <w:rPr>
                <w:noProof/>
              </w:rPr>
              <w:t>d</w:t>
            </w:r>
            <w:r>
              <w:rPr>
                <w:noProof/>
              </w:rPr>
              <w:t>less loop when decoding VoIP input files with less than two frames</w:t>
            </w:r>
          </w:p>
          <w:p w14:paraId="7B6F6CEB" w14:textId="77777777" w:rsidR="00EB51ED" w:rsidRDefault="00EB51ED" w:rsidP="00EB51E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Incorrect VAD decisions on pre-processed speech, leading to false classification of active speech as inactive</w:t>
            </w:r>
          </w:p>
          <w:p w14:paraId="47244CD1" w14:textId="1DF17CAF" w:rsidR="00EB51ED" w:rsidRDefault="00EB51ED" w:rsidP="00EB51E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Incorrect VAD decisions on low-level speech signals, leading to false classification of active speech as inactive, as described in S4-210831</w:t>
            </w:r>
          </w:p>
          <w:p w14:paraId="5448F71A" w14:textId="0BFB450D" w:rsidR="00EB51ED" w:rsidRDefault="00EB51ED" w:rsidP="00EB51E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Wrong window sequences in case TCX is selected after ACELP concealment using con_tcx() in previous frame due to reset of st-&gt;nbLostCmpt in open_decoder_LPD() in case of bitrate switching, causing glitches in the </w:t>
            </w:r>
            <w:r w:rsidR="00C25171">
              <w:rPr>
                <w:noProof/>
              </w:rPr>
              <w:t xml:space="preserve">audio </w:t>
            </w:r>
            <w:r w:rsidR="000D23D5">
              <w:rPr>
                <w:noProof/>
              </w:rPr>
              <w:t>signal</w:t>
            </w:r>
          </w:p>
          <w:p w14:paraId="4DA7E0A2" w14:textId="61889823" w:rsidR="000D23D5" w:rsidRDefault="000D23D5" w:rsidP="00EB51E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Wrong window sequences for </w:t>
            </w:r>
            <w:r w:rsidRPr="000D23D5">
              <w:rPr>
                <w:noProof/>
              </w:rPr>
              <w:t>CNG to TCX transitions in case first TCX frame after CNG gets lost</w:t>
            </w:r>
            <w:r>
              <w:rPr>
                <w:noProof/>
              </w:rPr>
              <w:t>, causing glitches in the</w:t>
            </w:r>
            <w:r w:rsidR="00C25171">
              <w:rPr>
                <w:noProof/>
              </w:rPr>
              <w:t xml:space="preserve"> audio</w:t>
            </w:r>
            <w:r>
              <w:rPr>
                <w:noProof/>
              </w:rPr>
              <w:t xml:space="preserve"> signal</w:t>
            </w:r>
          </w:p>
          <w:p w14:paraId="740D5213" w14:textId="44802700" w:rsidR="000D23D5" w:rsidRDefault="000D23D5" w:rsidP="00EB51E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Out of bound shift operations in AVQ index decoding, leading to possible reading of uninitialized memory</w:t>
            </w:r>
          </w:p>
          <w:p w14:paraId="03650F1C" w14:textId="5CC1C26C" w:rsidR="000D23D5" w:rsidRDefault="000D23D5" w:rsidP="00EB51E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Wrong buffer update in the buffer st-&gt;old_wtda_swb[] leading to 6-8kHz energy overshoot and discontinuities in the </w:t>
            </w:r>
            <w:r w:rsidR="00C25171">
              <w:rPr>
                <w:noProof/>
              </w:rPr>
              <w:t xml:space="preserve">audio </w:t>
            </w:r>
            <w:r>
              <w:rPr>
                <w:noProof/>
              </w:rPr>
              <w:t>signal, especially in the case of bandwidth switching</w:t>
            </w:r>
          </w:p>
          <w:p w14:paraId="333EDE3F" w14:textId="7AB0E4FE" w:rsidR="000D23D5" w:rsidRDefault="000D23D5" w:rsidP="00B634F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Potential energy drop in CNG signals, leading to glitches in the signal</w:t>
            </w:r>
          </w:p>
          <w:p w14:paraId="6F4DEA2B" w14:textId="34F6415C" w:rsidR="000D23D5" w:rsidRDefault="000D23D5" w:rsidP="00B634F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>Incorrect buffer update/resampling for HB synthesis for ACELP@12.8kHz to TCX transitions when encoding SWB TBE and decoding at 16 kHz, leading to glitches in the audio signal</w:t>
            </w:r>
          </w:p>
          <w:p w14:paraId="248FE7F8" w14:textId="7103D8AD" w:rsidR="00EB51ED" w:rsidRDefault="000D23D5" w:rsidP="000D23D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Incorrect pitch value used (12.8 vs. 16 kHz) in ACELP to HQ core switching, leading to glitches in the audio signal</w:t>
            </w:r>
          </w:p>
          <w:p w14:paraId="3FF1E782" w14:textId="7E6FD616" w:rsidR="00EB51ED" w:rsidRDefault="001216FA" w:rsidP="000D23D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Usage </w:t>
            </w:r>
            <w:r w:rsidR="000D23D5">
              <w:rPr>
                <w:noProof/>
              </w:rPr>
              <w:t>o</w:t>
            </w:r>
            <w:r>
              <w:rPr>
                <w:noProof/>
              </w:rPr>
              <w:t>f incorrect last open-loop pitch value in vad_param_updt(), leading to glitches in the audio signal</w:t>
            </w:r>
          </w:p>
          <w:p w14:paraId="5B640A27" w14:textId="50923529" w:rsidR="00EB51ED" w:rsidRDefault="00EB51ED" w:rsidP="00EB51E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Missing support of rtpdump for bitstream decoding, as described in S4-210571</w:t>
            </w:r>
          </w:p>
          <w:p w14:paraId="140E43DC" w14:textId="0423E654" w:rsidR="00EB51ED" w:rsidRDefault="00EB51ED" w:rsidP="00EB51E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Discrepancies between readme-file and commandline help printout</w:t>
            </w:r>
          </w:p>
          <w:p w14:paraId="02439A8E" w14:textId="768CE1F8" w:rsidR="005D4105" w:rsidRDefault="005D4105" w:rsidP="005D4105">
            <w:pPr>
              <w:pStyle w:val="CRCoverPage"/>
              <w:spacing w:after="0"/>
              <w:rPr>
                <w:noProof/>
              </w:rPr>
            </w:pPr>
          </w:p>
          <w:p w14:paraId="15C5E3A1" w14:textId="7879516A" w:rsidR="005D4105" w:rsidRDefault="005D4105" w:rsidP="005D41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following issues affect only the floating-point code-base:</w:t>
            </w:r>
          </w:p>
          <w:p w14:paraId="52822B51" w14:textId="77777777" w:rsidR="005D4105" w:rsidRDefault="005D4105" w:rsidP="005D410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Various potential divisions by 0, especially in case of corupt bitstreams:</w:t>
            </w:r>
          </w:p>
          <w:p w14:paraId="46F0B556" w14:textId="07A93844" w:rsidR="005D4105" w:rsidRDefault="005D4105" w:rsidP="005D4105">
            <w:pPr>
              <w:pStyle w:val="CRCoverPage"/>
              <w:numPr>
                <w:ilvl w:val="1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 a2lsp_stab(), a2isp()</w:t>
            </w:r>
          </w:p>
          <w:p w14:paraId="170E8246" w14:textId="10215D07" w:rsidR="005D4105" w:rsidRDefault="005D4105" w:rsidP="005D4105">
            <w:pPr>
              <w:pStyle w:val="CRCoverPage"/>
              <w:numPr>
                <w:ilvl w:val="1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 lpc2mdct()</w:t>
            </w:r>
          </w:p>
          <w:p w14:paraId="6AFA8D84" w14:textId="17B7A4A0" w:rsidR="005D4105" w:rsidRDefault="005D4105" w:rsidP="005D4105">
            <w:pPr>
              <w:pStyle w:val="CRCoverPage"/>
              <w:numPr>
                <w:ilvl w:val="1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 calc_tilt()</w:t>
            </w:r>
          </w:p>
          <w:p w14:paraId="56204218" w14:textId="2534FD71" w:rsidR="005D4105" w:rsidRDefault="005D4105" w:rsidP="005D4105">
            <w:pPr>
              <w:pStyle w:val="CRCoverPage"/>
              <w:numPr>
                <w:ilvl w:val="1"/>
                <w:numId w:val="2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in </w:t>
            </w:r>
            <w:r w:rsidRPr="005D4105">
              <w:rPr>
                <w:noProof/>
                <w:lang w:val="en-US"/>
              </w:rPr>
              <w:t>wb_tbe_dec(), swb_tbe_dec</w:t>
            </w:r>
            <w:r>
              <w:rPr>
                <w:noProof/>
                <w:lang w:val="en-US"/>
              </w:rPr>
              <w:t>()</w:t>
            </w:r>
          </w:p>
          <w:p w14:paraId="23272F91" w14:textId="636E1625" w:rsidR="005D4105" w:rsidRPr="005D4105" w:rsidRDefault="005D4105" w:rsidP="005D410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Potential read out of bounds of table “scaleTable[]”, which is used for FD-CNG</w:t>
            </w:r>
          </w:p>
          <w:p w14:paraId="07860CA7" w14:textId="62DC770B" w:rsidR="005D4105" w:rsidRDefault="00443F9A" w:rsidP="00F621F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val="en-US"/>
              </w:rPr>
            </w:pPr>
            <w:r w:rsidRPr="00443F9A">
              <w:rPr>
                <w:noProof/>
                <w:lang w:val="en-US"/>
              </w:rPr>
              <w:t>Wrong initialization of lsf_wb[] in wb_tbe_dec() in case of bandwidth-switching</w:t>
            </w:r>
          </w:p>
          <w:p w14:paraId="3ECFBCB5" w14:textId="30E08703" w:rsidR="00443F9A" w:rsidRDefault="00443F9A" w:rsidP="00F621F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Unintended mixing of single- and double precision operations</w:t>
            </w:r>
          </w:p>
          <w:p w14:paraId="30A83FF4" w14:textId="13ED55C9" w:rsidR="00443F9A" w:rsidRPr="00443F9A" w:rsidRDefault="00443F9A" w:rsidP="00F621F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Mixup of integer and floating-point types</w:t>
            </w:r>
          </w:p>
          <w:p w14:paraId="708AA7DE" w14:textId="41479891" w:rsidR="001E41F3" w:rsidRPr="005D4105" w:rsidRDefault="001E41F3" w:rsidP="005D26D5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1E41F3" w:rsidRPr="005D410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D410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D4105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161A45" w14:textId="679DF593" w:rsidR="005D26D5" w:rsidRDefault="005D26D5" w:rsidP="005D26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 issues listed above, as described here:</w:t>
            </w:r>
          </w:p>
          <w:p w14:paraId="0EA5EAD4" w14:textId="49BCF938" w:rsidR="00A102BD" w:rsidRDefault="00A102BD" w:rsidP="00A102B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Correct copying of uninitialized memory to st-&gt;lsp_prevfrm in case of bitrate/bandwidth switching. The changes are located in </w:t>
            </w:r>
            <w:r w:rsidRPr="00A102BD">
              <w:rPr>
                <w:noProof/>
              </w:rPr>
              <w:t>ResetSHBbuffer_Dec</w:t>
            </w:r>
            <w:r>
              <w:rPr>
                <w:noProof/>
              </w:rPr>
              <w:t xml:space="preserve">() and </w:t>
            </w:r>
            <w:r w:rsidRPr="00A102BD">
              <w:rPr>
                <w:noProof/>
              </w:rPr>
              <w:t>wb_tbe_dec(</w:t>
            </w:r>
            <w:r>
              <w:rPr>
                <w:noProof/>
              </w:rPr>
              <w:t>) and don’t affect bit-exactness on the test vectors.</w:t>
            </w:r>
          </w:p>
          <w:p w14:paraId="0E2E9026" w14:textId="70184710" w:rsidR="00A102BD" w:rsidRDefault="00A102BD" w:rsidP="00A102B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Avoid using an internal encoder configuration in case of channel-aware mode being used in combination with bitrate switching during inactive DTX frames, possibly causing reading of uninitialized data. The changes are located in </w:t>
            </w:r>
            <w:r w:rsidRPr="00A102BD">
              <w:rPr>
                <w:noProof/>
              </w:rPr>
              <w:t>dtx(</w:t>
            </w:r>
            <w:r>
              <w:rPr>
                <w:noProof/>
              </w:rPr>
              <w:t>) and don’t affect bit-exactness on the test vectors.</w:t>
            </w:r>
          </w:p>
          <w:p w14:paraId="2B5CC012" w14:textId="19E0BB2E" w:rsidR="00A102BD" w:rsidRDefault="00A102BD" w:rsidP="00A102B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Avoid usage of negative length remaining_len used in copy operation in the function FEC_synchro_exc ()  possibly causing reading out of bounds on certain implementations. The changes are located in </w:t>
            </w:r>
            <w:r w:rsidRPr="00A102BD">
              <w:rPr>
                <w:noProof/>
              </w:rPr>
              <w:t>FEC_synchro_exc_fx(</w:t>
            </w:r>
            <w:r>
              <w:rPr>
                <w:noProof/>
              </w:rPr>
              <w:t>) and don’t affect bit-exactness on the test vectors.</w:t>
            </w:r>
          </w:p>
          <w:p w14:paraId="20414A35" w14:textId="59D29C86" w:rsidR="00A102BD" w:rsidRDefault="00A102BD" w:rsidP="00A102B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Make sure the FD-CNG handle is always initialized correctly, even in case bit-errors are detected in first frame. The changes are located in </w:t>
            </w:r>
            <w:r w:rsidRPr="00A102BD">
              <w:rPr>
                <w:noProof/>
              </w:rPr>
              <w:t>initFdCngDec</w:t>
            </w:r>
            <w:r>
              <w:rPr>
                <w:noProof/>
              </w:rPr>
              <w:t xml:space="preserve">() and </w:t>
            </w:r>
            <w:r w:rsidRPr="00A102BD">
              <w:rPr>
                <w:noProof/>
              </w:rPr>
              <w:t>initFdCngCom(</w:t>
            </w:r>
            <w:r>
              <w:rPr>
                <w:noProof/>
              </w:rPr>
              <w:t xml:space="preserve">) and don’t affect bit-exactness on the test vectors. </w:t>
            </w:r>
          </w:p>
          <w:p w14:paraId="03C89AAA" w14:textId="222C8324" w:rsidR="00A102BD" w:rsidRDefault="00A102BD" w:rsidP="00A102B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Avoid endless loop when decoding VoIP input files with less than two frames by adding corrections to the logic. The changes are located in</w:t>
            </w:r>
            <w:r w:rsidR="008B2541">
              <w:rPr>
                <w:noProof/>
              </w:rPr>
              <w:t xml:space="preserve"> </w:t>
            </w:r>
            <w:r w:rsidR="008B2541" w:rsidRPr="008B2541">
              <w:rPr>
                <w:noProof/>
              </w:rPr>
              <w:t>decodeVoip(</w:t>
            </w:r>
            <w:r w:rsidR="008B2541">
              <w:rPr>
                <w:noProof/>
              </w:rPr>
              <w:t>) and don’t affect bit-exactness on the test vectors.</w:t>
            </w:r>
            <w:r>
              <w:rPr>
                <w:noProof/>
              </w:rPr>
              <w:t xml:space="preserve"> </w:t>
            </w:r>
          </w:p>
          <w:p w14:paraId="41E22334" w14:textId="776F1882" w:rsidR="00A102BD" w:rsidRDefault="008B2541" w:rsidP="00A102B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Improve</w:t>
            </w:r>
            <w:r w:rsidR="00A102BD">
              <w:rPr>
                <w:noProof/>
              </w:rPr>
              <w:t xml:space="preserve"> VAD decisions on pre-processed speech, leading to false classification of active speech as inactive</w:t>
            </w:r>
            <w:r>
              <w:rPr>
                <w:noProof/>
              </w:rPr>
              <w:t xml:space="preserve"> by small retuning of affected VAD components. This affects bit-exactess on the test vectors (encoder).</w:t>
            </w:r>
          </w:p>
          <w:p w14:paraId="1B6D6B9E" w14:textId="36DDC88C" w:rsidR="00A102BD" w:rsidRDefault="00A102BD" w:rsidP="00A102B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</w:t>
            </w:r>
            <w:r w:rsidR="008B2541">
              <w:rPr>
                <w:noProof/>
              </w:rPr>
              <w:t>mprove</w:t>
            </w:r>
            <w:r>
              <w:rPr>
                <w:noProof/>
              </w:rPr>
              <w:t xml:space="preserve"> VAD decisions on low-level speech signals, leading to false classification of active speech as inactive, as described in S4-210831</w:t>
            </w:r>
            <w:r w:rsidR="008B2541">
              <w:rPr>
                <w:noProof/>
              </w:rPr>
              <w:t xml:space="preserve">. The changes are located in </w:t>
            </w:r>
            <w:r w:rsidR="008B2541" w:rsidRPr="008B2541">
              <w:rPr>
                <w:noProof/>
              </w:rPr>
              <w:t>pre_proc(</w:t>
            </w:r>
            <w:r w:rsidR="008B2541">
              <w:rPr>
                <w:noProof/>
              </w:rPr>
              <w:t xml:space="preserve">) and </w:t>
            </w:r>
            <w:r w:rsidR="008B2541" w:rsidRPr="008B2541">
              <w:rPr>
                <w:noProof/>
              </w:rPr>
              <w:t>init_encoder(</w:t>
            </w:r>
            <w:r w:rsidR="008B2541">
              <w:rPr>
                <w:noProof/>
              </w:rPr>
              <w:t xml:space="preserve">). This affects bit-exactess on the test vectors (encoder). </w:t>
            </w:r>
          </w:p>
          <w:p w14:paraId="4FC64B30" w14:textId="690D3F80" w:rsidR="00A102BD" w:rsidRDefault="008B2541" w:rsidP="00A102B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w</w:t>
            </w:r>
            <w:r w:rsidR="00A102BD">
              <w:rPr>
                <w:noProof/>
              </w:rPr>
              <w:t>rong window sequences in case TCX is selected after ACELP concealment using con_tcx() in previous frame due to reset of st-&gt;nbLostCmpt in open_decoder_LPD() in case of bitrate switching, causing glitches in the audio signal</w:t>
            </w:r>
            <w:r>
              <w:rPr>
                <w:noProof/>
              </w:rPr>
              <w:t xml:space="preserve">. The changes are </w:t>
            </w:r>
            <w:r>
              <w:rPr>
                <w:noProof/>
              </w:rPr>
              <w:lastRenderedPageBreak/>
              <w:t xml:space="preserve">loacted in </w:t>
            </w:r>
            <w:r w:rsidRPr="008B2541">
              <w:rPr>
                <w:noProof/>
              </w:rPr>
              <w:t>open_decoder_LPD(</w:t>
            </w:r>
            <w:r>
              <w:rPr>
                <w:noProof/>
              </w:rPr>
              <w:t xml:space="preserve">) and </w:t>
            </w:r>
            <w:r w:rsidRPr="008B2541">
              <w:rPr>
                <w:noProof/>
              </w:rPr>
              <w:t>init_decoder(</w:t>
            </w:r>
            <w:r>
              <w:rPr>
                <w:noProof/>
              </w:rPr>
              <w:t>). This affects bit-exactness on the test vectors (decoder).</w:t>
            </w:r>
          </w:p>
          <w:p w14:paraId="053F5286" w14:textId="1DA9D46F" w:rsidR="00A102BD" w:rsidRDefault="008B2541" w:rsidP="00A102B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w</w:t>
            </w:r>
            <w:r w:rsidR="00A102BD">
              <w:rPr>
                <w:noProof/>
              </w:rPr>
              <w:t xml:space="preserve">rong window sequences for </w:t>
            </w:r>
            <w:r w:rsidR="00A102BD" w:rsidRPr="000D23D5">
              <w:rPr>
                <w:noProof/>
              </w:rPr>
              <w:t>CNG to TCX transitions in case first TCX frame after CNG gets lost</w:t>
            </w:r>
            <w:r w:rsidR="00A102BD">
              <w:rPr>
                <w:noProof/>
              </w:rPr>
              <w:t>, causing glitches in the audio signal</w:t>
            </w:r>
            <w:r>
              <w:rPr>
                <w:noProof/>
              </w:rPr>
              <w:t xml:space="preserve">. The changes are located in the bitstream parsing fuctions dec_prm() and where the sequence is applied in </w:t>
            </w:r>
            <w:r w:rsidRPr="008B2541">
              <w:rPr>
                <w:noProof/>
              </w:rPr>
              <w:t>decoder_tcx(</w:t>
            </w:r>
            <w:r>
              <w:rPr>
                <w:noProof/>
              </w:rPr>
              <w:t>). This affects bit-exactness on the test vectors (decoder).</w:t>
            </w:r>
          </w:p>
          <w:p w14:paraId="694D893D" w14:textId="0D5A587C" w:rsidR="00A102BD" w:rsidRDefault="008B2541" w:rsidP="00A102B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Prevent o</w:t>
            </w:r>
            <w:r w:rsidR="00A102BD">
              <w:rPr>
                <w:noProof/>
              </w:rPr>
              <w:t>ut of bound shift operations in AVQ index decoding, leading to possible reading of uninitialized memory</w:t>
            </w:r>
            <w:r>
              <w:rPr>
                <w:noProof/>
              </w:rPr>
              <w:t xml:space="preserve">. The changes are located in </w:t>
            </w:r>
            <w:r w:rsidR="00BF2359" w:rsidRPr="00BF2359">
              <w:rPr>
                <w:noProof/>
              </w:rPr>
              <w:t>re8_decode_base_index(</w:t>
            </w:r>
            <w:r w:rsidR="00BF2359">
              <w:rPr>
                <w:noProof/>
              </w:rPr>
              <w:t>). This affects bit-exactness on the test vectors (decoder).</w:t>
            </w:r>
          </w:p>
          <w:p w14:paraId="4D682CA2" w14:textId="2BEDF587" w:rsidR="00480F39" w:rsidRDefault="00BF2359" w:rsidP="00480F3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w</w:t>
            </w:r>
            <w:r w:rsidR="00A102BD">
              <w:rPr>
                <w:noProof/>
              </w:rPr>
              <w:t>rong buffer update in the buffer st-&gt;old_wtda_swb[] leading to 6-8kHz energy overshoot and discontinuities in the audio signal, especially in the case of bandwidth switching</w:t>
            </w:r>
            <w:r>
              <w:rPr>
                <w:noProof/>
              </w:rPr>
              <w:t xml:space="preserve">. The changes are located in </w:t>
            </w:r>
            <w:r w:rsidRPr="00BF2359">
              <w:rPr>
                <w:noProof/>
              </w:rPr>
              <w:t>swb_pre_proc(</w:t>
            </w:r>
            <w:r>
              <w:rPr>
                <w:noProof/>
              </w:rPr>
              <w:t>). This affects bit-exactness on the test vectors (encoder).</w:t>
            </w:r>
          </w:p>
          <w:p w14:paraId="59C09D4A" w14:textId="671AC4A1" w:rsidR="00A102BD" w:rsidRDefault="00BF2359" w:rsidP="00480F3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480F39">
              <w:rPr>
                <w:noProof/>
              </w:rPr>
              <w:t>Avoid</w:t>
            </w:r>
            <w:r w:rsidR="00A102BD" w:rsidRPr="00480F39">
              <w:rPr>
                <w:noProof/>
              </w:rPr>
              <w:t xml:space="preserve"> energy drop in CNG signals, leading to glitches in the signal</w:t>
            </w:r>
            <w:r w:rsidRPr="00480F39">
              <w:rPr>
                <w:noProof/>
              </w:rPr>
              <w:t xml:space="preserve">. This is a follow-up on </w:t>
            </w:r>
            <w:r w:rsidR="00480F39" w:rsidRPr="00480F39">
              <w:rPr>
                <w:noProof/>
              </w:rPr>
              <w:t>the CRs brought at SA4#109-e (Handling of possibly corrupt SID frames in AMR-WB IO/EVS decoder</w:t>
            </w:r>
            <w:r w:rsidR="00480F39">
              <w:rPr>
                <w:noProof/>
              </w:rPr>
              <w:t>), and addresses a regression introduced then by additional tuning. This affects bit-exactness on the test vectors (encoder, decoder).</w:t>
            </w:r>
          </w:p>
          <w:p w14:paraId="4D5F0E40" w14:textId="300E7D17" w:rsidR="00A102BD" w:rsidRDefault="00480F39" w:rsidP="00A102B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</w:t>
            </w:r>
            <w:r w:rsidR="00A102BD">
              <w:rPr>
                <w:noProof/>
              </w:rPr>
              <w:t>orrect buffer update/resampling for HB synthesis for ACELP@12.8kHz to TCX transitions when encoding SWB TBE and decoding at 16 kHz, leading to glitches in the audio signal</w:t>
            </w:r>
            <w:r>
              <w:rPr>
                <w:noProof/>
              </w:rPr>
              <w:t xml:space="preserve">. The changes are located in </w:t>
            </w:r>
            <w:r w:rsidRPr="00480F39">
              <w:rPr>
                <w:noProof/>
              </w:rPr>
              <w:t>evs_dec(</w:t>
            </w:r>
            <w:r>
              <w:rPr>
                <w:noProof/>
              </w:rPr>
              <w:t xml:space="preserve">) and </w:t>
            </w:r>
            <w:r w:rsidRPr="00480F39">
              <w:rPr>
                <w:noProof/>
              </w:rPr>
              <w:t>GenTransitio</w:t>
            </w:r>
            <w:r w:rsidR="00856663">
              <w:rPr>
                <w:noProof/>
              </w:rPr>
              <w:t>n</w:t>
            </w:r>
            <w:r w:rsidRPr="00480F39">
              <w:rPr>
                <w:noProof/>
              </w:rPr>
              <w:t>(</w:t>
            </w:r>
            <w:r>
              <w:rPr>
                <w:noProof/>
              </w:rPr>
              <w:t>). This affects bit-exactness of the test vectors (decoder).</w:t>
            </w:r>
          </w:p>
          <w:p w14:paraId="52B29C71" w14:textId="4A118A49" w:rsidR="00A102BD" w:rsidRDefault="00480F39" w:rsidP="00A102B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</w:t>
            </w:r>
            <w:r w:rsidR="00A102BD">
              <w:rPr>
                <w:noProof/>
              </w:rPr>
              <w:t>orrect pitch value used (12.8 vs. 16 kHz) in ACELP to HQ core switching, leading to glitches in the audio signal</w:t>
            </w:r>
            <w:r>
              <w:rPr>
                <w:noProof/>
              </w:rPr>
              <w:t xml:space="preserve">. The changes are loacted in </w:t>
            </w:r>
            <w:r w:rsidRPr="00480F39">
              <w:rPr>
                <w:noProof/>
              </w:rPr>
              <w:t>acelp_core_switch_enc(</w:t>
            </w:r>
            <w:r>
              <w:rPr>
                <w:noProof/>
              </w:rPr>
              <w:t>). This affects bit-exactness of the test vectors (encoder).</w:t>
            </w:r>
          </w:p>
          <w:p w14:paraId="0C1FD1DD" w14:textId="6E9EC3D6" w:rsidR="006A1268" w:rsidRDefault="006A1268" w:rsidP="006A126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</w:t>
            </w:r>
            <w:r w:rsidR="00A102BD">
              <w:rPr>
                <w:noProof/>
              </w:rPr>
              <w:t>orrect last open-loop pitch value</w:t>
            </w:r>
            <w:r>
              <w:rPr>
                <w:noProof/>
              </w:rPr>
              <w:t xml:space="preserve"> used</w:t>
            </w:r>
            <w:r w:rsidR="00A102BD">
              <w:rPr>
                <w:noProof/>
              </w:rPr>
              <w:t xml:space="preserve"> in vad_param_updt(), leading to glitches in the audio signal</w:t>
            </w:r>
            <w:r>
              <w:rPr>
                <w:noProof/>
              </w:rPr>
              <w:t xml:space="preserve">. The changes are located in </w:t>
            </w:r>
            <w:r w:rsidRPr="006A1268">
              <w:rPr>
                <w:noProof/>
              </w:rPr>
              <w:t>vad_param_updt(</w:t>
            </w:r>
            <w:r>
              <w:rPr>
                <w:noProof/>
              </w:rPr>
              <w:t xml:space="preserve">) + calling functions and don’t affect bit-exactness on the test vectors. </w:t>
            </w:r>
          </w:p>
          <w:p w14:paraId="6439D2C3" w14:textId="77777777" w:rsidR="006A1268" w:rsidRDefault="006A1268" w:rsidP="006A126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Add m</w:t>
            </w:r>
            <w:r w:rsidR="00A102BD">
              <w:rPr>
                <w:noProof/>
              </w:rPr>
              <w:t>issing support of rtpdump for bitstream decoding, as described in S4-210571</w:t>
            </w:r>
            <w:r>
              <w:rPr>
                <w:noProof/>
              </w:rPr>
              <w:t xml:space="preserve"> as additional functionality. This doesn’t affect any existing mode or bit-exactness on the test vectors.</w:t>
            </w:r>
          </w:p>
          <w:p w14:paraId="49B55CC1" w14:textId="77777777" w:rsidR="001E41F3" w:rsidRDefault="006A1268" w:rsidP="006A126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Align d</w:t>
            </w:r>
            <w:r w:rsidR="00A102BD">
              <w:rPr>
                <w:noProof/>
              </w:rPr>
              <w:t>iscrepancies between readme-file and commandline help printout</w:t>
            </w:r>
          </w:p>
          <w:p w14:paraId="2B7C9FBC" w14:textId="1C05CD95" w:rsidR="00443F9A" w:rsidRPr="00443F9A" w:rsidRDefault="00443F9A" w:rsidP="00443F9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</w:rPr>
              <w:t xml:space="preserve">Correct Various potential divisions by 0, especially in case of corupt bitstreams, in a2lsp_stab(), a2isp(), lpc2mdct(), calc_tilt(), </w:t>
            </w:r>
            <w:r w:rsidRPr="00443F9A">
              <w:rPr>
                <w:noProof/>
                <w:lang w:val="en-US"/>
              </w:rPr>
              <w:t>wb_tbe_dec(), swb_tbe_dec()</w:t>
            </w:r>
            <w:r>
              <w:rPr>
                <w:noProof/>
                <w:lang w:val="en-US"/>
              </w:rPr>
              <w:t>. This does not affect bit-exactness of the test vectors.</w:t>
            </w:r>
          </w:p>
          <w:p w14:paraId="43676470" w14:textId="496510D3" w:rsidR="00443F9A" w:rsidRPr="005D4105" w:rsidRDefault="00443F9A" w:rsidP="00443F9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Potential read out of bounds of table “scaleTable[]”, which is used for FD-CNG. The change in located in the table definition in rom_com.c. This does not affect bit-exatcness of the test vectors.</w:t>
            </w:r>
          </w:p>
          <w:p w14:paraId="7084EDC2" w14:textId="31370180" w:rsidR="00443F9A" w:rsidRDefault="00443F9A" w:rsidP="00443F9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val="en-US"/>
              </w:rPr>
            </w:pPr>
            <w:r w:rsidRPr="00443F9A">
              <w:rPr>
                <w:noProof/>
                <w:lang w:val="en-US"/>
              </w:rPr>
              <w:t>Wrong initialization of lsf_wb[] in wb_tbe_dec() in case of bandwidth-switching</w:t>
            </w:r>
            <w:r>
              <w:rPr>
                <w:noProof/>
                <w:lang w:val="en-US"/>
              </w:rPr>
              <w:t xml:space="preserve">. The change is located in </w:t>
            </w:r>
            <w:r w:rsidRPr="00443F9A">
              <w:rPr>
                <w:noProof/>
                <w:lang w:val="en-US"/>
              </w:rPr>
              <w:t>wb_tbe_dec(</w:t>
            </w:r>
            <w:r>
              <w:rPr>
                <w:noProof/>
                <w:lang w:val="en-US"/>
              </w:rPr>
              <w:t>). This does not effect bit-exactness of the test vectors.</w:t>
            </w:r>
          </w:p>
          <w:p w14:paraId="2641487E" w14:textId="62D965A9" w:rsidR="00443F9A" w:rsidRDefault="00443F9A" w:rsidP="00443F9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Reform </w:t>
            </w:r>
            <w:r w:rsidRPr="00443F9A">
              <w:rPr>
                <w:noProof/>
                <w:lang w:val="en-US"/>
              </w:rPr>
              <w:t>15 point shift2/shift8 and 5 point FFT calculation</w:t>
            </w:r>
            <w:r>
              <w:rPr>
                <w:noProof/>
                <w:lang w:val="en-US"/>
              </w:rPr>
              <w:t>. This is a bit-exact</w:t>
            </w:r>
            <w:r w:rsidR="001F4B47">
              <w:rPr>
                <w:noProof/>
                <w:lang w:val="en-US"/>
              </w:rPr>
              <w:t>, editorial</w:t>
            </w:r>
            <w:r>
              <w:rPr>
                <w:noProof/>
                <w:lang w:val="en-US"/>
              </w:rPr>
              <w:t xml:space="preserve"> change.</w:t>
            </w:r>
          </w:p>
          <w:p w14:paraId="36A219D9" w14:textId="59112285" w:rsidR="00443F9A" w:rsidRDefault="00443F9A" w:rsidP="00443F9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Harmonize single- and double precision operations. The changes are loacted in </w:t>
            </w:r>
            <w:r w:rsidRPr="00443F9A">
              <w:rPr>
                <w:noProof/>
                <w:lang w:val="en-US"/>
              </w:rPr>
              <w:t>tcx_windowing_synthesis_current_frame(</w:t>
            </w:r>
            <w:r>
              <w:rPr>
                <w:noProof/>
                <w:lang w:val="en-US"/>
              </w:rPr>
              <w:t>),</w:t>
            </w:r>
            <w:r w:rsidRPr="00443F9A">
              <w:rPr>
                <w:noProof/>
                <w:lang w:val="en-US"/>
              </w:rPr>
              <w:t>con_tcx(</w:t>
            </w:r>
            <w:r>
              <w:rPr>
                <w:noProof/>
                <w:lang w:val="en-US"/>
              </w:rPr>
              <w:t xml:space="preserve">) and </w:t>
            </w:r>
            <w:r w:rsidRPr="00443F9A">
              <w:rPr>
                <w:noProof/>
                <w:lang w:val="en-US"/>
              </w:rPr>
              <w:t>open_PLC_ENC_EVS(</w:t>
            </w:r>
            <w:r>
              <w:rPr>
                <w:noProof/>
                <w:lang w:val="en-US"/>
              </w:rPr>
              <w:t>). This affects bit-exactness of the test</w:t>
            </w:r>
            <w:r w:rsidR="00FA50D8">
              <w:rPr>
                <w:noProof/>
                <w:lang w:val="en-US"/>
              </w:rPr>
              <w:t xml:space="preserve"> vectors (encoder, decoder)</w:t>
            </w:r>
          </w:p>
          <w:p w14:paraId="31C656EC" w14:textId="607190C9" w:rsidR="00443F9A" w:rsidRPr="00FA50D8" w:rsidRDefault="00FA50D8" w:rsidP="00FA50D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Correct m</w:t>
            </w:r>
            <w:r w:rsidR="00443F9A">
              <w:rPr>
                <w:noProof/>
                <w:lang w:val="en-US"/>
              </w:rPr>
              <w:t>ixup of integer and floating-point types</w:t>
            </w:r>
            <w:r>
              <w:rPr>
                <w:noProof/>
                <w:lang w:val="en-US"/>
              </w:rPr>
              <w:t xml:space="preserve"> at various places. The changes are bit-exact.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4B9318" w:rsidR="001E41F3" w:rsidRDefault="006A12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Severe issues for the deployed codec, incl. reading of unintialized memory or out-of-bound, leading to possibly crashes and glitches in the audio signal.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A7DC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E36FF8" w14:textId="51CEF7ED" w:rsidR="00016662" w:rsidRPr="003879BC" w:rsidRDefault="00016662" w:rsidP="000166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Electronic attachment to 26.443, specifically:</w:t>
            </w:r>
          </w:p>
          <w:p w14:paraId="79EBB09D" w14:textId="77777777" w:rsidR="00016662" w:rsidRDefault="00016662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eastAsia="fr-FR"/>
              </w:rPr>
            </w:pPr>
          </w:p>
          <w:p w14:paraId="1A377A1A" w14:textId="1A8BA2A7" w:rsidR="00F91567" w:rsidRPr="00455E1A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eastAsia="fr-FR"/>
              </w:rPr>
            </w:pPr>
            <w:r w:rsidRPr="00455E1A">
              <w:rPr>
                <w:rFonts w:ascii="Menlo" w:hAnsi="Menlo" w:cs="Menlo"/>
                <w:color w:val="000000"/>
                <w:sz w:val="22"/>
                <w:szCs w:val="22"/>
                <w:lang w:eastAsia="fr-FR"/>
              </w:rPr>
              <w:t>c-code/EVS_dec.exe</w:t>
            </w:r>
          </w:p>
          <w:p w14:paraId="192683BD" w14:textId="7E4A20B2" w:rsidR="00F91567" w:rsidRPr="00455E1A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eastAsia="fr-FR"/>
              </w:rPr>
            </w:pPr>
            <w:r w:rsidRPr="00455E1A">
              <w:rPr>
                <w:rFonts w:ascii="Menlo" w:hAnsi="Menlo" w:cs="Menlo"/>
                <w:color w:val="000000"/>
                <w:sz w:val="22"/>
                <w:szCs w:val="22"/>
                <w:lang w:eastAsia="fr-FR"/>
              </w:rPr>
              <w:t>c-code/EVS_cod.exe</w:t>
            </w:r>
          </w:p>
          <w:p w14:paraId="510C59FB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eastAsia="fr-FR"/>
              </w:rPr>
              <w:t>c-code/Workspace_msvc/evs_dec.vcxproj</w:t>
            </w:r>
          </w:p>
          <w:p w14:paraId="61E4D636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eastAsia="fr-FR"/>
              </w:rPr>
              <w:t>c-code/lib_com/bitstream.c</w:t>
            </w:r>
          </w:p>
          <w:p w14:paraId="22FAC244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eastAsia="fr-FR"/>
              </w:rPr>
              <w:t>c-code/lib_com/cnst.h</w:t>
            </w:r>
          </w:p>
          <w:p w14:paraId="08FB6CB8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c-code/lib_com/core_com_config.c</w:t>
            </w:r>
          </w:p>
          <w:p w14:paraId="3086834B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c-code/lib_com/disclaimer.c</w:t>
            </w:r>
          </w:p>
          <w:p w14:paraId="3367B3C8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c-code/lib_com/env_stab.c</w:t>
            </w:r>
          </w:p>
          <w:p w14:paraId="2C68C9D6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c-code/lib_com/fd_cng_com.c</w:t>
            </w:r>
          </w:p>
          <w:p w14:paraId="4B13E9D6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c-code/lib_com/fft.c</w:t>
            </w:r>
          </w:p>
          <w:p w14:paraId="55FEA170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c-code/lib_com/lsf_tools.c</w:t>
            </w:r>
          </w:p>
          <w:p w14:paraId="248438B4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c-code/lib_com/prot.h</w:t>
            </w:r>
          </w:p>
          <w:p w14:paraId="7F802442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c-code/lib_com/rom_com.c</w:t>
            </w:r>
          </w:p>
          <w:p w14:paraId="71FBF421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c-code/lib_com/stat_noise_uv_mod.c</w:t>
            </w:r>
          </w:p>
          <w:p w14:paraId="69D19570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c-code/lib_com/tcx_utils.c</w:t>
            </w:r>
          </w:p>
          <w:p w14:paraId="285EE8D8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c-code/lib_dec/EvsRXlib.c</w:t>
            </w:r>
          </w:p>
          <w:p w14:paraId="5C17634F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c-code/lib_dec/EvsRXlib.h</w:t>
            </w:r>
          </w:p>
          <w:p w14:paraId="0849BA6D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c-code/lib_dec/FEC_adapt_codebook.c</w:t>
            </w:r>
          </w:p>
          <w:p w14:paraId="0F818A38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c-code/lib_dec/cng_dec.c</w:t>
            </w:r>
          </w:p>
          <w:p w14:paraId="77A036AB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c-code/lib_dec/core_dec_init.c</w:t>
            </w:r>
          </w:p>
          <w:p w14:paraId="585E4464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c-code/lib_dec/dec_LPD.c</w:t>
            </w:r>
          </w:p>
          <w:p w14:paraId="33729D5A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c-code/lib_dec/dec_prm.c</w:t>
            </w:r>
          </w:p>
          <w:p w14:paraId="4F0B442F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c-code/lib_dec/dec_tcx.c</w:t>
            </w:r>
          </w:p>
          <w:p w14:paraId="7E43ABA4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c-code/lib_dec/er_dec_tcx.c</w:t>
            </w:r>
          </w:p>
          <w:p w14:paraId="051CBA5A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c-code/lib_dec/evs_dec.c</w:t>
            </w:r>
          </w:p>
          <w:p w14:paraId="3A25C744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c-code/lib_dec/evs_rtp_payload.c</w:t>
            </w:r>
          </w:p>
          <w:p w14:paraId="565A5ADC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c-code/lib_dec/evs_rtp_payload.h</w:t>
            </w:r>
          </w:p>
          <w:p w14:paraId="635C9DFC" w14:textId="77777777" w:rsid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de-DE" w:eastAsia="fr-FR"/>
              </w:rPr>
            </w:pPr>
            <w:r>
              <w:rPr>
                <w:rFonts w:ascii="Menlo" w:hAnsi="Menlo" w:cs="Menlo"/>
                <w:color w:val="000000"/>
                <w:sz w:val="22"/>
                <w:szCs w:val="22"/>
                <w:lang w:val="de-DE" w:eastAsia="fr-FR"/>
              </w:rPr>
              <w:t>c-code/lib_dec/fd_cng_dec.c</w:t>
            </w:r>
          </w:p>
          <w:p w14:paraId="7325B43F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c-code/lib_dec/init_dec.c</w:t>
            </w:r>
          </w:p>
          <w:p w14:paraId="0880BDB7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it-IT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it-IT" w:eastAsia="fr-FR"/>
              </w:rPr>
              <w:t>c-code/lib_dec/io_dec.c</w:t>
            </w:r>
          </w:p>
          <w:p w14:paraId="4DFACD74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it-IT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it-IT" w:eastAsia="fr-FR"/>
              </w:rPr>
              <w:t>c-code/lib_dec/jbm_jb4sb.h</w:t>
            </w:r>
          </w:p>
          <w:p w14:paraId="29A8A8EB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it-IT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it-IT" w:eastAsia="fr-FR"/>
              </w:rPr>
              <w:t>c-code/lib_dec/lead_deindexing.c</w:t>
            </w:r>
          </w:p>
          <w:p w14:paraId="466507AD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it-IT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it-IT" w:eastAsia="fr-FR"/>
              </w:rPr>
              <w:t>c-code/lib_dec/rtpdump.c</w:t>
            </w:r>
          </w:p>
          <w:p w14:paraId="2CE45C8E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it-IT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it-IT" w:eastAsia="fr-FR"/>
              </w:rPr>
              <w:t>c-code/lib_dec/rtpdump.h</w:t>
            </w:r>
          </w:p>
          <w:p w14:paraId="4FBF6BDB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it-IT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it-IT" w:eastAsia="fr-FR"/>
              </w:rPr>
              <w:t>c-code/lib_dec/stat_dec.h</w:t>
            </w:r>
          </w:p>
          <w:p w14:paraId="7D999A34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it-IT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it-IT" w:eastAsia="fr-FR"/>
              </w:rPr>
              <w:t>c-code/lib_dec/swb_tbe_dec.c</w:t>
            </w:r>
          </w:p>
          <w:p w14:paraId="08BDC171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c-code/lib_dec/voip_client.c</w:t>
            </w:r>
          </w:p>
          <w:p w14:paraId="72B2CBF6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c-code/lib_enc/SNR_calc.c</w:t>
            </w:r>
          </w:p>
          <w:p w14:paraId="50479A3F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c-code/lib_enc/acelp_core_enc.c</w:t>
            </w:r>
          </w:p>
          <w:p w14:paraId="65F542B8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c-code/lib_enc/acelp_core_switch_enc.c</w:t>
            </w:r>
          </w:p>
          <w:p w14:paraId="0D0D72E6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c-code/lib_enc/amr_wb_enc.c</w:t>
            </w:r>
          </w:p>
          <w:p w14:paraId="57FDA42A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c-code/lib_enc/cng_enc.c</w:t>
            </w:r>
          </w:p>
          <w:p w14:paraId="388FCB74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c-code/lib_enc/cod_ace.c</w:t>
            </w:r>
          </w:p>
          <w:p w14:paraId="7F7D0611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c-code/lib_enc/comvad_decision.c</w:t>
            </w:r>
          </w:p>
          <w:p w14:paraId="7A5EADB6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c-code/lib_enc/core_enc_ol.c</w:t>
            </w:r>
          </w:p>
          <w:p w14:paraId="1D3B22EB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c-code/lib_enc/dtx.c</w:t>
            </w:r>
          </w:p>
          <w:p w14:paraId="00B75855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c-code/lib_enc/enc_acelp_tcx_main.c</w:t>
            </w:r>
          </w:p>
          <w:p w14:paraId="14C468E2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c-code/lib_enc/energy.c</w:t>
            </w:r>
          </w:p>
          <w:p w14:paraId="4DF85BD3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c-code/lib_enc/evs_enc.c</w:t>
            </w:r>
          </w:p>
          <w:p w14:paraId="4BE79C0F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c-code/lib_enc/init_enc.c</w:t>
            </w:r>
          </w:p>
          <w:p w14:paraId="0F5ACAE9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c-code/lib_enc/io_enc.c</w:t>
            </w:r>
          </w:p>
          <w:p w14:paraId="29270FDB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c-code/lib_enc/plc_enc_ext.c</w:t>
            </w:r>
          </w:p>
          <w:p w14:paraId="5A981BC6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c-code/lib_enc/pre_proc.c</w:t>
            </w:r>
          </w:p>
          <w:p w14:paraId="186E6541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c-code/lib_enc/stat_enc.h</w:t>
            </w:r>
          </w:p>
          <w:p w14:paraId="5E2F3EC9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lastRenderedPageBreak/>
              <w:t>c-code/lib_enc/swb_pre_proc.c</w:t>
            </w:r>
          </w:p>
          <w:p w14:paraId="55888C7F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c-code/lib_enc/vad_param_updt.c</w:t>
            </w:r>
          </w:p>
          <w:p w14:paraId="7282B80E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c-code/readme.txt</w:t>
            </w:r>
          </w:p>
          <w:p w14:paraId="2E8CC96B" w14:textId="77777777" w:rsidR="001E41F3" w:rsidRPr="00FA50D8" w:rsidRDefault="001E41F3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</w:tc>
      </w:tr>
      <w:tr w:rsidR="001E41F3" w:rsidRPr="005A7DC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FA50D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FA50D8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FA50D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145CC3C" w:rsidR="001E41F3" w:rsidRDefault="006A12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4CFCFA8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A1268">
              <w:rPr>
                <w:noProof/>
              </w:rPr>
              <w:t xml:space="preserve"> 26.44</w:t>
            </w:r>
            <w:r w:rsidR="00FA50D8">
              <w:rPr>
                <w:noProof/>
              </w:rPr>
              <w:t>2</w:t>
            </w:r>
            <w:r w:rsidR="008237B0">
              <w:rPr>
                <w:noProof/>
              </w:rPr>
              <w:t xml:space="preserve"> CR0039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DB8CE06" w:rsidR="001E41F3" w:rsidRDefault="006A12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B56788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A1268">
              <w:rPr>
                <w:noProof/>
              </w:rPr>
              <w:t xml:space="preserve"> 26.444</w:t>
            </w:r>
            <w:r>
              <w:rPr>
                <w:noProof/>
              </w:rPr>
              <w:t xml:space="preserve"> CR</w:t>
            </w:r>
            <w:r w:rsidR="008237B0">
              <w:rPr>
                <w:noProof/>
              </w:rPr>
              <w:t>003</w:t>
            </w:r>
            <w:r w:rsidR="005A7DCC">
              <w:rPr>
                <w:noProof/>
              </w:rPr>
              <w:t>6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B8ABD1" w:rsidR="001E41F3" w:rsidRDefault="005A7D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474681C" w14:textId="77777777" w:rsidR="001E41F3" w:rsidRDefault="001E41F3">
      <w:pPr>
        <w:rPr>
          <w:noProof/>
        </w:rPr>
      </w:pPr>
    </w:p>
    <w:p w14:paraId="358E65EB" w14:textId="77777777" w:rsidR="006A1268" w:rsidRPr="00713727" w:rsidRDefault="006A1268" w:rsidP="006A12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noProof/>
          <w:sz w:val="28"/>
          <w:szCs w:val="28"/>
          <w:lang w:val="en-US"/>
        </w:rPr>
      </w:pPr>
      <w:r>
        <w:rPr>
          <w:b/>
          <w:noProof/>
          <w:sz w:val="28"/>
          <w:szCs w:val="28"/>
          <w:lang w:val="en-US"/>
        </w:rPr>
        <w:t>Start code change 1</w:t>
      </w:r>
    </w:p>
    <w:p w14:paraId="7F5682F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26443-g10/c-code/Workspace_msvc/evs_dec.vcxproj 26443-g20/c-code/Workspace_msvc/evs_dec.vcxproj</w:t>
      </w:r>
    </w:p>
    <w:p w14:paraId="34EB9E7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--- 26443-g10/c-code/Workspace_msvc/evs_dec.vcxproj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16:38:34.000000000 +0200</w:t>
      </w:r>
    </w:p>
    <w:p w14:paraId="4E2A250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+++ 26443-g20/c-code/Workspace_msvc/evs_dec.vcxproj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16:45:24.684528000 +0200</w:t>
      </w:r>
    </w:p>
    <w:p w14:paraId="41DA439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@@ -187,6 +187,7 @@</w:t>
      </w:r>
    </w:p>
    <w:p w14:paraId="6D5F185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 xml:space="preserve">     &lt;ClCompile Include="..\lib_dec\er_util.c" /&gt;</w:t>
      </w:r>
    </w:p>
    <w:p w14:paraId="7434EB4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 xml:space="preserve">     &lt;ClCompile Include="..\lib_dec\EvsRXlib.c" /&gt;</w:t>
      </w:r>
    </w:p>
    <w:p w14:paraId="2D33462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 xml:space="preserve">     &lt;ClCompile Include="..\lib_dec\evs_dec.c" /&gt;</w:t>
      </w:r>
    </w:p>
    <w:p w14:paraId="23164E8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&lt;ClCompile Include="..\lib_dec\evs_rtp_payload.c" /&gt;</w:t>
      </w:r>
    </w:p>
    <w:p w14:paraId="29CEA7F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&lt;ClCompile Include="..\lib_dec\fd_cng_dec.c" /&gt;</w:t>
      </w:r>
    </w:p>
    <w:p w14:paraId="780FA22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</w:t>
      </w: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&lt;ClCompile Include="..\lib_dec\FEC.c" /&gt;</w:t>
      </w:r>
    </w:p>
    <w:p w14:paraId="0ACC74B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 xml:space="preserve">     &lt;ClCompile Include="..\lib_dec\FEC_adapt_codebook.c" /&gt;</w:t>
      </w:r>
    </w:p>
    <w:p w14:paraId="60A6029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@@ -238,6 +239,7 @@</w:t>
      </w:r>
    </w:p>
    <w:p w14:paraId="5BBF507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 xml:space="preserve">     &lt;ClCompile Include="..\lib_dec\re8_dec.c" /&gt;</w:t>
      </w:r>
    </w:p>
    <w:p w14:paraId="557E189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 xml:space="preserve">     &lt;ClCompile Include="..\lib_dec\rom_dec.c" /&gt;</w:t>
      </w:r>
    </w:p>
    <w:p w14:paraId="6181C69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 xml:space="preserve">     &lt;ClCompile Include="..\lib_dec\rst_dec.c" /&gt;</w:t>
      </w:r>
    </w:p>
    <w:p w14:paraId="4AABC2F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&lt;ClCompile Include="..\lib_dec\rtpdump.c" /&gt;</w:t>
      </w:r>
    </w:p>
    <w:p w14:paraId="3A62E46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 xml:space="preserve">     &lt;ClCompile Include="..\lib_dec\stat_noise_uv_dec.c" /&gt;</w:t>
      </w:r>
    </w:p>
    <w:p w14:paraId="7EE1347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 xml:space="preserve">     &lt;ClCompile Include="..\lib_dec\swb_bwe_dec.c" /&gt;</w:t>
      </w:r>
    </w:p>
    <w:p w14:paraId="20A7568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 xml:space="preserve">     &lt;ClCompile Include="..\lib_dec\swb_bwe_dec_hr.c" /&gt;</w:t>
      </w:r>
    </w:p>
    <w:p w14:paraId="4EB079C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@@ -259,6 +261,7 @@</w:t>
      </w:r>
    </w:p>
    <w:p w14:paraId="633D7CB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 xml:space="preserve">   &lt;/ItemGroup&gt;</w:t>
      </w:r>
    </w:p>
    <w:p w14:paraId="48E78BF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 xml:space="preserve">   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&lt;ItemGroup&gt;</w:t>
      </w:r>
    </w:p>
    <w:p w14:paraId="75F1881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&lt;ClInclude Include="..\lib_dec\EvsRXlib.h" /&gt;</w:t>
      </w:r>
    </w:p>
    <w:p w14:paraId="4DFF339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&lt;ClInclude Include="..\lib_dec\evs_rtp_payload.h" /&gt;</w:t>
      </w:r>
    </w:p>
    <w:p w14:paraId="526A580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&lt;ClInclude Include="..\lib_dec\jbm_jb4sb.h" /&gt;</w:t>
      </w:r>
    </w:p>
    <w:p w14:paraId="54C1002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&lt;ClInclude Include="..\lib_dec\jbm_jb4_circularbuffer.h" /&gt;</w:t>
      </w:r>
    </w:p>
    <w:p w14:paraId="0B2ED32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&lt;ClInclude Include="..\lib_dec\jbm_jb4_inputbuffer.h" /&gt;</w:t>
      </w:r>
    </w:p>
    <w:p w14:paraId="1E68090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-269,6 +272,7 @@</w:t>
      </w:r>
    </w:p>
    <w:p w14:paraId="182EA39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&lt;ClInclude Include="..\lib_dec\jbm_pcmdsp_window.h" /&gt;</w:t>
      </w:r>
    </w:p>
    <w:p w14:paraId="50478A9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&lt;ClInclude Include="..\lib_dec\jbm_types.h" /&gt;</w:t>
      </w:r>
    </w:p>
    <w:p w14:paraId="639D74F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&lt;ClInclude Include="..\lib_dec\rom_dec.h" /&gt;</w:t>
      </w:r>
    </w:p>
    <w:p w14:paraId="2A9BF51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&lt;ClInclude Include="..\lib_dec\rtpdump.h" /&gt;</w:t>
      </w:r>
    </w:p>
    <w:p w14:paraId="3C16BF1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&lt;ClInclude Include="..\lib_dec\stat_dec.h" /&gt;</w:t>
      </w:r>
    </w:p>
    <w:p w14:paraId="4FAD844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&lt;/ItemGroup&gt;</w:t>
      </w:r>
    </w:p>
    <w:p w14:paraId="4EB7CCF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&lt;ItemGroup&gt;</w:t>
      </w:r>
    </w:p>
    <w:p w14:paraId="7C3E01C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26443-g10/c-code/lib_com/bitstream.c 26443-g20/c-code/lib_com/bitstream.c</w:t>
      </w:r>
    </w:p>
    <w:p w14:paraId="71D7336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--- 26443-g10/c-code/lib_com/bitstream.c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16:37:59.000000000 +0200</w:t>
      </w:r>
    </w:p>
    <w:p w14:paraId="67DB662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+++ 26443-g20/c-code/lib_com/bitstream.c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16:45:24.815527000 +0200</w:t>
      </w:r>
    </w:p>
    <w:p w14:paraId="66EAFCD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-1197,8 +1197,7 @@</w:t>
      </w:r>
    </w:p>
    <w:p w14:paraId="5FF2F56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sum += (pt_stream[k] == G192_BIN1);/*   check of 35 zeroes   */</w:t>
      </w:r>
    </w:p>
    <w:p w14:paraId="06BCA7A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0E78F04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if( sum == 0 )</w:t>
      </w:r>
    </w:p>
    <w:p w14:paraId="50A6FDF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{</w:t>
      </w:r>
    </w:p>
    <w:p w14:paraId="316966E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/* all zeros  */</w:t>
      </w:r>
    </w:p>
    <w:p w14:paraId="339CE5D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{  /* all zeros  */</w:t>
      </w:r>
    </w:p>
    <w:p w14:paraId="252B092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sid_upd_bad = 1;   /* initial signal as corrupt (BER likely)  */</w:t>
      </w:r>
    </w:p>
    <w:p w14:paraId="7F0A198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4181D7B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2D3C42C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-1327,6 +1326,201 @@</w:t>
      </w:r>
    </w:p>
    <w:p w14:paraId="7BDB470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 xml:space="preserve"> }</w:t>
      </w:r>
    </w:p>
    <w:p w14:paraId="263FC25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7102AE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24A8D7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+/*-------------------------------------------------------------------*</w:t>
      </w:r>
    </w:p>
    <w:p w14:paraId="4122459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* read_indices_mime_handle_dtx()</w:t>
      </w:r>
    </w:p>
    <w:p w14:paraId="5AD42AD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*</w:t>
      </w:r>
    </w:p>
    <w:p w14:paraId="187B448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* Handle DTX for MIME and RTP_DUMP decoding.</w:t>
      </w:r>
    </w:p>
    <w:p w14:paraId="4C01D10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* Returns the actual total_brate.</w:t>
      </w:r>
    </w:p>
    <w:p w14:paraId="7CBBEFE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*-------------------------------------------------------------------*/</w:t>
      </w:r>
    </w:p>
    <w:p w14:paraId="50EF30E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33412E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+static Word32 read_indices_mime_handle_dtx(</w:t>
      </w:r>
    </w:p>
    <w:p w14:paraId="7FC684A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Decoder_State *st,</w:t>
      </w:r>
    </w:p>
    <w:p w14:paraId="7DDBFF3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Word16 isAMRWB_IOmode,</w:t>
      </w:r>
    </w:p>
    <w:p w14:paraId="7BDADE2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Word16 core_mode,</w:t>
      </w:r>
    </w:p>
    <w:p w14:paraId="168A9EF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Word32 total_brate,</w:t>
      </w:r>
    </w:p>
    <w:p w14:paraId="5F02621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Word16 sti,</w:t>
      </w:r>
    </w:p>
    <w:p w14:paraId="797A1B2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Word16 speech_lost,</w:t>
      </w:r>
    </w:p>
    <w:p w14:paraId="5C71226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Word16 no_data</w:t>
      </w:r>
    </w:p>
    <w:p w14:paraId="7B41A4E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+)</w:t>
      </w:r>
    </w:p>
    <w:p w14:paraId="206029C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24308F4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Word16 curr_ft_good_sp = 0;</w:t>
      </w:r>
    </w:p>
    <w:p w14:paraId="75F5E05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Word16 speech_bad = 0;</w:t>
      </w:r>
    </w:p>
    <w:p w14:paraId="74ACA7B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Word16 sid_upd_bad = 0, sid_update = 0;</w:t>
      </w:r>
    </w:p>
    <w:p w14:paraId="1EAA512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Word16 amrwb_sid_first = 0;  /* derived from sti  SID_FIRST indicator in AMRWB payload */</w:t>
      </w:r>
    </w:p>
    <w:p w14:paraId="06F6FD0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C5615E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/* keep st-&gt;CNG , st_bfi and total_brate  updated  for proper synthesis in DTX and FER  */</w:t>
      </w:r>
    </w:p>
    <w:p w14:paraId="1D929A9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if( total_brate &gt; SID_2k40 )</w:t>
      </w:r>
    </w:p>
    <w:p w14:paraId="1C40F5F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0327A75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if( st-&gt;bfi != 1 )   /* so  far derived from q bit in AMRWB/AMRWBIO cases   */</w:t>
      </w:r>
    </w:p>
    <w:p w14:paraId="234AB1E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0398D9B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curr_ft_good_sp = 1;</w:t>
      </w:r>
    </w:p>
    <w:p w14:paraId="19E4512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670A876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19F88D4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6F4F912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/* handle q_bit and  lost_sp  clash ,  assume worst case  */</w:t>
      </w:r>
    </w:p>
    <w:p w14:paraId="5A7FD11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if( speech_lost != 0 )  /*  overrides  a good q_bit */</w:t>
      </w:r>
    </w:p>
    <w:p w14:paraId="7485566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3A51126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curr_ft_good_sp = 0;</w:t>
      </w:r>
    </w:p>
    <w:p w14:paraId="533BB07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st-&gt;bfi      = 1;     /* override  qbit */</w:t>
      </w:r>
    </w:p>
    <w:p w14:paraId="33EE98A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6363386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0788DC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/* now_bfi_fx has been set based on q_bit and ToC fields */</w:t>
      </w:r>
    </w:p>
    <w:p w14:paraId="5BE4FA5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A65BC9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/* SID_UPDATE check */</w:t>
      </w:r>
    </w:p>
    <w:p w14:paraId="2C00E1E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if( total_brate == SID_1k75 || total_brate == SID_2k40 )</w:t>
      </w:r>
    </w:p>
    <w:p w14:paraId="38E6DD8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0BCDDEB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if( st-&gt;bfi == 0 )</w:t>
      </w:r>
    </w:p>
    <w:p w14:paraId="73E4BA7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28D2275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/* typically from q bit  */</w:t>
      </w:r>
    </w:p>
    <w:p w14:paraId="213D2D9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sid_update = 1;</w:t>
      </w:r>
    </w:p>
    <w:p w14:paraId="430A0D8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73B51B6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else</w:t>
      </w:r>
    </w:p>
    <w:p w14:paraId="05E91CD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5B03C5C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sid_upd_bad = 1;  /* may happen in saving from e.g. a CS-connection */</w:t>
      </w:r>
    </w:p>
    <w:p w14:paraId="3AC68E0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6E43614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29F6FC1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331D36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if( isAMRWB_IOmode &amp;&amp; total_brate == 0 &amp;&amp; sti == 0 )</w:t>
      </w:r>
    </w:p>
    <w:p w14:paraId="2987D01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5A47BD2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if( st-&gt;bfi )</w:t>
      </w:r>
    </w:p>
    <w:p w14:paraId="0D2F8E9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747E8E3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sid_upd_bad = 1;          /*  corrupt sid_first, signaled as bad sid  */</w:t>
      </w:r>
    </w:p>
    <w:p w14:paraId="362215B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54A7E99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else</w:t>
      </w:r>
    </w:p>
    <w:p w14:paraId="48B8429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5FDF1EF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amrwb_sid_first =  1;     /* 1-sti  */</w:t>
      </w:r>
    </w:p>
    <w:p w14:paraId="0DB4364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559363B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12652B1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>+</w:t>
      </w:r>
    </w:p>
    <w:p w14:paraId="4E33C3E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 ( sid_upd_bad != 0 &amp;&amp; (</w:t>
      </w:r>
    </w:p>
    <w:p w14:paraId="32EEB8D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(isAMRWB_IOmode != 0 &amp;&amp; st-&gt;Opt_AMR_WB==0 )  || /* switch to    AMRWBIO */</w:t>
      </w:r>
    </w:p>
    <w:p w14:paraId="0B355CE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(isAMRWB_IOmode != 1 &amp;&amp; st-&gt;Opt_AMR_WB==1)      /* switch from  AMRWBIO */</w:t>
      </w:r>
    </w:p>
    <w:p w14:paraId="193AEDF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) )</w:t>
      </w:r>
    </w:p>
    <w:p w14:paraId="04C86FA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18703FB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/* do not allow a normal start of  CNG synthesis if this SID(with BER or FER) is a switch to/from AMRWBIO  */</w:t>
      </w:r>
    </w:p>
    <w:p w14:paraId="25495ED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sid_upd_bad = 0; /* revert this detection due to AMRWBIO/EVS mode switch */</w:t>
      </w:r>
    </w:p>
    <w:p w14:paraId="0AC7642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total_brate = 0;</w:t>
      </w:r>
    </w:p>
    <w:p w14:paraId="1E58DE3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no_data     = 1;</w:t>
      </w:r>
    </w:p>
    <w:p w14:paraId="5250CAF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assert( st-&gt;bfi==1); /* bfi stays 1 */</w:t>
      </w:r>
    </w:p>
    <w:p w14:paraId="0087B61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7162091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59049F8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if( total_brate &gt; SID_2k40 &amp;&amp; st-&gt;bfi == 1 )  /* typically from q bit  */</w:t>
      </w:r>
    </w:p>
    <w:p w14:paraId="216935D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5C43689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speech_bad = 1;    /* initial assumption,   CNG synt state decides what to actually do */</w:t>
      </w:r>
    </w:p>
    <w:p w14:paraId="21109A3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14F8E14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/* all frame types decoded */</w:t>
      </w:r>
    </w:p>
    <w:p w14:paraId="2AE774E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C7D85E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/*    update CNG synthesis state */</w:t>
      </w:r>
    </w:p>
    <w:p w14:paraId="4686FF0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/*    Decoder can only  enter CNG-synthesis  for  CNG frame types (sid_upd,  sid_bad, sid_first) */</w:t>
      </w:r>
    </w:p>
    <w:p w14:paraId="43F1AE8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if( st-&gt;CNG != 0 )</w:t>
      </w:r>
    </w:p>
    <w:p w14:paraId="29C0E00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675F8A3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/* We were in CNG synthesis  */</w:t>
      </w:r>
    </w:p>
    <w:p w14:paraId="57455A3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if( curr_ft_good_sp != 0  )</w:t>
      </w:r>
    </w:p>
    <w:p w14:paraId="1AA380D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0D93B30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/* only a good speech frame makes decoder leave CNG synthesis */</w:t>
      </w:r>
    </w:p>
    <w:p w14:paraId="76478FA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st-&gt;CNG = 0;</w:t>
      </w:r>
    </w:p>
    <w:p w14:paraId="325E9C1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7295D3A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78E660B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else</w:t>
      </w:r>
    </w:p>
    <w:p w14:paraId="3919812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227BCCC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/*   We were in SPEECH synthesis  */</w:t>
      </w:r>
    </w:p>
    <w:p w14:paraId="026C609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/*   only a received SID frame can make the decoder enter into CNG synthesis  */</w:t>
      </w:r>
    </w:p>
    <w:p w14:paraId="12C32AD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if( amrwb_sid_first || sid_update || sid_upd_bad )</w:t>
      </w:r>
    </w:p>
    <w:p w14:paraId="644F891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5A4A57E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st-&gt;CNG = 1;</w:t>
      </w:r>
    </w:p>
    <w:p w14:paraId="711ADCA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2E900B8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6716DC2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307F6F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/* Now modify bfi flag for the  decoder's  SPEECH/CNG synthesis logic  */</w:t>
      </w:r>
    </w:p>
    <w:p w14:paraId="139B44A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/*   in SPEECH synthesis, make sure to activate speech plc for a received no_data frame,</w:t>
      </w:r>
    </w:p>
    <w:p w14:paraId="46A6183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no_data frames may be injected by the network or by the dejitter buffer   */</w:t>
      </w:r>
    </w:p>
    <w:p w14:paraId="6CFC6D8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/*   modify bfi_flag to stay/move into the correct decoder PLC section  */</w:t>
      </w:r>
    </w:p>
    <w:p w14:paraId="2B034CB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 ( (st-&gt;CNG == 0)  &amp;&amp;  ( no_data != 0 )  )</w:t>
      </w:r>
    </w:p>
    <w:p w14:paraId="38A376A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720CB56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/*  treat no_data received in speech synthesis as  SP_LOST frames, SPEECH PLC code will now become active */</w:t>
      </w:r>
    </w:p>
    <w:p w14:paraId="6C97C8C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st-&gt;bfi = 1;</w:t>
      </w:r>
    </w:p>
    <w:p w14:paraId="15FE08C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/* total_brate= 0;    always zero for no_data */</w:t>
      </w:r>
    </w:p>
    <w:p w14:paraId="4DA2B03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754E776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5E48AE2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/* in CNG  */</w:t>
      </w:r>
    </w:p>
    <w:p w14:paraId="254EA78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/* handle bad speech frame(and bad sid frame) in the decoders CNG synthesis settings pair (total_brate, bfi)  */</w:t>
      </w:r>
    </w:p>
    <w:p w14:paraId="557D9BD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if( ( st-&gt;CNG != 0 &amp;&amp; ( speech_bad || speech_lost || no_data ))  || /* SP_BAD or SPEECH_LOST)   --&gt; stay in CNG */</w:t>
      </w:r>
    </w:p>
    <w:p w14:paraId="4ED070F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sid_upd_bad )                                                 /* SID_UPD_BAD               --&gt; start/stay  CNG   */</w:t>
      </w:r>
    </w:p>
    <w:p w14:paraId="2D8B19E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4C6DD97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st-&gt;bfi     = 0;   /* mark as good to not start speech PLC */</w:t>
      </w:r>
    </w:p>
    <w:p w14:paraId="2D3D3BB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total_brate = 0;   /* this zeroing needed  for  speech_bad, sid_bad frames */</w:t>
      </w:r>
    </w:p>
    <w:p w14:paraId="2128DB3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376F5B0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603C0E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90D5CC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/*  now  bfi, total_brate are set by RX-DTX handler::</w:t>
      </w:r>
    </w:p>
    <w:p w14:paraId="30AE055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>+    bfi==0, total_brate!=0    cng or speech pending  bitrate</w:t>
      </w:r>
    </w:p>
    <w:p w14:paraId="1F10489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bfi==0, total_brate==0    cng will continue or start(sid_first, sid_bad)</w:t>
      </w:r>
    </w:p>
    <w:p w14:paraId="4EBD2B6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bfi==1, total_brate!=0    speech plc</w:t>
      </w:r>
    </w:p>
    <w:p w14:paraId="4A37263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bfi==1, total_brate==0 ,  speech plc</w:t>
      </w:r>
    </w:p>
    <w:p w14:paraId="40C232B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*/</w:t>
      </w:r>
    </w:p>
    <w:p w14:paraId="751FB64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5CA06C9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17238D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65FA759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/*  handle available AMRWB/AMRWBIO MIME header ToC rate-info at startup   */</w:t>
      </w:r>
    </w:p>
    <w:p w14:paraId="547E805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if(  ( st-&gt;bfi == 1 &amp;&amp; st-&gt;ini_frame == 0) &amp;&amp;</w:t>
      </w:r>
    </w:p>
    <w:p w14:paraId="140D886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( (st-&gt;amrwb_rfc4867_flag != 0)  || (st-&gt;amrwb_rfc4867_flag == 0 &amp;&amp; isAMRWB_IOmode != 0  )) )  /*AMRWB ToC */</w:t>
      </w:r>
    </w:p>
    <w:p w14:paraId="6637B81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029EBCF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Word32 init_rate;</w:t>
      </w:r>
    </w:p>
    <w:p w14:paraId="1EC47C2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2DB493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init_rate = total_brate;       /* default , may have been modified from original ToC value */</w:t>
      </w:r>
    </w:p>
    <w:p w14:paraId="6193E50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 (speech_lost !=0 || no_data != 0 )</w:t>
      </w:r>
    </w:p>
    <w:p w14:paraId="01C5D35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1D49D1B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init_rate =  ACELP_12k65;  /* make sure the decoder starts up in a selected AMRWB mode */</w:t>
      </w:r>
    </w:p>
    <w:p w14:paraId="33FEAE1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4C69DF6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else if( speech_bad !=0  )</w:t>
      </w:r>
    </w:p>
    <w:p w14:paraId="14AC68F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3543401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init_rate   =   AMRWB_IOmode2rate[core_mode];   /* read from from ToC */</w:t>
      </w:r>
    </w:p>
    <w:p w14:paraId="6FFF92D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3AB0468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st-&gt;total_brate  = init_rate; /* not updated on bfi as  decoderSelectCodec is not called below */</w:t>
      </w:r>
    </w:p>
    <w:p w14:paraId="178F54F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st-&gt;core_brate   = init_rate;</w:t>
      </w:r>
    </w:p>
    <w:p w14:paraId="70BBFF2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7737FFB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A5AD2A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 total_brate;</w:t>
      </w:r>
    </w:p>
    <w:p w14:paraId="494FEDD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1A6337A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6B5ADB8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7A3DBE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+/*-------------------------------------------------------------------*</w:t>
      </w:r>
    </w:p>
    <w:p w14:paraId="0437E01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* read_indices_mime_handle_sti_and_all_zero_bits()</w:t>
      </w:r>
    </w:p>
    <w:p w14:paraId="6E9CD4E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*</w:t>
      </w:r>
    </w:p>
    <w:p w14:paraId="119FA59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* Handle STI and frames with all zero bits for MIME and RTP_DUMP decoding.</w:t>
      </w:r>
    </w:p>
    <w:p w14:paraId="34A144D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*-------------------------------------------------------------------*/</w:t>
      </w:r>
    </w:p>
    <w:p w14:paraId="29DAA68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+static void read_indices_mime_handle_sti_and_all_zero_bits(</w:t>
      </w:r>
    </w:p>
    <w:p w14:paraId="44343CC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Decoder_State *st,</w:t>
      </w:r>
    </w:p>
    <w:p w14:paraId="230C51B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Word32 *total_brate,</w:t>
      </w:r>
    </w:p>
    <w:p w14:paraId="2AA6E45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Word16 sti</w:t>
      </w:r>
    </w:p>
    <w:p w14:paraId="5F93C7A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+)</w:t>
      </w:r>
    </w:p>
    <w:p w14:paraId="435F6C3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3EC87C2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Word16 k, sum = 0;</w:t>
      </w:r>
    </w:p>
    <w:p w14:paraId="2C50117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6BB545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if( sti == 0 )</w:t>
      </w:r>
    </w:p>
    <w:p w14:paraId="2B9F00A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0DE8838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*total_brate = 0;     /* signal received SID_FIRST as a good frame with no bits */</w:t>
      </w:r>
    </w:p>
    <w:p w14:paraId="2C0A6D6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for(k=0; k&lt;35; k++)</w:t>
      </w:r>
    </w:p>
    <w:p w14:paraId="27137AA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3154628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st-&gt;bfi  |= st-&gt;bit_stream[k] ; /* partity check of 35 zeroes,  any single 1 gives BFI */</w:t>
      </w:r>
    </w:p>
    <w:p w14:paraId="0D53DDE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6574EE7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51ED154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/* all zero bit SID_update results in a valid LP filter with extremely high LP-filter-gain  */</w:t>
      </w:r>
    </w:p>
    <w:p w14:paraId="0F55708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/* all zero bits signal may be a result of CS bit errors  or erronesouly injected by gateways or bad dejitter handlers */</w:t>
      </w:r>
    </w:p>
    <w:p w14:paraId="5BC9AB1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 (sti == 1)</w:t>
      </w:r>
    </w:p>
    <w:p w14:paraId="62B4EA2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{ /*sid_update received */</w:t>
      </w:r>
    </w:p>
    <w:p w14:paraId="51884D8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for (k = 0; k &lt; 35; k++)</w:t>
      </w:r>
    </w:p>
    <w:p w14:paraId="7513596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0259E66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sum += st-&gt;bit_stream[k]; /*   check of 35 zeroes   */</w:t>
      </w:r>
    </w:p>
    <w:p w14:paraId="4DE93F4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082C9D2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29580F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 ( sum == 0 )</w:t>
      </w:r>
    </w:p>
    <w:p w14:paraId="2C8051A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>+        {</w:t>
      </w:r>
    </w:p>
    <w:p w14:paraId="51C84A2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st-&gt;bfi = 1;   /* eventually becomes SID_UPD_BAD */</w:t>
      </w:r>
    </w:p>
    <w:p w14:paraId="0BD2A58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2B23CA5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1717015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689C33B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B79A32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475635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/*-------------------------------------------------------------------*</w:t>
      </w:r>
    </w:p>
    <w:p w14:paraId="7671D03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* read_indices_mime()</w:t>
      </w:r>
    </w:p>
    <w:p w14:paraId="074D70E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-1347,10 +1541,7 @@</w:t>
      </w:r>
    </w:p>
    <w:p w14:paraId="40F0F3E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UWord16 *bit_stream_ptr;</w:t>
      </w:r>
    </w:p>
    <w:p w14:paraId="76C9E8A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num_bits;</w:t>
      </w:r>
    </w:p>
    <w:p w14:paraId="3AEEC1D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Word32 total_brate;</w:t>
      </w:r>
    </w:p>
    <w:p w14:paraId="748FC62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Word16 curr_ft_good_sp;</w:t>
      </w:r>
    </w:p>
    <w:p w14:paraId="4AB1869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Word16 amrwb_sid_first, sid_upd_bad, sid_update;</w:t>
      </w:r>
    </w:p>
    <w:p w14:paraId="1785CA3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Word16 speech_bad, speech_lost;</w:t>
      </w:r>
    </w:p>
    <w:p w14:paraId="02AC6F8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Word16 no_data;</w:t>
      </w:r>
    </w:p>
    <w:p w14:paraId="2C3EB6E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Word16 speech_lost = 0, no_data = 0;</w:t>
      </w:r>
    </w:p>
    <w:p w14:paraId="7CFB8C3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num_bytes_read;</w:t>
      </w:r>
    </w:p>
    <w:p w14:paraId="59400C9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92F4C8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st-&gt;BER_detect = 0;</w:t>
      </w:r>
    </w:p>
    <w:p w14:paraId="7697AAC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-1378,15 +1569,7 @@</w:t>
      </w:r>
    </w:p>
    <w:p w14:paraId="3380CA4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EDBC73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077BF7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init local RXDTX flags */</w:t>
      </w:r>
    </w:p>
    <w:p w14:paraId="0CF8EA3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curr_ft_good_sp = 0;</w:t>
      </w:r>
    </w:p>
    <w:p w14:paraId="443DD30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speech_lost = 0;</w:t>
      </w:r>
    </w:p>
    <w:p w14:paraId="12D504A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speech_bad = 0;</w:t>
      </w:r>
    </w:p>
    <w:p w14:paraId="1121364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422BAB3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sid_update = 0;</w:t>
      </w:r>
    </w:p>
    <w:p w14:paraId="2055298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sid_upd_bad = 0;</w:t>
      </w:r>
    </w:p>
    <w:p w14:paraId="7E26651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sti = -1;</w:t>
      </w:r>
    </w:p>
    <w:p w14:paraId="2200659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amrwb_sid_first = 0;  /* derived from sti  SID_FIRST indicator in AMRWB payload */</w:t>
      </w:r>
    </w:p>
    <w:p w14:paraId="04471E7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no_data = 0;</w:t>
      </w:r>
    </w:p>
    <w:p w14:paraId="37687A5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E29736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if( st-&gt;amrwb_rfc4867_flag != 0 )</w:t>
      </w:r>
    </w:p>
    <w:p w14:paraId="573C370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3C185C9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-1534,30 +1717,7 @@</w:t>
      </w:r>
    </w:p>
    <w:p w14:paraId="0DA3E9A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cmi |= unpack_bit(&amp;pt_pFrame,&amp;mask) &lt;&lt; 1;</w:t>
      </w:r>
    </w:p>
    <w:p w14:paraId="6447E11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cmi |= unpack_bit(&amp;pt_pFrame,&amp;mask);</w:t>
      </w:r>
    </w:p>
    <w:p w14:paraId="34923FD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9A8D05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if( sti == 0 )</w:t>
      </w:r>
    </w:p>
    <w:p w14:paraId="0C4D3EE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0A73A8B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total_brate = 0;     /* signal received SID_FIRST as a good frame with no bits */</w:t>
      </w:r>
    </w:p>
    <w:p w14:paraId="121D660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for(k=0; k&lt;35; k++)</w:t>
      </w:r>
    </w:p>
    <w:p w14:paraId="0CDFEEB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{</w:t>
      </w:r>
    </w:p>
    <w:p w14:paraId="05D4AF1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st-&gt;bfi  |= st-&gt;bit_stream[k] ; /* partity check of 35 zeroes,  any single 1 gives BFI */</w:t>
      </w:r>
    </w:p>
    <w:p w14:paraId="4B4E582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}</w:t>
      </w:r>
    </w:p>
    <w:p w14:paraId="1797C21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33FE50A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/* all zero bit SID_update results in a valid LP filter with extremely high LP-filter-gain  */</w:t>
      </w:r>
    </w:p>
    <w:p w14:paraId="3E694ED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/* all zero bits signal may be a result of CS bit errors  or erronesouly injected by gateways or bad dejitter handlers */</w:t>
      </w:r>
    </w:p>
    <w:p w14:paraId="69027A1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 (sti == 1)</w:t>
      </w:r>
    </w:p>
    <w:p w14:paraId="1F12214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1593ED6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/*sid_update received */</w:t>
      </w:r>
    </w:p>
    <w:p w14:paraId="6708246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Word16 sum = 0;</w:t>
      </w:r>
    </w:p>
    <w:p w14:paraId="3E69209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for (k = 0; k &lt; 35; k++)</w:t>
      </w:r>
    </w:p>
    <w:p w14:paraId="6213276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{</w:t>
      </w:r>
    </w:p>
    <w:p w14:paraId="13DB744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sum += st-&gt;bit_stream[k]; /*   check of 35 zeroes   */</w:t>
      </w:r>
    </w:p>
    <w:p w14:paraId="6507D9A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}</w:t>
      </w:r>
    </w:p>
    <w:p w14:paraId="79358EB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16B010E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if ( sum == 0 )</w:t>
      </w:r>
    </w:p>
    <w:p w14:paraId="7B84C69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{</w:t>
      </w:r>
    </w:p>
    <w:p w14:paraId="2FC30E1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st-&gt;bfi = 1;   /* eventually becomes SID_UPD_BAD */</w:t>
      </w:r>
    </w:p>
    <w:p w14:paraId="690102D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}</w:t>
      </w:r>
    </w:p>
    <w:p w14:paraId="66D6D48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5AA565B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read_indices_mime_handle_sti_and_all_zero_bits( st, &amp;total_brate, sti );</w:t>
      </w:r>
    </w:p>
    <w:p w14:paraId="163BE95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 xml:space="preserve">     }</w:t>
      </w:r>
    </w:p>
    <w:p w14:paraId="13724EA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33FECB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/*add two zero bytes for arithmetic coder flush*/</w:t>
      </w:r>
    </w:p>
    <w:p w14:paraId="66688A4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-1568,133 +1728,7 @@</w:t>
      </w:r>
    </w:p>
    <w:p w14:paraId="538DE4A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MIME RX_DTX handler */</w:t>
      </w:r>
    </w:p>
    <w:p w14:paraId="0589446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if( !rew_flag )</w:t>
      </w:r>
    </w:p>
    <w:p w14:paraId="7E12725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24BA748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/* keep st-&gt;CNG , st_bfi and total_brate  updated  for proper synthesis in DTX and FER  */</w:t>
      </w:r>
    </w:p>
    <w:p w14:paraId="2014A2E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if( total_brate &gt; SID_2k40 )</w:t>
      </w:r>
    </w:p>
    <w:p w14:paraId="52B94AA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2972F73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if( st-&gt;bfi == 0 )   /* so  far derived from q bit in AMRWB/AMRWBIO cases   */</w:t>
      </w:r>
    </w:p>
    <w:p w14:paraId="3A82B21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{</w:t>
      </w:r>
    </w:p>
    <w:p w14:paraId="42F66C7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curr_ft_good_sp = 1;</w:t>
      </w:r>
    </w:p>
    <w:p w14:paraId="02AC5B8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}</w:t>
      </w:r>
    </w:p>
    <w:p w14:paraId="2940811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2AA545E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21773A4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/* handle q_bit and  lost_sp  clash ,  assume worst case  */</w:t>
      </w:r>
    </w:p>
    <w:p w14:paraId="7604B38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if( speech_lost != 0 )  /*  overrides  a good q_bit */</w:t>
      </w:r>
    </w:p>
    <w:p w14:paraId="2D6913A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3324733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curr_ft_good_sp = 0;</w:t>
      </w:r>
    </w:p>
    <w:p w14:paraId="1865EF7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st-&gt;bfi      = 1;     /* override  qbit */</w:t>
      </w:r>
    </w:p>
    <w:p w14:paraId="19A1395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5921C1E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7F17B79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/* now_bfi_fx has been set based on q_bit and ToC fields */</w:t>
      </w:r>
    </w:p>
    <w:p w14:paraId="4BEA25E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70BD861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/* SID_UPDATE check */</w:t>
      </w:r>
    </w:p>
    <w:p w14:paraId="31CE9C9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if( total_brate == SID_1k75 || total_brate == SID_2k40 )</w:t>
      </w:r>
    </w:p>
    <w:p w14:paraId="5E5929B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1DA300F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if( st-&gt;bfi == 0 )</w:t>
      </w:r>
    </w:p>
    <w:p w14:paraId="1167E9C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{</w:t>
      </w:r>
    </w:p>
    <w:p w14:paraId="5A7F608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/* typically from q bit  */</w:t>
      </w:r>
    </w:p>
    <w:p w14:paraId="63A7564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sid_update = 1;</w:t>
      </w:r>
    </w:p>
    <w:p w14:paraId="25A62BA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}</w:t>
      </w:r>
    </w:p>
    <w:p w14:paraId="72E5662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else</w:t>
      </w:r>
    </w:p>
    <w:p w14:paraId="658DDB9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{</w:t>
      </w:r>
    </w:p>
    <w:p w14:paraId="0E2ED4E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sid_upd_bad = 1;  /* may happen in saving from e.g. a CS-connection */</w:t>
      </w:r>
    </w:p>
    <w:p w14:paraId="35AA649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}</w:t>
      </w:r>
    </w:p>
    <w:p w14:paraId="64E25B1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5ACE21F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30FA67B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if( isAMRWB_IOmode &amp;&amp; total_brate == 0 &amp;&amp; sti == 0 )</w:t>
      </w:r>
    </w:p>
    <w:p w14:paraId="116A711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3B803D8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if( st-&gt;bfi )</w:t>
      </w:r>
    </w:p>
    <w:p w14:paraId="41C4CE7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{</w:t>
      </w:r>
    </w:p>
    <w:p w14:paraId="3631791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sid_upd_bad = 1;          /*  corrupt sid_first, signaled as bad sid  */</w:t>
      </w:r>
    </w:p>
    <w:p w14:paraId="22FEE9E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}</w:t>
      </w:r>
    </w:p>
    <w:p w14:paraId="2860238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else</w:t>
      </w:r>
    </w:p>
    <w:p w14:paraId="0B3EC48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{</w:t>
      </w:r>
    </w:p>
    <w:p w14:paraId="0205955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amrwb_sid_first =  1;     /* 1-sti  */</w:t>
      </w:r>
    </w:p>
    <w:p w14:paraId="2B3F8DA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}</w:t>
      </w:r>
    </w:p>
    <w:p w14:paraId="40298E4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1544A93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061B7D6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 ( sid_upd_bad != 0 &amp;&amp; (</w:t>
      </w:r>
    </w:p>
    <w:p w14:paraId="67A62ED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    (isAMRWB_IOmode != 0 &amp;&amp; st-&gt;Opt_AMR_WB==0 )  || /* switch to    AMRWBIO */</w:t>
      </w:r>
    </w:p>
    <w:p w14:paraId="6D5F827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    (isAMRWB_IOmode != 1 &amp;&amp; st-&gt;Opt_AMR_WB==1)      /* switch from  AMRWBIO */</w:t>
      </w:r>
    </w:p>
    <w:p w14:paraId="041DB87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) )</w:t>
      </w:r>
    </w:p>
    <w:p w14:paraId="033AC35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0063A73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/* do not allow a normal start of  CNG synthesis if this SID(with BER or FER) is a switch to/from AMRWBIO  */</w:t>
      </w:r>
    </w:p>
    <w:p w14:paraId="0A13741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sid_upd_bad = 0; /* revert this detection due to AMRWBIO/EVS mode switch */</w:t>
      </w:r>
    </w:p>
    <w:p w14:paraId="2759E8F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total_brate = 0;</w:t>
      </w:r>
    </w:p>
    <w:p w14:paraId="3F4B78C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no_data     = 1;</w:t>
      </w:r>
    </w:p>
    <w:p w14:paraId="4D64302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assert( st-&gt;bfi==1); /* bfi stays 1 */</w:t>
      </w:r>
    </w:p>
    <w:p w14:paraId="17976A5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26D8156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4AB8E86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if( total_brate &gt; SID_2k40 &amp;&amp; st-&gt;bfi )  /* typically from q bit  */</w:t>
      </w:r>
    </w:p>
    <w:p w14:paraId="32B994A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1488E2E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>-            speech_bad = 1;    /* initial assumption,   CNG synt state decides what to actually do */</w:t>
      </w:r>
    </w:p>
    <w:p w14:paraId="6276552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70AE3FD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/* all frame types decoded */</w:t>
      </w:r>
    </w:p>
    <w:p w14:paraId="67D4FB0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70AFB54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/*    update CNG synthesis state */</w:t>
      </w:r>
    </w:p>
    <w:p w14:paraId="1FCA4E4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/*    Decoder can only  enter CNG-synthesis  for  CNG frame types (sid_upd,  sid_bad, sid_first) */</w:t>
      </w:r>
    </w:p>
    <w:p w14:paraId="2F2A637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if( st-&gt;CNG != 0 )</w:t>
      </w:r>
    </w:p>
    <w:p w14:paraId="0837C73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5EE27F2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/* We were in CNG synthesis  */</w:t>
      </w:r>
    </w:p>
    <w:p w14:paraId="3234731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if( curr_ft_good_sp != 0  )</w:t>
      </w:r>
    </w:p>
    <w:p w14:paraId="212F886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{</w:t>
      </w:r>
    </w:p>
    <w:p w14:paraId="3791A65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/* only a good speech frame makes decoder leave CNG synthesis */</w:t>
      </w:r>
    </w:p>
    <w:p w14:paraId="69A77B9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st-&gt;CNG = 0;</w:t>
      </w:r>
    </w:p>
    <w:p w14:paraId="593E740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}</w:t>
      </w:r>
    </w:p>
    <w:p w14:paraId="4BF7092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5F266B9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else</w:t>
      </w:r>
    </w:p>
    <w:p w14:paraId="5FF96A1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7E6730E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/*   We were in SPEECH synthesis  */</w:t>
      </w:r>
    </w:p>
    <w:p w14:paraId="57CC954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/*   only a received SID frame can make the decoder enter into CNG synthesis  */</w:t>
      </w:r>
    </w:p>
    <w:p w14:paraId="5E8823B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if( amrwb_sid_first || sid_update || sid_upd_bad )</w:t>
      </w:r>
    </w:p>
    <w:p w14:paraId="27CE98D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{</w:t>
      </w:r>
    </w:p>
    <w:p w14:paraId="3BCA51E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st-&gt;CNG = 1;</w:t>
      </w:r>
    </w:p>
    <w:p w14:paraId="5BB44CE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}</w:t>
      </w:r>
    </w:p>
    <w:p w14:paraId="2EF61E4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32F4F2D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7A14386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/* Now modify bfi flag for the  decoder's  SPEECH/CNG synthesis logic  */</w:t>
      </w:r>
    </w:p>
    <w:p w14:paraId="74C3D62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/*   in SPEECH synthesis, make sure to activate speech plc for a received no_data frame,</w:t>
      </w:r>
    </w:p>
    <w:p w14:paraId="17FA714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bo_data frames may be injected by the network or by the dejitter buffer   */</w:t>
      </w:r>
    </w:p>
    <w:p w14:paraId="7DD7862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/*   modify bfi_flag to stay/move to the into the correct decoder PLC section  */</w:t>
      </w:r>
    </w:p>
    <w:p w14:paraId="50437C0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 ( (st-&gt;CNG == 0)  &amp;&amp;  ( no_data != 0 )  )</w:t>
      </w:r>
    </w:p>
    <w:p w14:paraId="47FB344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0B113FB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/*  treat no_data received in speech synthesis as  SP_LOST frames, SPEECH PLC code will now become active */</w:t>
      </w:r>
    </w:p>
    <w:p w14:paraId="2FC5301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st-&gt;bfi = 1;</w:t>
      </w:r>
    </w:p>
    <w:p w14:paraId="3AD36E9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/* total_brate= 0;    always zero for no_data */</w:t>
      </w:r>
    </w:p>
    <w:p w14:paraId="5C46C7E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227017C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414DEB5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/* in CNG  */</w:t>
      </w:r>
    </w:p>
    <w:p w14:paraId="654B2B1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/* handle bad speech frame(and bad sid frame) in the decoders CNG synthesis settings pair (total_brate, bfi)  */</w:t>
      </w:r>
    </w:p>
    <w:p w14:paraId="0FC12F8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if( ( st-&gt;CNG != 0 &amp;&amp; ( speech_bad || speech_lost || no_data ))  || /* SP_BAD or SPEECH_LOST)   --&gt; stay in CNG */</w:t>
      </w:r>
    </w:p>
    <w:p w14:paraId="014938E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sid_upd_bad )                                                 /* SID_UPD_BAD               --&gt; start/stay  CNG   */</w:t>
      </w:r>
    </w:p>
    <w:p w14:paraId="71185D6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4EC49C8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st-&gt;bfi     = 0;   /* mark as good to not start speech PLC */</w:t>
      </w:r>
    </w:p>
    <w:p w14:paraId="67B4BC9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total_brate = 0;   /* this zeroing needed  for  speech_bad, sid_bad frames */</w:t>
      </w:r>
    </w:p>
    <w:p w14:paraId="1BB3710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4E04E02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}</w:t>
      </w:r>
    </w:p>
    <w:p w14:paraId="2C182F9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36E7155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/*  now  bfi, total_brate are set by RX-DTX handler::</w:t>
      </w:r>
    </w:p>
    <w:p w14:paraId="5A298D4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bfi==0, total_brate!=0    cng or speech pending  bitrate</w:t>
      </w:r>
    </w:p>
    <w:p w14:paraId="071CE5B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bfi==0, total_brate==0    cng will continue or start(sid_first, sid_bad)</w:t>
      </w:r>
    </w:p>
    <w:p w14:paraId="7AA61F1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bfi==1, total_brate!=0    speech plc</w:t>
      </w:r>
    </w:p>
    <w:p w14:paraId="520354E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bfi==1, total_brate==0 ,  speech plc</w:t>
      </w:r>
    </w:p>
    <w:p w14:paraId="64DCE78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*/</w:t>
      </w:r>
    </w:p>
    <w:p w14:paraId="09AAF61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/*  handle available AMRWB/AMRWBIO MIME header ToC rate-info at startup   */</w:t>
      </w:r>
    </w:p>
    <w:p w14:paraId="7EAEC3B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if(  ( st-&gt;bfi != 0 &amp;&amp; rew_flag == 0 &amp;&amp; st-&gt;ini_frame == 0) &amp;&amp;    /*  ini_frame can not be used when rewflag is 1  */</w:t>
      </w:r>
    </w:p>
    <w:p w14:paraId="11971FA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( (st-&gt;amrwb_rfc4867_flag != 0)  || (st-&gt;amrwb_rfc4867_flag == 0 &amp;&amp; isAMRWB_IOmode != 0  )) )  /*AMRWB ToC */</w:t>
      </w:r>
    </w:p>
    <w:p w14:paraId="6DA5C09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{</w:t>
      </w:r>
    </w:p>
    <w:p w14:paraId="0ADAAE9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Word32 init_rate;</w:t>
      </w:r>
    </w:p>
    <w:p w14:paraId="0269686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>-</w:t>
      </w:r>
    </w:p>
    <w:p w14:paraId="20D7B13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init_rate = total_brate;       /* default , may have been modified from original ToC value */</w:t>
      </w:r>
    </w:p>
    <w:p w14:paraId="0DB6EE8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 (speech_lost !=0 || no_data != 0 )</w:t>
      </w:r>
    </w:p>
    <w:p w14:paraId="3DEA074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56257B1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init_rate =  ACELP_12k65;  /* make sure the decoder starts up in a selected AMRWB mode */</w:t>
      </w:r>
    </w:p>
    <w:p w14:paraId="76F014D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735B929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else if( speech_bad !=0  )</w:t>
      </w:r>
    </w:p>
    <w:p w14:paraId="1B1427B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6F4558F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init_rate   =   AMRWB_IOmode2rate[core_mode];   /* read from from ToC */</w:t>
      </w:r>
    </w:p>
    <w:p w14:paraId="5274189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4AE0065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st-&gt;total_brate  = init_rate; /* not updated on bfi as  decoderSelectCodec is not called below */</w:t>
      </w:r>
    </w:p>
    <w:p w14:paraId="0F5FF4E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st-&gt;core_brate   = init_rate;</w:t>
      </w:r>
    </w:p>
    <w:p w14:paraId="6F42E55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total_brate = read_indices_mime_handle_dtx( st, isAMRWB_IOmode, core_mode, total_brate, sti, speech_lost, no_data );</w:t>
      </w:r>
    </w:p>
    <w:p w14:paraId="7465D10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0111459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if( st-&gt;bfi == 0 )</w:t>
      </w:r>
    </w:p>
    <w:p w14:paraId="0EA6E34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3369201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-2021,24 +2055,24 @@</w:t>
      </w:r>
    </w:p>
    <w:p w14:paraId="62FFD6E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*</w:t>
      </w:r>
    </w:p>
    <w:p w14:paraId="0BE4FA6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* Read indices from the de-jitter buffer payload (works also for AMR-WB IO mode)</w:t>
      </w:r>
    </w:p>
    <w:p w14:paraId="6A6741B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*-------------------------------------------------------------------*/</w:t>
      </w:r>
    </w:p>
    <w:p w14:paraId="1650224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1B40DF9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void read_indices_from_djb(</w:t>
      </w:r>
    </w:p>
    <w:p w14:paraId="22CF0BE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Decoder_State *st,                      /* i/o: decoder state structure       */</w:t>
      </w:r>
    </w:p>
    <w:p w14:paraId="7C08B1D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unsigned char *pt_stream,               /* i  : bitstream file                */</w:t>
      </w:r>
    </w:p>
    <w:p w14:paraId="749CBC1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int num_bits,                 /* i  : input frame length in bits    */</w:t>
      </w:r>
    </w:p>
    <w:p w14:paraId="3BE9610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Word16 isAMRWB_IOmode,</w:t>
      </w:r>
    </w:p>
    <w:p w14:paraId="033B2D5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Word16 core_mode,</w:t>
      </w:r>
    </w:p>
    <w:p w14:paraId="104660F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Word16 qbit,</w:t>
      </w:r>
    </w:p>
    <w:p w14:paraId="77034DE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short partialframe,             /* i  : partial frame information     */</w:t>
      </w:r>
    </w:p>
    <w:p w14:paraId="54CFB9A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short next_coder_type           /* i  : next coder type information   */</w:t>
      </w:r>
    </w:p>
    <w:p w14:paraId="4011504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)</w:t>
      </w:r>
    </w:p>
    <w:p w14:paraId="7342424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{</w:t>
      </w:r>
    </w:p>
    <w:p w14:paraId="4FF5B9B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int k;</w:t>
      </w:r>
    </w:p>
    <w:p w14:paraId="20E2A18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UWord8 mask = 0x80;</w:t>
      </w:r>
    </w:p>
    <w:p w14:paraId="315BC88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Word16 no_data = 0;</w:t>
      </w:r>
    </w:p>
    <w:p w14:paraId="2927DE7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Word16 sti = -1;</w:t>
      </w:r>
    </w:p>
    <w:p w14:paraId="798F7B9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unsigned short *bit_stream_ptr;</w:t>
      </w:r>
    </w:p>
    <w:p w14:paraId="108608D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long total_brate;</w:t>
      </w:r>
    </w:p>
    <w:p w14:paraId="010DA24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short bit0;</w:t>
      </w:r>
    </w:p>
    <w:p w14:paraId="031761E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331381C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0E67AB9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short curr_ft_good_sp, curr_ft_bad_sp;</w:t>
      </w:r>
    </w:p>
    <w:p w14:paraId="3A2E92B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short g192_sid_first, sid_upd_bad, sid_update;</w:t>
      </w:r>
    </w:p>
    <w:p w14:paraId="27BE4F6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short speech_bad, speech_lost;</w:t>
      </w:r>
    </w:p>
    <w:p w14:paraId="4AF9F6E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Word32 total_brate;</w:t>
      </w:r>
    </w:p>
    <w:p w14:paraId="7281710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short speech_lost = 0;</w:t>
      </w:r>
    </w:p>
    <w:p w14:paraId="6ADAF2F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CA7AF4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st-&gt;bfi = 0;</w:t>
      </w:r>
    </w:p>
    <w:p w14:paraId="77FCA7A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st-&gt;BER_detect = 0;</w:t>
      </w:r>
    </w:p>
    <w:p w14:paraId="32B9E3E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-2046,183 +2080,78 @@</w:t>
      </w:r>
    </w:p>
    <w:p w14:paraId="2067F99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st-&gt;mdct_sw = 0;</w:t>
      </w:r>
    </w:p>
    <w:p w14:paraId="4FDF014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reset_indices_dec(st);</w:t>
      </w:r>
    </w:p>
    <w:p w14:paraId="3941D2F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D465DF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if (num_bits == 0)</w:t>
      </w:r>
    </w:p>
    <w:p w14:paraId="7F8E99B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{</w:t>
      </w:r>
    </w:p>
    <w:p w14:paraId="1CAC50B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st-&gt;bfi = 1;</w:t>
      </w:r>
    </w:p>
    <w:p w14:paraId="19A1FFF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}</w:t>
      </w:r>
    </w:p>
    <w:p w14:paraId="76E534A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522255B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/* convert the frame length to total bitrate */</w:t>
      </w:r>
    </w:p>
    <w:p w14:paraId="0A3F465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total_brate = (long)(num_bits * 50);</w:t>
      </w:r>
    </w:p>
    <w:p w14:paraId="387A50E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477F34F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/* handle SID_FIRST, SID_BAD, SPEECH_LOST,  NO_DATA as properly  as possible for the ITU-T  G.192 format  */</w:t>
      </w:r>
    </w:p>
    <w:p w14:paraId="7620C42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6211B16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/* (total_brate, bfi , st_CNG)   =  rx_handler(received frame type, [previous frame type],  past CNG state, past core) */</w:t>
      </w:r>
    </w:p>
    <w:p w14:paraId="5BCFC74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>-    curr_ft_good_sp = 0;</w:t>
      </w:r>
    </w:p>
    <w:p w14:paraId="4D1C1F1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curr_ft_bad_sp = 0;</w:t>
      </w:r>
    </w:p>
    <w:p w14:paraId="4AE0C53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st-&gt;bfi = !qbit;</w:t>
      </w:r>
    </w:p>
    <w:p w14:paraId="2BF99F8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total_brate = (Word32)(num_bits) * 50;</w:t>
      </w:r>
    </w:p>
    <w:p w14:paraId="2268BBE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6FD74E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if (total_brate &gt; SID_2k40)</w:t>
      </w:r>
    </w:p>
    <w:p w14:paraId="647B39B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{</w:t>
      </w:r>
    </w:p>
    <w:p w14:paraId="6661A28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 (st-&gt;bfi == 0)</w:t>
      </w:r>
    </w:p>
    <w:p w14:paraId="4AA503B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378C41D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curr_ft_good_sp = 1;</w:t>
      </w:r>
    </w:p>
    <w:p w14:paraId="1AC5F3E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372B8E6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else</w:t>
      </w:r>
    </w:p>
    <w:p w14:paraId="1D0223C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if( num_bits == 0 ) /* guess type of missing frame for SP_LOST and NO_DATA */</w:t>
      </w:r>
    </w:p>
    <w:p w14:paraId="7623BC3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53F8A74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curr_ft_bad_sp = 1;</w:t>
      </w:r>
    </w:p>
    <w:p w14:paraId="05354CA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68CA1C3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speech_lost = st-&gt;CNG == 0;</w:t>
      </w:r>
    </w:p>
    <w:p w14:paraId="2CA99F1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no_data = st-&gt;CNG != 0;</w:t>
      </w:r>
    </w:p>
    <w:p w14:paraId="0248C37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3C7EA59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sid_update = 0;</w:t>
      </w:r>
    </w:p>
    <w:p w14:paraId="61A335A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sid_upd_bad = 0;</w:t>
      </w:r>
    </w:p>
    <w:p w14:paraId="4D4EF19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896C2C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if (total_brate == SID_1k75 || total_brate == SID_2k40)</w:t>
      </w:r>
    </w:p>
    <w:p w14:paraId="7ABA805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{</w:t>
      </w:r>
    </w:p>
    <w:p w14:paraId="5FD9763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 (st-&gt;bfi == 0)</w:t>
      </w:r>
    </w:p>
    <w:p w14:paraId="3499379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if( partialframe || st-&gt;prev_use_partial_copy)</w:t>
      </w:r>
    </w:p>
    <w:p w14:paraId="74F7196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4696C4C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sid_update = 1;</w:t>
      </w:r>
    </w:p>
    <w:p w14:paraId="21072AC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st-&gt;next_coder_type = next_coder_type;</w:t>
      </w:r>
    </w:p>
    <w:p w14:paraId="2B0202F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0739A22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else</w:t>
      </w:r>
    </w:p>
    <w:p w14:paraId="490F019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5FBC0F7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sid_upd_bad = 1;   /* this frame type may happen in ETSI/3GPP CS cases ,  a corrupt sid frames  */</w:t>
      </w:r>
    </w:p>
    <w:p w14:paraId="4CAAF2E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553515C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}</w:t>
      </w:r>
    </w:p>
    <w:p w14:paraId="7091644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14C11B1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/* all zero indeces/bits  iSP AMRWB SID_update results in a valid LP filter with extremely high LP-filter-gain  */</w:t>
      </w:r>
    </w:p>
    <w:p w14:paraId="4F3806D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/* all zero indeces/bits  may be a result of CS bit errors  and/or  erroneously injected by gateways or by a bad dejitter handlers */</w:t>
      </w:r>
    </w:p>
    <w:p w14:paraId="336BFBC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if (total_brate == SID_1k75 &amp;&amp; sid_update == 1)</w:t>
      </w:r>
    </w:p>
    <w:p w14:paraId="50A7545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{</w:t>
      </w:r>
    </w:p>
    <w:p w14:paraId="3E5C67C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/* valid sid_update received, check for very risky but formally valid content  */</w:t>
      </w:r>
    </w:p>
    <w:p w14:paraId="7A05F7A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short sum = 0;</w:t>
      </w:r>
    </w:p>
    <w:p w14:paraId="51FAFB5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for (k = 0; k &lt; num_bits; ++k)</w:t>
      </w:r>
    </w:p>
    <w:p w14:paraId="248916A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3A3669D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sum += (pt_stream[k / 8] &gt;&gt; (7 - (k % 8))) &amp; 0x1; /*   check of 35 zeroes    */</w:t>
      </w:r>
    </w:p>
    <w:p w14:paraId="54875C4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st-&gt;next_coder_type = INACTIVE;</w:t>
      </w:r>
    </w:p>
    <w:p w14:paraId="67EB332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4517586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BA8634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if( sum == 0 )</w:t>
      </w:r>
    </w:p>
    <w:p w14:paraId="75F67E0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 (partialframe == 1)</w:t>
      </w:r>
    </w:p>
    <w:p w14:paraId="0C4DB27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1BC3D2C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/* all zeros */</w:t>
      </w:r>
    </w:p>
    <w:p w14:paraId="427AC0F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sid_upd_bad = 1;   /* initial signal as corrupt   */</w:t>
      </w:r>
    </w:p>
    <w:p w14:paraId="7A4989E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723D9D9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st-&gt;bfi = 2;</w:t>
      </w:r>
    </w:p>
    <w:p w14:paraId="40D3AF2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13F34A6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77A261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/* AMRWB  26.173 G.192  file reader (read_serial) does not declare/use SID_BAD ft,</w:t>
      </w:r>
    </w:p>
    <w:p w14:paraId="2413FD9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it declares every bad synch marked frame initially as a lost_speech frame,</w:t>
      </w:r>
    </w:p>
    <w:p w14:paraId="2DF3B35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and then the RXDTX handler CNG state decides the decoding mode CNG/SPEECH.</w:t>
      </w:r>
    </w:p>
    <w:p w14:paraId="7932E5C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While In the AMRWB ETSI/3GPP format eid a CRC error in a detected  SID_UPDATE frames triggers SID_BAD.</w:t>
      </w:r>
    </w:p>
    <w:p w14:paraId="30A58B0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59D2C0D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Here we inhibit use of the SID-length info, even though it is available in the G.192 file format after STL/EID-XOR.</w:t>
      </w:r>
    </w:p>
    <w:p w14:paraId="053CCE4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>-    */</w:t>
      </w:r>
    </w:p>
    <w:p w14:paraId="08C228E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if (sid_upd_bad)</w:t>
      </w:r>
    </w:p>
    <w:p w14:paraId="1BA8C93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/* unpack speech data */</w:t>
      </w:r>
    </w:p>
    <w:p w14:paraId="353D0B6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bit_stream_ptr = st-&gt;bit_stream;</w:t>
      </w:r>
    </w:p>
    <w:p w14:paraId="01EADA3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/* convert bitstream from compact bytes to short values and store it in decoder state */</w:t>
      </w:r>
    </w:p>
    <w:p w14:paraId="29C13BA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b-NO"/>
        </w:rPr>
      </w:pPr>
      <w:r w:rsidRPr="00FA50D8">
        <w:rPr>
          <w:rFonts w:ascii="Courier New" w:hAnsi="Courier New" w:cs="Courier New"/>
          <w:noProof/>
          <w:sz w:val="18"/>
          <w:szCs w:val="18"/>
          <w:lang w:val="nb-NO"/>
        </w:rPr>
        <w:t>+    for( k = 0; k &lt; num_bits; k++ )</w:t>
      </w:r>
    </w:p>
    <w:p w14:paraId="7519614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nb-NO"/>
        </w:rPr>
        <w:t xml:space="preserve">     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{</w:t>
      </w:r>
    </w:p>
    <w:p w14:paraId="69B7120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sid_upd_bad = 0;</w:t>
      </w:r>
    </w:p>
    <w:p w14:paraId="2F3B79F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total_brate = FRAME_NO_DATA ;         /* treat SID_BAD  as a  stolen signaling frame --&gt; SPEECH LOST */</w:t>
      </w:r>
    </w:p>
    <w:p w14:paraId="17C320B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}</w:t>
      </w:r>
    </w:p>
    <w:p w14:paraId="33CB15D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1111177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g192_sid_first = 0;</w:t>
      </w:r>
    </w:p>
    <w:p w14:paraId="57BE2BF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if (st-&gt;core == AMR_WB_CORE &amp;&amp; st-&gt;prev_ft_speech &amp;&amp; total_brate == FRAME_NO_DATA &amp;&amp; st-&gt;bfi == 0)</w:t>
      </w:r>
    </w:p>
    <w:p w14:paraId="35A86BC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if( st-&gt;bitstreamformat == VOIP_RTPDUMP &amp;&amp; isAMRWB_IOmode )</w:t>
      </w:r>
    </w:p>
    <w:p w14:paraId="193AB59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7C55199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g192_sid_first = 1;   /*  SID_FIRST detected for previous AMRWB/AMRWBIO  active frames only  */</w:t>
      </w:r>
    </w:p>
    <w:p w14:paraId="67C4082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/*</w:t>
      </w:r>
    </w:p>
    <w:p w14:paraId="667AA17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It is not possible to perfectly simulate rate switching conditions EVS-&gt;AMRWBIO  where:</w:t>
      </w:r>
    </w:p>
    <w:p w14:paraId="0990C9B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the very first SID_FIRST detection is based on a past EVS active frame</w:t>
      </w:r>
    </w:p>
    <w:p w14:paraId="12964A0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and  a  good length 0  "SID_FIRST"(NO_DATA)   frame is sent in AMRWBIO,</w:t>
      </w:r>
    </w:p>
    <w:p w14:paraId="2AA2569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, due to the one frame state memory in the AMRWB legacy  G.192 SID_FIRST encoding</w:t>
      </w:r>
    </w:p>
    <w:p w14:paraId="30DFCDB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*/</w:t>
      </w:r>
    </w:p>
    <w:p w14:paraId="14E3EBE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st-&gt;bit_stream[sort_ptr[core_mode][k]] = unpack_bit(&amp;pt_stream, &amp;mask);</w:t>
      </w:r>
    </w:p>
    <w:p w14:paraId="06DDD18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bit_stream_ptr++;</w:t>
      </w:r>
    </w:p>
    <w:p w14:paraId="06BB6B3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5F0C70D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7B520F3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speech_bad = 0;</w:t>
      </w:r>
    </w:p>
    <w:p w14:paraId="161DCD4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if (total_brate &gt; SID_2k40 &amp;&amp; st-&gt;bfi != 0) /*   CS-type of CRC failure   frame */</w:t>
      </w:r>
    </w:p>
    <w:p w14:paraId="1057F33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else</w:t>
      </w:r>
    </w:p>
    <w:p w14:paraId="191AF64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3A65CA9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speech_bad = 1;        /* initial ft assumption, CNG_state decides what to do */</w:t>
      </w:r>
    </w:p>
    <w:p w14:paraId="6E19FEC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*bit_stream_ptr++ = unpack_bit(&amp;pt_stream, &amp;mask);</w:t>
      </w:r>
    </w:p>
    <w:p w14:paraId="76504F7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020672F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4C75074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speech_lost = 0;</w:t>
      </w:r>
    </w:p>
    <w:p w14:paraId="40A52CA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if (total_brate == 0 &amp;&amp; st-&gt;bfi != 0) /*  unsent  NO_DATA or stolen NO_DATA/signaling  frame  */</w:t>
      </w:r>
    </w:p>
    <w:p w14:paraId="1BAFB95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{</w:t>
      </w:r>
    </w:p>
    <w:p w14:paraId="3F655BC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speech_lost = 1;       /* initial ft assumption, CNG_state decides what to do */</w:t>
      </w:r>
    </w:p>
    <w:p w14:paraId="2E7EA4B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4B825FB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39DE74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/* Do not allow decoder to enter CNG-synthesis for  any instantly  received  GOOD+LENGTH==0  frame</w:t>
      </w:r>
    </w:p>
    <w:p w14:paraId="3BBDC6A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as this frame was never transmitted, one  can not know it is good and has a a length of zero ) */</w:t>
      </w:r>
    </w:p>
    <w:p w14:paraId="7A7A381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3DC8067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if (st-&gt;CNG != 0)</w:t>
      </w:r>
    </w:p>
    <w:p w14:paraId="3DAC807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/* unpack auxiliary bits */</w:t>
      </w:r>
    </w:p>
    <w:p w14:paraId="1DC8ED0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if( isAMRWB_IOmode &amp;&amp; total_brate == SID_1k75 )</w:t>
      </w:r>
    </w:p>
    <w:p w14:paraId="403B292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38A6625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/* We were in CNG synthesis  */</w:t>
      </w:r>
    </w:p>
    <w:p w14:paraId="6217345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 (curr_ft_good_sp != 0)</w:t>
      </w:r>
    </w:p>
    <w:p w14:paraId="2F3ECE4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if( st-&gt;bitstreamformat == VOIP_RTPDUMP )</w:t>
      </w:r>
    </w:p>
    <w:p w14:paraId="177D801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44A7F8E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/* only a good speech frame makes you leave CNG synthesis */</w:t>
      </w:r>
    </w:p>
    <w:p w14:paraId="7B057EA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st-&gt;CNG = 0;</w:t>
      </w:r>
    </w:p>
    <w:p w14:paraId="1CD7BAD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1B2851C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/* A.2.2.1.3: AMR-WB SID_1k75 frame is followed by STI bit and CMI bits */</w:t>
      </w:r>
    </w:p>
    <w:p w14:paraId="74D6208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sti = unpack_bit(&amp;pt_stream, &amp;mask);</w:t>
      </w:r>
    </w:p>
    <w:p w14:paraId="55AB923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321555D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else</w:t>
      </w:r>
    </w:p>
    <w:p w14:paraId="778A2D3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0AF534E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/* We were in SPEECH synthesis  */</w:t>
      </w:r>
    </w:p>
    <w:p w14:paraId="7BFA617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>-        /* only a received/detected SID frame can make the decoder enter into CNG synthsis  */</w:t>
      </w:r>
    </w:p>
    <w:p w14:paraId="4F7B231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 (g192_sid_first || sid_update || sid_upd_bad)</w:t>
      </w:r>
    </w:p>
    <w:p w14:paraId="41FE478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530AF0E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st-&gt;CNG = 1;</w:t>
      </w:r>
    </w:p>
    <w:p w14:paraId="65C8356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4CB6148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}</w:t>
      </w:r>
    </w:p>
    <w:p w14:paraId="003D490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4A27FCF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/* set bfi, total_brate pair  for proper decoding  */</w:t>
      </w:r>
    </w:p>
    <w:p w14:paraId="7B2084F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/*  handle the  G.192   _simulated_ untransmitted NO_DATA frame,  setting  for decoder  SPEECH synthesis  */</w:t>
      </w:r>
    </w:p>
    <w:p w14:paraId="299AF6C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if ((st-&gt;CNG == 0) &amp;&amp; (total_brate == 0 &amp;&amp; st-&gt;bfi == 0))</w:t>
      </w:r>
    </w:p>
    <w:p w14:paraId="38F985A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{</w:t>
      </w:r>
    </w:p>
    <w:p w14:paraId="578970A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st-&gt;bfi= 1;       /*  SPEECH PLC code will now become active as in a real system */</w:t>
      </w:r>
    </w:p>
    <w:p w14:paraId="4EB44CE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/* total_brate= 0  */</w:t>
      </w:r>
    </w:p>
    <w:p w14:paraId="75F617C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}</w:t>
      </w:r>
    </w:p>
    <w:p w14:paraId="7CFADE1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/* VOIP_G192_RTP does not contain STI and CMI */</w:t>
      </w:r>
    </w:p>
    <w:p w14:paraId="3F263BF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sti = 1;</w:t>
      </w:r>
    </w:p>
    <w:p w14:paraId="38D7746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C9A89E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/* handle bad/lost speech frame(and CS bad sid frame) in the decoders CNG synthesis settings pair (total_brate, bfi) */</w:t>
      </w:r>
    </w:p>
    <w:p w14:paraId="0FA9835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if (((st-&gt;CNG != 0) &amp;&amp; ((speech_bad != 0) || (speech_lost != 0))) || /* SP_BAD or SPEECH_LOST)   --&gt; stay in CNG */</w:t>
      </w:r>
    </w:p>
    <w:p w14:paraId="7520765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( sid_upd_bad != 0 ))                                               /* SID_UPD_BAD              --&gt; start CNG */</w:t>
      </w:r>
    </w:p>
    <w:p w14:paraId="7968203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{</w:t>
      </w:r>
    </w:p>
    <w:p w14:paraId="2AA81A7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st-&gt;bfi = 0;         /* bfi=0 needed to activate CNG code */</w:t>
      </w:r>
    </w:p>
    <w:p w14:paraId="0E0C54A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total_brate = 0;</w:t>
      </w:r>
    </w:p>
    <w:p w14:paraId="0A17283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356F62C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/* update for next frame's G.192 file format's  odd SID_FIRST detection (primarily for AMRWBIO)  */</w:t>
      </w:r>
    </w:p>
    <w:p w14:paraId="0D2D7C7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st-&gt;prev_ft_speech = ((curr_ft_good_sp != 0) || (curr_ft_bad_sp != 0));</w:t>
      </w:r>
    </w:p>
    <w:p w14:paraId="250C5A4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read_indices_mime_handle_sti_and_all_zero_bits(st, &amp;total_brate, sti);</w:t>
      </w:r>
    </w:p>
    <w:p w14:paraId="65EF9A4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3FF4D4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if( partialframe || st-&gt;prev_use_partial_copy)</w:t>
      </w:r>
    </w:p>
    <w:p w14:paraId="64442CF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{</w:t>
      </w:r>
    </w:p>
    <w:p w14:paraId="267E55A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st-&gt;next_coder_type = next_coder_type;</w:t>
      </w:r>
    </w:p>
    <w:p w14:paraId="57A8B18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}</w:t>
      </w:r>
    </w:p>
    <w:p w14:paraId="7DB0257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else</w:t>
      </w:r>
    </w:p>
    <w:p w14:paraId="69995B3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{</w:t>
      </w:r>
    </w:p>
    <w:p w14:paraId="3B4DD7F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st-&gt;next_coder_type = INACTIVE;</w:t>
      </w:r>
    </w:p>
    <w:p w14:paraId="3462663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3DF8E74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0CDAD0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if (partialframe == 1)</w:t>
      </w:r>
    </w:p>
    <w:p w14:paraId="3D744A7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/* add two zero bytes for arithmetic coder flush */</w:t>
      </w:r>
    </w:p>
    <w:p w14:paraId="3158F43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for( k=0; k &lt; 8*2; ++k )</w:t>
      </w:r>
    </w:p>
    <w:p w14:paraId="3C9EDFE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360000D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st-&gt;bfi = 2;</w:t>
      </w:r>
    </w:p>
    <w:p w14:paraId="392D689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*bit_stream_ptr++ = 0;</w:t>
      </w:r>
    </w:p>
    <w:p w14:paraId="1E112D1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</w:t>
      </w: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}</w:t>
      </w:r>
    </w:p>
    <w:p w14:paraId="13FB777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 xml:space="preserve"> </w:t>
      </w:r>
    </w:p>
    <w:p w14:paraId="3123CFB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bit0 = num_bits ? (((pt_stream[0] &gt;&gt; 7) &amp; 0x1) ? G192_BIN1 : G192_BIN0) : 0;</w:t>
      </w:r>
    </w:p>
    <w:p w14:paraId="45E4D9D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total_brate = read_indices_mime_handle_dtx(st, isAMRWB_IOmode, core_mode, total_brate, sti, speech_lost, no_data);</w:t>
      </w:r>
    </w:p>
    <w:p w14:paraId="778569E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/* st-&gt;CNG set inside */</w:t>
      </w:r>
    </w:p>
    <w:p w14:paraId="543C1B6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0F52F7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if ( st-&gt;bfi != 1 )</w:t>
      </w:r>
    </w:p>
    <w:p w14:paraId="7929CBC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537B874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select Mode 1 or Mode 2 */</w:t>
      </w:r>
    </w:p>
    <w:p w14:paraId="4502987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decoder_selectCodec( st, total_brate, bit0 );</w:t>
      </w:r>
    </w:p>
    <w:p w14:paraId="0FA02B5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0EAB196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/* for an incorrect total_brate, function decoder_selectCodec can set st-&gt;bfi to 1 and keep an incorrect total_brate,  */</w:t>
      </w:r>
    </w:p>
    <w:p w14:paraId="54FA166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}</w:t>
      </w:r>
    </w:p>
    <w:p w14:paraId="193A37A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69769B8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num_bits = total_brate/50;   /* recalc in case total_brate was set to a zeroed good frame by RXDTX handler logic */</w:t>
      </w:r>
    </w:p>
    <w:p w14:paraId="063A307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assert( num_bits*50 == total_brate); /* only rates matching 20 ms frames are possible */</w:t>
      </w:r>
    </w:p>
    <w:p w14:paraId="016105B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>-</w:t>
      </w:r>
    </w:p>
    <w:p w14:paraId="02250CD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if ( st-&gt;bfi != 1 )</w:t>
      </w:r>
    </w:p>
    <w:p w14:paraId="626A089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{</w:t>
      </w:r>
    </w:p>
    <w:p w14:paraId="18D7891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/* convert bitstream from compact bytes to short values and store it in decoder state */</w:t>
      </w:r>
    </w:p>
    <w:p w14:paraId="1FB2090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bit_stream_ptr = st-&gt;bit_stream;</w:t>
      </w:r>
    </w:p>
    <w:p w14:paraId="0C1004D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b-NO"/>
        </w:rPr>
      </w:pPr>
      <w:r w:rsidRPr="00FA50D8">
        <w:rPr>
          <w:rFonts w:ascii="Courier New" w:hAnsi="Courier New" w:cs="Courier New"/>
          <w:noProof/>
          <w:sz w:val="18"/>
          <w:szCs w:val="18"/>
          <w:lang w:val="nb-NO"/>
        </w:rPr>
        <w:t>-        for( k = 0; k &lt; num_bits; k++ )</w:t>
      </w:r>
    </w:p>
    <w:p w14:paraId="5D967CA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7138F69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*bit_stream_ptr++ = (pt_stream[k / 8] &gt;&gt; (7 - (k % 8))) &amp; 0x1;</w:t>
      </w:r>
    </w:p>
    <w:p w14:paraId="315A177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6842104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/* add two zero bytes for arithmetic coder flush */</w:t>
      </w:r>
    </w:p>
    <w:p w14:paraId="4976956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for( k=0; k &lt; 8*2; ++k )</w:t>
      </w:r>
    </w:p>
    <w:p w14:paraId="654DAF8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7053F9E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*bit_stream_ptr++ = 0;</w:t>
      </w:r>
    </w:p>
    <w:p w14:paraId="60A7ED2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254225A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decoder_selectCodec( st, total_brate, *st-&gt;bit_stream ? G192_BIN1 : G192_BIN0);</w:t>
      </w:r>
    </w:p>
    <w:p w14:paraId="75AC00E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2ABEB2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/* a change of the total bitrate should not be known to the decoder, if the received frame was lost */</w:t>
      </w:r>
    </w:p>
    <w:p w14:paraId="7868D80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/* a change of the total bitrate should not be known to the decoder, if the received frame was truly lost */</w:t>
      </w:r>
    </w:p>
    <w:p w14:paraId="6935ADA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st-&gt;total_brate = total_brate;</w:t>
      </w:r>
    </w:p>
    <w:p w14:paraId="4B5504B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7A1C64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mdct_switching_dec(st);</w:t>
      </w:r>
    </w:p>
    <w:p w14:paraId="344072A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26443-g10/c-code/lib_com/cnst.h 26443-g20/c-code/lib_com/cnst.h</w:t>
      </w:r>
    </w:p>
    <w:p w14:paraId="277C2B5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--- 26443-g10/c-code/lib_com/cnst.h</w:t>
      </w: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16:38:05.000000000 +0200</w:t>
      </w:r>
    </w:p>
    <w:p w14:paraId="61988AC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+++ 26443-g20/c-code/lib_com/cnst.h</w:t>
      </w: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16:45:24.830504000 +0200</w:t>
      </w:r>
    </w:p>
    <w:p w14:paraId="341158D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-677,11 +677,11 @@</w:t>
      </w:r>
    </w:p>
    <w:p w14:paraId="188970A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#define FULL_NG                               10        /* Stationary noise UV modification */</w:t>
      </w:r>
    </w:p>
    <w:p w14:paraId="6BB3232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#define ISP_SMOOTHING_QUANT_A1                0.9f      /* Stationary noise UV modification */</w:t>
      </w:r>
    </w:p>
    <w:p w14:paraId="5259B99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7317E8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-#define KP559016994                           0.55901699f  /* EDCT &amp; EMDCT constants */</w:t>
      </w:r>
    </w:p>
    <w:p w14:paraId="20D0662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-#define KP951056516                           0.95105652f  /* EDCT &amp; EMDCT constants */</w:t>
      </w:r>
    </w:p>
    <w:p w14:paraId="75EC915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-#define KP587785252                           0.58778525f  /* EDCT &amp; EMDCT constants */</w:t>
      </w:r>
    </w:p>
    <w:p w14:paraId="0F91351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-#define KP866025403                           0.86602540f  /* EDCT &amp; EMDCT constants */</w:t>
      </w:r>
    </w:p>
    <w:p w14:paraId="50AD7AF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-#define KP250000000                           0.25000000f  /* EDCT &amp; EMDCT constants */</w:t>
      </w:r>
    </w:p>
    <w:p w14:paraId="2A52E22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+#define FFT_15PONIT_WNK1                      0.55901699f  /* EDCT &amp; EMDCT constants */</w:t>
      </w:r>
    </w:p>
    <w:p w14:paraId="48BB6B4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+#define FFT_15PONIT_WNK2                      0.95105652f  /* EDCT &amp; EMDCT constants */</w:t>
      </w:r>
    </w:p>
    <w:p w14:paraId="5910677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+#define FFT_15PONIT_WNK3                      0.58778525f  /* EDCT &amp; EMDCT constants */</w:t>
      </w:r>
    </w:p>
    <w:p w14:paraId="655D97F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+#define FFT_15PONIT_WNK4                      0.86602540f  /* EDCT &amp; EMDCT constants */</w:t>
      </w:r>
    </w:p>
    <w:p w14:paraId="529CD6B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+#define FFT_15PONIT_WNK5                      0.25000000f  /* EDCT &amp; EMDCT constants */</w:t>
      </w:r>
    </w:p>
    <w:p w14:paraId="65E63CD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CB7EDF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#define FEC_BITS_CLS                          2          /* FEC - number of bits for clas information */</w:t>
      </w:r>
    </w:p>
    <w:p w14:paraId="47305CD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#define FEC_BITS_ENR                          5          /* FEC - number of bits for energy information */</w:t>
      </w:r>
    </w:p>
    <w:p w14:paraId="25659A1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-1998,6 +1998,8 @@</w:t>
      </w:r>
    </w:p>
    <w:p w14:paraId="45D527D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{</w:t>
      </w:r>
    </w:p>
    <w:p w14:paraId="1D673C6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G192,</w:t>
      </w:r>
    </w:p>
    <w:p w14:paraId="1C8408B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MIME</w:t>
      </w:r>
    </w:p>
    <w:p w14:paraId="104F262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, VOIP_G192_RTP</w:t>
      </w:r>
    </w:p>
    <w:p w14:paraId="47777F8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, VOIP_RTPDUMP</w:t>
      </w:r>
    </w:p>
    <w:p w14:paraId="4E655F2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};</w:t>
      </w:r>
    </w:p>
    <w:p w14:paraId="22010D1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 xml:space="preserve"> </w:t>
      </w:r>
    </w:p>
    <w:p w14:paraId="1D606A6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 xml:space="preserve"> #endif /* CNST_H */</w:t>
      </w:r>
    </w:p>
    <w:p w14:paraId="16DF921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diff -rwNBu 26443-g10/c-code/lib_com/core_com_config.c 26443-g20/c-code/lib_com/core_com_config.c</w:t>
      </w:r>
    </w:p>
    <w:p w14:paraId="19F55D6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--- 26443-g10/c-code/lib_com/core_com_config.c</w:t>
      </w: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16:38:13.000000000 +0200</w:t>
      </w:r>
    </w:p>
    <w:p w14:paraId="750DA78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+++ 26443-g20/c-code/lib_com/core_com_config.c</w:t>
      </w: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16:45:24.837539000 +0200</w:t>
      </w:r>
    </w:p>
    <w:p w14:paraId="27E03E0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@@ -231,7 +231,7 @@</w:t>
      </w:r>
    </w:p>
    <w:p w14:paraId="60B8930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 xml:space="preserve"> {</w:t>
      </w:r>
    </w:p>
    <w:p w14:paraId="23EDFA8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 xml:space="preserve">     short igfPresent = 0;</w:t>
      </w:r>
    </w:p>
    <w:p w14:paraId="7BB16F6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 xml:space="preserve"> </w:t>
      </w:r>
    </w:p>
    <w:p w14:paraId="610B922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    if( bandwidth == SWB &amp;&amp; bitrate &gt;= ACELP_9k60 &amp;&amp; bitrate &lt; HQ_96k )</w:t>
      </w:r>
    </w:p>
    <w:p w14:paraId="13F2531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if( bandwidth == SWB &amp;&amp; bitrate &gt;= ACELP_9k60 &amp;&amp; bitrate &lt; HQ_64k )</w:t>
      </w:r>
    </w:p>
    <w:p w14:paraId="526B1F7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 xml:space="preserve">     {</w:t>
      </w:r>
    </w:p>
    <w:p w14:paraId="72A28D8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 xml:space="preserve">         igfPresent = 1;</w:t>
      </w:r>
    </w:p>
    <w:p w14:paraId="611BDBC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 xml:space="preserve">     }</w:t>
      </w:r>
    </w:p>
    <w:p w14:paraId="04CACDB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lastRenderedPageBreak/>
        <w:t>diff -rwNBu 26443-g10/c-code/lib_com/disclaimer.c 26443-g20/c-code/lib_com/disclaimer.c</w:t>
      </w:r>
    </w:p>
    <w:p w14:paraId="734395D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--- 26443-g10/c-code/lib_com/disclaimer.c</w:t>
      </w: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16:38:22.000000000 +0200</w:t>
      </w:r>
    </w:p>
    <w:p w14:paraId="02D82C3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+++ 26443-g20/c-code/lib_com/disclaimer.c</w:t>
      </w: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16:45:24.845495000 +0200</w:t>
      </w:r>
    </w:p>
    <w:p w14:paraId="3A248B4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@@ -10,8 +10,8 @@</w:t>
      </w:r>
    </w:p>
    <w:p w14:paraId="2700DC9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 xml:space="preserve"> {</w:t>
      </w:r>
    </w:p>
    <w:p w14:paraId="671B98F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 xml:space="preserve"> </w:t>
      </w:r>
    </w:p>
    <w:p w14:paraId="28C8558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 xml:space="preserve">     fprintf(fPtr, "\n===========================================================================\n");</w:t>
      </w:r>
    </w:p>
    <w:p w14:paraId="2887254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    fprintf(fPtr,   " EVS Codec (Floating Point) 3GPP TS26.443 May 28, 2020.\n");</w:t>
      </w:r>
    </w:p>
    <w:p w14:paraId="63AD852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    fprintf(fPtr,   " Version 12.12.0 / 13.8.0 / 14.4.0 / 15.2.0 / 16.1.0\n");</w:t>
      </w:r>
    </w:p>
    <w:p w14:paraId="12D9449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fprintf(fPtr,   " EVS Codec (Floating Point) 3GPP TS26.443 August 12, 2021.\n");</w:t>
      </w:r>
    </w:p>
    <w:p w14:paraId="342A1E0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fprintf(fPtr,   " Version 12.13.0 / 13.9.0 / 14.5.0 / 15.3.0 / 16.2.0\n");</w:t>
      </w:r>
    </w:p>
    <w:p w14:paraId="4ECE574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 xml:space="preserve">     fprintf(fPtr,   "===========================================================================\n\n\n");</w:t>
      </w:r>
    </w:p>
    <w:p w14:paraId="5CF6C76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 xml:space="preserve"> </w:t>
      </w:r>
    </w:p>
    <w:p w14:paraId="024CDCB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 xml:space="preserve">     return 0;</w:t>
      </w:r>
    </w:p>
    <w:p w14:paraId="59BC1C9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diff -rwNBu 26443-g10/c-code/lib_com/env_stab.c 26443-g20/c-code/lib_com/env_stab.c</w:t>
      </w:r>
    </w:p>
    <w:p w14:paraId="20A1AAF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--- 26443-g10/c-code/lib_com/env_stab.c</w:t>
      </w: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16:38:08.000000000 +0200</w:t>
      </w:r>
    </w:p>
    <w:p w14:paraId="7528BBF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+++ 26443-g20/c-code/lib_com/env_stab.c</w:t>
      </w: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16:45:24.992483000 +0200</w:t>
      </w:r>
    </w:p>
    <w:p w14:paraId="36BFE4B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-25,7 +25,7 @@</w:t>
      </w:r>
    </w:p>
    <w:p w14:paraId="7AB5652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const short *ynrm,         /*i  : Norm vector for current frame          */</w:t>
      </w:r>
    </w:p>
    <w:p w14:paraId="1BF6062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const short nb_sfm,        /*i  : Number of sub-bands                    */</w:t>
      </w:r>
    </w:p>
    <w:p w14:paraId="485795A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short *mem_norm,     /*i/o: Norm vector memory from past frame     */</w:t>
      </w:r>
    </w:p>
    <w:p w14:paraId="631444E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float *mem_env_delta /*i/o: Envelope stability memory for smoothing*/</w:t>
      </w:r>
    </w:p>
    <w:p w14:paraId="1BA48F6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short *mem_env_delta /*i/o: Envelope stability memory for smoothing (Q12)*/</w:t>
      </w:r>
    </w:p>
    <w:p w14:paraId="131E972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)</w:t>
      </w:r>
    </w:p>
    <w:p w14:paraId="179944C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{</w:t>
      </w:r>
    </w:p>
    <w:p w14:paraId="6DF0541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env_delta;</w:t>
      </w:r>
    </w:p>
    <w:p w14:paraId="37D5FED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26443-g10/c-code/lib_com/fd_cng_com.c 26443-g20/c-code/lib_com/fd_cng_com.c</w:t>
      </w:r>
    </w:p>
    <w:p w14:paraId="279E894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--- 26443-g10/c-code/lib_com/fd_cng_com.c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16:38:00.000000000 +0200</w:t>
      </w:r>
    </w:p>
    <w:p w14:paraId="08041B7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+++ 26443-g20/c-code/lib_com/fd_cng_com.c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16:45:24.999496000 +0200</w:t>
      </w:r>
    </w:p>
    <w:p w14:paraId="209F6FF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-74,6 +74,12 @@</w:t>
      </w:r>
    </w:p>
    <w:p w14:paraId="1F9628C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hs-&gt;frame_type_previous     = ACTIVE_FRAME;</w:t>
      </w:r>
    </w:p>
    <w:p w14:paraId="5EA60A1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hs-&gt;flag_noisy_speech       = 0;</w:t>
      </w:r>
    </w:p>
    <w:p w14:paraId="22DD107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hs-&gt;likelihood_noisy_speech = 0.f;</w:t>
      </w:r>
    </w:p>
    <w:p w14:paraId="15CE248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+    hs-&gt;numCoreBands = 0; </w:t>
      </w:r>
    </w:p>
    <w:p w14:paraId="205B89A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hs-&gt;stopBand = 0;</w:t>
      </w:r>
    </w:p>
    <w:p w14:paraId="72BCEA9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hs-&gt;startBand = 0;</w:t>
      </w:r>
    </w:p>
    <w:p w14:paraId="548086A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hs-&gt;stopFFTbin = 0;</w:t>
      </w:r>
    </w:p>
    <w:p w14:paraId="61BAD92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hs-&gt;frameSize = 0;</w:t>
      </w:r>
    </w:p>
    <w:p w14:paraId="5828E21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hs-&gt;fftlen = 0;</w:t>
      </w:r>
    </w:p>
    <w:p w14:paraId="3376660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0359E1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Initialize noise estimation algorithm */</w:t>
      </w:r>
    </w:p>
    <w:p w14:paraId="03FEE05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set_f( hs-&gt;periodog, 0.0f, PERIODOGLEN );</w:t>
      </w:r>
    </w:p>
    <w:p w14:paraId="63F1AA2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26443-g10/c-code/lib_com/fft.c 26443-g20/c-code/lib_com/fft.c</w:t>
      </w:r>
    </w:p>
    <w:p w14:paraId="491A2CC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--- 26443-g10/c-code/lib_com/fft.c</w:t>
      </w: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16:38:18.000000000 +0200</w:t>
      </w:r>
    </w:p>
    <w:p w14:paraId="0C34C37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+++ 26443-g20/c-code/lib_com/fft.c</w:t>
      </w: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16:45:25.003516000 +0200</w:t>
      </w:r>
    </w:p>
    <w:p w14:paraId="5F3C22D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-55,239 +55,243 @@</w:t>
      </w:r>
    </w:p>
    <w:p w14:paraId="2110A3A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const short   *Idx     /* i   : pointer of the address table             */</w:t>
      </w:r>
    </w:p>
    <w:p w14:paraId="16636E4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)</w:t>
      </w:r>
    </w:p>
    <w:p w14:paraId="7F8A522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{</w:t>
      </w:r>
    </w:p>
    <w:p w14:paraId="787DF95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float T5, T2l, Tx, TV, T1C, T20, Tl, Tq, Tr, TN, TS, TT, T2c, T2d, T2n;</w:t>
      </w:r>
    </w:p>
    <w:p w14:paraId="13D30C0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float T1O, T1P, T22, T1l, T1q, T1w, TZ, T10, T11, Ta, Tf, Tg, TC, TH, TI;</w:t>
      </w:r>
    </w:p>
    <w:p w14:paraId="2280E31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float T2f, T2g, T2m, T1R, T1S, T21, T1a, T1f, T1v, TW, TX, TY;</w:t>
      </w:r>
    </w:p>
    <w:p w14:paraId="45941FC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short   i0,i1,i2,i3,i4,i5,i6,i7,i8,i9,i10,i11,i12,i13,i14;</w:t>
      </w:r>
    </w:p>
    <w:p w14:paraId="5E93E0E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float T1, T1z, T4, T1y, Tw, T1A, Tt, T1B;</w:t>
      </w:r>
    </w:p>
    <w:p w14:paraId="6A27959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float T2, T3, Tu, Tv;</w:t>
      </w:r>
    </w:p>
    <w:p w14:paraId="0BA2D15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float Th, Tk, TJ, T1h, T1i, T1j, TM, T1k, Tm, Tp, TO, T1m, T1n, T1o, TR;</w:t>
      </w:r>
    </w:p>
    <w:p w14:paraId="0045F0B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float T1p;</w:t>
      </w:r>
    </w:p>
    <w:p w14:paraId="16315F5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float Ti, Tj, TK, TL;</w:t>
      </w:r>
    </w:p>
    <w:p w14:paraId="7F23A74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float Tn, To, TP, TQ;</w:t>
      </w:r>
    </w:p>
    <w:p w14:paraId="15D4739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float T6, T9, Ty, T16, T17, T18, TB, T19, Tb, Te, TD, T1b, T1c, T1d, TG;</w:t>
      </w:r>
    </w:p>
    <w:p w14:paraId="1263210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float T1e;</w:t>
      </w:r>
    </w:p>
    <w:p w14:paraId="7FF6D3B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float T7, T8, Tz, TA;</w:t>
      </w:r>
    </w:p>
    <w:p w14:paraId="3B25334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float T2a, Ts, T29, T2i, T2k, T2e, T2h, T2j, T2b;</w:t>
      </w:r>
    </w:p>
    <w:p w14:paraId="1D2DFBB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float T2q, T2o, T2p, T2u, T2w, T2s, T2t, T2v, T2r;</w:t>
      </w:r>
    </w:p>
    <w:p w14:paraId="081FA20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l-NL"/>
        </w:rPr>
      </w:pPr>
      <w:r w:rsidRPr="00FA50D8">
        <w:rPr>
          <w:rFonts w:ascii="Courier New" w:hAnsi="Courier New" w:cs="Courier New"/>
          <w:noProof/>
          <w:sz w:val="18"/>
          <w:szCs w:val="18"/>
          <w:lang w:val="nl-NL"/>
        </w:rPr>
        <w:t>-    float Tc, Td, TE, TF;</w:t>
      </w:r>
    </w:p>
    <w:p w14:paraId="4096F57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float T1M, TU, T1L, T1U, T1W, T1Q, T1T, T1V, T1N;</w:t>
      </w:r>
    </w:p>
    <w:p w14:paraId="7A541F7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float T25, T23, T24, T1Z, T28, T1X, T1Y, T27, T26;</w:t>
      </w:r>
    </w:p>
    <w:p w14:paraId="0848D3E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float T1x, T1D, T1E, T1I, T1J, T1G, T1H, T1K, T1F;</w:t>
      </w:r>
    </w:p>
    <w:p w14:paraId="6CF6287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lastRenderedPageBreak/>
        <w:t>-    float T13, T12, T14, T1s, T1u, T1g, T1r, T1t, T15;</w:t>
      </w:r>
    </w:p>
    <w:p w14:paraId="3A7C795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</w:t>
      </w:r>
    </w:p>
    <w:p w14:paraId="5447B2F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i0 = Idx[0];</w:t>
      </w:r>
    </w:p>
    <w:p w14:paraId="5DAA1FB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i1 = Idx[n1];</w:t>
      </w:r>
    </w:p>
    <w:p w14:paraId="6290D70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i2 = Idx[n1*2];</w:t>
      </w:r>
    </w:p>
    <w:p w14:paraId="6996E07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i3 = Idx[n1*3];</w:t>
      </w:r>
    </w:p>
    <w:p w14:paraId="5C2D3D4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    i4 = Idx[n1*4];</w:t>
      </w:r>
    </w:p>
    <w:p w14:paraId="4E94615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    i5 = Idx[n1*5];</w:t>
      </w:r>
    </w:p>
    <w:p w14:paraId="2D667E2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    i6 = Idx[n1*6];</w:t>
      </w:r>
    </w:p>
    <w:p w14:paraId="50025F3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    i7 = Idx[n1*7];</w:t>
      </w:r>
    </w:p>
    <w:p w14:paraId="060B413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    i8 = Idx[n1*8];</w:t>
      </w:r>
    </w:p>
    <w:p w14:paraId="78D156A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    i9 = Idx[n1*9];</w:t>
      </w:r>
    </w:p>
    <w:p w14:paraId="11F5708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    i10 = Idx[n1*10];</w:t>
      </w:r>
    </w:p>
    <w:p w14:paraId="0FEA9F4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    i11 = Idx[n1*11];</w:t>
      </w:r>
    </w:p>
    <w:p w14:paraId="36ECE4B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    i12 = Idx[n1*12];</w:t>
      </w:r>
    </w:p>
    <w:p w14:paraId="390E573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    i13 = Idx[n1*13];</w:t>
      </w:r>
    </w:p>
    <w:p w14:paraId="76345E3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i14 = Idx[n1*14];</w:t>
      </w:r>
    </w:p>
    <w:p w14:paraId="520FA5F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3D5EFF4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T1 = zRe[i0];</w:t>
      </w:r>
    </w:p>
    <w:p w14:paraId="0073F4A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T1z = zIm[i0];</w:t>
      </w:r>
    </w:p>
    <w:p w14:paraId="7B7D646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</w:t>
      </w:r>
    </w:p>
    <w:p w14:paraId="1482F84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 = zRe[i5];</w:t>
      </w:r>
    </w:p>
    <w:p w14:paraId="7F7A934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T3 = zRe[i10];</w:t>
      </w:r>
    </w:p>
    <w:p w14:paraId="1C70F77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T4 = T2 + T3;</w:t>
      </w:r>
    </w:p>
    <w:p w14:paraId="34D16C3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T1y = KP866025403 * (T3 - T2);</w:t>
      </w:r>
    </w:p>
    <w:p w14:paraId="61313C5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Tu = zIm[i5];</w:t>
      </w:r>
    </w:p>
    <w:p w14:paraId="38E5B97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Tv = zIm[i10];</w:t>
      </w:r>
    </w:p>
    <w:p w14:paraId="6007EEF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Tw = KP866025403 * (Tu - Tv);</w:t>
      </w:r>
    </w:p>
    <w:p w14:paraId="2B67DF3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T1A = Tu + Tv;</w:t>
      </w:r>
    </w:p>
    <w:p w14:paraId="4AEBE8A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</w:t>
      </w:r>
    </w:p>
    <w:p w14:paraId="5748F8B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T5 = T1 + T4;</w:t>
      </w:r>
    </w:p>
    <w:p w14:paraId="2579E76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T2l = T1z + T1A;</w:t>
      </w:r>
    </w:p>
    <w:p w14:paraId="50AF6EB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Tt = fnms(0.5, T4, T1);</w:t>
      </w:r>
    </w:p>
    <w:p w14:paraId="7536B4C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Tx = Tt - Tw;</w:t>
      </w:r>
    </w:p>
    <w:p w14:paraId="4EC1F16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TV = Tt + Tw;</w:t>
      </w:r>
    </w:p>
    <w:p w14:paraId="01572F2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T1B = fnms(0.5, T1A, T1z);</w:t>
      </w:r>
    </w:p>
    <w:p w14:paraId="08B79A4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T1C = T1y + T1B;</w:t>
      </w:r>
    </w:p>
    <w:p w14:paraId="06A6130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T20 = T1B - T1y;</w:t>
      </w:r>
    </w:p>
    <w:p w14:paraId="2C3496E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</w:t>
      </w:r>
    </w:p>
    <w:p w14:paraId="788CC85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Th = zRe[i6];</w:t>
      </w:r>
    </w:p>
    <w:p w14:paraId="4BEF3D5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Ti = zRe[i11];</w:t>
      </w:r>
    </w:p>
    <w:p w14:paraId="3411E30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Tj = zRe[i1];</w:t>
      </w:r>
    </w:p>
    <w:p w14:paraId="2D3FD0B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Tk = Ti + Tj;</w:t>
      </w:r>
    </w:p>
    <w:p w14:paraId="0436233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TJ = fnms(0.5, Tk, Th);</w:t>
      </w:r>
    </w:p>
    <w:p w14:paraId="2BF2CE8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T1h = KP866025403 * (Tj - Ti);</w:t>
      </w:r>
    </w:p>
    <w:p w14:paraId="1CEAC69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T1i = zIm[i6];</w:t>
      </w:r>
    </w:p>
    <w:p w14:paraId="75D0B69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TK = zIm[i11];</w:t>
      </w:r>
    </w:p>
    <w:p w14:paraId="62F999B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TL = zIm[i1];</w:t>
      </w:r>
    </w:p>
    <w:p w14:paraId="1C8BF49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T1j = TK + TL;</w:t>
      </w:r>
    </w:p>
    <w:p w14:paraId="403384F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TM = KP866025403 * (TK - TL);</w:t>
      </w:r>
    </w:p>
    <w:p w14:paraId="138113C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T1k = fnms(0.5, T1j, T1i);</w:t>
      </w:r>
    </w:p>
    <w:p w14:paraId="59E1AD6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Tm = zRe[i9];</w:t>
      </w:r>
    </w:p>
    <w:p w14:paraId="41C589D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Tn = zRe[i14];</w:t>
      </w:r>
    </w:p>
    <w:p w14:paraId="524656B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To = zRe[i4];</w:t>
      </w:r>
    </w:p>
    <w:p w14:paraId="6F78D71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Tp = Tn + To;</w:t>
      </w:r>
    </w:p>
    <w:p w14:paraId="09E03A7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TO = fnms(0.5, Tp, Tm);</w:t>
      </w:r>
    </w:p>
    <w:p w14:paraId="7A2FA83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T1m = KP866025403 * (To - Tn);</w:t>
      </w:r>
    </w:p>
    <w:p w14:paraId="11544C2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T1n = zIm[i9];</w:t>
      </w:r>
    </w:p>
    <w:p w14:paraId="69FA1A7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TP = zIm[i14];</w:t>
      </w:r>
    </w:p>
    <w:p w14:paraId="3AD5CD6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TQ = zIm[i4];</w:t>
      </w:r>
    </w:p>
    <w:p w14:paraId="3734B1A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T1o = TP + TQ;</w:t>
      </w:r>
    </w:p>
    <w:p w14:paraId="7B90C62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TR = KP866025403 * (TP - TQ);</w:t>
      </w:r>
    </w:p>
    <w:p w14:paraId="7C0DFE7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T1p = fnms(0.5, T1o, T1n);</w:t>
      </w:r>
    </w:p>
    <w:p w14:paraId="3FE7D54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Tl = Th + Tk;</w:t>
      </w:r>
    </w:p>
    <w:p w14:paraId="3BEEBC1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Tq = Tm + Tp;</w:t>
      </w:r>
    </w:p>
    <w:p w14:paraId="50B3C03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Tr = Tl + Tq;</w:t>
      </w:r>
    </w:p>
    <w:p w14:paraId="1AE2A8D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TN = TJ - TM;</w:t>
      </w:r>
    </w:p>
    <w:p w14:paraId="04753C2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TS = TO - TR;</w:t>
      </w:r>
    </w:p>
    <w:p w14:paraId="209115B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TT = TN + TS;</w:t>
      </w:r>
    </w:p>
    <w:p w14:paraId="78FA986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T2c = T1i + T1j;</w:t>
      </w:r>
    </w:p>
    <w:p w14:paraId="40B62EA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lastRenderedPageBreak/>
        <w:t>-    T2d = T1n + T1o;</w:t>
      </w:r>
    </w:p>
    <w:p w14:paraId="2828277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T2n = T2c + T2d;</w:t>
      </w:r>
    </w:p>
    <w:p w14:paraId="277ECA9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T1O = T1k - T1h;</w:t>
      </w:r>
    </w:p>
    <w:p w14:paraId="462DB0F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T1P = T1p - T1m;</w:t>
      </w:r>
    </w:p>
    <w:p w14:paraId="61EB6FA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T22 = T1O + T1P;</w:t>
      </w:r>
    </w:p>
    <w:p w14:paraId="2026B3F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T1l = T1h + T1k;</w:t>
      </w:r>
    </w:p>
    <w:p w14:paraId="07D3700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T1q = T1m + T1p;</w:t>
      </w:r>
    </w:p>
    <w:p w14:paraId="557CF60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T1w = T1l + T1q;</w:t>
      </w:r>
    </w:p>
    <w:p w14:paraId="35F7940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TZ = TJ + TM;</w:t>
      </w:r>
    </w:p>
    <w:p w14:paraId="75F6CBC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T10 = TO + TR;</w:t>
      </w:r>
    </w:p>
    <w:p w14:paraId="17F5499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T11 = TZ + T10;</w:t>
      </w:r>
    </w:p>
    <w:p w14:paraId="3815290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1ED4D9F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T6 = zRe[i3];</w:t>
      </w:r>
    </w:p>
    <w:p w14:paraId="66BA0D4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T7 = zRe[i8];</w:t>
      </w:r>
    </w:p>
    <w:p w14:paraId="0A9C3A0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T8 = zRe[i13];</w:t>
      </w:r>
    </w:p>
    <w:p w14:paraId="266A10B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T9 = T7 + T8;</w:t>
      </w:r>
    </w:p>
    <w:p w14:paraId="4E0FA92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Ty = fnms(0.5, T9, T6);</w:t>
      </w:r>
    </w:p>
    <w:p w14:paraId="49D8F5E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T16 = KP866025403 * (T8 - T7);</w:t>
      </w:r>
    </w:p>
    <w:p w14:paraId="235DF29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T17 = zIm[i3];</w:t>
      </w:r>
    </w:p>
    <w:p w14:paraId="662F43C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Tz = zIm[i8];</w:t>
      </w:r>
    </w:p>
    <w:p w14:paraId="3E47C50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TA = zIm[i13];</w:t>
      </w:r>
    </w:p>
    <w:p w14:paraId="625E0C3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T18 = Tz + TA;</w:t>
      </w:r>
    </w:p>
    <w:p w14:paraId="4D08353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TB = KP866025403 * (Tz - TA);</w:t>
      </w:r>
    </w:p>
    <w:p w14:paraId="4EEE232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T19 = fnms(0.5, T18, T17);</w:t>
      </w:r>
    </w:p>
    <w:p w14:paraId="20C81E8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Tb = zRe[i12];</w:t>
      </w:r>
    </w:p>
    <w:p w14:paraId="38492A0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Tc = zRe[i2];</w:t>
      </w:r>
    </w:p>
    <w:p w14:paraId="69DEB68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Td = zRe[i7];</w:t>
      </w:r>
    </w:p>
    <w:p w14:paraId="200CF3F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Te = Tc + Td;</w:t>
      </w:r>
    </w:p>
    <w:p w14:paraId="2BF7466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TD = fnms(0.5, Te, Tb);</w:t>
      </w:r>
    </w:p>
    <w:p w14:paraId="4854E62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T1b = KP866025403 * (Td - Tc);</w:t>
      </w:r>
    </w:p>
    <w:p w14:paraId="7C0E9FB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T1c = zIm[i12];</w:t>
      </w:r>
    </w:p>
    <w:p w14:paraId="5811194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TE = zIm[i2];</w:t>
      </w:r>
    </w:p>
    <w:p w14:paraId="23027EE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TF = zIm[i7];</w:t>
      </w:r>
    </w:p>
    <w:p w14:paraId="31CAFE7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l-NL"/>
        </w:rPr>
      </w:pPr>
      <w:r w:rsidRPr="00FA50D8">
        <w:rPr>
          <w:rFonts w:ascii="Courier New" w:hAnsi="Courier New" w:cs="Courier New"/>
          <w:noProof/>
          <w:sz w:val="18"/>
          <w:szCs w:val="18"/>
          <w:lang w:val="nl-NL"/>
        </w:rPr>
        <w:t>-    T1d = TE + TF;</w:t>
      </w:r>
    </w:p>
    <w:p w14:paraId="53901A6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l-NL"/>
        </w:rPr>
      </w:pPr>
      <w:r w:rsidRPr="00FA50D8">
        <w:rPr>
          <w:rFonts w:ascii="Courier New" w:hAnsi="Courier New" w:cs="Courier New"/>
          <w:noProof/>
          <w:sz w:val="18"/>
          <w:szCs w:val="18"/>
          <w:lang w:val="nl-NL"/>
        </w:rPr>
        <w:t>-    TG = KP866025403 * (TE - TF);</w:t>
      </w:r>
    </w:p>
    <w:p w14:paraId="5A52BE9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T1e = fnms(0.5, T1d, T1c);</w:t>
      </w:r>
    </w:p>
    <w:p w14:paraId="3366450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Ta = T6 + T9;</w:t>
      </w:r>
    </w:p>
    <w:p w14:paraId="7573E54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Tf = Tb + Te;</w:t>
      </w:r>
    </w:p>
    <w:p w14:paraId="7A2FC1A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Tg = Ta + Tf;</w:t>
      </w:r>
    </w:p>
    <w:p w14:paraId="15256DC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TC = Ty - TB;</w:t>
      </w:r>
    </w:p>
    <w:p w14:paraId="57F0343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TH = TD - TG;</w:t>
      </w:r>
    </w:p>
    <w:p w14:paraId="3511120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TI = TC + TH;</w:t>
      </w:r>
    </w:p>
    <w:p w14:paraId="6AED78C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T2f = T17 + T18;</w:t>
      </w:r>
    </w:p>
    <w:p w14:paraId="333F22C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T2g = T1c + T1d;</w:t>
      </w:r>
    </w:p>
    <w:p w14:paraId="182677B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T2m = T2f + T2g;</w:t>
      </w:r>
    </w:p>
    <w:p w14:paraId="16CBD3F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T1R = T19 - T16;</w:t>
      </w:r>
    </w:p>
    <w:p w14:paraId="248F89D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T1S = T1e - T1b;</w:t>
      </w:r>
    </w:p>
    <w:p w14:paraId="31A6DDA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T21 = T1R + T1S;</w:t>
      </w:r>
    </w:p>
    <w:p w14:paraId="699261D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T1a = T16 + T19;</w:t>
      </w:r>
    </w:p>
    <w:p w14:paraId="2FC0D0A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T1f = T1b + T1e;</w:t>
      </w:r>
    </w:p>
    <w:p w14:paraId="13112BB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T1v = T1a + T1f;</w:t>
      </w:r>
    </w:p>
    <w:p w14:paraId="14C7339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TW = Ty + TB;</w:t>
      </w:r>
    </w:p>
    <w:p w14:paraId="3914255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TX = TD + TG;</w:t>
      </w:r>
    </w:p>
    <w:p w14:paraId="54E8640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TY = TW + TX;</w:t>
      </w:r>
    </w:p>
    <w:p w14:paraId="72512A1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</w:t>
      </w:r>
    </w:p>
    <w:p w14:paraId="2EC8A93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T2a = KP559016994 * (Tg - Tr);</w:t>
      </w:r>
    </w:p>
    <w:p w14:paraId="6311972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Ts = Tg + Tr;</w:t>
      </w:r>
    </w:p>
    <w:p w14:paraId="34E06EA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T29 = fnms(KP250000000, Ts, T5);</w:t>
      </w:r>
    </w:p>
    <w:p w14:paraId="21022BC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T2e = T2c - T2d;</w:t>
      </w:r>
    </w:p>
    <w:p w14:paraId="6B5637B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T2h = T2f - T2g;</w:t>
      </w:r>
    </w:p>
    <w:p w14:paraId="65A4AA8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T2i = fnms(KP587785252, T2h, KP951056516 * T2e);</w:t>
      </w:r>
    </w:p>
    <w:p w14:paraId="792E82F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T2k = fmac(KP951056516, T2h, KP587785252 * T2e);</w:t>
      </w:r>
    </w:p>
    <w:p w14:paraId="0862FE9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zRe[i0] = T5 + Ts;</w:t>
      </w:r>
    </w:p>
    <w:p w14:paraId="58CED8E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T2j = T2a + T29;</w:t>
      </w:r>
    </w:p>
    <w:p w14:paraId="1264DAA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zRe[i12] = T2j - T2k;</w:t>
      </w:r>
    </w:p>
    <w:p w14:paraId="422541B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zRe[i3] = T2j + T2k;</w:t>
      </w:r>
    </w:p>
    <w:p w14:paraId="2A56C56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T2b = T29 - T2a;</w:t>
      </w:r>
    </w:p>
    <w:p w14:paraId="5DE0A60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zRe[i6] = T2b - T2i;</w:t>
      </w:r>
    </w:p>
    <w:p w14:paraId="0E4F87E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zRe[i9] = T2b + T2i;</w:t>
      </w:r>
    </w:p>
    <w:p w14:paraId="1C1CBB4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</w:t>
      </w:r>
    </w:p>
    <w:p w14:paraId="154A366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lastRenderedPageBreak/>
        <w:t>-    T2q = KP559016994 * (T2m - T2n);</w:t>
      </w:r>
    </w:p>
    <w:p w14:paraId="5B16583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T2o = T2m + T2n;</w:t>
      </w:r>
    </w:p>
    <w:p w14:paraId="03445DA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T2p = fnms(KP250000000, T2o, T2l);</w:t>
      </w:r>
    </w:p>
    <w:p w14:paraId="70C89CD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T2s = Tl - Tq;</w:t>
      </w:r>
    </w:p>
    <w:p w14:paraId="5B34C1A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T2t = Ta - Tf;</w:t>
      </w:r>
    </w:p>
    <w:p w14:paraId="11F6691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T2u = fnms(KP587785252, T2t, KP951056516 * T2s);</w:t>
      </w:r>
    </w:p>
    <w:p w14:paraId="352AFC3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T2w = fmac(KP951056516, T2t, KP587785252 * T2s);</w:t>
      </w:r>
    </w:p>
    <w:p w14:paraId="4D198CF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zIm[i0] = T2l + T2o;</w:t>
      </w:r>
    </w:p>
    <w:p w14:paraId="6840A24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T2v = T2q + T2p;</w:t>
      </w:r>
    </w:p>
    <w:p w14:paraId="129FA9B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zIm[i3] = T2v - T2w;</w:t>
      </w:r>
    </w:p>
    <w:p w14:paraId="123E6C0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zIm[i12] = T2w + T2v;</w:t>
      </w:r>
    </w:p>
    <w:p w14:paraId="7FC247B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T2r = T2p - T2q;</w:t>
      </w:r>
    </w:p>
    <w:p w14:paraId="5B4714A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zIm[i9] = T2r - T2u;</w:t>
      </w:r>
    </w:p>
    <w:p w14:paraId="50EFE8D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zIm[i6] = T2u + T2r;</w:t>
      </w:r>
    </w:p>
    <w:p w14:paraId="1EC547D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</w:t>
      </w:r>
    </w:p>
    <w:p w14:paraId="1161EFF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T1M = KP559016994 * (TI - TT);</w:t>
      </w:r>
    </w:p>
    <w:p w14:paraId="754020B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TU = TI + TT;</w:t>
      </w:r>
    </w:p>
    <w:p w14:paraId="3834C11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T1L = fnms(KP250000000, TU, Tx);</w:t>
      </w:r>
    </w:p>
    <w:p w14:paraId="5AE12FE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T1Q = T1O - T1P;</w:t>
      </w:r>
    </w:p>
    <w:p w14:paraId="0BF79DD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T1T = T1R - T1S;</w:t>
      </w:r>
    </w:p>
    <w:p w14:paraId="3570052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T1U = fnms(KP587785252, T1T, KP951056516 * T1Q);</w:t>
      </w:r>
    </w:p>
    <w:p w14:paraId="2583335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T1W = fmac(KP951056516, T1T, KP587785252 * T1Q);</w:t>
      </w:r>
    </w:p>
    <w:p w14:paraId="3554651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zRe[i10] = Tx + TU;</w:t>
      </w:r>
    </w:p>
    <w:p w14:paraId="01B72C2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T1V = T1M + T1L;</w:t>
      </w:r>
    </w:p>
    <w:p w14:paraId="6B2687B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zRe[i7] = T1V - T1W;</w:t>
      </w:r>
    </w:p>
    <w:p w14:paraId="40329C9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zRe[i13] = T1V + T1W;</w:t>
      </w:r>
    </w:p>
    <w:p w14:paraId="70ADC3C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T1N = T1L - T1M;</w:t>
      </w:r>
    </w:p>
    <w:p w14:paraId="553CF70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zRe[i1] = T1N - T1U;</w:t>
      </w:r>
    </w:p>
    <w:p w14:paraId="1EDE591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zRe[i4] = T1N + T1U;</w:t>
      </w:r>
    </w:p>
    <w:p w14:paraId="530D412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</w:t>
      </w:r>
    </w:p>
    <w:p w14:paraId="3E89D8B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T25 = KP559016994 * (T21 - T22);</w:t>
      </w:r>
    </w:p>
    <w:p w14:paraId="494C23B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T23 = T21 + T22;</w:t>
      </w:r>
    </w:p>
    <w:p w14:paraId="0902527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T24 = fnms(KP250000000, T23, T20);</w:t>
      </w:r>
    </w:p>
    <w:p w14:paraId="39232B5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T1X = TN - TS;</w:t>
      </w:r>
    </w:p>
    <w:p w14:paraId="1541E58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T1Y = TC - TH;</w:t>
      </w:r>
    </w:p>
    <w:p w14:paraId="1C0FEFE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T1Z = fnms(KP587785252, T1Y, KP951056516 * T1X);</w:t>
      </w:r>
    </w:p>
    <w:p w14:paraId="2A72FB5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T28 = fmac(KP951056516, T1Y, KP587785252 * T1X);</w:t>
      </w:r>
    </w:p>
    <w:p w14:paraId="1820CF3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zIm[i10] = T20 + T23;</w:t>
      </w:r>
    </w:p>
    <w:p w14:paraId="3DBB051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T27 = T25 + T24;</w:t>
      </w:r>
    </w:p>
    <w:p w14:paraId="4ABF2A7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zIm[i13] = T27 - T28;</w:t>
      </w:r>
    </w:p>
    <w:p w14:paraId="22CCA1F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zIm[i7] = T28 + T27;</w:t>
      </w:r>
    </w:p>
    <w:p w14:paraId="1F6D99C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T26 = T24 - T25;</w:t>
      </w:r>
    </w:p>
    <w:p w14:paraId="4AB1517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zIm[i1] = T1Z + T26;</w:t>
      </w:r>
    </w:p>
    <w:p w14:paraId="0F8F2AD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zIm[i4] = T26 - T1Z;</w:t>
      </w:r>
    </w:p>
    <w:p w14:paraId="026AF6B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</w:t>
      </w:r>
    </w:p>
    <w:p w14:paraId="5C885D7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T1x = KP559016994 * (T1v - T1w);</w:t>
      </w:r>
    </w:p>
    <w:p w14:paraId="76768FE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T1D = T1v + T1w;</w:t>
      </w:r>
    </w:p>
    <w:p w14:paraId="3D7B4A1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T1E = fnms(KP250000000, T1D, T1C);</w:t>
      </w:r>
    </w:p>
    <w:p w14:paraId="3DD61E9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T1G = TW - TX;</w:t>
      </w:r>
    </w:p>
    <w:p w14:paraId="5A6120B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T1H = TZ - T10;</w:t>
      </w:r>
    </w:p>
    <w:p w14:paraId="5B31B2D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T1I = fmac(KP951056516, T1G, KP587785252 * T1H);</w:t>
      </w:r>
    </w:p>
    <w:p w14:paraId="1CA8086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T1J = fnms(KP587785252, T1G, KP951056516 * T1H);</w:t>
      </w:r>
    </w:p>
    <w:p w14:paraId="755726C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zIm[i5] = T1C + T1D;</w:t>
      </w:r>
    </w:p>
    <w:p w14:paraId="2B7714C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T1K = T1E - T1x;</w:t>
      </w:r>
    </w:p>
    <w:p w14:paraId="12640B2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zIm[i11] = T1J + T1K;</w:t>
      </w:r>
    </w:p>
    <w:p w14:paraId="230CA53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zIm[i14] = T1K - T1J;</w:t>
      </w:r>
    </w:p>
    <w:p w14:paraId="372C1FB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T1F = T1x + T1E;</w:t>
      </w:r>
    </w:p>
    <w:p w14:paraId="32C9109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zIm[i8] = T1F - T1I;</w:t>
      </w:r>
    </w:p>
    <w:p w14:paraId="668F10C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zIm[i2] = T1I + T1F;</w:t>
      </w:r>
    </w:p>
    <w:p w14:paraId="19848A6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</w:t>
      </w:r>
    </w:p>
    <w:p w14:paraId="0CBE438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T13 = KP559016994 * (TY - T11);</w:t>
      </w:r>
    </w:p>
    <w:p w14:paraId="7A32193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T12 = TY + T11;</w:t>
      </w:r>
    </w:p>
    <w:p w14:paraId="6EFD43A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T14 = fnms(KP250000000, T12, TV);</w:t>
      </w:r>
    </w:p>
    <w:p w14:paraId="0518D88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T1g = T1a - T1f;</w:t>
      </w:r>
    </w:p>
    <w:p w14:paraId="25366BF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T1r = T1l - T1q;</w:t>
      </w:r>
    </w:p>
    <w:p w14:paraId="33D87E7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T1s = fmac(KP951056516, T1g, KP587785252 * T1r);</w:t>
      </w:r>
    </w:p>
    <w:p w14:paraId="137809E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T1u = fnms(KP587785252, T1g, KP951056516 * T1r);</w:t>
      </w:r>
    </w:p>
    <w:p w14:paraId="7F217E2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zRe[i5] = TV + T12;</w:t>
      </w:r>
    </w:p>
    <w:p w14:paraId="42F1425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T1t = T14 - T13;</w:t>
      </w:r>
    </w:p>
    <w:p w14:paraId="3C8B931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zRe[i11] = T1t - T1u;</w:t>
      </w:r>
    </w:p>
    <w:p w14:paraId="5195F69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lastRenderedPageBreak/>
        <w:t>-    zRe[i14] = T1t + T1u;</w:t>
      </w:r>
    </w:p>
    <w:p w14:paraId="01223C5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T15 = T13 + T14;</w:t>
      </w:r>
    </w:p>
    <w:p w14:paraId="19720A5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zRe[i2] = T15 - T1s;</w:t>
      </w:r>
    </w:p>
    <w:p w14:paraId="47033D3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zRe[i8] = T15 + T1s;</w:t>
      </w:r>
    </w:p>
    <w:p w14:paraId="6250404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+    short in0, in8, in16, in24, in32, in1, in9, in17, in25, in33, in2, in10, in18, in26, in34;</w:t>
      </w:r>
    </w:p>
    <w:p w14:paraId="3BBDFAE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+    float fi1, fi2, fi3, fi4, fi5, fi6, fi7, fi8, fi9, fi10, fi11, fi12, fi13, fi14, fi15;</w:t>
      </w:r>
    </w:p>
    <w:p w14:paraId="024EF1A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 xml:space="preserve">+    float fi16, fi17, fi18, fi19, fi20, fi21, fi22, fi23, fi24, fi25, fi26, fi27, fi28, fi29, fi30; </w:t>
      </w:r>
    </w:p>
    <w:p w14:paraId="2999013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 xml:space="preserve">+    float f2i1, f2i2, f2i3, f2i4, f2i5, f2i6, f2i7, f2i8, f2i9, f2i10, f2i11, f2i12; </w:t>
      </w:r>
    </w:p>
    <w:p w14:paraId="6DD140C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+    float f2i13, f2i14, f2i15, f2i16, f2i17, f2i18, f2i19, f2i20, f2i21, f2i22, f2i23, f2i24;</w:t>
      </w:r>
    </w:p>
    <w:p w14:paraId="0FAEE4F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+    float f3i1, f3i2, f3i3, f3i4, f3i5, f3i6, f3i7, f3i8, f3i9, f3i10, f3i11, f3i12, f3i13, f3i14, f3i15; //CR</w:t>
      </w:r>
    </w:p>
    <w:p w14:paraId="4391B28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 xml:space="preserve">+    float f4i1,f4i2, f4i3, f4i4, f4i5,f4i6, f4i7, f4i8, f4i9; </w:t>
      </w:r>
    </w:p>
    <w:p w14:paraId="477A37F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+    float f4i10, f4i11, f4i12, f4i13, f4i14, f4i15, f4i16, f4i17, f4i18, f4i19, f4i20, fo1, fo2, fo3, fo4;</w:t>
      </w:r>
    </w:p>
    <w:p w14:paraId="36C0BEB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+    float fo5,fo6, fo7, fo8, fo9,fo10, fo11, fo12, fo13, fo14, fo15, fo16, fo17, fo18;</w:t>
      </w:r>
    </w:p>
    <w:p w14:paraId="1B60513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float f2o1, f2o2, f2o3, f2o4, f2o5, f2o6, f2o7, f2o8, f2o9,f2o10, f2o11, f2o12, f2o13;</w:t>
      </w:r>
    </w:p>
    <w:p w14:paraId="591948D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float f2o14, f2o15, f3o1, f3o2, f3o3, f3o4, f3o5, f3o6, f3o7,f3o8, f3o9, f3o10, f3o11;</w:t>
      </w:r>
    </w:p>
    <w:p w14:paraId="3A0BEBA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float f3o12, f3o13, f3o14, f3o15, f4o1,f4o2, f4o3, f4o4, f4o5, f4o6;</w:t>
      </w:r>
    </w:p>
    <w:p w14:paraId="765BF1B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float f4o7, f4o8, f4o9, f4o10,f4o11, f4o12, f4o13, f4o14, f4o15, f4o16, f4o17, f4o18, f4o19;</w:t>
      </w:r>
    </w:p>
    <w:p w14:paraId="4055762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</w:t>
      </w:r>
    </w:p>
    <w:p w14:paraId="29A2097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in0 = Idx[0];</w:t>
      </w:r>
    </w:p>
    <w:p w14:paraId="4850D6A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in8 = Idx[n1];</w:t>
      </w:r>
    </w:p>
    <w:p w14:paraId="604834D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in16 = Idx[n1*2];</w:t>
      </w:r>
    </w:p>
    <w:p w14:paraId="4D1EEF7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in24 = Idx[n1*3];</w:t>
      </w:r>
    </w:p>
    <w:p w14:paraId="36D5BB9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in32 = Idx[n1*4];</w:t>
      </w:r>
    </w:p>
    <w:p w14:paraId="408B5AE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in1 = Idx[n1*5];</w:t>
      </w:r>
    </w:p>
    <w:p w14:paraId="3D2AA30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in9 = Idx[n1*6];</w:t>
      </w:r>
    </w:p>
    <w:p w14:paraId="27BD71A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in17 = Idx[n1*7];</w:t>
      </w:r>
    </w:p>
    <w:p w14:paraId="29BED8C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in25 = Idx[n1*8];</w:t>
      </w:r>
    </w:p>
    <w:p w14:paraId="198F4FD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in33 = Idx[n1*9];</w:t>
      </w:r>
    </w:p>
    <w:p w14:paraId="29F5D2A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in2 = Idx[n1*10];</w:t>
      </w:r>
    </w:p>
    <w:p w14:paraId="569E2BD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in10 = Idx[n1*11];</w:t>
      </w:r>
    </w:p>
    <w:p w14:paraId="0D04267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in18 = Idx[n1*12];</w:t>
      </w:r>
    </w:p>
    <w:p w14:paraId="7344F49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in26 = Idx[n1*13];</w:t>
      </w:r>
    </w:p>
    <w:p w14:paraId="3767BEF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in34 = Idx[n1*14];</w:t>
      </w:r>
    </w:p>
    <w:p w14:paraId="2214C9B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128A503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f2i13 = zRe[in0];</w:t>
      </w:r>
    </w:p>
    <w:p w14:paraId="5F34EBD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f2i14 = zIm[in0];</w:t>
      </w:r>
    </w:p>
    <w:p w14:paraId="0C4822A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f2i21 = zRe[in1];</w:t>
      </w:r>
    </w:p>
    <w:p w14:paraId="4665ECB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f2i22 = zRe[in2];</w:t>
      </w:r>
    </w:p>
    <w:p w14:paraId="4F37A52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f2i23 = zIm[in1];</w:t>
      </w:r>
    </w:p>
    <w:p w14:paraId="24C71C7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f2i24 = zIm[in2];</w:t>
      </w:r>
    </w:p>
    <w:p w14:paraId="059ABDA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1C6B1FD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f2i15 = f2i21 + f2i22;</w:t>
      </w:r>
    </w:p>
    <w:p w14:paraId="54B04E7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f2i16 = FFT_15PONIT_WNK4 * (f2i22 - f2i21);</w:t>
      </w:r>
    </w:p>
    <w:p w14:paraId="0ABF3E9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f2i17 = FFT_15PONIT_WNK4 * (f2i23 - f2i24);</w:t>
      </w:r>
    </w:p>
    <w:p w14:paraId="65D1F1E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f2i18 = f2i23 + f2i24;</w:t>
      </w:r>
    </w:p>
    <w:p w14:paraId="42397E0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fi1 = f2i13 + f2i15;</w:t>
      </w:r>
    </w:p>
    <w:p w14:paraId="32A500A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fi2 = f2i14 + f2i18;</w:t>
      </w:r>
    </w:p>
    <w:p w14:paraId="7F17CBC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4EF196D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f2i19 = fnms(0.5f, f2i15, f2i13);</w:t>
      </w:r>
    </w:p>
    <w:p w14:paraId="25339DC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f2i20 = fnms(0.5f, f2i18, f2i14);</w:t>
      </w:r>
    </w:p>
    <w:p w14:paraId="4838AA9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fi3 = f2i19 - f2i17;</w:t>
      </w:r>
    </w:p>
    <w:p w14:paraId="40F45D4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fi4 = f2i19 + f2i17;</w:t>
      </w:r>
    </w:p>
    <w:p w14:paraId="79AA8BF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fi5 = f2i16 + f2i20;</w:t>
      </w:r>
    </w:p>
    <w:p w14:paraId="1EC928A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fi6 = f2i20 - f2i16;</w:t>
      </w:r>
    </w:p>
    <w:p w14:paraId="262A3E8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3DACA38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f3i1 = zRe[in9];</w:t>
      </w:r>
    </w:p>
    <w:p w14:paraId="230AECA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f4i2 = zRe[in10];</w:t>
      </w:r>
    </w:p>
    <w:p w14:paraId="7526993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f4i3 = zRe[in8];</w:t>
      </w:r>
    </w:p>
    <w:p w14:paraId="64D1A4A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f3i2 = f4i2 + f4i3;</w:t>
      </w:r>
    </w:p>
    <w:p w14:paraId="59A79A3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f3i3 = fnms(0.5f, f3i2, f3i1);</w:t>
      </w:r>
    </w:p>
    <w:p w14:paraId="0DD475F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f3i4 = FFT_15PONIT_WNK4 * (f4i3 - f4i2);</w:t>
      </w:r>
    </w:p>
    <w:p w14:paraId="2ABD745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lastRenderedPageBreak/>
        <w:t>+</w:t>
      </w:r>
    </w:p>
    <w:p w14:paraId="41252CF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f3i5 = zIm[in9];</w:t>
      </w:r>
    </w:p>
    <w:p w14:paraId="4A3B914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f4i4 = zIm[in10];</w:t>
      </w:r>
    </w:p>
    <w:p w14:paraId="6A41CA9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f4i5 = zIm[in8];</w:t>
      </w:r>
    </w:p>
    <w:p w14:paraId="7906666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f3i6 = f4i4 + f4i5;</w:t>
      </w:r>
    </w:p>
    <w:p w14:paraId="0593BCA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f3i7 = FFT_15PONIT_WNK4 * (f4i4 - f4i5);</w:t>
      </w:r>
    </w:p>
    <w:p w14:paraId="0FB881A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f3i8 = fnms(0.5f, f3i6, f3i5);</w:t>
      </w:r>
    </w:p>
    <w:p w14:paraId="34536FC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</w:t>
      </w:r>
    </w:p>
    <w:p w14:paraId="7FF3623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f3i9 = zRe[in33];</w:t>
      </w:r>
    </w:p>
    <w:p w14:paraId="370C5BD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f4i6 = zRe[in34];</w:t>
      </w:r>
    </w:p>
    <w:p w14:paraId="702BD18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f4i7 = zRe[in32];</w:t>
      </w:r>
    </w:p>
    <w:p w14:paraId="5C11BEA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f3i10 = f4i6 + f4i7;</w:t>
      </w:r>
    </w:p>
    <w:p w14:paraId="2FCCA0E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f3i11 = fnms(0.5f, f3i10, f3i9);</w:t>
      </w:r>
    </w:p>
    <w:p w14:paraId="5846992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f3i12 = FFT_15PONIT_WNK4 * (f4i7 - f4i6);</w:t>
      </w:r>
    </w:p>
    <w:p w14:paraId="276DA2E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</w:t>
      </w:r>
    </w:p>
    <w:p w14:paraId="340FC4A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f3i13 = zIm[in33];</w:t>
      </w:r>
    </w:p>
    <w:p w14:paraId="5BF6EAE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f4i8 = zIm[in34];</w:t>
      </w:r>
    </w:p>
    <w:p w14:paraId="2A9E129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f4i9 = zIm[in32];</w:t>
      </w:r>
    </w:p>
    <w:p w14:paraId="0D3BAB3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f3i14 = f4i8 + f4i9;</w:t>
      </w:r>
    </w:p>
    <w:p w14:paraId="4524CCC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f3i15 = FFT_15PONIT_WNK4 * (f4i8 - f4i9);</w:t>
      </w:r>
    </w:p>
    <w:p w14:paraId="2FCFC52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f4i1 = fnms(0.5f, f3i14, f3i13);</w:t>
      </w:r>
    </w:p>
    <w:p w14:paraId="50CC50F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</w:t>
      </w:r>
    </w:p>
    <w:p w14:paraId="494B437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fi7 = f3i1 + f3i2;</w:t>
      </w:r>
    </w:p>
    <w:p w14:paraId="6766F78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fi8 = f3i9 + f3i10;</w:t>
      </w:r>
    </w:p>
    <w:p w14:paraId="7431E53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fi9 = fi7 + fi8;</w:t>
      </w:r>
    </w:p>
    <w:p w14:paraId="3932F7D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fi10 = f3i3 - f3i7;</w:t>
      </w:r>
    </w:p>
    <w:p w14:paraId="735A1DE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fi11 = f3i11 - f3i15;</w:t>
      </w:r>
    </w:p>
    <w:p w14:paraId="633A5FB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fi12 = fi10 + fi11;</w:t>
      </w:r>
    </w:p>
    <w:p w14:paraId="5175E07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fi13 = f3i5 + f3i6;</w:t>
      </w:r>
    </w:p>
    <w:p w14:paraId="3230326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fi14 = f3i13 + f3i14;</w:t>
      </w:r>
    </w:p>
    <w:p w14:paraId="7E0A941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fi15 = fi13 + fi14;</w:t>
      </w:r>
    </w:p>
    <w:p w14:paraId="76DF840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fi16 = f3i8 - f3i4;</w:t>
      </w:r>
    </w:p>
    <w:p w14:paraId="77D7F1C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fi17 = f4i1 - f3i12;</w:t>
      </w:r>
    </w:p>
    <w:p w14:paraId="326444C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fi18 = fi16 + fi17;</w:t>
      </w:r>
    </w:p>
    <w:p w14:paraId="4BAF512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fi19 = f3i4 + f3i8;</w:t>
      </w:r>
    </w:p>
    <w:p w14:paraId="1FC8E3E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fi20 = f3i12 + f4i1;</w:t>
      </w:r>
    </w:p>
    <w:p w14:paraId="78DB676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fi21 = fi19 + fi20;</w:t>
      </w:r>
    </w:p>
    <w:p w14:paraId="141C03B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fi22 = f3i3 + f3i7;</w:t>
      </w:r>
    </w:p>
    <w:p w14:paraId="11C736A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fi23 = f3i11 + f3i15;</w:t>
      </w:r>
    </w:p>
    <w:p w14:paraId="2288A73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fi24 = fi22 + fi23;</w:t>
      </w:r>
    </w:p>
    <w:p w14:paraId="6F82ECA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0CBE759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f4i10 = zRe[in24];</w:t>
      </w:r>
    </w:p>
    <w:p w14:paraId="01B1623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fo6 = zRe[in25];</w:t>
      </w:r>
    </w:p>
    <w:p w14:paraId="0D12B63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fo7 = zRe[in26];</w:t>
      </w:r>
    </w:p>
    <w:p w14:paraId="21E4758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f4i11 = fo6 + fo7;</w:t>
      </w:r>
    </w:p>
    <w:p w14:paraId="547EADC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FA50D8">
        <w:rPr>
          <w:rFonts w:ascii="Courier New" w:hAnsi="Courier New" w:cs="Courier New"/>
          <w:noProof/>
          <w:sz w:val="18"/>
          <w:szCs w:val="18"/>
          <w:lang w:val="da-DK"/>
        </w:rPr>
        <w:t>+    f4i12 = fnms(0.5f, f4i11, f4i10);</w:t>
      </w:r>
    </w:p>
    <w:p w14:paraId="1ADE91A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FA50D8">
        <w:rPr>
          <w:rFonts w:ascii="Courier New" w:hAnsi="Courier New" w:cs="Courier New"/>
          <w:noProof/>
          <w:sz w:val="18"/>
          <w:szCs w:val="18"/>
          <w:lang w:val="da-DK"/>
        </w:rPr>
        <w:t>+    f4i13 = FFT_15PONIT_WNK4 * (fo7 - fo6);</w:t>
      </w:r>
    </w:p>
    <w:p w14:paraId="6785FB9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+</w:t>
      </w:r>
    </w:p>
    <w:p w14:paraId="1A12E1B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+    f4i14 = zIm[in24];</w:t>
      </w:r>
    </w:p>
    <w:p w14:paraId="616948D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+    fo8 = zIm[in25];</w:t>
      </w:r>
    </w:p>
    <w:p w14:paraId="1F1B945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fo9 = zIm[in26];</w:t>
      </w:r>
    </w:p>
    <w:p w14:paraId="0017286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f4i15 = fo8 + fo9;</w:t>
      </w:r>
    </w:p>
    <w:p w14:paraId="1375938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FA50D8">
        <w:rPr>
          <w:rFonts w:ascii="Courier New" w:hAnsi="Courier New" w:cs="Courier New"/>
          <w:noProof/>
          <w:sz w:val="18"/>
          <w:szCs w:val="18"/>
          <w:lang w:val="da-DK"/>
        </w:rPr>
        <w:t>+    f4i16 = FFT_15PONIT_WNK4 * (fo8 - fo9);</w:t>
      </w:r>
    </w:p>
    <w:p w14:paraId="20A90D3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f4i17 = fnms(0.5f, f4i15, f4i14);</w:t>
      </w:r>
    </w:p>
    <w:p w14:paraId="106CCB7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38C59B3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f4i18 = zRe[in18];</w:t>
      </w:r>
    </w:p>
    <w:p w14:paraId="0FE0A62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f2o10 = zRe[in16];</w:t>
      </w:r>
    </w:p>
    <w:p w14:paraId="38524AA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f2o11 = zRe[in17];</w:t>
      </w:r>
    </w:p>
    <w:p w14:paraId="4807D75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f4i19 = f2o10 + f2o11;</w:t>
      </w:r>
    </w:p>
    <w:p w14:paraId="6FDE090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f4i20 = fnms(0.5f, f4i19, f4i18);</w:t>
      </w:r>
    </w:p>
    <w:p w14:paraId="340DA0F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fo1 = FFT_15PONIT_WNK4 * (f2o11 - f2o10);</w:t>
      </w:r>
    </w:p>
    <w:p w14:paraId="09E4355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12DFF54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fo2 = zIm[in18];</w:t>
      </w:r>
    </w:p>
    <w:p w14:paraId="34D132A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f2o12 = zIm[in16];</w:t>
      </w:r>
    </w:p>
    <w:p w14:paraId="589121A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f2o13 = zIm[in17];</w:t>
      </w:r>
    </w:p>
    <w:p w14:paraId="52C526F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fo3 = f2o12 + f2o13;</w:t>
      </w:r>
    </w:p>
    <w:p w14:paraId="7073972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fo4 = FFT_15PONIT_WNK4 * (f2o12 - f2o13);</w:t>
      </w:r>
    </w:p>
    <w:p w14:paraId="1D7ACEC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fo5 = fnms(0.5f, fo3, fo2);</w:t>
      </w:r>
    </w:p>
    <w:p w14:paraId="0B5C25E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</w:t>
      </w:r>
    </w:p>
    <w:p w14:paraId="6927C95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fi25 = f4i10 + f4i11;</w:t>
      </w:r>
    </w:p>
    <w:p w14:paraId="3663088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lastRenderedPageBreak/>
        <w:t>+    fi26 = f4i18 + f4i19;</w:t>
      </w:r>
    </w:p>
    <w:p w14:paraId="104C318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fi27 = fi25 + fi26;</w:t>
      </w:r>
    </w:p>
    <w:p w14:paraId="5614471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fi28 = f4i12 - f4i16;</w:t>
      </w:r>
    </w:p>
    <w:p w14:paraId="62F7B7F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fi29 = f4i20 - fo4;</w:t>
      </w:r>
    </w:p>
    <w:p w14:paraId="54592F3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fi30 = fi28 + fi29;</w:t>
      </w:r>
    </w:p>
    <w:p w14:paraId="7C74F21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f2i1 = f4i14 + f4i15;</w:t>
      </w:r>
    </w:p>
    <w:p w14:paraId="2D788DD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f2i2 = fo2 + fo3;</w:t>
      </w:r>
    </w:p>
    <w:p w14:paraId="04E7169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f2i3 = f2i1 + f2i2;</w:t>
      </w:r>
    </w:p>
    <w:p w14:paraId="305AD81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f2i4 = f4i17 - f4i13;</w:t>
      </w:r>
    </w:p>
    <w:p w14:paraId="282051B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f2i5 = fo5 - fo1;</w:t>
      </w:r>
    </w:p>
    <w:p w14:paraId="7AEB497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f2i6 = f2i4 + f2i5;</w:t>
      </w:r>
    </w:p>
    <w:p w14:paraId="2F6D793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f2i7 = f4i13 + f4i17;</w:t>
      </w:r>
    </w:p>
    <w:p w14:paraId="15CF6AD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f2i8 = fo1 + fo5;</w:t>
      </w:r>
    </w:p>
    <w:p w14:paraId="5141FD9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f2i9 = f2i7 + f2i8;</w:t>
      </w:r>
    </w:p>
    <w:p w14:paraId="6BA9602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f2i10 = f4i12 + f4i16;</w:t>
      </w:r>
    </w:p>
    <w:p w14:paraId="5BDA355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f2i11 = f4i20 + fo4;</w:t>
      </w:r>
    </w:p>
    <w:p w14:paraId="5D3C688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f2i12 = f2i10 + f2i11;</w:t>
      </w:r>
    </w:p>
    <w:p w14:paraId="7182BF6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</w:t>
      </w:r>
    </w:p>
    <w:p w14:paraId="3FF6EE9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fo10 = FFT_15PONIT_WNK1 * (fi27 - fi9);</w:t>
      </w:r>
    </w:p>
    <w:p w14:paraId="7F2C455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fo11 = fi27 + fi9;</w:t>
      </w:r>
    </w:p>
    <w:p w14:paraId="606DDC3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fo12 = fnms(FFT_15PONIT_WNK5, fo11, fi1);</w:t>
      </w:r>
    </w:p>
    <w:p w14:paraId="71A55B1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fo15 = fi13 - fi14;</w:t>
      </w:r>
    </w:p>
    <w:p w14:paraId="6FA4043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fo16 = f2i1 - f2i2;</w:t>
      </w:r>
    </w:p>
    <w:p w14:paraId="0242152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fo13 = fnms(FFT_15PONIT_WNK3, fo16, FFT_15PONIT_WNK2 * fo15);</w:t>
      </w:r>
    </w:p>
    <w:p w14:paraId="3C3195E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fo14 = fmac(FFT_15PONIT_WNK2, fo16, FFT_15PONIT_WNK3 * fo15);</w:t>
      </w:r>
    </w:p>
    <w:p w14:paraId="55500BD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7AE2466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zRe[in0] = fi1 + fo11;</w:t>
      </w:r>
    </w:p>
    <w:p w14:paraId="55B4232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fo17 = fo10 + fo12;</w:t>
      </w:r>
    </w:p>
    <w:p w14:paraId="7AB5767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zRe[in18] = fo17 - fo14;</w:t>
      </w:r>
    </w:p>
    <w:p w14:paraId="1E8FAC1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zRe[in24] = fo17 + fo14;</w:t>
      </w:r>
    </w:p>
    <w:p w14:paraId="08CAEDE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fo18 = fo12 - fo10;</w:t>
      </w:r>
    </w:p>
    <w:p w14:paraId="6C15FCE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zRe[in9] = fo18 - fo13;</w:t>
      </w:r>
    </w:p>
    <w:p w14:paraId="2293198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zRe[in33] = fo18 + fo13;</w:t>
      </w:r>
    </w:p>
    <w:p w14:paraId="00474F8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4AC193D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f2o1 = FFT_15PONIT_WNK1 * (f2i3 - fi15);</w:t>
      </w:r>
    </w:p>
    <w:p w14:paraId="7F51EE6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f2o2 = f2i3 + fi15;</w:t>
      </w:r>
    </w:p>
    <w:p w14:paraId="0534F13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f2o3 = fnms(FFT_15PONIT_WNK5, f2o2, fi2);</w:t>
      </w:r>
    </w:p>
    <w:p w14:paraId="5B15A8C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f2o6 = fi7 - fi8;</w:t>
      </w:r>
    </w:p>
    <w:p w14:paraId="68F8110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f2o7 = fi25 - fi26;</w:t>
      </w:r>
    </w:p>
    <w:p w14:paraId="0FB1879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f2o4 = fnms(FFT_15PONIT_WNK3, f2o7, FFT_15PONIT_WNK2 * f2o6);</w:t>
      </w:r>
    </w:p>
    <w:p w14:paraId="28AA999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f2o5 = fmac(FFT_15PONIT_WNK2, f2o7, FFT_15PONIT_WNK3 * f2o6);</w:t>
      </w:r>
    </w:p>
    <w:p w14:paraId="33D346D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zIm[in0] = fi2 + f2o2;</w:t>
      </w:r>
    </w:p>
    <w:p w14:paraId="4B51922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f2o8 = f2o1 + f2o3;</w:t>
      </w:r>
    </w:p>
    <w:p w14:paraId="1360B92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zIm[in24] = f2o8 - f2o5;</w:t>
      </w:r>
    </w:p>
    <w:p w14:paraId="00AC2F5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zIm[in18] = f2o5 + f2o8;</w:t>
      </w:r>
    </w:p>
    <w:p w14:paraId="689FEC9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f2o9 = f2o3 - f2o1;</w:t>
      </w:r>
    </w:p>
    <w:p w14:paraId="5A448FE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zIm[in33] = f2o9 - f2o4;</w:t>
      </w:r>
    </w:p>
    <w:p w14:paraId="1352ADC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zIm[in9] = f2o4 + f2o9;</w:t>
      </w:r>
    </w:p>
    <w:p w14:paraId="65E1589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</w:t>
      </w:r>
    </w:p>
    <w:p w14:paraId="1111C7D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f2o14 = FFT_15PONIT_WNK1 * (fi30 - fi12);</w:t>
      </w:r>
    </w:p>
    <w:p w14:paraId="722C7B8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f2o15 = fi30 + fi12;</w:t>
      </w:r>
    </w:p>
    <w:p w14:paraId="2F8B4CD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f3o1 = fnms(FFT_15PONIT_WNK5, f2o15, fi3);</w:t>
      </w:r>
    </w:p>
    <w:p w14:paraId="0E0EF46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f3o4 = fi16 - fi17;</w:t>
      </w:r>
    </w:p>
    <w:p w14:paraId="6EC3AEC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f3o5 = f2i4 - f2i5;</w:t>
      </w:r>
    </w:p>
    <w:p w14:paraId="6415A09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f3o2 = fnms(FFT_15PONIT_WNK3, f3o5, FFT_15PONIT_WNK2 * f3o4);</w:t>
      </w:r>
    </w:p>
    <w:p w14:paraId="2CBEFB5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f3o3 = fmac(FFT_15PONIT_WNK2, f3o5, FFT_15PONIT_WNK3 * f3o4);</w:t>
      </w:r>
    </w:p>
    <w:p w14:paraId="35BD898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zRe[in2] = fi3 + f2o15;</w:t>
      </w:r>
    </w:p>
    <w:p w14:paraId="4351039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f3o6 = f2o14 + f3o1;</w:t>
      </w:r>
    </w:p>
    <w:p w14:paraId="160376A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zRe[in17] = f3o6 - f3o3;</w:t>
      </w:r>
    </w:p>
    <w:p w14:paraId="1DEB7A0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zRe[in26] = f3o6 + f3o3;</w:t>
      </w:r>
    </w:p>
    <w:p w14:paraId="6DB5091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f3o7 = f3o1 - f2o14;</w:t>
      </w:r>
    </w:p>
    <w:p w14:paraId="552B0AE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zRe[in8] = f3o7 - f3o2;</w:t>
      </w:r>
    </w:p>
    <w:p w14:paraId="6F4D2AE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zRe[in32] = f3o7 + f3o2;</w:t>
      </w:r>
    </w:p>
    <w:p w14:paraId="7E73157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</w:t>
      </w:r>
    </w:p>
    <w:p w14:paraId="200A54E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f3o8 = FFT_15PONIT_WNK1 * (f2i6 - fi18);</w:t>
      </w:r>
    </w:p>
    <w:p w14:paraId="476845C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f3o9 = f2i6 + fi18;</w:t>
      </w:r>
    </w:p>
    <w:p w14:paraId="064A136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f3o10 = fnms(FFT_15PONIT_WNK5, f3o9, fi6);</w:t>
      </w:r>
    </w:p>
    <w:p w14:paraId="62D61E2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f3o13 = fi10 - fi11;</w:t>
      </w:r>
    </w:p>
    <w:p w14:paraId="4B503EB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f3o14 = fi28 - fi29;</w:t>
      </w:r>
    </w:p>
    <w:p w14:paraId="608316A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f3o11 = fnms(FFT_15PONIT_WNK3, f3o14, FFT_15PONIT_WNK2 * f3o13);</w:t>
      </w:r>
    </w:p>
    <w:p w14:paraId="2008B72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lastRenderedPageBreak/>
        <w:t>+    f3o12 = fmac(FFT_15PONIT_WNK2, f3o14, FFT_15PONIT_WNK3 * f3o13);</w:t>
      </w:r>
    </w:p>
    <w:p w14:paraId="0967D6C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zIm[in2] = fi6 + f3o9;</w:t>
      </w:r>
    </w:p>
    <w:p w14:paraId="6FA8125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f3o15 = f3o8 + f3o10;</w:t>
      </w:r>
    </w:p>
    <w:p w14:paraId="1DD4A9B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zIm[in26] = f3o15 - f3o12;</w:t>
      </w:r>
    </w:p>
    <w:p w14:paraId="027E983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zIm[in17] = f3o12 + f3o15;</w:t>
      </w:r>
    </w:p>
    <w:p w14:paraId="4DA1155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f4o1 = f3o10 - f3o8;</w:t>
      </w:r>
    </w:p>
    <w:p w14:paraId="37BCBBB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zIm[in8] = f3o11 + f4o1;</w:t>
      </w:r>
    </w:p>
    <w:p w14:paraId="5E7B52A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zIm[in32] = f4o1 - f3o11;</w:t>
      </w:r>
    </w:p>
    <w:p w14:paraId="3C1E6FF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</w:t>
      </w:r>
    </w:p>
    <w:p w14:paraId="76BB13E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f4o2 = FFT_15PONIT_WNK1 * (f2i9 - fi21);</w:t>
      </w:r>
    </w:p>
    <w:p w14:paraId="01F75A5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f4o3 = f2i9 + fi21;</w:t>
      </w:r>
    </w:p>
    <w:p w14:paraId="095171C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f4o4 = fnms(FFT_15PONIT_WNK5, f4o3, fi5);</w:t>
      </w:r>
    </w:p>
    <w:p w14:paraId="1486C5A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f4o7 = f2i10 - f2i11;</w:t>
      </w:r>
    </w:p>
    <w:p w14:paraId="1159406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f4o8 = fi22 - fi23;</w:t>
      </w:r>
    </w:p>
    <w:p w14:paraId="280932A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f4o5 = fmac(FFT_15PONIT_WNK2, f4o7, FFT_15PONIT_WNK3 * f4o8);</w:t>
      </w:r>
    </w:p>
    <w:p w14:paraId="03E8465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f4o6 = fnms(FFT_15PONIT_WNK3, f4o7, FFT_15PONIT_WNK2 * f4o8);</w:t>
      </w:r>
    </w:p>
    <w:p w14:paraId="00DE118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zIm[in1] = fi5 + f4o3;</w:t>
      </w:r>
    </w:p>
    <w:p w14:paraId="6253AC3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f4o9 = f4o4 - f4o2;</w:t>
      </w:r>
    </w:p>
    <w:p w14:paraId="3F03A53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f4o10 = f4o2 + f4o4;</w:t>
      </w:r>
    </w:p>
    <w:p w14:paraId="09E5549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</w:t>
      </w:r>
    </w:p>
    <w:p w14:paraId="3DEC08F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zIm[in10] = f4o6 + f4o9;</w:t>
      </w:r>
    </w:p>
    <w:p w14:paraId="2321B8B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zIm[in34] = f4o9 - f4o6;</w:t>
      </w:r>
    </w:p>
    <w:p w14:paraId="5FB8000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zIm[in25] = f4o10 - f4o5;</w:t>
      </w:r>
    </w:p>
    <w:p w14:paraId="30E6B5B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zIm[in16] = f4o5 + f4o10;</w:t>
      </w:r>
    </w:p>
    <w:p w14:paraId="1DD5C96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</w:t>
      </w:r>
    </w:p>
    <w:p w14:paraId="2D9D514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f4o11 = FFT_15PONIT_WNK1 * (f2i12 - fi24);</w:t>
      </w:r>
    </w:p>
    <w:p w14:paraId="07442C9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f4o12 = f2i12 + fi24;</w:t>
      </w:r>
    </w:p>
    <w:p w14:paraId="5D6EA8B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f4o13 = fnms(FFT_15PONIT_WNK5, f4o12, fi4);</w:t>
      </w:r>
    </w:p>
    <w:p w14:paraId="794B5FD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f4o16 = f2i7 - f2i8;</w:t>
      </w:r>
    </w:p>
    <w:p w14:paraId="5BA9133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f4o17 = fi19 - fi20;</w:t>
      </w:r>
    </w:p>
    <w:p w14:paraId="00525FA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f4o14 = fmac(FFT_15PONIT_WNK2, f4o16, FFT_15PONIT_WNK3 * f4o17);</w:t>
      </w:r>
    </w:p>
    <w:p w14:paraId="732D22A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f4o15 = fnms(FFT_15PONIT_WNK3, f4o16, FFT_15PONIT_WNK2 * f4o17);</w:t>
      </w:r>
    </w:p>
    <w:p w14:paraId="259719F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zRe[in1] = fi4 + f4o12;</w:t>
      </w:r>
    </w:p>
    <w:p w14:paraId="30CCE57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f4o18 = f4o13 - f4o11;</w:t>
      </w:r>
    </w:p>
    <w:p w14:paraId="3F8CB97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f4o19 = f4o11 + f4o13;</w:t>
      </w:r>
    </w:p>
    <w:p w14:paraId="14B2CD0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2A70B9D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zRe[in10] = f4o18 - f4o15;</w:t>
      </w:r>
    </w:p>
    <w:p w14:paraId="4195882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zRe[in34] = f4o18 + f4o15;</w:t>
      </w:r>
    </w:p>
    <w:p w14:paraId="20960CD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zRe[in16] = f4o19 - f4o14;</w:t>
      </w:r>
    </w:p>
    <w:p w14:paraId="3777CD4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zRe[in25] = f4o19 + f4o14;</w:t>
      </w:r>
    </w:p>
    <w:p w14:paraId="0A0A0A1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 xml:space="preserve"> </w:t>
      </w:r>
    </w:p>
    <w:p w14:paraId="3E31AEC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 xml:space="preserve">     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return;</w:t>
      </w:r>
    </w:p>
    <w:p w14:paraId="130BF34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}</w:t>
      </w:r>
    </w:p>
    <w:p w14:paraId="4C7F8CA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-304,239 +308,240 @@</w:t>
      </w:r>
    </w:p>
    <w:p w14:paraId="5442E70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const short *Idx     /* i   : pointer of the address table             */</w:t>
      </w:r>
    </w:p>
    <w:p w14:paraId="25A6295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)</w:t>
      </w:r>
    </w:p>
    <w:p w14:paraId="728D167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{</w:t>
      </w:r>
    </w:p>
    <w:p w14:paraId="29A2E87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float T5, T2l, Tx, TV, T1C, T20, Tl, Tq, Tr, TN, TS, TT, T2c, T2d, T2n;</w:t>
      </w:r>
    </w:p>
    <w:p w14:paraId="69BCB0A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float T1O, T1P, T22, T1l, T1q, T1w, TZ, T10, T11, Ta, Tf, Tg, TC, TH, TI;</w:t>
      </w:r>
    </w:p>
    <w:p w14:paraId="06D138C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float T2f, T2g, T2m, T1R, T1S, T21, T1a, T1f, T1v, TW, TX, TY;</w:t>
      </w:r>
    </w:p>
    <w:p w14:paraId="237C02C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short i0,i1,i2,i3,i4,i5,i6,i7,i8,i9,i10,i11,i12,i13,i14;</w:t>
      </w:r>
    </w:p>
    <w:p w14:paraId="6783A05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float T1, T1z, T4, T1y, Tw, T1A, Tt, T1B;</w:t>
      </w:r>
    </w:p>
    <w:p w14:paraId="3FAB738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float T2, T3, Tu, Tv;</w:t>
      </w:r>
    </w:p>
    <w:p w14:paraId="2F7C3C9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float Th, Tk, TJ, T1h, T1i, T1j, TM, T1k, Tm, Tp, TO, T1m, T1n, T1o, TR;</w:t>
      </w:r>
    </w:p>
    <w:p w14:paraId="4C2E37D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float T1p;</w:t>
      </w:r>
    </w:p>
    <w:p w14:paraId="24200C2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float Ti, Tj, TK, TL;</w:t>
      </w:r>
    </w:p>
    <w:p w14:paraId="7C7F8CC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float Tn, To, TP, TQ;</w:t>
      </w:r>
    </w:p>
    <w:p w14:paraId="4448D99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float T6, T9, Ty, T16, T17, T18, TB, T19, Tb, Te, TD, T1b, T1c, T1d, TG;</w:t>
      </w:r>
    </w:p>
    <w:p w14:paraId="39CFE59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float T1e;</w:t>
      </w:r>
    </w:p>
    <w:p w14:paraId="77A7E87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float T7, T8, Tz, TA;</w:t>
      </w:r>
    </w:p>
    <w:p w14:paraId="7F8DD47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l-NL"/>
        </w:rPr>
      </w:pPr>
      <w:r w:rsidRPr="00FA50D8">
        <w:rPr>
          <w:rFonts w:ascii="Courier New" w:hAnsi="Courier New" w:cs="Courier New"/>
          <w:noProof/>
          <w:sz w:val="18"/>
          <w:szCs w:val="18"/>
          <w:lang w:val="nl-NL"/>
        </w:rPr>
        <w:t>-    float Tc, Td, TE, TF;</w:t>
      </w:r>
    </w:p>
    <w:p w14:paraId="7F1C3B0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l-NL"/>
        </w:rPr>
      </w:pPr>
      <w:r w:rsidRPr="00FA50D8">
        <w:rPr>
          <w:rFonts w:ascii="Courier New" w:hAnsi="Courier New" w:cs="Courier New"/>
          <w:noProof/>
          <w:sz w:val="18"/>
          <w:szCs w:val="18"/>
          <w:lang w:val="nl-NL"/>
        </w:rPr>
        <w:t>-    float T2a, Ts, T29, T2i, T2k, T2e, T2h, T2j, T2b;</w:t>
      </w:r>
    </w:p>
    <w:p w14:paraId="79119A7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l-NL"/>
        </w:rPr>
      </w:pPr>
      <w:r w:rsidRPr="00FA50D8">
        <w:rPr>
          <w:rFonts w:ascii="Courier New" w:hAnsi="Courier New" w:cs="Courier New"/>
          <w:noProof/>
          <w:sz w:val="18"/>
          <w:szCs w:val="18"/>
          <w:lang w:val="nl-NL"/>
        </w:rPr>
        <w:t>-    float T2q, T2o, T2p, T2u, T2w, T2s, T2t, T2v, T2r;</w:t>
      </w:r>
    </w:p>
    <w:p w14:paraId="335FAB1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float T1M, TU, T1L, T1U, T1W, T1Q, T1T, T1V, T1N;</w:t>
      </w:r>
    </w:p>
    <w:p w14:paraId="78342FF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float T25, T23, T24, T1Z, T28, T1X, T1Y, T27, T26;</w:t>
      </w:r>
    </w:p>
    <w:p w14:paraId="05209B3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float T1x, T1D, T1E, T1I, T1J, T1G, T1H, T1K, T1F;</w:t>
      </w:r>
    </w:p>
    <w:p w14:paraId="4EEFD60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float T13, T12, T14, T1s, T1u, T1g, T1r, T1t, T15;</w:t>
      </w:r>
    </w:p>
    <w:p w14:paraId="61F2180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</w:t>
      </w:r>
    </w:p>
    <w:p w14:paraId="1F91278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i0 = Idx[0] ;</w:t>
      </w:r>
    </w:p>
    <w:p w14:paraId="1EA53A9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i1 = Idx[n1];</w:t>
      </w:r>
    </w:p>
    <w:p w14:paraId="43C635B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lastRenderedPageBreak/>
        <w:t>-    i2 = Idx[n1*2];</w:t>
      </w:r>
    </w:p>
    <w:p w14:paraId="2608369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i3 = Idx[n1*3];</w:t>
      </w:r>
    </w:p>
    <w:p w14:paraId="242297F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    i4 = Idx[n1*4];</w:t>
      </w:r>
    </w:p>
    <w:p w14:paraId="5E2CD48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    i5 = Idx[n1*5];</w:t>
      </w:r>
    </w:p>
    <w:p w14:paraId="78E1BA7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    i6 = Idx[n1*6];</w:t>
      </w:r>
    </w:p>
    <w:p w14:paraId="06BB8AB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    i7 = Idx[n1*7];</w:t>
      </w:r>
    </w:p>
    <w:p w14:paraId="63C5C23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    i8 = Idx[n1*8];</w:t>
      </w:r>
    </w:p>
    <w:p w14:paraId="34B9484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    i9 = Idx[n1*9];</w:t>
      </w:r>
    </w:p>
    <w:p w14:paraId="43165C0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    i10 = Idx[n1*10];</w:t>
      </w:r>
    </w:p>
    <w:p w14:paraId="4BD6488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    i11 = Idx[n1*11];</w:t>
      </w:r>
    </w:p>
    <w:p w14:paraId="76A9026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    i12 = Idx[n1*12];</w:t>
      </w:r>
    </w:p>
    <w:p w14:paraId="4CCF60A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    i13 = Idx[n1*13];</w:t>
      </w:r>
    </w:p>
    <w:p w14:paraId="4ABB91C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i14 = Idx[n1*14];</w:t>
      </w:r>
    </w:p>
    <w:p w14:paraId="18D35D9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7FBA912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T1 = zRe[i0];</w:t>
      </w:r>
    </w:p>
    <w:p w14:paraId="33600F9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T1z = zIm[i0];</w:t>
      </w:r>
    </w:p>
    <w:p w14:paraId="0743D09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</w:t>
      </w:r>
    </w:p>
    <w:p w14:paraId="4FA58FB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 = zRe[i5];</w:t>
      </w:r>
    </w:p>
    <w:p w14:paraId="1D88149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T3 = zRe[i10];</w:t>
      </w:r>
    </w:p>
    <w:p w14:paraId="0889960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T4 = T2 + T3;</w:t>
      </w:r>
    </w:p>
    <w:p w14:paraId="214E645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T1y = KP866025403 * (T3 - T2);</w:t>
      </w:r>
    </w:p>
    <w:p w14:paraId="576C1B7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Tu = zIm[i5];</w:t>
      </w:r>
    </w:p>
    <w:p w14:paraId="6967B25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Tv = zIm[i10];</w:t>
      </w:r>
    </w:p>
    <w:p w14:paraId="4A30F62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Tw = KP866025403 * (Tu - Tv);</w:t>
      </w:r>
    </w:p>
    <w:p w14:paraId="5360853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T1A = Tu + Tv;</w:t>
      </w:r>
    </w:p>
    <w:p w14:paraId="38E2A42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</w:t>
      </w:r>
    </w:p>
    <w:p w14:paraId="69BF857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T5 = T1 + T4;</w:t>
      </w:r>
    </w:p>
    <w:p w14:paraId="736F18C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T2l = T1z + T1A;</w:t>
      </w:r>
    </w:p>
    <w:p w14:paraId="0815F37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Tt = fnms(0.5, T4, T1);</w:t>
      </w:r>
    </w:p>
    <w:p w14:paraId="4D29009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Tx = Tt - Tw;</w:t>
      </w:r>
    </w:p>
    <w:p w14:paraId="390909E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TV = Tt + Tw;</w:t>
      </w:r>
    </w:p>
    <w:p w14:paraId="2ACCF93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T1B = fnms(0.5, T1A, T1z);</w:t>
      </w:r>
    </w:p>
    <w:p w14:paraId="1480C1B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T1C = T1y + T1B;</w:t>
      </w:r>
    </w:p>
    <w:p w14:paraId="2A93649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T20 = T1B - T1y;</w:t>
      </w:r>
    </w:p>
    <w:p w14:paraId="7385CA2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</w:t>
      </w:r>
    </w:p>
    <w:p w14:paraId="6EA9B60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Th = zRe[i6];</w:t>
      </w:r>
    </w:p>
    <w:p w14:paraId="7FB80AD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Ti = zRe[i11];</w:t>
      </w:r>
    </w:p>
    <w:p w14:paraId="5285E40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Tj = zRe[i1];</w:t>
      </w:r>
    </w:p>
    <w:p w14:paraId="7588CFD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Tk = Ti + Tj;</w:t>
      </w:r>
    </w:p>
    <w:p w14:paraId="1C9AE81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TJ = fnms(0.5, Tk, Th);</w:t>
      </w:r>
    </w:p>
    <w:p w14:paraId="7DC5900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T1h = KP866025403 * (Tj - Ti);</w:t>
      </w:r>
    </w:p>
    <w:p w14:paraId="1F33D4D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T1i = zIm[i6];</w:t>
      </w:r>
    </w:p>
    <w:p w14:paraId="2279ADE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TK = zIm[i11];</w:t>
      </w:r>
    </w:p>
    <w:p w14:paraId="3111305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TL = zIm[i1];</w:t>
      </w:r>
    </w:p>
    <w:p w14:paraId="7B774C2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T1j = TK + TL;</w:t>
      </w:r>
    </w:p>
    <w:p w14:paraId="2AB1148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TM = KP866025403 * (TK - TL);</w:t>
      </w:r>
    </w:p>
    <w:p w14:paraId="666DB79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T1k = fnms(0.5, T1j, T1i);</w:t>
      </w:r>
    </w:p>
    <w:p w14:paraId="1A29044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Tm = zRe[i9];</w:t>
      </w:r>
    </w:p>
    <w:p w14:paraId="3297061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Tn = zRe[i14];</w:t>
      </w:r>
    </w:p>
    <w:p w14:paraId="66D2884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To = zRe[i4];</w:t>
      </w:r>
    </w:p>
    <w:p w14:paraId="35C42F9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Tp = Tn + To;</w:t>
      </w:r>
    </w:p>
    <w:p w14:paraId="42638FF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TO = fnms(0.5, Tp, Tm);</w:t>
      </w:r>
    </w:p>
    <w:p w14:paraId="0097198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T1m = KP866025403 * (To - Tn);</w:t>
      </w:r>
    </w:p>
    <w:p w14:paraId="3FBC04B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T1n = zIm[i9];</w:t>
      </w:r>
    </w:p>
    <w:p w14:paraId="2B0EFB0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TP = zIm[i14];</w:t>
      </w:r>
    </w:p>
    <w:p w14:paraId="78C08F6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TQ = zIm[i4];</w:t>
      </w:r>
    </w:p>
    <w:p w14:paraId="0E4A898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T1o = TP + TQ;</w:t>
      </w:r>
    </w:p>
    <w:p w14:paraId="5C8A1C7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TR = KP866025403 * (TP - TQ);</w:t>
      </w:r>
    </w:p>
    <w:p w14:paraId="3972CBB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T1p = fnms(0.5, T1o, T1n);</w:t>
      </w:r>
    </w:p>
    <w:p w14:paraId="03FDCDB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Tl = Th + Tk;</w:t>
      </w:r>
    </w:p>
    <w:p w14:paraId="3ACA0C6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Tq = Tm + Tp;</w:t>
      </w:r>
    </w:p>
    <w:p w14:paraId="744B596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Tr = Tl + Tq;</w:t>
      </w:r>
    </w:p>
    <w:p w14:paraId="09B0EFC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TN = TJ - TM;</w:t>
      </w:r>
    </w:p>
    <w:p w14:paraId="63EA68F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TS = TO - TR;</w:t>
      </w:r>
    </w:p>
    <w:p w14:paraId="32CAED1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TT = TN + TS;</w:t>
      </w:r>
    </w:p>
    <w:p w14:paraId="2DF60E6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T2c = T1i + T1j;</w:t>
      </w:r>
    </w:p>
    <w:p w14:paraId="5394569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T2d = T1n + T1o;</w:t>
      </w:r>
    </w:p>
    <w:p w14:paraId="7CCAEDB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T2n = T2c + T2d;</w:t>
      </w:r>
    </w:p>
    <w:p w14:paraId="100F7AC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T1O = T1k - T1h;</w:t>
      </w:r>
    </w:p>
    <w:p w14:paraId="3CE5D55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T1P = T1p - T1m;</w:t>
      </w:r>
    </w:p>
    <w:p w14:paraId="5837766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lastRenderedPageBreak/>
        <w:t>-    T22 = T1O + T1P;</w:t>
      </w:r>
    </w:p>
    <w:p w14:paraId="62C52B0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T1l = T1h + T1k;</w:t>
      </w:r>
    </w:p>
    <w:p w14:paraId="411153F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T1q = T1m + T1p;</w:t>
      </w:r>
    </w:p>
    <w:p w14:paraId="50CECDB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T1w = T1l + T1q;</w:t>
      </w:r>
    </w:p>
    <w:p w14:paraId="28B7056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TZ = TJ + TM;</w:t>
      </w:r>
    </w:p>
    <w:p w14:paraId="1056258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T10 = TO + TR;</w:t>
      </w:r>
    </w:p>
    <w:p w14:paraId="53EB0E0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T11 = TZ + T10;</w:t>
      </w:r>
    </w:p>
    <w:p w14:paraId="7B85F5C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5D3318A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T6 = zRe[i3];</w:t>
      </w:r>
    </w:p>
    <w:p w14:paraId="0C45A99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T7 = zRe[i8];</w:t>
      </w:r>
    </w:p>
    <w:p w14:paraId="6787E76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T8 = zRe[i13];</w:t>
      </w:r>
    </w:p>
    <w:p w14:paraId="63C5940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T9 = T7 + T8;</w:t>
      </w:r>
    </w:p>
    <w:p w14:paraId="2DCC345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Ty = fnms(0.5, T9, T6);</w:t>
      </w:r>
    </w:p>
    <w:p w14:paraId="0E01EEF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T16 = KP866025403 * (T8 - T7);</w:t>
      </w:r>
    </w:p>
    <w:p w14:paraId="7B39340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T17 = zIm[i3];</w:t>
      </w:r>
    </w:p>
    <w:p w14:paraId="5C8DB02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Tz = zIm[i8];</w:t>
      </w:r>
    </w:p>
    <w:p w14:paraId="42ABD09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TA = zIm[i13];</w:t>
      </w:r>
    </w:p>
    <w:p w14:paraId="546EE7F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T18 = Tz + TA;</w:t>
      </w:r>
    </w:p>
    <w:p w14:paraId="3DC5827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TB = KP866025403 * (Tz - TA);</w:t>
      </w:r>
    </w:p>
    <w:p w14:paraId="5D29D3C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T19 = fnms(0.5, T18, T17);</w:t>
      </w:r>
    </w:p>
    <w:p w14:paraId="28ADA7D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Tb = zRe[i12];</w:t>
      </w:r>
    </w:p>
    <w:p w14:paraId="290CF8A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Tc = zRe[i2];</w:t>
      </w:r>
    </w:p>
    <w:p w14:paraId="71AC5A8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Td = zRe[i7];</w:t>
      </w:r>
    </w:p>
    <w:p w14:paraId="7C193BB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Te = Tc + Td;</w:t>
      </w:r>
    </w:p>
    <w:p w14:paraId="6F15AE1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TD = fnms(0.5, Te, Tb);</w:t>
      </w:r>
    </w:p>
    <w:p w14:paraId="2DC42F2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T1b = KP866025403 * (Td - Tc);</w:t>
      </w:r>
    </w:p>
    <w:p w14:paraId="5A52993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T1c = zIm[i12];</w:t>
      </w:r>
    </w:p>
    <w:p w14:paraId="2DCC412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TE = zIm[i2];</w:t>
      </w:r>
    </w:p>
    <w:p w14:paraId="0FEC1FC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TF = zIm[i7];</w:t>
      </w:r>
    </w:p>
    <w:p w14:paraId="708CE2D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l-NL"/>
        </w:rPr>
      </w:pPr>
      <w:r w:rsidRPr="00FA50D8">
        <w:rPr>
          <w:rFonts w:ascii="Courier New" w:hAnsi="Courier New" w:cs="Courier New"/>
          <w:noProof/>
          <w:sz w:val="18"/>
          <w:szCs w:val="18"/>
          <w:lang w:val="nl-NL"/>
        </w:rPr>
        <w:t>-    T1d = TE + TF;</w:t>
      </w:r>
    </w:p>
    <w:p w14:paraId="67E8785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l-NL"/>
        </w:rPr>
      </w:pPr>
      <w:r w:rsidRPr="00FA50D8">
        <w:rPr>
          <w:rFonts w:ascii="Courier New" w:hAnsi="Courier New" w:cs="Courier New"/>
          <w:noProof/>
          <w:sz w:val="18"/>
          <w:szCs w:val="18"/>
          <w:lang w:val="nl-NL"/>
        </w:rPr>
        <w:t>-    TG = KP866025403 * (TE - TF);</w:t>
      </w:r>
    </w:p>
    <w:p w14:paraId="5C5CF6F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T1e = fnms(0.5, T1d, T1c);</w:t>
      </w:r>
    </w:p>
    <w:p w14:paraId="757B7AB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Ta = T6 + T9;</w:t>
      </w:r>
    </w:p>
    <w:p w14:paraId="1D2054B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Tf = Tb + Te;</w:t>
      </w:r>
    </w:p>
    <w:p w14:paraId="7C5DCE6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Tg = Ta + Tf;</w:t>
      </w:r>
    </w:p>
    <w:p w14:paraId="35C4704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TC = Ty - TB;</w:t>
      </w:r>
    </w:p>
    <w:p w14:paraId="4C134CD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TH = TD - TG;</w:t>
      </w:r>
    </w:p>
    <w:p w14:paraId="1B77F58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TI = TC + TH;</w:t>
      </w:r>
    </w:p>
    <w:p w14:paraId="6412131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T2f = T17 + T18;</w:t>
      </w:r>
    </w:p>
    <w:p w14:paraId="2472CF7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T2g = T1c + T1d;</w:t>
      </w:r>
    </w:p>
    <w:p w14:paraId="638DE2F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T2m = T2f + T2g;</w:t>
      </w:r>
    </w:p>
    <w:p w14:paraId="55491CA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T1R = T19 - T16;</w:t>
      </w:r>
    </w:p>
    <w:p w14:paraId="70DD4DB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T1S = T1e - T1b;</w:t>
      </w:r>
    </w:p>
    <w:p w14:paraId="74FA786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T21 = T1R + T1S;</w:t>
      </w:r>
    </w:p>
    <w:p w14:paraId="47E935D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T1a = T16 + T19;</w:t>
      </w:r>
    </w:p>
    <w:p w14:paraId="58C29A9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T1f = T1b + T1e;</w:t>
      </w:r>
    </w:p>
    <w:p w14:paraId="3CB29DB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T1v = T1a + T1f;</w:t>
      </w:r>
    </w:p>
    <w:p w14:paraId="2B59CBD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TW = Ty + TB;</w:t>
      </w:r>
    </w:p>
    <w:p w14:paraId="2EEE378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TX = TD + TG;</w:t>
      </w:r>
    </w:p>
    <w:p w14:paraId="03D4D48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TY = TW + TX;</w:t>
      </w:r>
    </w:p>
    <w:p w14:paraId="16EA893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</w:t>
      </w:r>
    </w:p>
    <w:p w14:paraId="3E9E45E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T2a = KP559016994 * (Tg - Tr);</w:t>
      </w:r>
    </w:p>
    <w:p w14:paraId="58ECFA6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Ts = Tg + Tr;</w:t>
      </w:r>
    </w:p>
    <w:p w14:paraId="164FE7F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T29 = fnms(KP250000000, Ts, T5);</w:t>
      </w:r>
    </w:p>
    <w:p w14:paraId="1282A35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T2e = T2c - T2d;</w:t>
      </w:r>
    </w:p>
    <w:p w14:paraId="38C0BAF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T2h = T2f - T2g;</w:t>
      </w:r>
    </w:p>
    <w:p w14:paraId="54D23DD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T2i = fnms(KP587785252, T2h, KP951056516 * T2e);</w:t>
      </w:r>
    </w:p>
    <w:p w14:paraId="209B81A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T2k = fmac(KP951056516, T2h, KP587785252 * T2e);</w:t>
      </w:r>
    </w:p>
    <w:p w14:paraId="08CAAD8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zRe[i0] = T5 + Ts;</w:t>
      </w:r>
    </w:p>
    <w:p w14:paraId="626EF7A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T2j = T2a + T29;</w:t>
      </w:r>
    </w:p>
    <w:p w14:paraId="562031B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zRe[i3] = T2j - T2k;</w:t>
      </w:r>
    </w:p>
    <w:p w14:paraId="2C20F89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zRe[i12] = T2j + T2k;</w:t>
      </w:r>
    </w:p>
    <w:p w14:paraId="07EDF6B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T2b = T29 - T2a;</w:t>
      </w:r>
    </w:p>
    <w:p w14:paraId="4F1EFBA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zRe[i9] = T2b - T2i;</w:t>
      </w:r>
    </w:p>
    <w:p w14:paraId="72AA58A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zRe[i6] = T2b + T2i;</w:t>
      </w:r>
    </w:p>
    <w:p w14:paraId="0C1867C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</w:t>
      </w:r>
    </w:p>
    <w:p w14:paraId="1F51CDB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T2q = KP559016994 * (T2m - T2n);</w:t>
      </w:r>
    </w:p>
    <w:p w14:paraId="204D43C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T2o = T2m + T2n;</w:t>
      </w:r>
    </w:p>
    <w:p w14:paraId="4F2D73B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T2p = fnms(KP250000000, T2o, T2l);</w:t>
      </w:r>
    </w:p>
    <w:p w14:paraId="1DBD388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T2s = Tl - Tq;</w:t>
      </w:r>
    </w:p>
    <w:p w14:paraId="7F2F69D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lastRenderedPageBreak/>
        <w:t>-    T2t = Ta - Tf;</w:t>
      </w:r>
    </w:p>
    <w:p w14:paraId="58FC372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T2u = fnms(KP587785252, T2t, KP951056516 * T2s);</w:t>
      </w:r>
    </w:p>
    <w:p w14:paraId="5EDD535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T2w = fmac(KP951056516, T2t, KP587785252 * T2s);</w:t>
      </w:r>
    </w:p>
    <w:p w14:paraId="6BD3584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zIm[i0] = T2l + T2o;</w:t>
      </w:r>
    </w:p>
    <w:p w14:paraId="25EF22B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T2v = T2q + T2p;</w:t>
      </w:r>
    </w:p>
    <w:p w14:paraId="6213AED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zIm[i12] = T2v - T2w;</w:t>
      </w:r>
    </w:p>
    <w:p w14:paraId="2827E26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zIm[i3] = T2w + T2v;</w:t>
      </w:r>
    </w:p>
    <w:p w14:paraId="1D24360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T2r = T2p - T2q;</w:t>
      </w:r>
    </w:p>
    <w:p w14:paraId="113A348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zIm[i6] = T2r - T2u;</w:t>
      </w:r>
    </w:p>
    <w:p w14:paraId="00FE653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zIm[i9] = T2u + T2r;</w:t>
      </w:r>
    </w:p>
    <w:p w14:paraId="3A7E4CC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</w:t>
      </w:r>
    </w:p>
    <w:p w14:paraId="1A53EE3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T1M = KP559016994 * (TI - TT);</w:t>
      </w:r>
    </w:p>
    <w:p w14:paraId="20E6B8A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TU = TI + TT;</w:t>
      </w:r>
    </w:p>
    <w:p w14:paraId="4E47B8F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T1L = fnms(KP250000000, TU, Tx);</w:t>
      </w:r>
    </w:p>
    <w:p w14:paraId="30908A3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T1Q = T1O - T1P;</w:t>
      </w:r>
    </w:p>
    <w:p w14:paraId="341344A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T1T = T1R - T1S;</w:t>
      </w:r>
    </w:p>
    <w:p w14:paraId="623ECC3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T1U = fnms(KP587785252, T1T, KP951056516 * T1Q);</w:t>
      </w:r>
    </w:p>
    <w:p w14:paraId="1E2CF6E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T1W = fmac(KP951056516, T1T, KP587785252 * T1Q);</w:t>
      </w:r>
    </w:p>
    <w:p w14:paraId="3E08DA1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zRe[i10] = Tx + TU;</w:t>
      </w:r>
    </w:p>
    <w:p w14:paraId="74A3FDA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T1V = T1M + T1L;</w:t>
      </w:r>
    </w:p>
    <w:p w14:paraId="524699D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zRe[i13] = T1V - T1W;</w:t>
      </w:r>
    </w:p>
    <w:p w14:paraId="7989243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zRe[i7] = T1V + T1W;</w:t>
      </w:r>
    </w:p>
    <w:p w14:paraId="1D3F8B5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T1N = T1L - T1M;</w:t>
      </w:r>
    </w:p>
    <w:p w14:paraId="29D1E43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zRe[i4] = T1N - T1U;</w:t>
      </w:r>
    </w:p>
    <w:p w14:paraId="742D211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zRe[i1] = T1N + T1U;</w:t>
      </w:r>
    </w:p>
    <w:p w14:paraId="025B6D0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</w:t>
      </w:r>
    </w:p>
    <w:p w14:paraId="0871D71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T25 = KP559016994 * (T21 - T22);</w:t>
      </w:r>
    </w:p>
    <w:p w14:paraId="125586B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T23 = T21 + T22;</w:t>
      </w:r>
    </w:p>
    <w:p w14:paraId="761EFB6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T24 = fnms(KP250000000, T23, T20);</w:t>
      </w:r>
    </w:p>
    <w:p w14:paraId="1D9EBD6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T1X = TN - TS;</w:t>
      </w:r>
    </w:p>
    <w:p w14:paraId="6DD5C02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T1Y = TC - TH;</w:t>
      </w:r>
    </w:p>
    <w:p w14:paraId="3C39BC4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T1Z = fnms(KP587785252, T1Y, KP951056516 * T1X);</w:t>
      </w:r>
    </w:p>
    <w:p w14:paraId="0DF8286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T28 = fmac(KP951056516, T1Y, KP587785252 * T1X);</w:t>
      </w:r>
    </w:p>
    <w:p w14:paraId="043233D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zIm[i10] = T20 + T23;</w:t>
      </w:r>
    </w:p>
    <w:p w14:paraId="14FB525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T27 = T25 + T24;</w:t>
      </w:r>
    </w:p>
    <w:p w14:paraId="0893876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zIm[i7] = T27 - T28;</w:t>
      </w:r>
    </w:p>
    <w:p w14:paraId="1EBEA7E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zIm[i13] = T28 + T27;</w:t>
      </w:r>
    </w:p>
    <w:p w14:paraId="133B295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T26 = T24 - T25;</w:t>
      </w:r>
    </w:p>
    <w:p w14:paraId="5FAD0CA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zIm[i4] = T1Z + T26;</w:t>
      </w:r>
    </w:p>
    <w:p w14:paraId="0CCC132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zIm[i1] = T26 - T1Z;</w:t>
      </w:r>
    </w:p>
    <w:p w14:paraId="0C08866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</w:t>
      </w:r>
    </w:p>
    <w:p w14:paraId="3E1819B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T1x = KP559016994 * (T1v - T1w);</w:t>
      </w:r>
    </w:p>
    <w:p w14:paraId="3D9E8F1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T1D = T1v + T1w;</w:t>
      </w:r>
    </w:p>
    <w:p w14:paraId="06E34B0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T1E = fnms(KP250000000, T1D, T1C);</w:t>
      </w:r>
    </w:p>
    <w:p w14:paraId="58C1384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T1G = TW - TX;</w:t>
      </w:r>
    </w:p>
    <w:p w14:paraId="079A0B7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T1H = TZ - T10;</w:t>
      </w:r>
    </w:p>
    <w:p w14:paraId="3BB682C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T1I = fmac(KP951056516, T1G, KP587785252 * T1H);</w:t>
      </w:r>
    </w:p>
    <w:p w14:paraId="63C344F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T1J = fnms(KP587785252, T1G, KP951056516 * T1H);</w:t>
      </w:r>
    </w:p>
    <w:p w14:paraId="55396E3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zIm[i5] = T1C + T1D;</w:t>
      </w:r>
    </w:p>
    <w:p w14:paraId="17459CC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T1K = T1E - T1x;</w:t>
      </w:r>
    </w:p>
    <w:p w14:paraId="649B661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zIm[i14] = T1J + T1K;</w:t>
      </w:r>
    </w:p>
    <w:p w14:paraId="38A943B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zIm[i11] = T1K - T1J;</w:t>
      </w:r>
    </w:p>
    <w:p w14:paraId="5098CEB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T1F = T1x + T1E;</w:t>
      </w:r>
    </w:p>
    <w:p w14:paraId="113F955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zIm[i2] = T1F - T1I;</w:t>
      </w:r>
    </w:p>
    <w:p w14:paraId="4F50969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zIm[i8] = T1I + T1F;</w:t>
      </w:r>
    </w:p>
    <w:p w14:paraId="61AE58A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</w:t>
      </w:r>
    </w:p>
    <w:p w14:paraId="788CD0A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T13 = KP559016994 * (TY - T11);</w:t>
      </w:r>
    </w:p>
    <w:p w14:paraId="4D2E1892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-    T12 = TY + T11;</w:t>
      </w:r>
    </w:p>
    <w:p w14:paraId="7C717AF8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-    T14 = fnms(KP250000000, T12, TV);</w:t>
      </w:r>
    </w:p>
    <w:p w14:paraId="28876572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1F4B47">
        <w:rPr>
          <w:rFonts w:ascii="Courier New" w:hAnsi="Courier New" w:cs="Courier New"/>
          <w:noProof/>
          <w:sz w:val="18"/>
          <w:szCs w:val="18"/>
          <w:lang w:val="fr-FR"/>
        </w:rPr>
        <w:t>-    T1g = T1a - T1f;</w:t>
      </w:r>
    </w:p>
    <w:p w14:paraId="6D4B88DF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1F4B47">
        <w:rPr>
          <w:rFonts w:ascii="Courier New" w:hAnsi="Courier New" w:cs="Courier New"/>
          <w:noProof/>
          <w:sz w:val="18"/>
          <w:szCs w:val="18"/>
          <w:lang w:val="fr-FR"/>
        </w:rPr>
        <w:t>-    T1r = T1l - T1q;</w:t>
      </w:r>
    </w:p>
    <w:p w14:paraId="05CED7A4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-    T1s = fmac(KP951056516, T1g, KP587785252 * T1r);</w:t>
      </w:r>
    </w:p>
    <w:p w14:paraId="6B334F2B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-    T1u = fnms(KP587785252, T1g, KP951056516 * T1r);</w:t>
      </w:r>
    </w:p>
    <w:p w14:paraId="2A712559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-    zRe[i5] = TV + T12;</w:t>
      </w:r>
    </w:p>
    <w:p w14:paraId="51B2A391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-    T1t = T14 - T13;</w:t>
      </w:r>
    </w:p>
    <w:p w14:paraId="4D39E284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-    zRe[i14] = T1t - T1u;</w:t>
      </w:r>
    </w:p>
    <w:p w14:paraId="40B3D0EC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-    zRe[i11] = T1t + T1u;</w:t>
      </w:r>
    </w:p>
    <w:p w14:paraId="4D62C7F3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-    T15 = T13 + T14;</w:t>
      </w:r>
    </w:p>
    <w:p w14:paraId="619D836D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-    zRe[i8] = T15 - T1s;</w:t>
      </w:r>
    </w:p>
    <w:p w14:paraId="72C7D7BE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-    zRe[i2] = T15 + T1s;</w:t>
      </w:r>
    </w:p>
    <w:p w14:paraId="77AC8A7B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lastRenderedPageBreak/>
        <w:t>+    short in0, in8, in16, in24, in32, in1, in9, in17, in25, in33, in2, in10, in18, in26, in34;</w:t>
      </w:r>
    </w:p>
    <w:p w14:paraId="314997A1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+    float fi1, fi2, fi3, fi4, fi5, fi6, fi7, fi8, fi9, fi10, fi11, fi12, fi13, fi14, fi15;</w:t>
      </w:r>
    </w:p>
    <w:p w14:paraId="6F4ADA92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+    float fi16, fi17, fi18, fi19, fi20, fi21, fi22, fi23, fi24, fi25, fi26, fi27, fi28, fi29, fi30;</w:t>
      </w:r>
    </w:p>
    <w:p w14:paraId="25B00023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+    float f2i1, f2i2, f2i3, f2i4, f2i5, f2i6, f2i7, f2i8, f2i9, f2i10, f2i11, f2i12;</w:t>
      </w:r>
    </w:p>
    <w:p w14:paraId="6C02042C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+    float f2i13, f2i14, f2i15, f3i1, f3i2, f3i3, f3i4, f3i5, f3i6, f3i7, f3i8, f3i9;</w:t>
      </w:r>
    </w:p>
    <w:p w14:paraId="2466F470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+    float f3i10, f3i11, f3i12, f3i13, f3i14, f3i15, f4i1, f4i2, f4i3, f4i4, f4i5, f4i6, f4i7, f4i8, f4i9;</w:t>
      </w:r>
    </w:p>
    <w:p w14:paraId="1CBC2842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+    float f4i10, f4i11, f4i12, f4i13, f4i14, f4i15, fo1, fo2, fo3, fo4, fo5, fo6;</w:t>
      </w:r>
    </w:p>
    <w:p w14:paraId="79612EF6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float fo7, fo8, fo9, fo10, fo11, fo12, fo13, fo14, fo15, f2o1, f2o2, f2o3, f2o4;</w:t>
      </w:r>
    </w:p>
    <w:p w14:paraId="20537C0B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float f2o5, f2o6, f2o7, f2o8, f2o9, f2o10, f2o11, f2o12, f2o13, f2o14, f2o15;</w:t>
      </w:r>
    </w:p>
    <w:p w14:paraId="3DCA8265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float f3o1, f3o2, f3o3, f3o4, f3o5, f3o6, f3o7, f3o8, f3o9, f3o10, f3o11, f3o12;</w:t>
      </w:r>
    </w:p>
    <w:p w14:paraId="1CF932B6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float f3o13, f3o14, f3o15, f4o1, f4o2, f4o3, f4o4, f4o5, f4o6, f4o7, f4o8, f4o9;</w:t>
      </w:r>
    </w:p>
    <w:p w14:paraId="1F1B37AD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float f4o10, f4o11, f4o12, f4o13, f4o14, f4o15, f5o1, f5o2, f5o3, f5o4, f5o5, f5o6, f5o7;</w:t>
      </w:r>
    </w:p>
    <w:p w14:paraId="7233AD3B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float f5o8, f5o9, f5o10, f5o11, f5o12, f5o13, f5o14, f5o15, f5o16, f5o17, f5o18, f5o19, f5o21, f5o22;</w:t>
      </w:r>
    </w:p>
    <w:p w14:paraId="438991EA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</w:t>
      </w:r>
    </w:p>
    <w:p w14:paraId="0FAFA3FD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in0 = Idx[0] ;</w:t>
      </w:r>
    </w:p>
    <w:p w14:paraId="6032DC8D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in8 = Idx[n1];</w:t>
      </w:r>
    </w:p>
    <w:p w14:paraId="1A43FD8B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in16 = Idx[n1*2];</w:t>
      </w:r>
    </w:p>
    <w:p w14:paraId="3D627BB0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in24 = Idx[n1*3];</w:t>
      </w:r>
    </w:p>
    <w:p w14:paraId="062FDFA4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in32 = Idx[n1*4];</w:t>
      </w:r>
    </w:p>
    <w:p w14:paraId="75A33BBD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in1 = Idx[n1*5];</w:t>
      </w:r>
    </w:p>
    <w:p w14:paraId="1237C576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in9 = Idx[n1*6];</w:t>
      </w:r>
    </w:p>
    <w:p w14:paraId="009F06D4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in17 = Idx[n1*7];</w:t>
      </w:r>
    </w:p>
    <w:p w14:paraId="6FD5A703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in25 = Idx[n1*8];</w:t>
      </w:r>
    </w:p>
    <w:p w14:paraId="7275208A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in33 = Idx[n1*9];</w:t>
      </w:r>
    </w:p>
    <w:p w14:paraId="126E3CA8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in2 = Idx[n1*10];</w:t>
      </w:r>
    </w:p>
    <w:p w14:paraId="2A19A983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in10 = Idx[n1*11];</w:t>
      </w:r>
    </w:p>
    <w:p w14:paraId="3588CE13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in18 = Idx[n1*12];</w:t>
      </w:r>
    </w:p>
    <w:p w14:paraId="5C566D51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in26 = Idx[n1*13];</w:t>
      </w:r>
    </w:p>
    <w:p w14:paraId="7AACA206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in34 = Idx[n1*14];</w:t>
      </w:r>
    </w:p>
    <w:p w14:paraId="4BD0CC12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2431AD2D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f2i13 = zRe[in0];</w:t>
      </w:r>
    </w:p>
    <w:p w14:paraId="20CD5AA3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f2i14 = zIm[in0];</w:t>
      </w:r>
    </w:p>
    <w:p w14:paraId="011AD70A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f3i6 = zRe[in1];</w:t>
      </w:r>
    </w:p>
    <w:p w14:paraId="7DB85A78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f3i7 = zRe[in2];</w:t>
      </w:r>
    </w:p>
    <w:p w14:paraId="2473A482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f3i8 = zIm[in1];</w:t>
      </w:r>
    </w:p>
    <w:p w14:paraId="037AD86F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f3i9 = zIm[in2];</w:t>
      </w:r>
    </w:p>
    <w:p w14:paraId="1ACDDF90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6706447E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f2i15 = f3i6 + f3i7;</w:t>
      </w:r>
    </w:p>
    <w:p w14:paraId="767E83EA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f3i1 = FFT_15PONIT_WNK4 * (f3i7 - f3i6);</w:t>
      </w:r>
    </w:p>
    <w:p w14:paraId="6E97A8A8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f3i2 = FFT_15PONIT_WNK4 * (f3i8 - f3i9);</w:t>
      </w:r>
    </w:p>
    <w:p w14:paraId="4B2E3096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f3i3 = f3i8 + f3i9;</w:t>
      </w:r>
    </w:p>
    <w:p w14:paraId="460AD890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2922DFA2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fi1 = f2i13 + f2i15;</w:t>
      </w:r>
    </w:p>
    <w:p w14:paraId="39EA2318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fi2 = f2i14 + f3i3;</w:t>
      </w:r>
    </w:p>
    <w:p w14:paraId="66511001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f3i4 = fnms(0.5f, f2i15, f2i13);</w:t>
      </w:r>
    </w:p>
    <w:p w14:paraId="4EDFF0B8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fi3 = f3i4 - f3i2;</w:t>
      </w:r>
    </w:p>
    <w:p w14:paraId="0022B470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fi4 = f3i4 + f3i2;</w:t>
      </w:r>
    </w:p>
    <w:p w14:paraId="4E70EE40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f3i5 = fnms(0.5f, f3i3, f2i14);</w:t>
      </w:r>
    </w:p>
    <w:p w14:paraId="5D70E49E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fi5 = f3i1 + f3i5;</w:t>
      </w:r>
    </w:p>
    <w:p w14:paraId="4EFF61AE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fi6 = f3i5 - f3i1;</w:t>
      </w:r>
    </w:p>
    <w:p w14:paraId="365339B6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31D9CB5E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f3i10 = zRe[in9];</w:t>
      </w:r>
    </w:p>
    <w:p w14:paraId="0B5B9D3C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f4i11 = zRe[in10];</w:t>
      </w:r>
    </w:p>
    <w:p w14:paraId="54ABB03B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f4i12 = zRe[in8];</w:t>
      </w:r>
    </w:p>
    <w:p w14:paraId="5994B26E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f3i14 = zIm[in9];</w:t>
      </w:r>
    </w:p>
    <w:p w14:paraId="388E0E7D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f4i13 = zIm[in10];</w:t>
      </w:r>
    </w:p>
    <w:p w14:paraId="3CCE93CC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f4i14 = zIm[in8];</w:t>
      </w:r>
    </w:p>
    <w:p w14:paraId="5C08D066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f4i3 = zRe[in33];</w:t>
      </w:r>
    </w:p>
    <w:p w14:paraId="592FCA58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f4i15 = zRe[in34];</w:t>
      </w:r>
    </w:p>
    <w:p w14:paraId="19728463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fo1 = zRe[in32];</w:t>
      </w:r>
    </w:p>
    <w:p w14:paraId="594D8B73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f4i7 = zIm[in33];</w:t>
      </w:r>
    </w:p>
    <w:p w14:paraId="0EEBB18B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+    fo2 = zIm[in34];</w:t>
      </w:r>
    </w:p>
    <w:p w14:paraId="0306D128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+    fo3 = zIm[in32];</w:t>
      </w:r>
    </w:p>
    <w:p w14:paraId="37928CBA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+</w:t>
      </w:r>
    </w:p>
    <w:p w14:paraId="0C2D80F6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lastRenderedPageBreak/>
        <w:t>+</w:t>
      </w:r>
    </w:p>
    <w:p w14:paraId="48B90920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+    f3i11 = f4i11 + f4i12;</w:t>
      </w:r>
    </w:p>
    <w:p w14:paraId="7D9FED75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+    f3i12 = fnms(0.5f, f3i11, f3i10);</w:t>
      </w:r>
    </w:p>
    <w:p w14:paraId="7B65A3BA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+    f3i13 = FFT_15PONIT_WNK4 * (f4i12 - f4i11);</w:t>
      </w:r>
    </w:p>
    <w:p w14:paraId="05470B16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+    f3i15 = f4i13 + f4i14;</w:t>
      </w:r>
    </w:p>
    <w:p w14:paraId="11810FDB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+    f4i1 = FFT_15PONIT_WNK4 * (f4i13 - f4i14);</w:t>
      </w:r>
    </w:p>
    <w:p w14:paraId="1F49F544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1F4B47">
        <w:rPr>
          <w:rFonts w:ascii="Courier New" w:hAnsi="Courier New" w:cs="Courier New"/>
          <w:noProof/>
          <w:sz w:val="18"/>
          <w:szCs w:val="18"/>
          <w:lang w:val="da-DK"/>
        </w:rPr>
        <w:t>+    f4i2 = fnms(0.5f, f3i15, f3i14);</w:t>
      </w:r>
    </w:p>
    <w:p w14:paraId="7352E7B9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1F4B47">
        <w:rPr>
          <w:rFonts w:ascii="Courier New" w:hAnsi="Courier New" w:cs="Courier New"/>
          <w:noProof/>
          <w:sz w:val="18"/>
          <w:szCs w:val="18"/>
          <w:lang w:val="da-DK"/>
        </w:rPr>
        <w:t>+    f4i4 = f4i15 + fo1;</w:t>
      </w:r>
    </w:p>
    <w:p w14:paraId="4E90A2FC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1F4B47">
        <w:rPr>
          <w:rFonts w:ascii="Courier New" w:hAnsi="Courier New" w:cs="Courier New"/>
          <w:noProof/>
          <w:sz w:val="18"/>
          <w:szCs w:val="18"/>
          <w:lang w:val="da-DK"/>
        </w:rPr>
        <w:t>+    f4i5 = fnms(0.5f, f4i4, f4i3);</w:t>
      </w:r>
    </w:p>
    <w:p w14:paraId="1DC98447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1F4B47">
        <w:rPr>
          <w:rFonts w:ascii="Courier New" w:hAnsi="Courier New" w:cs="Courier New"/>
          <w:noProof/>
          <w:sz w:val="18"/>
          <w:szCs w:val="18"/>
          <w:lang w:val="da-DK"/>
        </w:rPr>
        <w:t>+    f4i6 = FFT_15PONIT_WNK4 * (fo1 - f4i15);</w:t>
      </w:r>
    </w:p>
    <w:p w14:paraId="56E44C64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1F4B47">
        <w:rPr>
          <w:rFonts w:ascii="Courier New" w:hAnsi="Courier New" w:cs="Courier New"/>
          <w:noProof/>
          <w:sz w:val="18"/>
          <w:szCs w:val="18"/>
          <w:lang w:val="da-DK"/>
        </w:rPr>
        <w:t>+    f4i8 = fo2 + fo3;</w:t>
      </w:r>
    </w:p>
    <w:p w14:paraId="0F5385CD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1F4B47">
        <w:rPr>
          <w:rFonts w:ascii="Courier New" w:hAnsi="Courier New" w:cs="Courier New"/>
          <w:noProof/>
          <w:sz w:val="18"/>
          <w:szCs w:val="18"/>
          <w:lang w:val="da-DK"/>
        </w:rPr>
        <w:t>+    f4i9 = FFT_15PONIT_WNK4 * (fo2 - fo3);</w:t>
      </w:r>
    </w:p>
    <w:p w14:paraId="1240CB6A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1F4B47">
        <w:rPr>
          <w:rFonts w:ascii="Courier New" w:hAnsi="Courier New" w:cs="Courier New"/>
          <w:noProof/>
          <w:sz w:val="18"/>
          <w:szCs w:val="18"/>
          <w:lang w:val="da-DK"/>
        </w:rPr>
        <w:t>+    f4i10 = fnms(0.5f, f4i8, f4i7);</w:t>
      </w:r>
    </w:p>
    <w:p w14:paraId="5AC84EFD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1F4B47">
        <w:rPr>
          <w:rFonts w:ascii="Courier New" w:hAnsi="Courier New" w:cs="Courier New"/>
          <w:noProof/>
          <w:sz w:val="18"/>
          <w:szCs w:val="18"/>
          <w:lang w:val="da-DK"/>
        </w:rPr>
        <w:t>+</w:t>
      </w:r>
    </w:p>
    <w:p w14:paraId="518B2390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1F4B47">
        <w:rPr>
          <w:rFonts w:ascii="Courier New" w:hAnsi="Courier New" w:cs="Courier New"/>
          <w:noProof/>
          <w:sz w:val="18"/>
          <w:szCs w:val="18"/>
          <w:lang w:val="da-DK"/>
        </w:rPr>
        <w:t>+    fi7 = f3i10 + f3i11;</w:t>
      </w:r>
    </w:p>
    <w:p w14:paraId="61E03B7A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1F4B47">
        <w:rPr>
          <w:rFonts w:ascii="Courier New" w:hAnsi="Courier New" w:cs="Courier New"/>
          <w:noProof/>
          <w:sz w:val="18"/>
          <w:szCs w:val="18"/>
          <w:lang w:val="da-DK"/>
        </w:rPr>
        <w:t>+    fi8 = f4i3 + f4i4;</w:t>
      </w:r>
    </w:p>
    <w:p w14:paraId="7256B44C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1F4B47">
        <w:rPr>
          <w:rFonts w:ascii="Courier New" w:hAnsi="Courier New" w:cs="Courier New"/>
          <w:noProof/>
          <w:sz w:val="18"/>
          <w:szCs w:val="18"/>
          <w:lang w:val="da-DK"/>
        </w:rPr>
        <w:t>+    fi9 = fi7 + fi8;</w:t>
      </w:r>
    </w:p>
    <w:p w14:paraId="034FC6EB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1F4B47">
        <w:rPr>
          <w:rFonts w:ascii="Courier New" w:hAnsi="Courier New" w:cs="Courier New"/>
          <w:noProof/>
          <w:sz w:val="18"/>
          <w:szCs w:val="18"/>
          <w:lang w:val="da-DK"/>
        </w:rPr>
        <w:t>+    fi10 = f3i12 - f4i1;</w:t>
      </w:r>
    </w:p>
    <w:p w14:paraId="268EC9DD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1F4B47">
        <w:rPr>
          <w:rFonts w:ascii="Courier New" w:hAnsi="Courier New" w:cs="Courier New"/>
          <w:noProof/>
          <w:sz w:val="18"/>
          <w:szCs w:val="18"/>
          <w:lang w:val="da-DK"/>
        </w:rPr>
        <w:t>+    fi11 = f4i5 - f4i9;</w:t>
      </w:r>
    </w:p>
    <w:p w14:paraId="4EE2E85F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1F4B47">
        <w:rPr>
          <w:rFonts w:ascii="Courier New" w:hAnsi="Courier New" w:cs="Courier New"/>
          <w:noProof/>
          <w:sz w:val="18"/>
          <w:szCs w:val="18"/>
          <w:lang w:val="da-DK"/>
        </w:rPr>
        <w:t>+    fi12 = fi10 + fi11;</w:t>
      </w:r>
    </w:p>
    <w:p w14:paraId="71F9611F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1F4B47">
        <w:rPr>
          <w:rFonts w:ascii="Courier New" w:hAnsi="Courier New" w:cs="Courier New"/>
          <w:noProof/>
          <w:sz w:val="18"/>
          <w:szCs w:val="18"/>
          <w:lang w:val="da-DK"/>
        </w:rPr>
        <w:t>+    fi13 = f3i14 + f3i15;</w:t>
      </w:r>
    </w:p>
    <w:p w14:paraId="070FCF96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1F4B47">
        <w:rPr>
          <w:rFonts w:ascii="Courier New" w:hAnsi="Courier New" w:cs="Courier New"/>
          <w:noProof/>
          <w:sz w:val="18"/>
          <w:szCs w:val="18"/>
          <w:lang w:val="da-DK"/>
        </w:rPr>
        <w:t>+    fi14 = f4i7 + f4i8;</w:t>
      </w:r>
    </w:p>
    <w:p w14:paraId="049B6192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1F4B47">
        <w:rPr>
          <w:rFonts w:ascii="Courier New" w:hAnsi="Courier New" w:cs="Courier New"/>
          <w:noProof/>
          <w:sz w:val="18"/>
          <w:szCs w:val="18"/>
          <w:lang w:val="da-DK"/>
        </w:rPr>
        <w:t>+    fi15 = fi13 + fi14;</w:t>
      </w:r>
    </w:p>
    <w:p w14:paraId="57FADABB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1F4B47">
        <w:rPr>
          <w:rFonts w:ascii="Courier New" w:hAnsi="Courier New" w:cs="Courier New"/>
          <w:noProof/>
          <w:sz w:val="18"/>
          <w:szCs w:val="18"/>
          <w:lang w:val="da-DK"/>
        </w:rPr>
        <w:t>+    fi16 = f4i2 - f3i13;</w:t>
      </w:r>
    </w:p>
    <w:p w14:paraId="4DA616B8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1F4B47">
        <w:rPr>
          <w:rFonts w:ascii="Courier New" w:hAnsi="Courier New" w:cs="Courier New"/>
          <w:noProof/>
          <w:sz w:val="18"/>
          <w:szCs w:val="18"/>
          <w:lang w:val="da-DK"/>
        </w:rPr>
        <w:t>+    fi17 = f4i10 - f4i6;</w:t>
      </w:r>
    </w:p>
    <w:p w14:paraId="77C26210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1F4B47">
        <w:rPr>
          <w:rFonts w:ascii="Courier New" w:hAnsi="Courier New" w:cs="Courier New"/>
          <w:noProof/>
          <w:sz w:val="18"/>
          <w:szCs w:val="18"/>
          <w:lang w:val="da-DK"/>
        </w:rPr>
        <w:t>+    fi18 = fi16 + fi17;</w:t>
      </w:r>
    </w:p>
    <w:p w14:paraId="7738FC1E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1F4B47">
        <w:rPr>
          <w:rFonts w:ascii="Courier New" w:hAnsi="Courier New" w:cs="Courier New"/>
          <w:noProof/>
          <w:sz w:val="18"/>
          <w:szCs w:val="18"/>
          <w:lang w:val="da-DK"/>
        </w:rPr>
        <w:t>+    fi19 = f3i13 + f4i2;</w:t>
      </w:r>
    </w:p>
    <w:p w14:paraId="602CF1EC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1F4B47">
        <w:rPr>
          <w:rFonts w:ascii="Courier New" w:hAnsi="Courier New" w:cs="Courier New"/>
          <w:noProof/>
          <w:sz w:val="18"/>
          <w:szCs w:val="18"/>
          <w:lang w:val="da-DK"/>
        </w:rPr>
        <w:t>+    fi20 = f4i6 + f4i10;</w:t>
      </w:r>
    </w:p>
    <w:p w14:paraId="3749E1A5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fi21 = fi19 + fi20;</w:t>
      </w:r>
    </w:p>
    <w:p w14:paraId="28625AE6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fi22 = f3i12 + f4i1;</w:t>
      </w:r>
    </w:p>
    <w:p w14:paraId="6045E8DE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fi23 = f4i5 + f4i9;</w:t>
      </w:r>
    </w:p>
    <w:p w14:paraId="75037924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fi24 = fi22 + fi23;</w:t>
      </w:r>
    </w:p>
    <w:p w14:paraId="214B5AE2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62EA4CDE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fo4 = zRe[in24];</w:t>
      </w:r>
    </w:p>
    <w:p w14:paraId="5193C666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f2o5 = zRe[in25];</w:t>
      </w:r>
    </w:p>
    <w:p w14:paraId="2D2F2A85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f2o6 = zRe[in26];</w:t>
      </w:r>
    </w:p>
    <w:p w14:paraId="057F06A3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+    fo8 = zIm[in24];</w:t>
      </w:r>
    </w:p>
    <w:p w14:paraId="752E5847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+    f2o7 = zIm[in25];</w:t>
      </w:r>
    </w:p>
    <w:p w14:paraId="0DFD9D6C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f2o8 = zIm[in26];</w:t>
      </w:r>
    </w:p>
    <w:p w14:paraId="558CF500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fo12 = zRe[in18];</w:t>
      </w:r>
    </w:p>
    <w:p w14:paraId="1B9FE6C1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f2o9 = zRe[in16];</w:t>
      </w:r>
    </w:p>
    <w:p w14:paraId="60644736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f2o10 = zRe[in17];</w:t>
      </w:r>
    </w:p>
    <w:p w14:paraId="020CDF4D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f2o1 = zIm[in18];</w:t>
      </w:r>
    </w:p>
    <w:p w14:paraId="42DF4A0A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f2o11 = zIm[in16];</w:t>
      </w:r>
    </w:p>
    <w:p w14:paraId="0B283CE7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f2o12 = zIm[in17];</w:t>
      </w:r>
    </w:p>
    <w:p w14:paraId="21B5172D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3B46E819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2A42DD40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fo5 = f2o5 + f2o6;</w:t>
      </w:r>
    </w:p>
    <w:p w14:paraId="622EB5BE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fo6 = fnms(0.5f, fo5, fo4);</w:t>
      </w:r>
    </w:p>
    <w:p w14:paraId="34FF1D87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fo7 = FFT_15PONIT_WNK4 * (f2o6 - f2o5);</w:t>
      </w:r>
    </w:p>
    <w:p w14:paraId="3A1CA646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fo9 = f2o7 + f2o8;</w:t>
      </w:r>
    </w:p>
    <w:p w14:paraId="7823AA49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fo10 = FFT_15PONIT_WNK4 * (f2o7 - f2o8);</w:t>
      </w:r>
    </w:p>
    <w:p w14:paraId="0B48B114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fo11 = fnms(0.5f, fo9, fo8);</w:t>
      </w:r>
    </w:p>
    <w:p w14:paraId="7EBDF7CC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fo13 = f2o9 + f2o10;</w:t>
      </w:r>
    </w:p>
    <w:p w14:paraId="58D83B67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fo14 = fnms(0.5f, fo13, fo12);</w:t>
      </w:r>
    </w:p>
    <w:p w14:paraId="7A6BC6A4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fo15 = FFT_15PONIT_WNK4 * (f2o10 - f2o9);</w:t>
      </w:r>
    </w:p>
    <w:p w14:paraId="13B074D2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f2o2 = f2o11 + f2o12;</w:t>
      </w:r>
    </w:p>
    <w:p w14:paraId="737E5DD9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f2o3 = FFT_15PONIT_WNK4 * (f2o11 - f2o12);</w:t>
      </w:r>
    </w:p>
    <w:p w14:paraId="51E34B90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f2o4 = fnms(0.5f, f2o2, f2o1);</w:t>
      </w:r>
    </w:p>
    <w:p w14:paraId="17D6A55D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2092904B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fi25 = fo4 + fo5;</w:t>
      </w:r>
    </w:p>
    <w:p w14:paraId="31B646DE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fi26 = fo12 + fo13;</w:t>
      </w:r>
    </w:p>
    <w:p w14:paraId="38C9804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fi27 = fi25 + fi26;</w:t>
      </w:r>
    </w:p>
    <w:p w14:paraId="254ADE2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fi28 = fo6 - fo10;</w:t>
      </w:r>
    </w:p>
    <w:p w14:paraId="4439B7D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fi29 = fo14 - f2o3;</w:t>
      </w:r>
    </w:p>
    <w:p w14:paraId="754E90F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fi30 = fi28 + fi29;</w:t>
      </w:r>
    </w:p>
    <w:p w14:paraId="621D2A9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f2i1 = fo8 + fo9;</w:t>
      </w:r>
    </w:p>
    <w:p w14:paraId="13F836F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f2i2 = f2o1 + f2o2;</w:t>
      </w:r>
    </w:p>
    <w:p w14:paraId="3461F74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f2i3 = f2i1 + f2i2;</w:t>
      </w:r>
    </w:p>
    <w:p w14:paraId="2D582C3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f2i4 = fo11 - fo7;</w:t>
      </w:r>
    </w:p>
    <w:p w14:paraId="2AA445F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lastRenderedPageBreak/>
        <w:t>+    f2i5 = f2o4 - fo15;</w:t>
      </w:r>
    </w:p>
    <w:p w14:paraId="7B1DF43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f2i6 = f2i4 + f2i5;</w:t>
      </w:r>
    </w:p>
    <w:p w14:paraId="472EE51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f2i7 = fo7 + fo11;</w:t>
      </w:r>
    </w:p>
    <w:p w14:paraId="6D1811D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f2i8 = fo15 + f2o4;</w:t>
      </w:r>
    </w:p>
    <w:p w14:paraId="4F71B84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f2i9 = f2i7 + f2i8;</w:t>
      </w:r>
    </w:p>
    <w:p w14:paraId="58B66A5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f2i10 = fo6 + fo10;</w:t>
      </w:r>
    </w:p>
    <w:p w14:paraId="691B0F9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f2i11 = fo14 + f2o3;</w:t>
      </w:r>
    </w:p>
    <w:p w14:paraId="4E32926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f2i12 = f2i10 + f2i11;</w:t>
      </w:r>
    </w:p>
    <w:p w14:paraId="0526BB1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</w:t>
      </w:r>
    </w:p>
    <w:p w14:paraId="39E3C34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f2o13 = FFT_15PONIT_WNK1 * (fi27 - fi9);</w:t>
      </w:r>
    </w:p>
    <w:p w14:paraId="71C88DC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f2o14 = fi27 + fi9;</w:t>
      </w:r>
    </w:p>
    <w:p w14:paraId="35F3201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f2o15 = fnms(FFT_15PONIT_WNK5, f2o14, fi1);</w:t>
      </w:r>
    </w:p>
    <w:p w14:paraId="4B222F3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f3o3 = fi13 - fi14;</w:t>
      </w:r>
    </w:p>
    <w:p w14:paraId="797A91F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f3o4 = f2i1 - f2i2;</w:t>
      </w:r>
    </w:p>
    <w:p w14:paraId="6E3FB9E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f3o1 = fnms(FFT_15PONIT_WNK3, f3o4, FFT_15PONIT_WNK2 * f3o3);</w:t>
      </w:r>
    </w:p>
    <w:p w14:paraId="1DCAC94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f3o2 = fmac(FFT_15PONIT_WNK2, f3o4, FFT_15PONIT_WNK3 * f3o3);</w:t>
      </w:r>
    </w:p>
    <w:p w14:paraId="079868D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zRe[in0] = fi1 + f2o14;</w:t>
      </w:r>
    </w:p>
    <w:p w14:paraId="7CFB7F0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f3o5 = f2o13 + f2o15;</w:t>
      </w:r>
    </w:p>
    <w:p w14:paraId="57446DA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zRe[in24] = f3o5 - f3o2;</w:t>
      </w:r>
    </w:p>
    <w:p w14:paraId="7730931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zRe[in18] = f3o5 + f3o2;</w:t>
      </w:r>
    </w:p>
    <w:p w14:paraId="1D879BE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f3o6 = f2o15 - f2o13;</w:t>
      </w:r>
    </w:p>
    <w:p w14:paraId="76745F0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zRe[in33] = f3o6 - f3o1;</w:t>
      </w:r>
    </w:p>
    <w:p w14:paraId="696F852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zRe[in9] = f3o6 + f3o1;</w:t>
      </w:r>
    </w:p>
    <w:p w14:paraId="76535CA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</w:t>
      </w:r>
    </w:p>
    <w:p w14:paraId="7716D48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f3o7 = FFT_15PONIT_WNK1 * (f2i3 - fi15);</w:t>
      </w:r>
    </w:p>
    <w:p w14:paraId="41E31E5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f3o8 = f2i3 + fi15;</w:t>
      </w:r>
    </w:p>
    <w:p w14:paraId="410F185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f3o9 = fnms(FFT_15PONIT_WNK5, f3o8, fi2);</w:t>
      </w:r>
    </w:p>
    <w:p w14:paraId="7B249DC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f3o12 = fi7 - fi8;</w:t>
      </w:r>
    </w:p>
    <w:p w14:paraId="46C70BD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f3o13 = fi25 - fi26;</w:t>
      </w:r>
    </w:p>
    <w:p w14:paraId="5D1E9B8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f3o10 = fnms(FFT_15PONIT_WNK3, f3o13, FFT_15PONIT_WNK2 * f3o12);</w:t>
      </w:r>
    </w:p>
    <w:p w14:paraId="7A42B65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f3o11 = fmac(FFT_15PONIT_WNK2, f3o13, FFT_15PONIT_WNK3 * f3o12);</w:t>
      </w:r>
    </w:p>
    <w:p w14:paraId="6C59BE9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zIm[in0] = fi2 + f3o8;</w:t>
      </w:r>
    </w:p>
    <w:p w14:paraId="49F2378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f3o14 = f3o7 + f3o9;</w:t>
      </w:r>
    </w:p>
    <w:p w14:paraId="6C48C2D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zIm[in18] = f3o14 - f3o11;</w:t>
      </w:r>
    </w:p>
    <w:p w14:paraId="3E6827B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zIm[in24] = f3o11 + f3o14;</w:t>
      </w:r>
    </w:p>
    <w:p w14:paraId="3CC8A7D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f3o15 = f3o9 - f3o7;</w:t>
      </w:r>
    </w:p>
    <w:p w14:paraId="78DCCA4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zIm[in9] = f3o15 - f3o10;</w:t>
      </w:r>
    </w:p>
    <w:p w14:paraId="494A30A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zIm[in33] = f3o10 + f3o15;</w:t>
      </w:r>
    </w:p>
    <w:p w14:paraId="3E3995E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</w:t>
      </w:r>
    </w:p>
    <w:p w14:paraId="4238252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f4o1 = FFT_15PONIT_WNK1 * (fi30 - fi12);</w:t>
      </w:r>
    </w:p>
    <w:p w14:paraId="7EF5C3B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f4o2 = fi30 + fi12;</w:t>
      </w:r>
    </w:p>
    <w:p w14:paraId="356179E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f4o3 = fnms(FFT_15PONIT_WNK5, f4o2, fi3);</w:t>
      </w:r>
    </w:p>
    <w:p w14:paraId="778E5EA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f4o6 = fi16 - fi17;</w:t>
      </w:r>
    </w:p>
    <w:p w14:paraId="2BD2B87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f4o7 = f2i4 - f2i5;</w:t>
      </w:r>
    </w:p>
    <w:p w14:paraId="4DFB67E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f4o4 = fnms(FFT_15PONIT_WNK3, f4o7, FFT_15PONIT_WNK2 * f4o6);</w:t>
      </w:r>
    </w:p>
    <w:p w14:paraId="40CDC50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f4o5 = fmac(FFT_15PONIT_WNK2, f4o7, FFT_15PONIT_WNK3 * f4o6);</w:t>
      </w:r>
    </w:p>
    <w:p w14:paraId="310BD17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zRe[in2] = fi3 + f4o2;</w:t>
      </w:r>
    </w:p>
    <w:p w14:paraId="2D709A9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f4o8 = f4o1 + f4o3;</w:t>
      </w:r>
    </w:p>
    <w:p w14:paraId="53E7D8E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zRe[in26] = f4o8 - f4o5;</w:t>
      </w:r>
    </w:p>
    <w:p w14:paraId="00787F9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zRe[in17] = f4o8 + f4o5;</w:t>
      </w:r>
    </w:p>
    <w:p w14:paraId="29C398C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f4o9 = f4o3 - f4o1;</w:t>
      </w:r>
    </w:p>
    <w:p w14:paraId="4FC7CFD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zRe[in32] = f4o9 - f4o4;</w:t>
      </w:r>
    </w:p>
    <w:p w14:paraId="3F7E865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zRe[in8] = f4o9 + f4o4;</w:t>
      </w:r>
    </w:p>
    <w:p w14:paraId="73F4EEE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</w:t>
      </w:r>
    </w:p>
    <w:p w14:paraId="167D12D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f4o10 = FFT_15PONIT_WNK1 * (f2i6 - fi18);</w:t>
      </w:r>
    </w:p>
    <w:p w14:paraId="5747B71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f4o11 = f2i6 + fi18;</w:t>
      </w:r>
    </w:p>
    <w:p w14:paraId="7548AF8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f4o12 = fnms(FFT_15PONIT_WNK5, f4o11, fi6);</w:t>
      </w:r>
    </w:p>
    <w:p w14:paraId="008369C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f4o15 = fi10 - fi11;</w:t>
      </w:r>
    </w:p>
    <w:p w14:paraId="4C7E8C2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f5o1 = fi28 - fi29;</w:t>
      </w:r>
    </w:p>
    <w:p w14:paraId="2DD3943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f4o13 = fnms(FFT_15PONIT_WNK3, f5o1, FFT_15PONIT_WNK2 * f4o15);</w:t>
      </w:r>
    </w:p>
    <w:p w14:paraId="28EA552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f4o14 = fmac(FFT_15PONIT_WNK2, f5o1, FFT_15PONIT_WNK3 * f4o15);</w:t>
      </w:r>
    </w:p>
    <w:p w14:paraId="40D0A79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zIm[in2] = fi6 + f4o11;</w:t>
      </w:r>
    </w:p>
    <w:p w14:paraId="1FB9DBB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f5o2 = f4o10 + f4o12;</w:t>
      </w:r>
    </w:p>
    <w:p w14:paraId="382FCEF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zIm[in17] = f5o2 - f4o14;</w:t>
      </w:r>
    </w:p>
    <w:p w14:paraId="1D244D8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zIm[in26] = f4o14 + f5o2;</w:t>
      </w:r>
    </w:p>
    <w:p w14:paraId="14BFCFF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f5o3 = f4o12 - f4o10;</w:t>
      </w:r>
    </w:p>
    <w:p w14:paraId="1D9959D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zIm[in32] = f4o13 + f5o3;</w:t>
      </w:r>
    </w:p>
    <w:p w14:paraId="1F179E2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zIm[in8] = f5o3 - f4o13;</w:t>
      </w:r>
    </w:p>
    <w:p w14:paraId="681A7E2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</w:t>
      </w:r>
    </w:p>
    <w:p w14:paraId="5B677FE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f5o4 = FFT_15PONIT_WNK1 * (f2i9 - fi21);</w:t>
      </w:r>
    </w:p>
    <w:p w14:paraId="2CA2AEE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lastRenderedPageBreak/>
        <w:t>+    f5o5 = f2i9 + fi21;</w:t>
      </w:r>
    </w:p>
    <w:p w14:paraId="781D135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f5o6 = fnms(FFT_15PONIT_WNK5, f5o5, fi5);</w:t>
      </w:r>
    </w:p>
    <w:p w14:paraId="0E7C8DC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f5o9 = f2i10 - f2i11;</w:t>
      </w:r>
    </w:p>
    <w:p w14:paraId="5B58181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f5o10 = fi22 - fi23;</w:t>
      </w:r>
    </w:p>
    <w:p w14:paraId="5DA0C31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f5o7 = fmac(FFT_15PONIT_WNK2, f5o9, FFT_15PONIT_WNK3 * f5o10);</w:t>
      </w:r>
    </w:p>
    <w:p w14:paraId="7B68D43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f5o8 = fnms(FFT_15PONIT_WNK3, f5o9, FFT_15PONIT_WNK2 * f5o10);</w:t>
      </w:r>
    </w:p>
    <w:p w14:paraId="7FA24F2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zIm[in1] = fi5 + f5o5;</w:t>
      </w:r>
    </w:p>
    <w:p w14:paraId="10C3206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f5o11 = f5o6 - f5o4;</w:t>
      </w:r>
    </w:p>
    <w:p w14:paraId="28BDC5F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f5o12 = f5o4 + f5o6;</w:t>
      </w:r>
    </w:p>
    <w:p w14:paraId="135F517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zIm[in34] = f5o8 + f5o11;</w:t>
      </w:r>
    </w:p>
    <w:p w14:paraId="4AC534C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zIm[in10] = f5o11 - f5o8;</w:t>
      </w:r>
    </w:p>
    <w:p w14:paraId="0A87458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</w:t>
      </w:r>
    </w:p>
    <w:p w14:paraId="028360E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zIm[in16] = f5o12 - f5o7;</w:t>
      </w:r>
    </w:p>
    <w:p w14:paraId="052A3AD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zIm[in25] = f5o7 + f5o12;</w:t>
      </w:r>
    </w:p>
    <w:p w14:paraId="4021172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</w:t>
      </w:r>
    </w:p>
    <w:p w14:paraId="50827FC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f5o13 = FFT_15PONIT_WNK1 * (f2i12 - fi24);</w:t>
      </w:r>
    </w:p>
    <w:p w14:paraId="396D354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f5o14 = f2i12 + fi24;</w:t>
      </w:r>
    </w:p>
    <w:p w14:paraId="2DA10CC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f5o15 = fnms(FFT_15PONIT_WNK5, f5o14, fi4);</w:t>
      </w:r>
    </w:p>
    <w:p w14:paraId="1673118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f5o18 = f2i7 - f2i8;</w:t>
      </w:r>
    </w:p>
    <w:p w14:paraId="5774DBA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f5o19 = fi19 - fi20;</w:t>
      </w:r>
    </w:p>
    <w:p w14:paraId="391AC36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f5o16 = fmac(FFT_15PONIT_WNK2, f5o18, FFT_15PONIT_WNK3 * f5o19);</w:t>
      </w:r>
    </w:p>
    <w:p w14:paraId="52C6E8F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f5o17 = fnms(FFT_15PONIT_WNK3, f5o18, FFT_15PONIT_WNK2 * f5o19);</w:t>
      </w:r>
    </w:p>
    <w:p w14:paraId="33E3F51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zRe[in1] = fi4 + f5o14;</w:t>
      </w:r>
    </w:p>
    <w:p w14:paraId="4B3E576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f5o21 = f5o15 - f5o13;</w:t>
      </w:r>
    </w:p>
    <w:p w14:paraId="31AB374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f5o22 = f5o13 + f5o15;</w:t>
      </w:r>
    </w:p>
    <w:p w14:paraId="1073544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3374692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zRe[in34] = f5o21 - f5o17;</w:t>
      </w:r>
    </w:p>
    <w:p w14:paraId="13F2DCB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zRe[in10] = f5o21 + f5o17;</w:t>
      </w:r>
    </w:p>
    <w:p w14:paraId="6709AF9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zRe[in25] = f5o22 - f5o16;</w:t>
      </w:r>
    </w:p>
    <w:p w14:paraId="79A1472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zRe[in16] = f5o22 + f5o16;</w:t>
      </w:r>
    </w:p>
    <w:p w14:paraId="3B32CE0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 xml:space="preserve"> </w:t>
      </w:r>
    </w:p>
    <w:p w14:paraId="2717956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 xml:space="preserve">     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return;</w:t>
      </w:r>
    </w:p>
    <w:p w14:paraId="4ECA56B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}</w:t>
      </w:r>
    </w:p>
    <w:p w14:paraId="436EB32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-553,64 +558,66 @@</w:t>
      </w:r>
    </w:p>
    <w:p w14:paraId="08DCC4B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const short *Idx     /* i   : pointer of the address table             */</w:t>
      </w:r>
    </w:p>
    <w:p w14:paraId="1873E55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)</w:t>
      </w:r>
    </w:p>
    <w:p w14:paraId="313134C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{</w:t>
      </w:r>
    </w:p>
    <w:p w14:paraId="47C2CD2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float T1, To, T8, Tt, T9, Ts, Te, Tp, Th, Tn,T2, T3, T4, T5, T6, T7;</w:t>
      </w:r>
    </w:p>
    <w:p w14:paraId="174410C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short i0,i1,i2,i3,i4;</w:t>
      </w:r>
    </w:p>
    <w:p w14:paraId="2943849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</w:t>
      </w:r>
    </w:p>
    <w:p w14:paraId="1E41A15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    i0 = Idx[0];</w:t>
      </w:r>
    </w:p>
    <w:p w14:paraId="56D676D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    i1 = Idx[n1];</w:t>
      </w:r>
    </w:p>
    <w:p w14:paraId="7C991A5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    i2 = Idx[n1*2];</w:t>
      </w:r>
    </w:p>
    <w:p w14:paraId="1893B94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    i3 = Idx[n1*3];</w:t>
      </w:r>
    </w:p>
    <w:p w14:paraId="763855A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    i4 = Idx[n1*4];</w:t>
      </w:r>
    </w:p>
    <w:p w14:paraId="6A3BA91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0DD37A4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T1 = zRe[i0];</w:t>
      </w:r>
    </w:p>
    <w:p w14:paraId="0507C1B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To = zIm[i0];</w:t>
      </w:r>
    </w:p>
    <w:p w14:paraId="159FC9A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2E08A1C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T2 = zRe[i1];</w:t>
      </w:r>
    </w:p>
    <w:p w14:paraId="1C3418E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T3 = zRe[i4];</w:t>
      </w:r>
    </w:p>
    <w:p w14:paraId="15AC312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T4 = T2 + T3;</w:t>
      </w:r>
    </w:p>
    <w:p w14:paraId="09E794B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T5 = zRe[i2];</w:t>
      </w:r>
    </w:p>
    <w:p w14:paraId="1440221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T6 = zRe[i3];</w:t>
      </w:r>
    </w:p>
    <w:p w14:paraId="7B69AE3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T7 = T5 + T6;</w:t>
      </w:r>
    </w:p>
    <w:p w14:paraId="204E561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T8 = T4 + T7;</w:t>
      </w:r>
    </w:p>
    <w:p w14:paraId="78499AF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Tt = T5 - T6;</w:t>
      </w:r>
    </w:p>
    <w:p w14:paraId="3ACB54D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T9 = KP559016994 * (T4 - T7);</w:t>
      </w:r>
    </w:p>
    <w:p w14:paraId="25839FC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Ts = T2 - T3;</w:t>
      </w:r>
    </w:p>
    <w:p w14:paraId="4595EBB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238185F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T2 = zIm[i1];</w:t>
      </w:r>
    </w:p>
    <w:p w14:paraId="3AFCC8B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T3 = zIm[i4];</w:t>
      </w:r>
    </w:p>
    <w:p w14:paraId="0EADF87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T4 = T2 + T3;</w:t>
      </w:r>
    </w:p>
    <w:p w14:paraId="4321C61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T5 = zIm[i2];</w:t>
      </w:r>
    </w:p>
    <w:p w14:paraId="01B970E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T6 = zIm[i3];</w:t>
      </w:r>
    </w:p>
    <w:p w14:paraId="422CC36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T7 = T5 + T6;</w:t>
      </w:r>
    </w:p>
    <w:p w14:paraId="4A521C5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Te = T2 - T3;</w:t>
      </w:r>
    </w:p>
    <w:p w14:paraId="4B15399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Tp = T4 + T7;</w:t>
      </w:r>
    </w:p>
    <w:p w14:paraId="084F8B3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Th = T5 - T6;</w:t>
      </w:r>
    </w:p>
    <w:p w14:paraId="6E9B536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Tn = KP559016994 * (T4 - T7);</w:t>
      </w:r>
    </w:p>
    <w:p w14:paraId="57DC762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lastRenderedPageBreak/>
        <w:t>-</w:t>
      </w:r>
    </w:p>
    <w:p w14:paraId="3FACC1C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zRe[i0] = T1 + T8;</w:t>
      </w:r>
    </w:p>
    <w:p w14:paraId="6193D24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zIm[i0] = To + Tp;</w:t>
      </w:r>
    </w:p>
    <w:p w14:paraId="7EF7C55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025A6DA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T2 = KP951056516*Te + KP587785252*Th;</w:t>
      </w:r>
    </w:p>
    <w:p w14:paraId="622C76D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T3 = KP951056516*Th - KP587785252*Te;</w:t>
      </w:r>
    </w:p>
    <w:p w14:paraId="5ED8805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T6 = T1-T8/4;</w:t>
      </w:r>
    </w:p>
    <w:p w14:paraId="32C0266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T4 = T9 + T6;</w:t>
      </w:r>
    </w:p>
    <w:p w14:paraId="108D277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T5 = T6 - T9;</w:t>
      </w:r>
    </w:p>
    <w:p w14:paraId="1230AE7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70A2E79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zRe[i4] = T4 - T2;</w:t>
      </w:r>
    </w:p>
    <w:p w14:paraId="349AB70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zRe[i3] = T5 + T3;</w:t>
      </w:r>
    </w:p>
    <w:p w14:paraId="2E6CBCC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zRe[i1] = T4 + T2;</w:t>
      </w:r>
    </w:p>
    <w:p w14:paraId="1C93A08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zRe[i2] = T5 - T3;</w:t>
      </w:r>
    </w:p>
    <w:p w14:paraId="6680FF6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</w:t>
      </w:r>
    </w:p>
    <w:p w14:paraId="7DD3E9E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T2 = KP951056516 * Ts + KP587785252 * Tt;</w:t>
      </w:r>
    </w:p>
    <w:p w14:paraId="45C09BE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T3 = KP951056516 * Tt - KP587785252 * Ts;</w:t>
      </w:r>
    </w:p>
    <w:p w14:paraId="0928EEA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T6 = To-Tp/4;</w:t>
      </w:r>
    </w:p>
    <w:p w14:paraId="0258C72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T4 = Tn + T6;</w:t>
      </w:r>
    </w:p>
    <w:p w14:paraId="22DBE88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T5 = T6 - Tn;</w:t>
      </w:r>
    </w:p>
    <w:p w14:paraId="6974249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</w:t>
      </w:r>
    </w:p>
    <w:p w14:paraId="27AD73E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zIm[i1] = T4 - T2;</w:t>
      </w:r>
    </w:p>
    <w:p w14:paraId="444428B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zIm[i3] = T5 - T3;</w:t>
      </w:r>
    </w:p>
    <w:p w14:paraId="05DB502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zIm[i4] = T2 + T4;</w:t>
      </w:r>
    </w:p>
    <w:p w14:paraId="499F715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zIm[i2] = T3 + T5;</w:t>
      </w:r>
    </w:p>
    <w:p w14:paraId="04CBE9C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float fi1, fi2, fi3, fi4, fi5, fi6, fi7, fi8;</w:t>
      </w:r>
    </w:p>
    <w:p w14:paraId="1DD4429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float fo1, fo2, fo3, fo4, fo5, fo6, fo7, fo8;</w:t>
      </w:r>
    </w:p>
    <w:p w14:paraId="730BB01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short in1,in2,in3,in4,in5;</w:t>
      </w:r>
    </w:p>
    <w:p w14:paraId="22701BC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</w:t>
      </w:r>
    </w:p>
    <w:p w14:paraId="41E69A0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in1 = Idx[0];</w:t>
      </w:r>
    </w:p>
    <w:p w14:paraId="46AEE3B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in2 = Idx[n1];</w:t>
      </w:r>
    </w:p>
    <w:p w14:paraId="3E63BF8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in3 = Idx[n1*2];</w:t>
      </w:r>
    </w:p>
    <w:p w14:paraId="13B746C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in4 = Idx[n1*3];</w:t>
      </w:r>
    </w:p>
    <w:p w14:paraId="79241F7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in5 = Idx[n1*4];</w:t>
      </w:r>
    </w:p>
    <w:p w14:paraId="79D898E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056FEE5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fi1 = zRe[in1];</w:t>
      </w:r>
    </w:p>
    <w:p w14:paraId="3217D15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fi2 = zIm[in1];</w:t>
      </w:r>
    </w:p>
    <w:p w14:paraId="56C66D2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fo3 = zRe[in2];</w:t>
      </w:r>
    </w:p>
    <w:p w14:paraId="1556C27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fo4 = zRe[in5];</w:t>
      </w:r>
    </w:p>
    <w:p w14:paraId="3C6E4F4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fo6 = zRe[in3];</w:t>
      </w:r>
    </w:p>
    <w:p w14:paraId="6EE3412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fo7 = zRe[in4];</w:t>
      </w:r>
    </w:p>
    <w:p w14:paraId="1F47A5D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1AB25BA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fo5 = fo3 + fo4;</w:t>
      </w:r>
    </w:p>
    <w:p w14:paraId="4773367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fo8 = fo6 + fo7;</w:t>
      </w:r>
    </w:p>
    <w:p w14:paraId="29FD456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fi3 = fo5 + fo8;</w:t>
      </w:r>
    </w:p>
    <w:p w14:paraId="745D4A6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fi4 = fo6 - fo7;</w:t>
      </w:r>
    </w:p>
    <w:p w14:paraId="39FC292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fi5 = FFT_15PONIT_WNK1 * (fo5 - fo8);</w:t>
      </w:r>
    </w:p>
    <w:p w14:paraId="19C3D85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fi6 = fo3 - fo4;</w:t>
      </w:r>
    </w:p>
    <w:p w14:paraId="094F88A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4B39481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fo3 = zIm[in2];</w:t>
      </w:r>
    </w:p>
    <w:p w14:paraId="6F8FEF7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fo4 = zIm[in5];</w:t>
      </w:r>
    </w:p>
    <w:p w14:paraId="7FE1FF1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fo6 = zIm[in3];</w:t>
      </w:r>
    </w:p>
    <w:p w14:paraId="1C04205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fo7 = zIm[in4];</w:t>
      </w:r>
    </w:p>
    <w:p w14:paraId="6559CE1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41437D4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fo5 = fo3 + fo4;</w:t>
      </w:r>
    </w:p>
    <w:p w14:paraId="5529E67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fo8 = fo6 + fo7;</w:t>
      </w:r>
    </w:p>
    <w:p w14:paraId="437BE6C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fi7 = fo3 - fo4;</w:t>
      </w:r>
    </w:p>
    <w:p w14:paraId="0351684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fi8 = fo5 + fo8;</w:t>
      </w:r>
    </w:p>
    <w:p w14:paraId="651AAC5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fo1 = fo6 - fo7;</w:t>
      </w:r>
    </w:p>
    <w:p w14:paraId="4B53183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fo2 = FFT_15PONIT_WNK1 * (fo5 - fo8);</w:t>
      </w:r>
    </w:p>
    <w:p w14:paraId="4DD5022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7FC1260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zRe[in1] = fi1 + fi3;</w:t>
      </w:r>
    </w:p>
    <w:p w14:paraId="2FDDB94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zIm[in1] = fi2 + fi8;</w:t>
      </w:r>
    </w:p>
    <w:p w14:paraId="6819E30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4427AEF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fo3 = FFT_15PONIT_WNK2*fi7 + FFT_15PONIT_WNK3*fo1;</w:t>
      </w:r>
    </w:p>
    <w:p w14:paraId="41709D7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fo4 = FFT_15PONIT_WNK2*fo1 - FFT_15PONIT_WNK3*fi7;</w:t>
      </w:r>
    </w:p>
    <w:p w14:paraId="1854ABC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fo7 = fi1-fi3/4;</w:t>
      </w:r>
    </w:p>
    <w:p w14:paraId="034DCB5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fo5 = fi5 + fo7;</w:t>
      </w:r>
    </w:p>
    <w:p w14:paraId="5A7E228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fo6 = fo7 - fi5;</w:t>
      </w:r>
    </w:p>
    <w:p w14:paraId="33FFFDD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7EBA460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lastRenderedPageBreak/>
        <w:t>+    zRe[in2] = fo5 + fo3;</w:t>
      </w:r>
    </w:p>
    <w:p w14:paraId="4B1D260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zRe[in3] = fo6 - fo4;</w:t>
      </w:r>
    </w:p>
    <w:p w14:paraId="3847B55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zRe[in4] = fo6 + fo4;</w:t>
      </w:r>
    </w:p>
    <w:p w14:paraId="32041D8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zRe[in5] = fo5 - fo3;</w:t>
      </w:r>
    </w:p>
    <w:p w14:paraId="62EC840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2690DF4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fo3 = FFT_15PONIT_WNK2 * fi6 + FFT_15PONIT_WNK3 * fi4;</w:t>
      </w:r>
    </w:p>
    <w:p w14:paraId="1ED344A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fo4 = FFT_15PONIT_WNK2 * fi4 - FFT_15PONIT_WNK3 * fi6;</w:t>
      </w:r>
    </w:p>
    <w:p w14:paraId="29FD463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fo7 = fi2-fi8/4;</w:t>
      </w:r>
    </w:p>
    <w:p w14:paraId="747B380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fo5 = fo2 + fo7;</w:t>
      </w:r>
    </w:p>
    <w:p w14:paraId="3621E13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fo6 = fo7 - fo2;</w:t>
      </w:r>
    </w:p>
    <w:p w14:paraId="4CC94E3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61CBB63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zIm[in2] = fo5 - fo3;</w:t>
      </w:r>
    </w:p>
    <w:p w14:paraId="5F1ACC2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zIm[in3] = fo4 + fo6;</w:t>
      </w:r>
    </w:p>
    <w:p w14:paraId="2215C78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zIm[in4] = fo6 - fo4;</w:t>
      </w:r>
    </w:p>
    <w:p w14:paraId="3894996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zIm[in5] = fo3 + fo5;</w:t>
      </w:r>
    </w:p>
    <w:p w14:paraId="37CECF7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3F95B5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return;</w:t>
      </w:r>
    </w:p>
    <w:p w14:paraId="603246B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}</w:t>
      </w:r>
    </w:p>
    <w:p w14:paraId="03D09F9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-627,62 +634,65 @@</w:t>
      </w:r>
    </w:p>
    <w:p w14:paraId="7587696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const short   *Idx     /* i   : pointer of the address table             */</w:t>
      </w:r>
    </w:p>
    <w:p w14:paraId="66E27BF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)</w:t>
      </w:r>
    </w:p>
    <w:p w14:paraId="19B98DF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{</w:t>
      </w:r>
    </w:p>
    <w:p w14:paraId="7E88062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float T1, To, T8, Tt, T9, Ts, Te, Tp, Th, Tn,T2, T3, T4, T5, T6, T7;</w:t>
      </w:r>
    </w:p>
    <w:p w14:paraId="43612D0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short i0,i1,i2,i3,i4;</w:t>
      </w:r>
    </w:p>
    <w:p w14:paraId="0209798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</w:t>
      </w:r>
    </w:p>
    <w:p w14:paraId="4087FFE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    i0 = Idx[0];</w:t>
      </w:r>
    </w:p>
    <w:p w14:paraId="3C71A5F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    i1 = Idx[n1];</w:t>
      </w:r>
    </w:p>
    <w:p w14:paraId="6EF93CD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    i2 = Idx[n1*2];</w:t>
      </w:r>
    </w:p>
    <w:p w14:paraId="6AA0CA5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    i3 = Idx[n1*3];</w:t>
      </w:r>
    </w:p>
    <w:p w14:paraId="357F66B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    i4 = Idx[n1*4];</w:t>
      </w:r>
    </w:p>
    <w:p w14:paraId="73943EA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1934E4D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T1 = zRe[i0];</w:t>
      </w:r>
    </w:p>
    <w:p w14:paraId="1D3BC0E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To = zIm[i0];</w:t>
      </w:r>
    </w:p>
    <w:p w14:paraId="1865467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004D6BE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T2 = zRe[i1];</w:t>
      </w:r>
    </w:p>
    <w:p w14:paraId="3531052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T3 = zRe[i4];</w:t>
      </w:r>
    </w:p>
    <w:p w14:paraId="349FCEF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T4 = T2 + T3;</w:t>
      </w:r>
    </w:p>
    <w:p w14:paraId="71D480A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T5 = zRe[i2];</w:t>
      </w:r>
    </w:p>
    <w:p w14:paraId="005837C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T6 = zRe[i3];</w:t>
      </w:r>
    </w:p>
    <w:p w14:paraId="535F735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T7 = T5 + T6;</w:t>
      </w:r>
    </w:p>
    <w:p w14:paraId="0FD8284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T8 = T4 + T7;</w:t>
      </w:r>
    </w:p>
    <w:p w14:paraId="728EB81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Tt = T5 - T6;</w:t>
      </w:r>
    </w:p>
    <w:p w14:paraId="6839F57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T9 = KP559016994 * (T4 - T7);</w:t>
      </w:r>
    </w:p>
    <w:p w14:paraId="128ADAA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Ts = T2 - T3;</w:t>
      </w:r>
    </w:p>
    <w:p w14:paraId="73F22AC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2C5F06E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T2 = zIm[i1];</w:t>
      </w:r>
    </w:p>
    <w:p w14:paraId="5498AF3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T3 = zIm[i4];</w:t>
      </w:r>
    </w:p>
    <w:p w14:paraId="008604D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T4 = T2 + T3;</w:t>
      </w:r>
    </w:p>
    <w:p w14:paraId="30750A6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T5 = zIm[i2];</w:t>
      </w:r>
    </w:p>
    <w:p w14:paraId="151D81F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T6 = zIm[i3];</w:t>
      </w:r>
    </w:p>
    <w:p w14:paraId="280EBC1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T7 = T5 + T6;</w:t>
      </w:r>
    </w:p>
    <w:p w14:paraId="58520BF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Te = T2 - T3;</w:t>
      </w:r>
    </w:p>
    <w:p w14:paraId="5EA1E9D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Tp = T4 + T7;</w:t>
      </w:r>
    </w:p>
    <w:p w14:paraId="0495D7C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Th = T5 - T6;</w:t>
      </w:r>
    </w:p>
    <w:p w14:paraId="0384610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Tn = KP559016994 * (T4 - T7);</w:t>
      </w:r>
    </w:p>
    <w:p w14:paraId="088B6B6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67A39BF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zRe[i0] = T1 + T8;</w:t>
      </w:r>
    </w:p>
    <w:p w14:paraId="0AA42FC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zIm[i0] = To + Tp;</w:t>
      </w:r>
    </w:p>
    <w:p w14:paraId="57C88F5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4431194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T2 = KP951056516*Te + KP587785252*Th;</w:t>
      </w:r>
    </w:p>
    <w:p w14:paraId="2AA4D7D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T3 = KP951056516*Th - KP587785252*Te;</w:t>
      </w:r>
    </w:p>
    <w:p w14:paraId="10F8714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T6 = T1-T8/4;</w:t>
      </w:r>
    </w:p>
    <w:p w14:paraId="261D758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T4 = T9 + T6;</w:t>
      </w:r>
    </w:p>
    <w:p w14:paraId="533358C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T5 = T6 - T9;</w:t>
      </w:r>
    </w:p>
    <w:p w14:paraId="73E1606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zRe[i1] = T4 - T2;</w:t>
      </w:r>
    </w:p>
    <w:p w14:paraId="283BF2F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zRe[i2] = T5 + T3;</w:t>
      </w:r>
    </w:p>
    <w:p w14:paraId="1EE3989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zRe[i4] = T4 + T2;</w:t>
      </w:r>
    </w:p>
    <w:p w14:paraId="1C6088B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zRe[i3] = T5 - T3;</w:t>
      </w:r>
    </w:p>
    <w:p w14:paraId="3E694AA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</w:t>
      </w:r>
    </w:p>
    <w:p w14:paraId="68623D7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T2 = KP951056516 * Ts + KP587785252 * Tt;</w:t>
      </w:r>
    </w:p>
    <w:p w14:paraId="1BDCD2A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lastRenderedPageBreak/>
        <w:t>-    T3 = KP951056516 * Tt - KP587785252 * Ts;</w:t>
      </w:r>
    </w:p>
    <w:p w14:paraId="018B058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T6 = To-Tp/4;</w:t>
      </w:r>
    </w:p>
    <w:p w14:paraId="4D5FB4E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T4 = Tn + T6;</w:t>
      </w:r>
    </w:p>
    <w:p w14:paraId="6BAAF55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T5 = T6 - Tn;</w:t>
      </w:r>
    </w:p>
    <w:p w14:paraId="18936C4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zIm[i4] = T4 - T2;</w:t>
      </w:r>
    </w:p>
    <w:p w14:paraId="6AAE309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zIm[i2] = T5 - T3;</w:t>
      </w:r>
    </w:p>
    <w:p w14:paraId="378C002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zIm[i1] = T2 + T4;</w:t>
      </w:r>
    </w:p>
    <w:p w14:paraId="10EEC17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zIm[i3] = T3 + T5;</w:t>
      </w:r>
    </w:p>
    <w:p w14:paraId="327FEDC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float fi1, fi2, fi3, fi4, fi5, fi6, fi7, fi8;</w:t>
      </w:r>
    </w:p>
    <w:p w14:paraId="70D0FFE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float fo1, fo2, fo3, fo4, fo5, fo6, fo7, fo8;</w:t>
      </w:r>
    </w:p>
    <w:p w14:paraId="1CF6CF6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short in1,in2,in3,in4,in5;</w:t>
      </w:r>
    </w:p>
    <w:p w14:paraId="437FBE7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</w:t>
      </w:r>
    </w:p>
    <w:p w14:paraId="16BBCF5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in1 = Idx[0];</w:t>
      </w:r>
    </w:p>
    <w:p w14:paraId="3E0D7E0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in2 = Idx[n1];</w:t>
      </w:r>
    </w:p>
    <w:p w14:paraId="26A92C2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in3 = Idx[n1*2];</w:t>
      </w:r>
    </w:p>
    <w:p w14:paraId="430F00C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in4 = Idx[n1*3];</w:t>
      </w:r>
    </w:p>
    <w:p w14:paraId="319D7F6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in5 = Idx[n1*4];</w:t>
      </w:r>
    </w:p>
    <w:p w14:paraId="022D533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1FDEDCD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fi1 = zRe[in1];</w:t>
      </w:r>
    </w:p>
    <w:p w14:paraId="43CB1F3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fi2 = zIm[in1];</w:t>
      </w:r>
    </w:p>
    <w:p w14:paraId="62795C2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fo3 = zRe[in2];</w:t>
      </w:r>
    </w:p>
    <w:p w14:paraId="64D1B9A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fo4 = zRe[in5];</w:t>
      </w:r>
    </w:p>
    <w:p w14:paraId="5CCB57C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fo6 = zRe[in3];</w:t>
      </w:r>
    </w:p>
    <w:p w14:paraId="7FF3B55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fo7 = zRe[in4];</w:t>
      </w:r>
    </w:p>
    <w:p w14:paraId="438116C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4A53F5C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fo5 = fo3 + fo4;</w:t>
      </w:r>
    </w:p>
    <w:p w14:paraId="1209E96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fo8 = fo6 + fo7;</w:t>
      </w:r>
    </w:p>
    <w:p w14:paraId="214C012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fi3 = fo5 + fo8;</w:t>
      </w:r>
    </w:p>
    <w:p w14:paraId="7BD48B0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fi4 = fo6 - fo7;</w:t>
      </w:r>
    </w:p>
    <w:p w14:paraId="23E7952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fi5 = FFT_15PONIT_WNK1 * (fo5 - fo8);</w:t>
      </w:r>
    </w:p>
    <w:p w14:paraId="0651661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fi6 = fo3 - fo4;</w:t>
      </w:r>
    </w:p>
    <w:p w14:paraId="7BC5416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596C466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fo3 = zIm[in2];</w:t>
      </w:r>
    </w:p>
    <w:p w14:paraId="29D663E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fo4 = zIm[in5];</w:t>
      </w:r>
    </w:p>
    <w:p w14:paraId="20C306A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fo6 = zIm[in3];</w:t>
      </w:r>
    </w:p>
    <w:p w14:paraId="74E42DC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fo7 = zIm[in4];</w:t>
      </w:r>
    </w:p>
    <w:p w14:paraId="70BD330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255CCBC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fo5 = fo3 + fo4;</w:t>
      </w:r>
    </w:p>
    <w:p w14:paraId="74013D9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fo8 = fo6 + fo7;</w:t>
      </w:r>
    </w:p>
    <w:p w14:paraId="6EA5D16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fi7 = fo3 - fo4;</w:t>
      </w:r>
    </w:p>
    <w:p w14:paraId="6A604CB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fi8 = fo5 + fo8;</w:t>
      </w:r>
    </w:p>
    <w:p w14:paraId="0B6AF32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fo1 = fo6 - fo7;</w:t>
      </w:r>
    </w:p>
    <w:p w14:paraId="20FED24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fo2 = FFT_15PONIT_WNK1 * (fo5 - fo8);</w:t>
      </w:r>
    </w:p>
    <w:p w14:paraId="6AD5764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1A26AFF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zRe[in1] = fi1 + fi3;</w:t>
      </w:r>
    </w:p>
    <w:p w14:paraId="5939AFC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zIm[in1] = fi2 + fi8;</w:t>
      </w:r>
    </w:p>
    <w:p w14:paraId="151A759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331CD53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fo3 = FFT_15PONIT_WNK2*fi7 + FFT_15PONIT_WNK3*fo1;</w:t>
      </w:r>
    </w:p>
    <w:p w14:paraId="742CE99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fo4 = FFT_15PONIT_WNK2*fo1 - FFT_15PONIT_WNK3*fi7;</w:t>
      </w:r>
    </w:p>
    <w:p w14:paraId="7A09FF5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fo7 = fi1-fi3/4;</w:t>
      </w:r>
    </w:p>
    <w:p w14:paraId="6C94F94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fo5 = fi5 + fo7;</w:t>
      </w:r>
    </w:p>
    <w:p w14:paraId="2A2C08D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fo6 = fo7 - fi5;</w:t>
      </w:r>
    </w:p>
    <w:p w14:paraId="765ADC5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zRe[in2] = fo5 - fo3;</w:t>
      </w:r>
    </w:p>
    <w:p w14:paraId="16C2F79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zRe[in4] = fo6 - fo4;</w:t>
      </w:r>
    </w:p>
    <w:p w14:paraId="50A0AED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zRe[in3] = fo6 + fo4;</w:t>
      </w:r>
    </w:p>
    <w:p w14:paraId="3F5FA81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zRe[in5] = fo5 + fo3;</w:t>
      </w:r>
    </w:p>
    <w:p w14:paraId="53C1947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44686B1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fo3 = FFT_15PONIT_WNK2 * fi6 + FFT_15PONIT_WNK3 * fi4;</w:t>
      </w:r>
    </w:p>
    <w:p w14:paraId="74E172D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fo4 = FFT_15PONIT_WNK2 * fi4 - FFT_15PONIT_WNK3 * fi6;</w:t>
      </w:r>
    </w:p>
    <w:p w14:paraId="07FEF33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fo7 = fi2-fi8/4;</w:t>
      </w:r>
    </w:p>
    <w:p w14:paraId="5AC4D0C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fo5 = fo2 + fo7;</w:t>
      </w:r>
    </w:p>
    <w:p w14:paraId="4B89652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fo6 = fo7 - fo2;</w:t>
      </w:r>
    </w:p>
    <w:p w14:paraId="70FAC90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6000254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zIm[in3] = fo6 - fo4;</w:t>
      </w:r>
    </w:p>
    <w:p w14:paraId="00A2228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zIm[in2] = fo3 + fo5;</w:t>
      </w:r>
    </w:p>
    <w:p w14:paraId="67136EC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zIm[in4] = fo4 + fo6;</w:t>
      </w:r>
    </w:p>
    <w:p w14:paraId="6F8EC5E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zIm[in5] = fo5 - fo3;</w:t>
      </w:r>
    </w:p>
    <w:p w14:paraId="534B17E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2E0721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return;</w:t>
      </w:r>
    </w:p>
    <w:p w14:paraId="778614F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}</w:t>
      </w:r>
    </w:p>
    <w:p w14:paraId="6DDFAA3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>@@ -698,62 +708,66 @@</w:t>
      </w:r>
    </w:p>
    <w:p w14:paraId="3892DAD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const short   *Idx     /* i   : pointer of the address table             */</w:t>
      </w:r>
    </w:p>
    <w:p w14:paraId="74E1A37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)</w:t>
      </w:r>
    </w:p>
    <w:p w14:paraId="0F48419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{</w:t>
      </w:r>
    </w:p>
    <w:p w14:paraId="62098E1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float T1, To, T8, Tt, T9, Ts, Te, Tp, Th, Tn,T2, T3, T4, T5, T6, T7;</w:t>
      </w:r>
    </w:p>
    <w:p w14:paraId="239C8D0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short i0,i1,i2,i3,i4;</w:t>
      </w:r>
    </w:p>
    <w:p w14:paraId="47DA1CE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1592C27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i0 = Idx[0];</w:t>
      </w:r>
    </w:p>
    <w:p w14:paraId="3A3A800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i1 = Idx[32];</w:t>
      </w:r>
    </w:p>
    <w:p w14:paraId="714E8CF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i2 = Idx[64];</w:t>
      </w:r>
    </w:p>
    <w:p w14:paraId="6D82ECA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i3 = Idx[96];</w:t>
      </w:r>
    </w:p>
    <w:p w14:paraId="52BE4F9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i4 = Idx[128];</w:t>
      </w:r>
    </w:p>
    <w:p w14:paraId="6A0003E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1DA1DF8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T1 = zRe[i0];</w:t>
      </w:r>
    </w:p>
    <w:p w14:paraId="660808A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To = zIm[i0];</w:t>
      </w:r>
    </w:p>
    <w:p w14:paraId="5D405EE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0986CB1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T2 = zRe[i1];</w:t>
      </w:r>
    </w:p>
    <w:p w14:paraId="132B250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T3 = zRe[i4];</w:t>
      </w:r>
    </w:p>
    <w:p w14:paraId="7937487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T4 = T2 + T3;</w:t>
      </w:r>
    </w:p>
    <w:p w14:paraId="58E2EFE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T5 = zRe[i2];</w:t>
      </w:r>
    </w:p>
    <w:p w14:paraId="151ACE5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T6 = zRe[i3];</w:t>
      </w:r>
    </w:p>
    <w:p w14:paraId="406A630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T7 = T5 + T6;</w:t>
      </w:r>
    </w:p>
    <w:p w14:paraId="4C66D13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T8 = T4 + T7;</w:t>
      </w:r>
    </w:p>
    <w:p w14:paraId="1F74657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Tt = T5 - T6;</w:t>
      </w:r>
    </w:p>
    <w:p w14:paraId="4F64B10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T9 = KP559016994 * (T4 - T7);</w:t>
      </w:r>
    </w:p>
    <w:p w14:paraId="64E8925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Ts = T2 - T3;</w:t>
      </w:r>
    </w:p>
    <w:p w14:paraId="4942046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04B0524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T2 = zIm[i1];</w:t>
      </w:r>
    </w:p>
    <w:p w14:paraId="7B51BD6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T3 = zIm[i4];</w:t>
      </w:r>
    </w:p>
    <w:p w14:paraId="09DC983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T4 = T2 + T3;</w:t>
      </w:r>
    </w:p>
    <w:p w14:paraId="6EC8A15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T5 = zIm[i2];</w:t>
      </w:r>
    </w:p>
    <w:p w14:paraId="21E2704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T6 = zIm[i3];</w:t>
      </w:r>
    </w:p>
    <w:p w14:paraId="06F94BF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T7 = T5 + T6;</w:t>
      </w:r>
    </w:p>
    <w:p w14:paraId="24E3770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Te = T2 - T3;</w:t>
      </w:r>
    </w:p>
    <w:p w14:paraId="455B1C6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Tp = T4 + T7;</w:t>
      </w:r>
    </w:p>
    <w:p w14:paraId="535D0D0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Th = T5 - T6;</w:t>
      </w:r>
    </w:p>
    <w:p w14:paraId="33C9CA8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Tn = KP559016994 * (T4 - T7);</w:t>
      </w:r>
    </w:p>
    <w:p w14:paraId="5F6BF9C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4C5A4BD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zRe[i0] = T1 + T8;</w:t>
      </w:r>
    </w:p>
    <w:p w14:paraId="3F1C5D4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zIm[i0] = To + Tp;</w:t>
      </w:r>
    </w:p>
    <w:p w14:paraId="3E34703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7CC304D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T2 = KP951056516*Te + KP587785252*Th;</w:t>
      </w:r>
    </w:p>
    <w:p w14:paraId="609D91C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T3 = KP951056516*Th - KP587785252*Te;</w:t>
      </w:r>
    </w:p>
    <w:p w14:paraId="17EE923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T6 = T1-T8/4;</w:t>
      </w:r>
    </w:p>
    <w:p w14:paraId="366C9C7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T4 = T9 + T6;</w:t>
      </w:r>
    </w:p>
    <w:p w14:paraId="7FBBD34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T5 = T6 - T9;</w:t>
      </w:r>
    </w:p>
    <w:p w14:paraId="63A443C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zRe[i3] = T4 - T2;</w:t>
      </w:r>
    </w:p>
    <w:p w14:paraId="2FC8D0C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zRe[i1] = T5 + T3;</w:t>
      </w:r>
    </w:p>
    <w:p w14:paraId="45FE57E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zRe[i2] = T4 + T2;</w:t>
      </w:r>
    </w:p>
    <w:p w14:paraId="4980260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zRe[i4] = T5 - T3;</w:t>
      </w:r>
    </w:p>
    <w:p w14:paraId="5440530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</w:t>
      </w:r>
    </w:p>
    <w:p w14:paraId="42BD337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T2 = KP951056516 * Ts + KP587785252 * Tt;</w:t>
      </w:r>
    </w:p>
    <w:p w14:paraId="6F6D325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T3 = KP951056516 * Tt - KP587785252 * Ts;</w:t>
      </w:r>
    </w:p>
    <w:p w14:paraId="4B318EC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T6 = To-Tp/4;</w:t>
      </w:r>
    </w:p>
    <w:p w14:paraId="473F00F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T4 = Tn + T6;</w:t>
      </w:r>
    </w:p>
    <w:p w14:paraId="5714148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T5 = T6 - Tn;</w:t>
      </w:r>
    </w:p>
    <w:p w14:paraId="3864B6B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zIm[i2] = T4 - T2;</w:t>
      </w:r>
    </w:p>
    <w:p w14:paraId="0AC185D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zIm[i1] = T5 - T3;</w:t>
      </w:r>
    </w:p>
    <w:p w14:paraId="3D390F6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zIm[i3] = T2 + T4;</w:t>
      </w:r>
    </w:p>
    <w:p w14:paraId="5111C5E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zIm[i4] = T3 + T5;</w:t>
      </w:r>
    </w:p>
    <w:p w14:paraId="31E1173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float fi1, fi2, fi3, fi4, fi5, fi6, fi7, fi8;</w:t>
      </w:r>
    </w:p>
    <w:p w14:paraId="23436D1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float fo1, fo2, fo3, fo4, fo5, fo6, fo7, fo8;</w:t>
      </w:r>
    </w:p>
    <w:p w14:paraId="6CBD17B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short in1,in2,in3,in4,in5;</w:t>
      </w:r>
    </w:p>
    <w:p w14:paraId="2D42E9A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</w:t>
      </w:r>
    </w:p>
    <w:p w14:paraId="7B0B356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in1 = Idx[0];</w:t>
      </w:r>
    </w:p>
    <w:p w14:paraId="780DEE3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in2 = Idx[32];</w:t>
      </w:r>
    </w:p>
    <w:p w14:paraId="4979915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in3 = Idx[64];</w:t>
      </w:r>
    </w:p>
    <w:p w14:paraId="57CAC30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in4 = Idx[96];</w:t>
      </w:r>
    </w:p>
    <w:p w14:paraId="18A9A5E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in5 = Idx[128];</w:t>
      </w:r>
    </w:p>
    <w:p w14:paraId="3F4DB8F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</w:t>
      </w:r>
    </w:p>
    <w:p w14:paraId="23BE1B8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lastRenderedPageBreak/>
        <w:t>+    fi1 = zRe[in1];</w:t>
      </w:r>
    </w:p>
    <w:p w14:paraId="4F33A3B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fi2 = zIm[in1];</w:t>
      </w:r>
    </w:p>
    <w:p w14:paraId="0B1BDBB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fo3 = zRe[in2];</w:t>
      </w:r>
    </w:p>
    <w:p w14:paraId="46C83B6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fo4 = zRe[in5];</w:t>
      </w:r>
    </w:p>
    <w:p w14:paraId="0A9C461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fo6 = zRe[in3];</w:t>
      </w:r>
    </w:p>
    <w:p w14:paraId="2839F8D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fo7 = zRe[in4];</w:t>
      </w:r>
    </w:p>
    <w:p w14:paraId="530BF5B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0CDE74B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fo5 = fo3 + fo4;</w:t>
      </w:r>
    </w:p>
    <w:p w14:paraId="4D30D81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fo8 = fo6 + fo7;</w:t>
      </w:r>
    </w:p>
    <w:p w14:paraId="65DEBFF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fi3 = fo5 + fo8;</w:t>
      </w:r>
    </w:p>
    <w:p w14:paraId="2D788B1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fi4 = fo6 - fo7;</w:t>
      </w:r>
    </w:p>
    <w:p w14:paraId="047C584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fi5 = FFT_15PONIT_WNK1 * (fo5 - fo8);</w:t>
      </w:r>
    </w:p>
    <w:p w14:paraId="3152953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fi6 = fo3 - fo4;</w:t>
      </w:r>
    </w:p>
    <w:p w14:paraId="48337CD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7A49AC8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fo3 = zIm[in2];</w:t>
      </w:r>
    </w:p>
    <w:p w14:paraId="776CC87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fo4 = zIm[in5];</w:t>
      </w:r>
    </w:p>
    <w:p w14:paraId="2353DFE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fo6 = zIm[in3];</w:t>
      </w:r>
    </w:p>
    <w:p w14:paraId="63C0F32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fo7 = zIm[in4];</w:t>
      </w:r>
    </w:p>
    <w:p w14:paraId="7C3C603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33447B1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fo5 = fo3 + fo4;</w:t>
      </w:r>
    </w:p>
    <w:p w14:paraId="6533227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fo8 = fo6 + fo7;</w:t>
      </w:r>
    </w:p>
    <w:p w14:paraId="75BDBB1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fi7 = fo3 - fo4;</w:t>
      </w:r>
    </w:p>
    <w:p w14:paraId="0ABE6FD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fi8 = fo5 + fo8;</w:t>
      </w:r>
    </w:p>
    <w:p w14:paraId="46D55DE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fo1 = fo6 - fo7;</w:t>
      </w:r>
    </w:p>
    <w:p w14:paraId="028035B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fo2 = FFT_15PONIT_WNK1 * (fo5 - fo8);</w:t>
      </w:r>
    </w:p>
    <w:p w14:paraId="0B9A972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44A5D14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zRe[in1] = fi1 + fi3;</w:t>
      </w:r>
    </w:p>
    <w:p w14:paraId="285A189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zIm[in1] = fi2 + fi8;</w:t>
      </w:r>
    </w:p>
    <w:p w14:paraId="236DAC2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4171109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fo3 = FFT_15PONIT_WNK2*fi7 + FFT_15PONIT_WNK3*fo1;</w:t>
      </w:r>
    </w:p>
    <w:p w14:paraId="2996E10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fo4 = FFT_15PONIT_WNK2*fo1 - FFT_15PONIT_WNK3*fi7;</w:t>
      </w:r>
    </w:p>
    <w:p w14:paraId="1C429CE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fo7 = fi1-fi3/4;</w:t>
      </w:r>
    </w:p>
    <w:p w14:paraId="428A5D4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fo5 = fi5 + fo7;</w:t>
      </w:r>
    </w:p>
    <w:p w14:paraId="512A37D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fo6 = fo7 - fi5;</w:t>
      </w:r>
    </w:p>
    <w:p w14:paraId="5BAC863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04A61A1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zRe[in2] = fo6 + fo4;</w:t>
      </w:r>
    </w:p>
    <w:p w14:paraId="7344A97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zRe[in3] = fo5 + fo3;</w:t>
      </w:r>
    </w:p>
    <w:p w14:paraId="2C263FC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zRe[in4] = fo5 - fo3;</w:t>
      </w:r>
    </w:p>
    <w:p w14:paraId="52689CF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zRe[in5] = fo6 - fo4;</w:t>
      </w:r>
    </w:p>
    <w:p w14:paraId="125A7F0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34C729F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fo3 = FFT_15PONIT_WNK2 * fi6 + FFT_15PONIT_WNK3 * fi4;</w:t>
      </w:r>
    </w:p>
    <w:p w14:paraId="57A107E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fo4 = FFT_15PONIT_WNK2 * fi4 - FFT_15PONIT_WNK3 * fi6;</w:t>
      </w:r>
    </w:p>
    <w:p w14:paraId="57B9CED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fo7 = fi2-fi8/4;</w:t>
      </w:r>
    </w:p>
    <w:p w14:paraId="0E41BDD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fo5 = fo2 + fo7;</w:t>
      </w:r>
    </w:p>
    <w:p w14:paraId="0B1DAF5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fo6 = fo7 - fo2;</w:t>
      </w:r>
    </w:p>
    <w:p w14:paraId="0CDD41B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1F2F463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zIm[in2] = fo6 - fo4;</w:t>
      </w:r>
    </w:p>
    <w:p w14:paraId="73A5E7B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zIm[in3] = fo5 - fo3;</w:t>
      </w:r>
    </w:p>
    <w:p w14:paraId="3EB891E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zIm[in4] = fo3 + fo5;</w:t>
      </w:r>
    </w:p>
    <w:p w14:paraId="49C347E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zIm[in5] = fo4 + fo6;</w:t>
      </w:r>
    </w:p>
    <w:p w14:paraId="63AB419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C00065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return;</w:t>
      </w:r>
    </w:p>
    <w:p w14:paraId="67FEF75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}</w:t>
      </w:r>
    </w:p>
    <w:p w14:paraId="3B639B0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-972,64 +986,66 @@</w:t>
      </w:r>
    </w:p>
    <w:p w14:paraId="773E130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const short *Idx     /* i   : pointer of the address table             */</w:t>
      </w:r>
    </w:p>
    <w:p w14:paraId="236D176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)</w:t>
      </w:r>
    </w:p>
    <w:p w14:paraId="2B27FA9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{</w:t>
      </w:r>
    </w:p>
    <w:p w14:paraId="37C4B4A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float T1, To, T8, Tt, T9, Ts, Te, Tp, Th, Tn,T2, T3, T4, T5, T6, T7;</w:t>
      </w:r>
    </w:p>
    <w:p w14:paraId="1053C0B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short i0,i1,i2,i3,i4;</w:t>
      </w:r>
    </w:p>
    <w:p w14:paraId="7815EA7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</w:t>
      </w:r>
    </w:p>
    <w:p w14:paraId="7BD11FA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    i0 = Idx[0];</w:t>
      </w:r>
    </w:p>
    <w:p w14:paraId="20B8926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    i1 = Idx[n1];</w:t>
      </w:r>
    </w:p>
    <w:p w14:paraId="63D5449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    i2 = Idx[n1*2];</w:t>
      </w:r>
    </w:p>
    <w:p w14:paraId="07B4760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    i3 = Idx[n1*3];</w:t>
      </w:r>
    </w:p>
    <w:p w14:paraId="311F932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    i4 = Idx[n1*4];</w:t>
      </w:r>
    </w:p>
    <w:p w14:paraId="235C042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1C17F14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T1 = zRe[i0];</w:t>
      </w:r>
    </w:p>
    <w:p w14:paraId="5D8F477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To = zIm[i0];</w:t>
      </w:r>
    </w:p>
    <w:p w14:paraId="5CB4AB6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1A20FAE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T2 = zRe[i1];</w:t>
      </w:r>
    </w:p>
    <w:p w14:paraId="7E45E08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T3 = zRe[i4];</w:t>
      </w:r>
    </w:p>
    <w:p w14:paraId="59C49EB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T4 = T2 + T3;</w:t>
      </w:r>
    </w:p>
    <w:p w14:paraId="6709F1D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T5 = zRe[i2];</w:t>
      </w:r>
    </w:p>
    <w:p w14:paraId="03901F7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T6 = zRe[i3];</w:t>
      </w:r>
    </w:p>
    <w:p w14:paraId="4B133DC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T7 = T5 + T6;</w:t>
      </w:r>
    </w:p>
    <w:p w14:paraId="3C36655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T8 = T4 + T7;</w:t>
      </w:r>
    </w:p>
    <w:p w14:paraId="0DDBB21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Tt = T5 - T6;</w:t>
      </w:r>
    </w:p>
    <w:p w14:paraId="404B3E1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T9 = KP559016994 * (T4 - T7);</w:t>
      </w:r>
    </w:p>
    <w:p w14:paraId="219A0B9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Ts = T2 - T3;</w:t>
      </w:r>
    </w:p>
    <w:p w14:paraId="2DBB76C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0BC8586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T2 = zIm[i1];</w:t>
      </w:r>
    </w:p>
    <w:p w14:paraId="1FF361E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T3 = zIm[i4];</w:t>
      </w:r>
    </w:p>
    <w:p w14:paraId="56FF742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T4 = T2 + T3;</w:t>
      </w:r>
    </w:p>
    <w:p w14:paraId="211877A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T5 = zIm[i2];</w:t>
      </w:r>
    </w:p>
    <w:p w14:paraId="42B2257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T6 = zIm[i3];</w:t>
      </w:r>
    </w:p>
    <w:p w14:paraId="4753449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T7 = T5 + T6;</w:t>
      </w:r>
    </w:p>
    <w:p w14:paraId="607BBF0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Te = T2 - T3;</w:t>
      </w:r>
    </w:p>
    <w:p w14:paraId="065B7B4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Tp = T4 + T7;</w:t>
      </w:r>
    </w:p>
    <w:p w14:paraId="7E944A0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Th = T5 - T6;</w:t>
      </w:r>
    </w:p>
    <w:p w14:paraId="19E99B9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Tn = KP559016994 * (T4 - T7);</w:t>
      </w:r>
    </w:p>
    <w:p w14:paraId="32035CD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460E055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zRe[i0] = T1 + T8;</w:t>
      </w:r>
    </w:p>
    <w:p w14:paraId="22EFB4E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zIm[i0] = To + Tp;</w:t>
      </w:r>
    </w:p>
    <w:p w14:paraId="60FB8A4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2CF5DFB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T2 = KP951056516*Te + KP587785252*Th;</w:t>
      </w:r>
    </w:p>
    <w:p w14:paraId="6F94B30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T3 = KP951056516*Th - KP587785252*Te;</w:t>
      </w:r>
    </w:p>
    <w:p w14:paraId="36A589F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T6 = T1-T8/4;</w:t>
      </w:r>
    </w:p>
    <w:p w14:paraId="07AB4C1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T4 = T9 + T6;</w:t>
      </w:r>
    </w:p>
    <w:p w14:paraId="5191A82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T5 = T6 - T9;</w:t>
      </w:r>
    </w:p>
    <w:p w14:paraId="5BEDA02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4627231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zRe[i2] = T4 - T2;</w:t>
      </w:r>
    </w:p>
    <w:p w14:paraId="667AC28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zRe[i4] = T5 + T3;</w:t>
      </w:r>
    </w:p>
    <w:p w14:paraId="0E86DC8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zRe[i3] = T4 + T2;</w:t>
      </w:r>
    </w:p>
    <w:p w14:paraId="66C765E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zRe[i1] = T5 - T3;</w:t>
      </w:r>
    </w:p>
    <w:p w14:paraId="0A9C817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</w:t>
      </w:r>
    </w:p>
    <w:p w14:paraId="311EACE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T2 = KP951056516 * Ts + KP587785252 * Tt;</w:t>
      </w:r>
    </w:p>
    <w:p w14:paraId="00DD215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T3 = KP951056516 * Tt - KP587785252 * Ts;</w:t>
      </w:r>
    </w:p>
    <w:p w14:paraId="3E55029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T6 = To-Tp/4;</w:t>
      </w:r>
    </w:p>
    <w:p w14:paraId="5E520C1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T4 = Tn + T6;</w:t>
      </w:r>
    </w:p>
    <w:p w14:paraId="0CA799F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T5 = T6 - Tn;</w:t>
      </w:r>
    </w:p>
    <w:p w14:paraId="14CB568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</w:t>
      </w:r>
    </w:p>
    <w:p w14:paraId="57C2534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zIm[i3] = T4 - T2;</w:t>
      </w:r>
    </w:p>
    <w:p w14:paraId="550292E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zIm[i4] = T5 - T3;</w:t>
      </w:r>
    </w:p>
    <w:p w14:paraId="5ECA914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zIm[i2] = T2 + T4;</w:t>
      </w:r>
    </w:p>
    <w:p w14:paraId="1C33C66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zIm[i1] = T3 + T5;</w:t>
      </w:r>
    </w:p>
    <w:p w14:paraId="094E479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float fi1, fi2, fi3, fi4, fi5, fi6, fi7, fi8;</w:t>
      </w:r>
    </w:p>
    <w:p w14:paraId="1B1C2E5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float fo1, fo2, fo3, fo4, fo5, fo6, fo7, fo8;</w:t>
      </w:r>
    </w:p>
    <w:p w14:paraId="232B717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short in1,in2,in3,in4,in5;</w:t>
      </w:r>
    </w:p>
    <w:p w14:paraId="54ACA73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</w:t>
      </w:r>
    </w:p>
    <w:p w14:paraId="7E98B42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in1 = Idx[0];</w:t>
      </w:r>
    </w:p>
    <w:p w14:paraId="4344836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in2 = Idx[n1];</w:t>
      </w:r>
    </w:p>
    <w:p w14:paraId="3671DFA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in3 = Idx[n1*2];</w:t>
      </w:r>
    </w:p>
    <w:p w14:paraId="499E16A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in4 = Idx[n1*3];</w:t>
      </w:r>
    </w:p>
    <w:p w14:paraId="50D90B9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in5 = Idx[n1*4];</w:t>
      </w:r>
    </w:p>
    <w:p w14:paraId="319DAB4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08C037A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fi1 = zRe[in1];</w:t>
      </w:r>
    </w:p>
    <w:p w14:paraId="5122F2D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fi2 = zIm[in1];</w:t>
      </w:r>
    </w:p>
    <w:p w14:paraId="44CB8D7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fo3 = zRe[in2];</w:t>
      </w:r>
    </w:p>
    <w:p w14:paraId="4FFE896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fo4 = zRe[in5];</w:t>
      </w:r>
    </w:p>
    <w:p w14:paraId="72EB4F8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fo6 = zRe[in3];</w:t>
      </w:r>
    </w:p>
    <w:p w14:paraId="4857A11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fo7 = zRe[in4];</w:t>
      </w:r>
    </w:p>
    <w:p w14:paraId="64CC240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068E381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fo5 = fo3 + fo4;</w:t>
      </w:r>
    </w:p>
    <w:p w14:paraId="190AC29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fo8 = fo6 + fo7;</w:t>
      </w:r>
    </w:p>
    <w:p w14:paraId="4CD8EF5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fi3 = fo5 + fo8;</w:t>
      </w:r>
    </w:p>
    <w:p w14:paraId="396251B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fi4 = fo6 - fo7;</w:t>
      </w:r>
    </w:p>
    <w:p w14:paraId="0BE6B2E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fi5 = FFT_15PONIT_WNK1 * (fo5 - fo8);</w:t>
      </w:r>
    </w:p>
    <w:p w14:paraId="2C6A095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fi6 = fo3 - fo4;</w:t>
      </w:r>
    </w:p>
    <w:p w14:paraId="7AF4CB4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1C286FD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fo3 = zIm[in2];</w:t>
      </w:r>
    </w:p>
    <w:p w14:paraId="5657525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fo4 = zIm[in5];</w:t>
      </w:r>
    </w:p>
    <w:p w14:paraId="6EFF89A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fo6 = zIm[in3];</w:t>
      </w:r>
    </w:p>
    <w:p w14:paraId="5C50E3F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fo7 = zIm[in4];</w:t>
      </w:r>
    </w:p>
    <w:p w14:paraId="2647921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22BD52A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fo5 = fo3 + fo4;</w:t>
      </w:r>
    </w:p>
    <w:p w14:paraId="5417BA2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fo8 = fo6 + fo7;</w:t>
      </w:r>
    </w:p>
    <w:p w14:paraId="2D4CADC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fi7 = fo3 - fo4;</w:t>
      </w:r>
    </w:p>
    <w:p w14:paraId="71B375B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fi8 = fo5 + fo8;</w:t>
      </w:r>
    </w:p>
    <w:p w14:paraId="0CB715A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fo1 = fo6 - fo7;</w:t>
      </w:r>
    </w:p>
    <w:p w14:paraId="66C6F91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fo2 = FFT_15PONIT_WNK1 * (fo5 - fo8);</w:t>
      </w:r>
    </w:p>
    <w:p w14:paraId="7A4EDB7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3E475F7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zRe[in1] = fi1 + fi3;</w:t>
      </w:r>
    </w:p>
    <w:p w14:paraId="532556D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zIm[in1] = fi2 + fi8;</w:t>
      </w:r>
    </w:p>
    <w:p w14:paraId="5A80E89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1E68DAE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fo3 = FFT_15PONIT_WNK2*fi7 + FFT_15PONIT_WNK3*fo1;</w:t>
      </w:r>
    </w:p>
    <w:p w14:paraId="37A394A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fo4 = FFT_15PONIT_WNK2*fo1 - FFT_15PONIT_WNK3*fi7;</w:t>
      </w:r>
    </w:p>
    <w:p w14:paraId="198AD3B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fo7 = fi1-fi3/4;</w:t>
      </w:r>
    </w:p>
    <w:p w14:paraId="7DE8CF6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fo5 = fi5 + fo7;</w:t>
      </w:r>
    </w:p>
    <w:p w14:paraId="676A480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fo6 = fo7 - fi5;</w:t>
      </w:r>
    </w:p>
    <w:p w14:paraId="735B61F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13C9CD2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zRe[in2] = fo6 - fo4;</w:t>
      </w:r>
    </w:p>
    <w:p w14:paraId="3FD0CA7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zRe[in3] = fo5 - fo3;</w:t>
      </w:r>
    </w:p>
    <w:p w14:paraId="47F3AA3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zRe[in5] = fo6 + fo4;</w:t>
      </w:r>
    </w:p>
    <w:p w14:paraId="69D502C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zRe[in4] = fo5 + fo3;</w:t>
      </w:r>
    </w:p>
    <w:p w14:paraId="2BD8522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24D37A8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fo3 = FFT_15PONIT_WNK2 * fi6 + FFT_15PONIT_WNK3 * fi4;</w:t>
      </w:r>
    </w:p>
    <w:p w14:paraId="601166C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fo4 = FFT_15PONIT_WNK2 * fi4 - FFT_15PONIT_WNK3 * fi6;</w:t>
      </w:r>
    </w:p>
    <w:p w14:paraId="16A0242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fo7 = fi2-fi8/4;</w:t>
      </w:r>
    </w:p>
    <w:p w14:paraId="1896BEF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fo5 = fo2 + fo7;</w:t>
      </w:r>
    </w:p>
    <w:p w14:paraId="6A27B27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fo6 = fo7 - fo2;</w:t>
      </w:r>
    </w:p>
    <w:p w14:paraId="0FF6385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73DBB1B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zIm[in2] = fo4 + fo6;</w:t>
      </w:r>
    </w:p>
    <w:p w14:paraId="4E3E03C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zIm[in3] = fo3 + fo5;</w:t>
      </w:r>
    </w:p>
    <w:p w14:paraId="3C24205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zIm[in4] = fo5 - fo3;</w:t>
      </w:r>
    </w:p>
    <w:p w14:paraId="50F9A02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zIm[in5] = fo6 - fo4;</w:t>
      </w:r>
    </w:p>
    <w:p w14:paraId="13816C8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72E578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return;</w:t>
      </w:r>
    </w:p>
    <w:p w14:paraId="77DFDA7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}</w:t>
      </w:r>
    </w:p>
    <w:p w14:paraId="61CDB31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-1074,67 +1090,68 @@</w:t>
      </w:r>
    </w:p>
    <w:p w14:paraId="2B5C76D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548B94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static void fft5_4( int n1, float *zRe, float *zIm, const short *Idx )</w:t>
      </w:r>
    </w:p>
    <w:p w14:paraId="21F8AD1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{</w:t>
      </w:r>
    </w:p>
    <w:p w14:paraId="5C150C1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float T1, To, T8, Tt, T9, Ts, Te, Tp, Th, Tn,T2, T3, T4, T5, T6, T7;</w:t>
      </w:r>
    </w:p>
    <w:p w14:paraId="2E7DCC2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short i0,i1,i2,i3,i4;</w:t>
      </w:r>
    </w:p>
    <w:p w14:paraId="2B0E19C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</w:t>
      </w:r>
    </w:p>
    <w:p w14:paraId="56FF11A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    i0 = Idx[0];</w:t>
      </w:r>
    </w:p>
    <w:p w14:paraId="1254F5E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    i1 = Idx[n1];</w:t>
      </w:r>
    </w:p>
    <w:p w14:paraId="606A8EA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    i2 = Idx[n1*2];</w:t>
      </w:r>
    </w:p>
    <w:p w14:paraId="72EED66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    i3 = Idx[n1*3];</w:t>
      </w:r>
    </w:p>
    <w:p w14:paraId="4FA35F4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    i4 = Idx[n1*4];</w:t>
      </w:r>
    </w:p>
    <w:p w14:paraId="498AA2A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668F7AB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T1 = zRe[i0];</w:t>
      </w:r>
    </w:p>
    <w:p w14:paraId="2962F32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To = zIm[i0];</w:t>
      </w:r>
    </w:p>
    <w:p w14:paraId="5417F07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3572083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T2 = zRe[i1];</w:t>
      </w:r>
    </w:p>
    <w:p w14:paraId="72B2C64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T3 = zRe[i4];</w:t>
      </w:r>
    </w:p>
    <w:p w14:paraId="4F6E766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T4 = T2 + T3;</w:t>
      </w:r>
    </w:p>
    <w:p w14:paraId="5BC02B3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T5 = zRe[i2];</w:t>
      </w:r>
    </w:p>
    <w:p w14:paraId="764613B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T6 = zRe[i3];</w:t>
      </w:r>
    </w:p>
    <w:p w14:paraId="796EA18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T7 = T5 + T6;</w:t>
      </w:r>
    </w:p>
    <w:p w14:paraId="2436A5D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T8 = T4 + T7;</w:t>
      </w:r>
    </w:p>
    <w:p w14:paraId="5F85B43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Tt = T5 - T6;</w:t>
      </w:r>
    </w:p>
    <w:p w14:paraId="275FDD9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T9 = KP559016994 * (T4 - T7);</w:t>
      </w:r>
    </w:p>
    <w:p w14:paraId="23C5303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Ts = T2 - T3;</w:t>
      </w:r>
    </w:p>
    <w:p w14:paraId="5ED69A1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69E18F4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T2 = zIm[i1];</w:t>
      </w:r>
    </w:p>
    <w:p w14:paraId="0D43C3B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T3 = zIm[i4];</w:t>
      </w:r>
    </w:p>
    <w:p w14:paraId="7BB6DF5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T4 = T2 + T3;</w:t>
      </w:r>
    </w:p>
    <w:p w14:paraId="31A2495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T5 = zIm[i2];</w:t>
      </w:r>
    </w:p>
    <w:p w14:paraId="39E3A46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T6 = zIm[i3];</w:t>
      </w:r>
    </w:p>
    <w:p w14:paraId="6D28016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T7 = T5 + T6;</w:t>
      </w:r>
    </w:p>
    <w:p w14:paraId="32CAA66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Te = T2 - T3;</w:t>
      </w:r>
    </w:p>
    <w:p w14:paraId="235EC37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Tp = T4 + T7;</w:t>
      </w:r>
    </w:p>
    <w:p w14:paraId="057D845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Th = T5 - T6;</w:t>
      </w:r>
    </w:p>
    <w:p w14:paraId="3B4B153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Tn = KP559016994 * (T4 - T7);</w:t>
      </w:r>
    </w:p>
    <w:p w14:paraId="4A78978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0F59B54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zRe[i0] = T1 + T8;</w:t>
      </w:r>
    </w:p>
    <w:p w14:paraId="7F8CA7E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zIm[i0] = To + Tp;</w:t>
      </w:r>
    </w:p>
    <w:p w14:paraId="521248D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22807C8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T2 = KP951056516*Te + KP587785252*Th;</w:t>
      </w:r>
    </w:p>
    <w:p w14:paraId="3636118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T3 = KP951056516*Th - KP587785252*Te;</w:t>
      </w:r>
    </w:p>
    <w:p w14:paraId="534B0A4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T6 = T1-T8/4;</w:t>
      </w:r>
    </w:p>
    <w:p w14:paraId="00D66CB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T4 = T9 + T6;</w:t>
      </w:r>
    </w:p>
    <w:p w14:paraId="3D16367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T5 = T6 - T9;</w:t>
      </w:r>
    </w:p>
    <w:p w14:paraId="18339E9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0F56D5E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zRe[i1] = T4 - T2;</w:t>
      </w:r>
    </w:p>
    <w:p w14:paraId="1157CAD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zRe[i2] = T5 + T3;</w:t>
      </w:r>
    </w:p>
    <w:p w14:paraId="700E6DF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zRe[i4] = T4 + T2;</w:t>
      </w:r>
    </w:p>
    <w:p w14:paraId="749E0D0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zRe[i3] = T5 - T3;</w:t>
      </w:r>
    </w:p>
    <w:p w14:paraId="6E668D1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</w:t>
      </w:r>
    </w:p>
    <w:p w14:paraId="6F3FE3E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T2 = KP951056516 * Ts + KP587785252 * Tt;</w:t>
      </w:r>
    </w:p>
    <w:p w14:paraId="0116FD7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T3 = KP951056516 * Tt - KP587785252 * Ts;</w:t>
      </w:r>
    </w:p>
    <w:p w14:paraId="6A05C0E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T6 = To-Tp/4;</w:t>
      </w:r>
    </w:p>
    <w:p w14:paraId="79C52FA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T4 = Tn + T6;</w:t>
      </w:r>
    </w:p>
    <w:p w14:paraId="1CC1527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T5 = T6 - Tn;</w:t>
      </w:r>
    </w:p>
    <w:p w14:paraId="3F8649F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</w:t>
      </w:r>
    </w:p>
    <w:p w14:paraId="1DD090A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zIm[i4] = T4 - T2;</w:t>
      </w:r>
    </w:p>
    <w:p w14:paraId="654A1D2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zIm[i2] = T5 - T3;</w:t>
      </w:r>
    </w:p>
    <w:p w14:paraId="674E1E4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zIm[i1] = T2 + T4;</w:t>
      </w:r>
    </w:p>
    <w:p w14:paraId="3AEBE52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zIm[i3] = T3 + T5;</w:t>
      </w:r>
    </w:p>
    <w:p w14:paraId="06C2E9D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float fi1, fi2, fi3, fi4, fi5, fi6, fi7, fi8;</w:t>
      </w:r>
    </w:p>
    <w:p w14:paraId="7E9129A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float fo1, fo2, fo3, fo4, fo5, fo6, fo7, fo8;</w:t>
      </w:r>
    </w:p>
    <w:p w14:paraId="21F6E77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short in1,in2,in3,in4,in5;</w:t>
      </w:r>
    </w:p>
    <w:p w14:paraId="181BBD1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</w:t>
      </w:r>
    </w:p>
    <w:p w14:paraId="7B31FFE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in1 = Idx[0];</w:t>
      </w:r>
    </w:p>
    <w:p w14:paraId="48335E5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in2 = Idx[n1];</w:t>
      </w:r>
    </w:p>
    <w:p w14:paraId="75B7219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in3 = Idx[n1*2];</w:t>
      </w:r>
    </w:p>
    <w:p w14:paraId="0D8FC27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in4 = Idx[n1*3];</w:t>
      </w:r>
    </w:p>
    <w:p w14:paraId="5F23522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in5 = Idx[n1*4];</w:t>
      </w:r>
    </w:p>
    <w:p w14:paraId="69145C1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4D1EC79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fi1 = zRe[in1];</w:t>
      </w:r>
    </w:p>
    <w:p w14:paraId="30DB936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fi2 = zIm[in1];</w:t>
      </w:r>
    </w:p>
    <w:p w14:paraId="72B3461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fo3 = zRe[in2];</w:t>
      </w:r>
    </w:p>
    <w:p w14:paraId="6295A2F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fo4 = zRe[in5];</w:t>
      </w:r>
    </w:p>
    <w:p w14:paraId="219AF02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fo6 = zRe[in3];</w:t>
      </w:r>
    </w:p>
    <w:p w14:paraId="4FFC922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fo7 = zRe[in4];</w:t>
      </w:r>
    </w:p>
    <w:p w14:paraId="2780285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7A98EF6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fo5 = fo3 + fo4;</w:t>
      </w:r>
    </w:p>
    <w:p w14:paraId="5824C25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fo8 = fo6 + fo7;</w:t>
      </w:r>
    </w:p>
    <w:p w14:paraId="15407CE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fi3 = fo5 + fo8;</w:t>
      </w:r>
    </w:p>
    <w:p w14:paraId="6604F9C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fi4 = fo6 - fo7;</w:t>
      </w:r>
    </w:p>
    <w:p w14:paraId="67EECF7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fi5 = FFT_15PONIT_WNK1 * (fo5 - fo8);</w:t>
      </w:r>
    </w:p>
    <w:p w14:paraId="4F99B3F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fi6 = fo3 - fo4;</w:t>
      </w:r>
    </w:p>
    <w:p w14:paraId="569ACDB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0BD3F44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fo3 = zIm[in2];</w:t>
      </w:r>
    </w:p>
    <w:p w14:paraId="5D4E094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fo4 = zIm[in5];</w:t>
      </w:r>
    </w:p>
    <w:p w14:paraId="15C5B97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fo6 = zIm[in3];</w:t>
      </w:r>
    </w:p>
    <w:p w14:paraId="5D68BC3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fo7 = zIm[in4];</w:t>
      </w:r>
    </w:p>
    <w:p w14:paraId="16091D0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76AADB2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fo5 = fo3 + fo4;</w:t>
      </w:r>
    </w:p>
    <w:p w14:paraId="13A7141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fo8 = fo6 + fo7;</w:t>
      </w:r>
    </w:p>
    <w:p w14:paraId="0BBA2F1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fi7 = fo3 - fo4;</w:t>
      </w:r>
    </w:p>
    <w:p w14:paraId="00AD477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fi8 = fo5 + fo8;</w:t>
      </w:r>
    </w:p>
    <w:p w14:paraId="129A9BD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fo1 = fo6 - fo7;</w:t>
      </w:r>
    </w:p>
    <w:p w14:paraId="505915C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fo2 = FFT_15PONIT_WNK1 * (fo5 - fo8);</w:t>
      </w:r>
    </w:p>
    <w:p w14:paraId="04A5E2C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6AFAB0B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zRe[in1] = fi1 + fi3;</w:t>
      </w:r>
    </w:p>
    <w:p w14:paraId="2E5AE31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zIm[in1] = fi2 + fi8;</w:t>
      </w:r>
    </w:p>
    <w:p w14:paraId="6FC74F4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4C3A74F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fo3 = FFT_15PONIT_WNK2*fi7 + FFT_15PONIT_WNK3*fo1;</w:t>
      </w:r>
    </w:p>
    <w:p w14:paraId="79A738A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fo4 = FFT_15PONIT_WNK2*fo1 - FFT_15PONIT_WNK3*fi7;</w:t>
      </w:r>
    </w:p>
    <w:p w14:paraId="1F35F6C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fo7 = fi1-fi3/4;</w:t>
      </w:r>
    </w:p>
    <w:p w14:paraId="7447FCB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fo5 = fi5 + fo7;</w:t>
      </w:r>
    </w:p>
    <w:p w14:paraId="08B5DD1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fo6 = fo7 - fi5;</w:t>
      </w:r>
    </w:p>
    <w:p w14:paraId="43EF2CE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499A24D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zRe[in2] = fo5 - fo3;</w:t>
      </w:r>
    </w:p>
    <w:p w14:paraId="3984D35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zRe[in4] = fo6 - fo4;</w:t>
      </w:r>
    </w:p>
    <w:p w14:paraId="37AC1B5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zRe[in3] = fo6 + fo4;</w:t>
      </w:r>
    </w:p>
    <w:p w14:paraId="60A128E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zRe[in5] = fo5 + fo3;</w:t>
      </w:r>
    </w:p>
    <w:p w14:paraId="21A9FE8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1196632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fo3 = FFT_15PONIT_WNK2 * fi6 + FFT_15PONIT_WNK3 * fi4;</w:t>
      </w:r>
    </w:p>
    <w:p w14:paraId="5165938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fo4 = FFT_15PONIT_WNK2 * fi4 - FFT_15PONIT_WNK3 * fi6;</w:t>
      </w:r>
    </w:p>
    <w:p w14:paraId="40DA424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fo7 = fi2-fi8/4;</w:t>
      </w:r>
    </w:p>
    <w:p w14:paraId="102E085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fo5 = fo2 + fo7;</w:t>
      </w:r>
    </w:p>
    <w:p w14:paraId="5101F9C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fo6 = fo7 - fo2;</w:t>
      </w:r>
    </w:p>
    <w:p w14:paraId="53D8CFF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3FAE194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zIm[in2] = fo3 + fo5;</w:t>
      </w:r>
    </w:p>
    <w:p w14:paraId="150DAD7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zIm[in3] = fo6 - fo4;</w:t>
      </w:r>
    </w:p>
    <w:p w14:paraId="48C55A5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zIm[in4] = fo4 + fo6;</w:t>
      </w:r>
    </w:p>
    <w:p w14:paraId="5626C15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zIm[in5] = fo5 - fo3;</w:t>
      </w:r>
    </w:p>
    <w:p w14:paraId="27D3563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19F0CE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return;</w:t>
      </w:r>
    </w:p>
    <w:p w14:paraId="7DBF48C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2E58813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}</w:t>
      </w:r>
    </w:p>
    <w:p w14:paraId="1462035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F2794E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C870E8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26443-g10/c-code/lib_com/lsf_tools.c 26443-g20/c-code/lib_com/lsf_tools.c</w:t>
      </w:r>
    </w:p>
    <w:p w14:paraId="6445DB0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--- 26443-g10/c-code/lib_com/lsf_tools.c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16:38:14.000000000 +0200</w:t>
      </w:r>
    </w:p>
    <w:p w14:paraId="66F0E1E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+++ 26443-g20/c-code/lib_com/lsf_tools.c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16:45:25.071503000 +0200</w:t>
      </w:r>
    </w:p>
    <w:p w14:paraId="4216470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-142,8 +142,18 @@</w:t>
      </w:r>
    </w:p>
    <w:p w14:paraId="6BAF027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* Linear interpolation</w:t>
      </w:r>
    </w:p>
    <w:p w14:paraId="33FFBC1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* xint = xlow - ylow*(xhigh-xlow)/(yhigh-ylow)</w:t>
      </w:r>
    </w:p>
    <w:p w14:paraId="74E0C00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*--------------------------------------------------------*/</w:t>
      </w:r>
    </w:p>
    <w:p w14:paraId="6D33094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59F6FE9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xint = xlow - ylow*(xhigh-xlow)/(yhigh-ylow);</w:t>
      </w:r>
    </w:p>
    <w:p w14:paraId="7392E4E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ymid = (yhigh - ylow);</w:t>
      </w:r>
    </w:p>
    <w:p w14:paraId="6564C5F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xint = xlow;</w:t>
      </w:r>
    </w:p>
    <w:p w14:paraId="660B705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if ( ymid != 0 &amp;&amp; ylow != 0) /* whenever ylow is 0, it doesn't make sense to compute the remaining part of the equation */</w:t>
      </w:r>
    </w:p>
    <w:p w14:paraId="5FE2A59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{</w:t>
      </w:r>
    </w:p>
    <w:p w14:paraId="14F814E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xint -= ylow * (xhigh - xlow) / (ymid);</w:t>
      </w:r>
    </w:p>
    <w:p w14:paraId="0C45F95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}</w:t>
      </w:r>
    </w:p>
    <w:p w14:paraId="737A82B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+#ifdef DEBUG</w:t>
      </w:r>
    </w:p>
    <w:p w14:paraId="3DF6CFE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else if (ymid == 0 &amp;&amp; ylow != 0)</w:t>
      </w:r>
    </w:p>
    <w:p w14:paraId="4093785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{</w:t>
      </w:r>
    </w:p>
    <w:p w14:paraId="747D434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fprintf(stderr, "issue in a2lsp_stab\n");</w:t>
      </w:r>
    </w:p>
    <w:p w14:paraId="048ADD2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}</w:t>
      </w:r>
    </w:p>
    <w:p w14:paraId="5E53CDD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+#endif</w:t>
      </w:r>
    </w:p>
    <w:p w14:paraId="500D217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isp[nf] = xint;    /* new root */</w:t>
      </w:r>
    </w:p>
    <w:p w14:paraId="22CA13C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nf++;</w:t>
      </w:r>
    </w:p>
    <w:p w14:paraId="3D654D3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25069A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-624,7 +634,18 @@</w:t>
      </w:r>
    </w:p>
    <w:p w14:paraId="11F3409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3C015E1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B83302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/* linear interpolation for evaluating the root */</w:t>
      </w:r>
    </w:p>
    <w:p w14:paraId="12DC4BC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xint = xlow - ylow*(xhigh-xlow)/(yhigh-ylow);</w:t>
      </w:r>
    </w:p>
    <w:p w14:paraId="2853B67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ymid = (yhigh - ylow);</w:t>
      </w:r>
    </w:p>
    <w:p w14:paraId="2E8B83F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xint = xlow;</w:t>
      </w:r>
    </w:p>
    <w:p w14:paraId="39517B6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if ( ymid != 0 &amp;&amp; ylow != 0) /* whenever ylow is 0, it doesn't make sense to compute the remaining part of the equation */</w:t>
      </w:r>
    </w:p>
    <w:p w14:paraId="05F924B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{</w:t>
      </w:r>
    </w:p>
    <w:p w14:paraId="4202870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xint -= ylow * (xhigh - xlow) / (ymid);</w:t>
      </w:r>
    </w:p>
    <w:p w14:paraId="7603E04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}</w:t>
      </w:r>
    </w:p>
    <w:p w14:paraId="0DBEF1F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+#ifdef DEBUG</w:t>
      </w:r>
    </w:p>
    <w:p w14:paraId="7156186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else if (ymid == 0 &amp;&amp; ylow != 0)</w:t>
      </w:r>
    </w:p>
    <w:p w14:paraId="0EF308A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{</w:t>
      </w:r>
    </w:p>
    <w:p w14:paraId="1CA0A5F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fprintf(stderr, "issue in a2lsp_stab\n");</w:t>
      </w:r>
    </w:p>
    <w:p w14:paraId="5A0CF69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}</w:t>
      </w:r>
    </w:p>
    <w:p w14:paraId="3E5DA9B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+#endif</w:t>
      </w:r>
    </w:p>
    <w:p w14:paraId="2A45CD8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lsp[nf] = xint;    /* new root */</w:t>
      </w:r>
    </w:p>
    <w:p w14:paraId="52EA259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nf++;</w:t>
      </w:r>
    </w:p>
    <w:p w14:paraId="7BB09CC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ip = 1 - ip;         /* flag to other polynomial    */</w:t>
      </w:r>
    </w:p>
    <w:p w14:paraId="417C058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26443-g10/c-code/lib_com/prot.h 26443-g20/c-code/lib_com/prot.h</w:t>
      </w:r>
    </w:p>
    <w:p w14:paraId="4DEC76D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--- 26443-g10/c-code/lib_com/prot.h</w:t>
      </w: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16:38:29.000000000 +0200</w:t>
      </w:r>
    </w:p>
    <w:p w14:paraId="0397E07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+++ 26443-g20/c-code/lib_com/prot.h</w:t>
      </w: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16:45:24.760795000 +0200</w:t>
      </w:r>
    </w:p>
    <w:p w14:paraId="7489E35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-420,6 +420,9 @@</w:t>
      </w:r>
    </w:p>
    <w:p w14:paraId="68E3FC8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Decoder_State *st,                        /* i/o: decoder state structure                */</w:t>
      </w:r>
    </w:p>
    <w:p w14:paraId="0D5B218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unsigned char *pt_stream,                 /* i  : bitstream file                         */</w:t>
      </w:r>
    </w:p>
    <w:p w14:paraId="7C212BA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int nbits                       /* i  : number of bits                         */</w:t>
      </w:r>
    </w:p>
    <w:p w14:paraId="1F938A3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, Word16 isAMRWB_IOmode</w:t>
      </w:r>
    </w:p>
    <w:p w14:paraId="7A29576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, Word16 core_mode</w:t>
      </w:r>
    </w:p>
    <w:p w14:paraId="1F0A45C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, Word16 qbit</w:t>
      </w:r>
    </w:p>
    <w:p w14:paraId="6823FB2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,short partialframe              /* i  : partial frame information     */</w:t>
      </w:r>
    </w:p>
    <w:p w14:paraId="4767A7F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,short next_coder_type           /* i  : next coder type information     */</w:t>
      </w:r>
    </w:p>
    <w:p w14:paraId="6EA2A40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);</w:t>
      </w:r>
    </w:p>
    <w:p w14:paraId="707BE52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-2542,6 +2545,7 @@</w:t>
      </w:r>
    </w:p>
    <w:p w14:paraId="5C12FAF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*output,                    /* o  : synthesized transitions signal         */</w:t>
      </w:r>
    </w:p>
    <w:p w14:paraId="5F336C1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Hilbert_Mem[],              /* i/o: memory                                 */</w:t>
      </w:r>
    </w:p>
    <w:p w14:paraId="52C6805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state_lsyn_filt_shb_local[],/* i/o: memory                                 */</w:t>
      </w:r>
    </w:p>
    <w:p w14:paraId="2435E56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float mem_resamp_HB_32k[],            /* i/o: memory                               */</w:t>
      </w:r>
    </w:p>
    <w:p w14:paraId="42AEF79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    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short *syn_dm_phase,</w:t>
      </w:r>
    </w:p>
    <w:p w14:paraId="4D5E0F4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int   output_Fs,</w:t>
      </w:r>
    </w:p>
    <w:p w14:paraId="2C7D47C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*up_mem,</w:t>
      </w:r>
    </w:p>
    <w:p w14:paraId="5D37521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-3095,6 +3099,7 @@</w:t>
      </w:r>
    </w:p>
    <w:p w14:paraId="2E5624E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Encoder_State *st,                        /* i/o: encoder state structure                                */</w:t>
      </w:r>
    </w:p>
    <w:p w14:paraId="39D2DA9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const short pitch[3],                   /* i  : open loop pitch lag for each half-frame                */</w:t>
      </w:r>
    </w:p>
    <w:p w14:paraId="69185B1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const float voicing[3],                 /* i  : maximum normalized correlation for each half-frame     */</w:t>
      </w:r>
    </w:p>
    <w:p w14:paraId="666BA72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const short old_pitch1,                 /* i  : OL pitch value from last frame                         */</w:t>
      </w:r>
    </w:p>
    <w:p w14:paraId="4AF91BB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const float corr_shift,                 /* i  : correlation shift                                      */</w:t>
      </w:r>
    </w:p>
    <w:p w14:paraId="51A87E4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const float A[]                         /* i  : A(z) unquantized for the 4 subframes                   */</w:t>
      </w:r>
    </w:p>
    <w:p w14:paraId="4800C12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);</w:t>
      </w:r>
    </w:p>
    <w:p w14:paraId="5FFFF0A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-5695,7 +5700,7 @@</w:t>
      </w:r>
    </w:p>
    <w:p w14:paraId="78C11D6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const short *ynrm,                      /*i  : Norm vector for current frame          */</w:t>
      </w:r>
    </w:p>
    <w:p w14:paraId="2392ACC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const short nb_sfm,                     /*i  : Number of sub-bands                    */</w:t>
      </w:r>
    </w:p>
    <w:p w14:paraId="4CFA069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short *mem_norm,                        /*i/o: Norm vector memory from past frame     */</w:t>
      </w:r>
    </w:p>
    <w:p w14:paraId="2EDC65B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float *mem_env_delta                    /*i/o: Envelope stability memory for smoothing*/</w:t>
      </w:r>
    </w:p>
    <w:p w14:paraId="5837E00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short *mem_env_delta                    /*i/o: Envelope stability memory for smoothing (Q12)*/</w:t>
      </w:r>
    </w:p>
    <w:p w14:paraId="729B04C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);</w:t>
      </w:r>
    </w:p>
    <w:p w14:paraId="401306A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4F3361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float env_stab_smo(</w:t>
      </w:r>
    </w:p>
    <w:p w14:paraId="716E1E9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-6611,7 +6616,8 @@</w:t>
      </w:r>
    </w:p>
    <w:p w14:paraId="2899513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bwe_exc_extended[],     /* i/o: bandwidth extended excitation       */</w:t>
      </w:r>
    </w:p>
    <w:p w14:paraId="1CCD7F4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*voice_factors,         /* o  : voicing factors                     */</w:t>
      </w:r>
    </w:p>
    <w:p w14:paraId="1298878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pitch_buf[],            /* o  : floating pitch for each subframe    */</w:t>
      </w:r>
    </w:p>
    <w:p w14:paraId="009443D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856663">
        <w:rPr>
          <w:rFonts w:ascii="Courier New" w:hAnsi="Courier New" w:cs="Courier New"/>
          <w:noProof/>
          <w:sz w:val="18"/>
          <w:szCs w:val="18"/>
          <w:lang w:val="sv-SE"/>
        </w:rPr>
        <w:t>-    short vad_hover_flag</w:t>
      </w:r>
    </w:p>
    <w:p w14:paraId="52FBB4B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856663">
        <w:rPr>
          <w:rFonts w:ascii="Courier New" w:hAnsi="Courier New" w:cs="Courier New"/>
          <w:noProof/>
          <w:sz w:val="18"/>
          <w:szCs w:val="18"/>
          <w:lang w:val="sv-SE"/>
        </w:rPr>
        <w:t>+    short vad_hover_flag,</w:t>
      </w:r>
    </w:p>
    <w:p w14:paraId="1D4FFAD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856663">
        <w:rPr>
          <w:rFonts w:ascii="Courier New" w:hAnsi="Courier New" w:cs="Courier New"/>
          <w:noProof/>
          <w:sz w:val="18"/>
          <w:szCs w:val="18"/>
          <w:lang w:val="sv-SE"/>
        </w:rPr>
        <w:t>+    short vad_flag_dtx</w:t>
      </w:r>
    </w:p>
    <w:p w14:paraId="2056D7C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856663">
        <w:rPr>
          <w:rFonts w:ascii="Courier New" w:hAnsi="Courier New" w:cs="Courier New"/>
          <w:noProof/>
          <w:sz w:val="18"/>
          <w:szCs w:val="18"/>
          <w:lang w:val="sv-SE"/>
        </w:rPr>
        <w:t xml:space="preserve"> 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);</w:t>
      </w:r>
    </w:p>
    <w:p w14:paraId="3EA1E18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3562D9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void pitch_pred_linear_fit(</w:t>
      </w:r>
    </w:p>
    <w:p w14:paraId="7C1FFE7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-6648,7 +6654,8 @@</w:t>
      </w:r>
    </w:p>
    <w:p w14:paraId="72727B7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*pitch_buf,             /* i/o: floating pitch values for each subfr*/</w:t>
      </w:r>
    </w:p>
    <w:p w14:paraId="2CF85D4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*voice_factors,         /* o  : voicing factors                     */</w:t>
      </w:r>
    </w:p>
    <w:p w14:paraId="4F1F31C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*bwe_exc,               /* o  : excitation for SWB TBE              */</w:t>
      </w:r>
    </w:p>
    <w:p w14:paraId="7AC66A7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856663">
        <w:rPr>
          <w:rFonts w:ascii="Courier New" w:hAnsi="Courier New" w:cs="Courier New"/>
          <w:noProof/>
          <w:sz w:val="18"/>
          <w:szCs w:val="18"/>
          <w:lang w:val="sv-SE"/>
        </w:rPr>
        <w:t>-    const short vad_hover_flag</w:t>
      </w:r>
    </w:p>
    <w:p w14:paraId="28EF9E7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856663">
        <w:rPr>
          <w:rFonts w:ascii="Courier New" w:hAnsi="Courier New" w:cs="Courier New"/>
          <w:noProof/>
          <w:sz w:val="18"/>
          <w:szCs w:val="18"/>
          <w:lang w:val="sv-SE"/>
        </w:rPr>
        <w:t>+    const short vad_hover_flag,</w:t>
      </w:r>
    </w:p>
    <w:p w14:paraId="0B9F147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856663">
        <w:rPr>
          <w:rFonts w:ascii="Courier New" w:hAnsi="Courier New" w:cs="Courier New"/>
          <w:noProof/>
          <w:sz w:val="18"/>
          <w:szCs w:val="18"/>
          <w:lang w:val="sv-SE"/>
        </w:rPr>
        <w:t>+    const short vad_flag_dtx</w:t>
      </w:r>
    </w:p>
    <w:p w14:paraId="70E1263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856663">
        <w:rPr>
          <w:rFonts w:ascii="Courier New" w:hAnsi="Courier New" w:cs="Courier New"/>
          <w:noProof/>
          <w:sz w:val="18"/>
          <w:szCs w:val="18"/>
          <w:lang w:val="sv-SE"/>
        </w:rPr>
        <w:t xml:space="preserve"> 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);</w:t>
      </w:r>
    </w:p>
    <w:p w14:paraId="088512E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432336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void core_acelp_tcx20_switching(</w:t>
      </w:r>
    </w:p>
    <w:p w14:paraId="44EAE55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-7744,8 +7751,6 @@</w:t>
      </w:r>
    </w:p>
    <w:p w14:paraId="026C015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);</w:t>
      </w:r>
    </w:p>
    <w:p w14:paraId="047B05F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EA0E5D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void dec_prm(</w:t>
      </w:r>
    </w:p>
    <w:p w14:paraId="7D9F604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short *core,                  /* (0) : current frame mode            */</w:t>
      </w:r>
    </w:p>
    <w:p w14:paraId="663CC72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short *last_core,             /* (0) : last frame mode               */</w:t>
      </w:r>
    </w:p>
    <w:p w14:paraId="44B1E54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short *coder_type,            /* o  : coder type                     */</w:t>
      </w:r>
    </w:p>
    <w:p w14:paraId="77B5F67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</w:t>
      </w: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int param[],                  /* (o) : decoded parameters            */</w:t>
      </w:r>
    </w:p>
    <w:p w14:paraId="1ABDF28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    </w:t>
      </w:r>
      <w:r w:rsidRPr="00856663">
        <w:rPr>
          <w:rFonts w:ascii="Courier New" w:hAnsi="Courier New" w:cs="Courier New"/>
          <w:noProof/>
          <w:sz w:val="18"/>
          <w:szCs w:val="18"/>
          <w:lang w:val="da-DK"/>
        </w:rPr>
        <w:t>int param_lpc[],              /* (i) : LPC parameters                */</w:t>
      </w:r>
    </w:p>
    <w:p w14:paraId="040CF14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856663">
        <w:rPr>
          <w:rFonts w:ascii="Courier New" w:hAnsi="Courier New" w:cs="Courier New"/>
          <w:noProof/>
          <w:sz w:val="18"/>
          <w:szCs w:val="18"/>
          <w:lang w:val="da-DK"/>
        </w:rPr>
        <w:t>diff -rwNBu 26443-g10/c-code/lib_com/rom_com.c 26443-g20/c-code/lib_com/rom_com.c</w:t>
      </w:r>
    </w:p>
    <w:p w14:paraId="7F91871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--- 26443-g10/c-code/lib_com/rom_com.c</w:t>
      </w: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16:38:12.000000000 +0200</w:t>
      </w:r>
    </w:p>
    <w:p w14:paraId="0CF843B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+++ 26443-g20/c-code/lib_com/rom_com.c</w:t>
      </w: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16:45:24.875515000 +0200</w:t>
      </w:r>
    </w:p>
    <w:p w14:paraId="2B4A8C8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@@ -4971,7 +4971,7 @@</w:t>
      </w:r>
    </w:p>
    <w:p w14:paraId="65FE416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    { 0,  9600, 13200, -4.0f },</w:t>
      </w:r>
    </w:p>
    <w:p w14:paraId="6620F4B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    { 0, 13200, 16400, -3.0f },</w:t>
      </w:r>
    </w:p>
    <w:p w14:paraId="195A30C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    { 0, 16400, 24400, -1.5f },</w:t>
      </w:r>
    </w:p>
    <w:p w14:paraId="340E49F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    { 0, 24400,128000, -0.5f },</w:t>
      </w:r>
    </w:p>
    <w:p w14:paraId="233946E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{ 0, 24400,128001, -0.5f },</w:t>
      </w:r>
    </w:p>
    <w:p w14:paraId="6760E2A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</w:t>
      </w:r>
    </w:p>
    <w:p w14:paraId="0AE4145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    { 1,     0,  8000, -5.5f },</w:t>
      </w:r>
    </w:p>
    <w:p w14:paraId="6AEDD24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    { 1,  8000,  9600, -5.0f },</w:t>
      </w:r>
    </w:p>
    <w:p w14:paraId="40A8EB3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@@ -4975,14 +4975,11 @@</w:t>
      </w:r>
    </w:p>
    <w:p w14:paraId="2B54C63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</w:t>
      </w:r>
    </w:p>
    <w:p w14:paraId="6E461ED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    { 1,     0,  8000, -5.5f },</w:t>
      </w:r>
    </w:p>
    <w:p w14:paraId="131B55D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    { 1,  8000,  9600, -5.0f },</w:t>
      </w:r>
    </w:p>
    <w:p w14:paraId="1AB9B4B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</w:t>
      </w:r>
    </w:p>
    <w:p w14:paraId="6156712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    { 1,  9600, 13200, -1.55f},</w:t>
      </w:r>
    </w:p>
    <w:p w14:paraId="4C3FA02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    { 1, 13200, 16400, -3.0f },</w:t>
      </w:r>
    </w:p>
    <w:p w14:paraId="3FEF36A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</w:t>
      </w:r>
    </w:p>
    <w:p w14:paraId="5711947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    { 1, 16400, 24400, -0.6f },</w:t>
      </w:r>
    </w:p>
    <w:p w14:paraId="587A731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    { 1, 24400, 64000, -0.2f },</w:t>
      </w:r>
    </w:p>
    <w:p w14:paraId="6C9E714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    { 1, 32000,128000,  0.0f },</w:t>
      </w:r>
    </w:p>
    <w:p w14:paraId="156D946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</w:t>
      </w:r>
    </w:p>
    <w:p w14:paraId="27E30FF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{ 1, 24400, 32000, -0.2f },</w:t>
      </w:r>
    </w:p>
    <w:p w14:paraId="4CE7E9F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{ 1, 32000,128001,  0.0f },</w:t>
      </w:r>
    </w:p>
    <w:p w14:paraId="780893C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</w:t>
      </w:r>
    </w:p>
    <w:p w14:paraId="7C19552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    { 2,     0,  8000, -0.9f },</w:t>
      </w:r>
    </w:p>
    <w:p w14:paraId="72E5F8D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    { 2,  8000,  9600, -0.65f},</w:t>
      </w:r>
    </w:p>
    <w:p w14:paraId="7B891BC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@@ -4988,10 +4985,9 @@</w:t>
      </w:r>
    </w:p>
    <w:p w14:paraId="55FCD93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    { 2,  8000,  9600, -0.65f},</w:t>
      </w:r>
    </w:p>
    <w:p w14:paraId="60253CE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    { 2,  9600, 13200, -2.0f },</w:t>
      </w:r>
    </w:p>
    <w:p w14:paraId="0F9DB59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    { 2, 13200, 16400, -3.0f },</w:t>
      </w:r>
    </w:p>
    <w:p w14:paraId="304D507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</w:t>
      </w:r>
    </w:p>
    <w:p w14:paraId="21154F9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    { 2, 16400, 24400, -0.8f },</w:t>
      </w:r>
    </w:p>
    <w:p w14:paraId="499BCDB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    { 2, 24400, 32000, -0.25f},</w:t>
      </w:r>
    </w:p>
    <w:p w14:paraId="7930C31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    { 2, 32000,128000,  0.0f },</w:t>
      </w:r>
    </w:p>
    <w:p w14:paraId="5EB95E1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{ 2, 32000,128001,  0.0f },</w:t>
      </w:r>
    </w:p>
    <w:p w14:paraId="085B614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};</w:t>
      </w:r>
    </w:p>
    <w:p w14:paraId="34AF171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</w:t>
      </w:r>
    </w:p>
    <w:p w14:paraId="3C14A4D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const SCALE_SETUP scaleTable_cn_only[18] =</w:t>
      </w:r>
    </w:p>
    <w:p w14:paraId="7F04B8B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diff -rwNBu 26443-g10/c-code/lib_com/stat_noise_uv_mod.c 26443-g20/c-code/lib_com/stat_noise_uv_mod.c</w:t>
      </w:r>
    </w:p>
    <w:p w14:paraId="7330861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856663">
        <w:rPr>
          <w:rFonts w:ascii="Courier New" w:hAnsi="Courier New" w:cs="Courier New"/>
          <w:noProof/>
          <w:sz w:val="18"/>
          <w:szCs w:val="18"/>
          <w:lang w:val="fr-FR"/>
        </w:rPr>
        <w:t>--- 26443-g10/c-code/lib_com/stat_noise_uv_mod.c</w:t>
      </w:r>
      <w:r w:rsidRPr="00856663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16:38:27.000000000 +0200</w:t>
      </w:r>
    </w:p>
    <w:p w14:paraId="2796548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856663">
        <w:rPr>
          <w:rFonts w:ascii="Courier New" w:hAnsi="Courier New" w:cs="Courier New"/>
          <w:noProof/>
          <w:sz w:val="18"/>
          <w:szCs w:val="18"/>
          <w:lang w:val="fr-FR"/>
        </w:rPr>
        <w:t>+++ 26443-g20/c-code/lib_com/stat_noise_uv_mod.c</w:t>
      </w:r>
      <w:r w:rsidRPr="00856663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16:45:24.885495000 +0200</w:t>
      </w:r>
    </w:p>
    <w:p w14:paraId="4D350C2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@@ -196,5 +196,10 @@</w:t>
      </w:r>
    </w:p>
    <w:p w14:paraId="07209AA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        r1 += x[i]*x[i+1];</w:t>
      </w:r>
    </w:p>
    <w:p w14:paraId="08D9A1A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    }</w:t>
      </w:r>
    </w:p>
    <w:p w14:paraId="201B6B3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</w:t>
      </w:r>
    </w:p>
    <w:p w14:paraId="56ED1E3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if( r0 == 0 )</w:t>
      </w:r>
    </w:p>
    <w:p w14:paraId="61ADA3E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{</w:t>
      </w:r>
    </w:p>
    <w:p w14:paraId="5D76F43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    r0 = 0.005f;</w:t>
      </w:r>
    </w:p>
    <w:p w14:paraId="3784E85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}</w:t>
      </w:r>
    </w:p>
    <w:p w14:paraId="00D2D23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</w:t>
      </w:r>
    </w:p>
    <w:p w14:paraId="32D8263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    return r1/r0;</w:t>
      </w:r>
    </w:p>
    <w:p w14:paraId="293E940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}</w:t>
      </w:r>
    </w:p>
    <w:p w14:paraId="60C093A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diff -rwNBu 26443-g10/c-code/lib_com/tcx_utils.c 26443-g20/c-code/lib_com/tcx_utils.c</w:t>
      </w:r>
    </w:p>
    <w:p w14:paraId="56EE944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--- 26443-g10/c-code/lib_com/tcx_utils.c</w:t>
      </w: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16:38:21.000000000 +0200</w:t>
      </w:r>
    </w:p>
    <w:p w14:paraId="19BC298A" w14:textId="77777777" w:rsidR="00FA50D8" w:rsidRPr="008237B0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237B0">
        <w:rPr>
          <w:rFonts w:ascii="Courier New" w:hAnsi="Courier New" w:cs="Courier New"/>
          <w:noProof/>
          <w:sz w:val="18"/>
          <w:szCs w:val="18"/>
          <w:lang w:val="pt-BR"/>
        </w:rPr>
        <w:t>+++ 26443-g20/c-code/lib_com/tcx_utils.c</w:t>
      </w:r>
      <w:r w:rsidRPr="008237B0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16:45:24.707501000 +0200</w:t>
      </w:r>
    </w:p>
    <w:p w14:paraId="62924542" w14:textId="77777777" w:rsidR="00FA50D8" w:rsidRPr="008237B0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237B0">
        <w:rPr>
          <w:rFonts w:ascii="Courier New" w:hAnsi="Courier New" w:cs="Courier New"/>
          <w:noProof/>
          <w:sz w:val="18"/>
          <w:szCs w:val="18"/>
          <w:lang w:val="pt-BR"/>
        </w:rPr>
        <w:t>@@ -360,8 +360,8 @@</w:t>
      </w:r>
    </w:p>
    <w:p w14:paraId="2077E2AD" w14:textId="77777777" w:rsidR="00FA50D8" w:rsidRPr="008237B0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237B0">
        <w:rPr>
          <w:rFonts w:ascii="Courier New" w:hAnsi="Courier New" w:cs="Courier New"/>
          <w:noProof/>
          <w:sz w:val="18"/>
          <w:szCs w:val="18"/>
          <w:lang w:val="pt-BR"/>
        </w:rPr>
        <w:t xml:space="preserve">                 {</w:t>
      </w:r>
    </w:p>
    <w:p w14:paraId="323FB754" w14:textId="77777777" w:rsidR="00FA50D8" w:rsidRPr="008237B0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237B0">
        <w:rPr>
          <w:rFonts w:ascii="Courier New" w:hAnsi="Courier New" w:cs="Courier New"/>
          <w:noProof/>
          <w:sz w:val="18"/>
          <w:szCs w:val="18"/>
          <w:lang w:val="pt-BR"/>
        </w:rPr>
        <w:t xml:space="preserve">                     acelp_zir[i] = 0.25f * acelp_zir[i-2] + 0.35f * acelp_zir[i-1] + 0.40f * acelp_zir[i];</w:t>
      </w:r>
    </w:p>
    <w:p w14:paraId="5168D8FF" w14:textId="77777777" w:rsidR="00FA50D8" w:rsidRPr="008237B0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237B0">
        <w:rPr>
          <w:rFonts w:ascii="Courier New" w:hAnsi="Courier New" w:cs="Courier New"/>
          <w:noProof/>
          <w:sz w:val="18"/>
          <w:szCs w:val="18"/>
          <w:lang w:val="pt-BR"/>
        </w:rPr>
        <w:t xml:space="preserve">                 }</w:t>
      </w:r>
    </w:p>
    <w:p w14:paraId="3E59936A" w14:textId="77777777" w:rsidR="00FA50D8" w:rsidRPr="008237B0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237B0">
        <w:rPr>
          <w:rFonts w:ascii="Courier New" w:hAnsi="Courier New" w:cs="Courier New"/>
          <w:noProof/>
          <w:sz w:val="18"/>
          <w:szCs w:val="18"/>
          <w:lang w:val="pt-BR"/>
        </w:rPr>
        <w:t>-                acelp_zir[acelp_zir_len-1] = 0.40 * acelp_zir[acelp_zir_len-1] +  0.35f * acelp_zir[acelp_zir_len-1] + 0.25f * acelp_zir[acelp_zir_len-2];</w:t>
      </w:r>
    </w:p>
    <w:p w14:paraId="0D792F1D" w14:textId="77777777" w:rsidR="00FA50D8" w:rsidRPr="008237B0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237B0">
        <w:rPr>
          <w:rFonts w:ascii="Courier New" w:hAnsi="Courier New" w:cs="Courier New"/>
          <w:noProof/>
          <w:sz w:val="18"/>
          <w:szCs w:val="18"/>
          <w:lang w:val="pt-BR"/>
        </w:rPr>
        <w:t>-                acelp_zir[acelp_zir_len-2] = 0.40 * acelp_zir[acelp_zir_len-2] +  0.35f * acelp_zir[acelp_zir_len-1] + 0.25f * acelp_zir[acelp_zir_len-1];</w:t>
      </w:r>
    </w:p>
    <w:p w14:paraId="7D112AB2" w14:textId="77777777" w:rsidR="00FA50D8" w:rsidRPr="008237B0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237B0">
        <w:rPr>
          <w:rFonts w:ascii="Courier New" w:hAnsi="Courier New" w:cs="Courier New"/>
          <w:noProof/>
          <w:sz w:val="18"/>
          <w:szCs w:val="18"/>
          <w:lang w:val="pt-BR"/>
        </w:rPr>
        <w:t>+                acelp_zir[acelp_zir_len-1] = 0.40f * acelp_zir[acelp_zir_len-1] +  0.35f * acelp_zir[acelp_zir_len-1] + 0.25f * acelp_zir[acelp_zir_len-2];</w:t>
      </w:r>
    </w:p>
    <w:p w14:paraId="169FF397" w14:textId="77777777" w:rsidR="00FA50D8" w:rsidRPr="008237B0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237B0">
        <w:rPr>
          <w:rFonts w:ascii="Courier New" w:hAnsi="Courier New" w:cs="Courier New"/>
          <w:noProof/>
          <w:sz w:val="18"/>
          <w:szCs w:val="18"/>
          <w:lang w:val="pt-BR"/>
        </w:rPr>
        <w:t>+                acelp_zir[acelp_zir_len-2] = 0.40f * acelp_zir[acelp_zir_len-2] +  0.35f * acelp_zir[acelp_zir_len-1] + 0.25f * acelp_zir[acelp_zir_len-1];</w:t>
      </w:r>
    </w:p>
    <w:p w14:paraId="1150A453" w14:textId="77777777" w:rsidR="00FA50D8" w:rsidRPr="008237B0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b-NO"/>
        </w:rPr>
      </w:pPr>
      <w:r w:rsidRPr="008237B0">
        <w:rPr>
          <w:rFonts w:ascii="Courier New" w:hAnsi="Courier New" w:cs="Courier New"/>
          <w:noProof/>
          <w:sz w:val="18"/>
          <w:szCs w:val="18"/>
          <w:lang w:val="pt-BR"/>
        </w:rPr>
        <w:t xml:space="preserve">                 </w:t>
      </w:r>
      <w:r w:rsidRPr="008237B0">
        <w:rPr>
          <w:rFonts w:ascii="Courier New" w:hAnsi="Courier New" w:cs="Courier New"/>
          <w:noProof/>
          <w:sz w:val="18"/>
          <w:szCs w:val="18"/>
          <w:lang w:val="nb-NO"/>
        </w:rPr>
        <w:t>for(i=acelp_zir_len-3; i&gt;=0; i--)</w:t>
      </w:r>
    </w:p>
    <w:p w14:paraId="5DBCCE08" w14:textId="77777777" w:rsidR="00FA50D8" w:rsidRPr="008237B0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237B0">
        <w:rPr>
          <w:rFonts w:ascii="Courier New" w:hAnsi="Courier New" w:cs="Courier New"/>
          <w:noProof/>
          <w:sz w:val="18"/>
          <w:szCs w:val="18"/>
          <w:lang w:val="nb-NO"/>
        </w:rPr>
        <w:t xml:space="preserve">                 </w:t>
      </w:r>
      <w:r w:rsidRPr="008237B0">
        <w:rPr>
          <w:rFonts w:ascii="Courier New" w:hAnsi="Courier New" w:cs="Courier New"/>
          <w:noProof/>
          <w:sz w:val="18"/>
          <w:szCs w:val="18"/>
          <w:lang w:val="pt-BR"/>
        </w:rPr>
        <w:t>{</w:t>
      </w:r>
    </w:p>
    <w:p w14:paraId="2F38E67E" w14:textId="77777777" w:rsidR="00FA50D8" w:rsidRPr="008237B0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237B0">
        <w:rPr>
          <w:rFonts w:ascii="Courier New" w:hAnsi="Courier New" w:cs="Courier New"/>
          <w:noProof/>
          <w:sz w:val="18"/>
          <w:szCs w:val="18"/>
          <w:lang w:val="pt-BR"/>
        </w:rPr>
        <w:t xml:space="preserve">                     acelp_zir[i] = 0.40f * acelp_zir[i] + 0.35f * acelp_zir[i+1] + 0.25f * acelp_zir[i+2];</w:t>
      </w:r>
    </w:p>
    <w:p w14:paraId="34EF4498" w14:textId="77777777" w:rsidR="00FA50D8" w:rsidRPr="008237B0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237B0">
        <w:rPr>
          <w:rFonts w:ascii="Courier New" w:hAnsi="Courier New" w:cs="Courier New"/>
          <w:noProof/>
          <w:sz w:val="18"/>
          <w:szCs w:val="18"/>
          <w:lang w:val="pt-BR"/>
        </w:rPr>
        <w:t>@@ -537,7 +537,7 @@</w:t>
      </w:r>
    </w:p>
    <w:p w14:paraId="5A27465F" w14:textId="77777777" w:rsidR="00FA50D8" w:rsidRPr="008237B0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237B0">
        <w:rPr>
          <w:rFonts w:ascii="Courier New" w:hAnsi="Courier New" w:cs="Courier New"/>
          <w:noProof/>
          <w:sz w:val="18"/>
          <w:szCs w:val="18"/>
          <w:lang w:val="pt-BR"/>
        </w:rPr>
        <w:t xml:space="preserve">     {</w:t>
      </w:r>
    </w:p>
    <w:p w14:paraId="2FC38B78" w14:textId="77777777" w:rsidR="00FA50D8" w:rsidRPr="008237B0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237B0">
        <w:rPr>
          <w:rFonts w:ascii="Courier New" w:hAnsi="Courier New" w:cs="Courier New"/>
          <w:noProof/>
          <w:sz w:val="18"/>
          <w:szCs w:val="18"/>
          <w:lang w:val="pt-BR"/>
        </w:rPr>
        <w:t xml:space="preserve">         for(i=0; i&lt;FDNS_NPTS; i++)</w:t>
      </w:r>
    </w:p>
    <w:p w14:paraId="7BCA5614" w14:textId="77777777" w:rsidR="00FA50D8" w:rsidRPr="008237B0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237B0">
        <w:rPr>
          <w:rFonts w:ascii="Courier New" w:hAnsi="Courier New" w:cs="Courier New"/>
          <w:noProof/>
          <w:sz w:val="18"/>
          <w:szCs w:val="18"/>
          <w:lang w:val="pt-BR"/>
        </w:rPr>
        <w:t xml:space="preserve">         {</w:t>
      </w:r>
    </w:p>
    <w:p w14:paraId="1C553527" w14:textId="77777777" w:rsidR="00FA50D8" w:rsidRPr="008237B0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237B0">
        <w:rPr>
          <w:rFonts w:ascii="Courier New" w:hAnsi="Courier New" w:cs="Courier New"/>
          <w:noProof/>
          <w:sz w:val="18"/>
          <w:szCs w:val="18"/>
          <w:lang w:val="pt-BR"/>
        </w:rPr>
        <w:t>-            mdct_gains[i] = (float)(1.0f/sqrt(RealData[i]*RealData[i] + ImagData[i]*ImagData[i]));</w:t>
      </w:r>
    </w:p>
    <w:p w14:paraId="0BE4E4A0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A7DCC">
        <w:rPr>
          <w:rFonts w:ascii="Courier New" w:hAnsi="Courier New" w:cs="Courier New"/>
          <w:noProof/>
          <w:sz w:val="18"/>
          <w:szCs w:val="18"/>
          <w:lang w:val="pt-BR"/>
        </w:rPr>
        <w:t>+            mdct_gains[i] = 1.0f/max(EPSILON, sqrt(RealData[i] * RealData[i] + ImagData[i] * ImagData[i]));</w:t>
      </w:r>
    </w:p>
    <w:p w14:paraId="67237E3A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A7DCC">
        <w:rPr>
          <w:rFonts w:ascii="Courier New" w:hAnsi="Courier New" w:cs="Courier New"/>
          <w:noProof/>
          <w:sz w:val="18"/>
          <w:szCs w:val="18"/>
          <w:lang w:val="pt-BR"/>
        </w:rPr>
        <w:t xml:space="preserve">         }</w:t>
      </w:r>
    </w:p>
    <w:p w14:paraId="57AE6870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A7DCC">
        <w:rPr>
          <w:rFonts w:ascii="Courier New" w:hAnsi="Courier New" w:cs="Courier New"/>
          <w:noProof/>
          <w:sz w:val="18"/>
          <w:szCs w:val="18"/>
          <w:lang w:val="pt-BR"/>
        </w:rPr>
        <w:t xml:space="preserve">     }</w:t>
      </w:r>
    </w:p>
    <w:p w14:paraId="58E963B5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A7DCC">
        <w:rPr>
          <w:rFonts w:ascii="Courier New" w:hAnsi="Courier New" w:cs="Courier New"/>
          <w:noProof/>
          <w:sz w:val="18"/>
          <w:szCs w:val="18"/>
          <w:lang w:val="pt-BR"/>
        </w:rPr>
        <w:t xml:space="preserve"> </w:t>
      </w:r>
    </w:p>
    <w:p w14:paraId="0CA2FA7D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A7DCC">
        <w:rPr>
          <w:rFonts w:ascii="Courier New" w:hAnsi="Courier New" w:cs="Courier New"/>
          <w:noProof/>
          <w:sz w:val="18"/>
          <w:szCs w:val="18"/>
          <w:lang w:val="pt-BR"/>
        </w:rPr>
        <w:t>diff -rwNBu 26443-g10/c-code/lib_dec/EvsRXlib.c 26443-g20/c-code/lib_dec/EvsRXlib.c</w:t>
      </w:r>
    </w:p>
    <w:p w14:paraId="637037D1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A7DCC">
        <w:rPr>
          <w:rFonts w:ascii="Courier New" w:hAnsi="Courier New" w:cs="Courier New"/>
          <w:noProof/>
          <w:sz w:val="18"/>
          <w:szCs w:val="18"/>
          <w:lang w:val="pt-BR"/>
        </w:rPr>
        <w:t>--- 26443-g10/c-code/lib_dec/EvsRXlib.c</w:t>
      </w:r>
      <w:r w:rsidRPr="005A7DCC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16:37:16.000000000 +0200</w:t>
      </w:r>
    </w:p>
    <w:p w14:paraId="631A45C9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A7DCC">
        <w:rPr>
          <w:rFonts w:ascii="Courier New" w:hAnsi="Courier New" w:cs="Courier New"/>
          <w:noProof/>
          <w:sz w:val="18"/>
          <w:szCs w:val="18"/>
          <w:lang w:val="pt-BR"/>
        </w:rPr>
        <w:t>+++ 26443-g20/c-code/lib_dec/EvsRXlib.c</w:t>
      </w:r>
      <w:r w:rsidRPr="005A7DCC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16:45:24.340557000 +0200</w:t>
      </w:r>
    </w:p>
    <w:p w14:paraId="01F4095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-144,14 +144,22 @@</w:t>
      </w:r>
    </w:p>
    <w:p w14:paraId="0A16EF8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unsigned int auSize,</w:t>
      </w:r>
    </w:p>
    <w:p w14:paraId="2CEED16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unsigned short rtpSequenceNumber,</w:t>
      </w:r>
    </w:p>
    <w:p w14:paraId="60E3327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unsigned long rtpTimeStamp,</w:t>
      </w:r>
    </w:p>
    <w:p w14:paraId="0714180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 unsigned int rcvTime_ms)</w:t>
      </w:r>
    </w:p>
    <w:p w14:paraId="28EB5C7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unsigned int rcvTime_ms</w:t>
      </w:r>
    </w:p>
    <w:p w14:paraId="68477F2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, Word16 isAMRWB_IOmode,</w:t>
      </w:r>
    </w:p>
    <w:p w14:paraId="19E6A66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Word16 frameTypeIndex,</w:t>
      </w:r>
    </w:p>
    <w:p w14:paraId="408BB5E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Word16 qBit</w:t>
      </w:r>
    </w:p>
    <w:p w14:paraId="4ACF61D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)</w:t>
      </w:r>
    </w:p>
    <w:p w14:paraId="10E99B6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{</w:t>
      </w:r>
    </w:p>
    <w:p w14:paraId="6CFA67A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JB4_DATAUNIT_HANDLE dataUnit;</w:t>
      </w:r>
    </w:p>
    <w:p w14:paraId="5D681B5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int16_t partialCopyFrameType, partialCopyOffset;</w:t>
      </w:r>
    </w:p>
    <w:p w14:paraId="7DEE653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int result;</w:t>
      </w:r>
    </w:p>
    <w:p w14:paraId="3DAE1C8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B88C18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assert( auSize != 0 );</w:t>
      </w:r>
    </w:p>
    <w:p w14:paraId="28744BA1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-    assert( (auSize + 7) / 8 &lt;= MAX_AU_SIZE );</w:t>
      </w:r>
    </w:p>
    <w:p w14:paraId="10862A3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 (auSize == 0) {</w:t>
      </w:r>
    </w:p>
    <w:p w14:paraId="060D775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return EVS_RX_NO_ERROR; /* ignore empty/NO_DATA frame - shouldn't be transmitted in RTP */</w:t>
      </w:r>
    </w:p>
    <w:p w14:paraId="4DA705E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1B9AB14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 ((auSize + 7) / 8 &gt; MAX_AU_SIZE) {</w:t>
      </w:r>
    </w:p>
    <w:p w14:paraId="188FF7B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return EVS_RX_RECEIVER_ERROR;</w:t>
      </w:r>
    </w:p>
    <w:p w14:paraId="661FECA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71C7423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4455AD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check if frame contains a partial copy and get its offset */</w:t>
      </w:r>
    </w:p>
    <w:p w14:paraId="73BA5F3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evs_dec_previewFrame(au, auSize, &amp;partialCopyFrameType, &amp;partialCopyOffset);</w:t>
      </w:r>
    </w:p>
    <w:p w14:paraId="4FE49A66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i-FI"/>
        </w:rPr>
      </w:pPr>
      <w:r w:rsidRPr="005A7DCC">
        <w:rPr>
          <w:rFonts w:ascii="Courier New" w:hAnsi="Courier New" w:cs="Courier New"/>
          <w:noProof/>
          <w:sz w:val="18"/>
          <w:szCs w:val="18"/>
          <w:lang w:val="fi-FI"/>
        </w:rPr>
        <w:t>@@ -168,6 +176,9 @@</w:t>
      </w:r>
    </w:p>
    <w:p w14:paraId="100422FC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i-FI"/>
        </w:rPr>
      </w:pPr>
      <w:r w:rsidRPr="005A7DCC">
        <w:rPr>
          <w:rFonts w:ascii="Courier New" w:hAnsi="Courier New" w:cs="Courier New"/>
          <w:noProof/>
          <w:sz w:val="18"/>
          <w:szCs w:val="18"/>
          <w:lang w:val="fi-FI"/>
        </w:rPr>
        <w:t xml:space="preserve">     dataUnit-&gt;timeStamp = rtpTimeStamp;</w:t>
      </w:r>
    </w:p>
    <w:p w14:paraId="09BECE8E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i-FI"/>
        </w:rPr>
      </w:pPr>
      <w:r w:rsidRPr="005A7DCC">
        <w:rPr>
          <w:rFonts w:ascii="Courier New" w:hAnsi="Courier New" w:cs="Courier New"/>
          <w:noProof/>
          <w:sz w:val="18"/>
          <w:szCs w:val="18"/>
          <w:lang w:val="fi-FI"/>
        </w:rPr>
        <w:t xml:space="preserve">     dataUnit-&gt;partial_frame = 0;</w:t>
      </w:r>
    </w:p>
    <w:p w14:paraId="7806C91E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i-FI"/>
        </w:rPr>
      </w:pPr>
      <w:r w:rsidRPr="005A7DCC">
        <w:rPr>
          <w:rFonts w:ascii="Courier New" w:hAnsi="Courier New" w:cs="Courier New"/>
          <w:noProof/>
          <w:sz w:val="18"/>
          <w:szCs w:val="18"/>
          <w:lang w:val="fi-FI"/>
        </w:rPr>
        <w:t xml:space="preserve">     dataUnit-&gt;partialCopyOffset = partialCopyOffset;</w:t>
      </w:r>
    </w:p>
    <w:p w14:paraId="375E7232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i-FI"/>
        </w:rPr>
      </w:pPr>
      <w:r w:rsidRPr="005A7DCC">
        <w:rPr>
          <w:rFonts w:ascii="Courier New" w:hAnsi="Courier New" w:cs="Courier New"/>
          <w:noProof/>
          <w:sz w:val="18"/>
          <w:szCs w:val="18"/>
          <w:lang w:val="fi-FI"/>
        </w:rPr>
        <w:t>+    dataUnit-&gt;isAMRWB_IOmode = isAMRWB_IOmode;</w:t>
      </w:r>
    </w:p>
    <w:p w14:paraId="3D4FAA07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i-FI"/>
        </w:rPr>
      </w:pPr>
      <w:r w:rsidRPr="005A7DCC">
        <w:rPr>
          <w:rFonts w:ascii="Courier New" w:hAnsi="Courier New" w:cs="Courier New"/>
          <w:noProof/>
          <w:sz w:val="18"/>
          <w:szCs w:val="18"/>
          <w:lang w:val="fi-FI"/>
        </w:rPr>
        <w:t>+    dataUnit-&gt;frameTypeIndex = frameTypeIndex;</w:t>
      </w:r>
    </w:p>
    <w:p w14:paraId="343A9B6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dataUnit-&gt;qBit = qBit;</w:t>
      </w:r>
    </w:p>
    <w:p w14:paraId="47693FA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BBB8CB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add the frame to the JBM */</w:t>
      </w:r>
    </w:p>
    <w:p w14:paraId="5512E26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result = JB4_PushDataUnit(hEvsRX-&gt;hJBM, dataUnit, rcvTime_ms);</w:t>
      </w:r>
    </w:p>
    <w:p w14:paraId="5085A9D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-190,6 +201,9 @@</w:t>
      </w:r>
    </w:p>
    <w:p w14:paraId="32D298E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dataUnit-&gt;timeStamp = rtpTimeStamp - partialCopyOffset * dataUnit-&gt;duration;</w:t>
      </w:r>
    </w:p>
    <w:p w14:paraId="54413F1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dataUnit-&gt;partial_frame = 1;</w:t>
      </w:r>
    </w:p>
    <w:p w14:paraId="661E5FB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dataUnit-&gt;partialCopyOffset = partialCopyOffset;</w:t>
      </w:r>
    </w:p>
    <w:p w14:paraId="364C0F0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dataUnit-&gt;isAMRWB_IOmode = isAMRWB_IOmode;</w:t>
      </w:r>
    </w:p>
    <w:p w14:paraId="1EE98E4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dataUnit-&gt;frameTypeIndex = frameTypeIndex;</w:t>
      </w:r>
    </w:p>
    <w:p w14:paraId="01043AF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dataUnit-&gt;qBit = qBit;</w:t>
      </w:r>
    </w:p>
    <w:p w14:paraId="1A571BA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ACBB9A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add the frame to the JBM */</w:t>
      </w:r>
    </w:p>
    <w:p w14:paraId="149EB3B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result = JB4_PushDataUnit(hEvsRX-&gt;hJBM, dataUnit, rcvTime_ms);</w:t>
      </w:r>
    </w:p>
    <w:p w14:paraId="27616CD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-244,17 +258,23 @@</w:t>
      </w:r>
    </w:p>
    <w:p w14:paraId="5F98CE1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if( scale != 100U )</w:t>
      </w:r>
    </w:p>
    <w:p w14:paraId="0426BB4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5CEB8B6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if( timeScalingDone )</w:t>
      </w:r>
    </w:p>
    <w:p w14:paraId="5350BF5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{</w:t>
      </w:r>
    </w:p>
    <w:p w14:paraId="5BCA732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scale = 100;</w:t>
      </w:r>
    </w:p>
    <w:p w14:paraId="00AFAE1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}</w:t>
      </w:r>
    </w:p>
    <w:p w14:paraId="6EB6F19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else</w:t>
      </w:r>
    </w:p>
    <w:p w14:paraId="7B5FE98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{</w:t>
      </w:r>
    </w:p>
    <w:p w14:paraId="298ECF2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timeScalingDone = 1;</w:t>
      </w:r>
    </w:p>
    <w:p w14:paraId="66AE401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45DEB22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0B64D07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59F3B3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copy bitstream into decoder state */</w:t>
      </w:r>
    </w:p>
    <w:p w14:paraId="38AF140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if(dataUnit)</w:t>
      </w:r>
    </w:p>
    <w:p w14:paraId="2FA03E1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317AC14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if( st-&gt;codec_mode != 0 )</w:t>
      </w:r>
    </w:p>
    <w:p w14:paraId="4D54F71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4F9704D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read_indices_from_djb( st, dataUnit-&gt;data, dataUnit-&gt;dataSize, (dataUnit-&gt;partial_frame==TRUE)? 1:0, dataUnit-&gt;nextCoderType );</w:t>
      </w:r>
    </w:p>
    <w:p w14:paraId="6FA198C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read_indices_from_djb( st, dataUnit-&gt;data, dataUnit-&gt;dataSize,</w:t>
      </w:r>
    </w:p>
    <w:p w14:paraId="256DE62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dataUnit-&gt;isAMRWB_IOmode, dataUnit-&gt;frameTypeIndex, dataUnit-&gt;qBit,</w:t>
      </w:r>
    </w:p>
    <w:p w14:paraId="0422348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(dataUnit-&gt;partial_frame==TRUE)? 1:0, dataUnit-&gt;nextCoderType );</w:t>
      </w:r>
    </w:p>
    <w:p w14:paraId="2F456C18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if(dataUnit-&gt;partial_frame != 0)</w:t>
      </w:r>
    </w:p>
    <w:p w14:paraId="15509AC8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                {</w:t>
      </w:r>
    </w:p>
    <w:p w14:paraId="504E97C3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                    st-&gt;codec_mode = MODE2;</w:t>
      </w:r>
    </w:p>
    <w:p w14:paraId="7220FB0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-268,13 +288,17 @@</w:t>
      </w:r>
    </w:p>
    <w:p w14:paraId="764AA6D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st-&gt;prev_use_partial_copy = 0;</w:t>
      </w:r>
    </w:p>
    <w:p w14:paraId="28F0410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init_decoder( st );</w:t>
      </w:r>
    </w:p>
    <w:p w14:paraId="23FB942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/* parse frame again because init_decoder() overwrites st-&gt;total_brate */</w:t>
      </w:r>
    </w:p>
    <w:p w14:paraId="056FFB4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read_indices_from_djb( st, dataUnit-&gt;data, dataUnit-&gt;dataSize, 0, 0 );</w:t>
      </w:r>
    </w:p>
    <w:p w14:paraId="3408B65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read_indices_from_djb( st, dataUnit-&gt;data, dataUnit-&gt;dataSize,</w:t>
      </w:r>
    </w:p>
    <w:p w14:paraId="4D4789E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dataUnit-&gt;isAMRWB_IOmode, dataUnit-&gt;frameTypeIndex, dataUnit-&gt;qBit,</w:t>
      </w:r>
    </w:p>
    <w:p w14:paraId="4C83725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0, 0 );</w:t>
      </w:r>
    </w:p>
    <w:p w14:paraId="69C719C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6349F6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7BD4813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226E27C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else if( st-&gt;codec_mode != 0 )</w:t>
      </w:r>
    </w:p>
    <w:p w14:paraId="76F8961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39A2F54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read_indices_from_djb( st, NULL, 0, 0, 0 );</w:t>
      </w:r>
    </w:p>
    <w:p w14:paraId="3BA887A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read_indices_from_djb( st, NULL, 0,</w:t>
      </w:r>
    </w:p>
    <w:p w14:paraId="4B67CF0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0, 0, 0,</w:t>
      </w:r>
    </w:p>
    <w:p w14:paraId="687D36F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0, 0 );</w:t>
      </w:r>
    </w:p>
    <w:p w14:paraId="26B1DD1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107BD33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96385C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run the main decoding routine */</w:t>
      </w:r>
    </w:p>
    <w:p w14:paraId="7A0F189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26443-g10/c-code/lib_dec/EvsRXlib.h 26443-g20/c-code/lib_dec/EvsRXlib.h</w:t>
      </w:r>
    </w:p>
    <w:p w14:paraId="302F9D8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--- 26443-g10/c-code/lib_dec/EvsRXlib.h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16:37:03.000000000 +0200</w:t>
      </w:r>
    </w:p>
    <w:p w14:paraId="2DBBAFF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+++ 26443-g20/c-code/lib_dec/EvsRXlib.h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16:45:24.343561000 +0200</w:t>
      </w:r>
    </w:p>
    <w:p w14:paraId="145B7C9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-56,7 +56,11 @@</w:t>
      </w:r>
    </w:p>
    <w:p w14:paraId="14C7741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unsigned int   auSize,</w:t>
      </w:r>
    </w:p>
    <w:p w14:paraId="42BE4C6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unsigned short rtpSequenceNumber,</w:t>
      </w:r>
    </w:p>
    <w:p w14:paraId="198623C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unsigned long  rtpTimeStamp,</w:t>
      </w:r>
    </w:p>
    <w:p w14:paraId="4A163AC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 unsigned int   rcvTime_ms);</w:t>
      </w:r>
    </w:p>
    <w:p w14:paraId="51DA408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unsigned int   rcvTime_ms</w:t>
      </w:r>
    </w:p>
    <w:p w14:paraId="3CE98EF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, Word16 isAMRWB_IOmode,</w:t>
      </w:r>
    </w:p>
    <w:p w14:paraId="671FA95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Word16 frameTypeIndex,</w:t>
      </w:r>
    </w:p>
    <w:p w14:paraId="44AFA31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Word16 qBit</w:t>
      </w:r>
    </w:p>
    <w:p w14:paraId="21100C8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);</w:t>
      </w:r>
    </w:p>
    <w:p w14:paraId="7FBCB3A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546465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/*! Retrieves one frame of output PCM data. */</w:t>
      </w:r>
    </w:p>
    <w:p w14:paraId="74049A7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EVS_RX_ERROR</w:t>
      </w:r>
    </w:p>
    <w:p w14:paraId="6FA6CFE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26443-g10/c-code/lib_dec/FEC_adapt_codebook.c 26443-g20/c-code/lib_dec/FEC_adapt_codebook.c</w:t>
      </w:r>
    </w:p>
    <w:p w14:paraId="6D82906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--- 26443-g10/c-code/lib_dec/FEC_adapt_codebook.c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16:37:15.000000000 +0200</w:t>
      </w:r>
    </w:p>
    <w:p w14:paraId="44E9D3B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+++ 26443-g20/c-code/lib_dec/FEC_adapt_codebook.c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16:45:24.355530000 +0200</w:t>
      </w:r>
    </w:p>
    <w:p w14:paraId="596D1FA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-210,6 +210,7 @@</w:t>
      </w:r>
    </w:p>
    <w:p w14:paraId="4A6323C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58605D4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3E7AB1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Copy remaining length */</w:t>
      </w:r>
    </w:p>
    <w:p w14:paraId="699C391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remaining_len = max( 0, remaining_len );</w:t>
      </w:r>
    </w:p>
    <w:p w14:paraId="29474B7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mvr2r( pt_exc1, pt_exc, remaining_len);</w:t>
      </w:r>
    </w:p>
    <w:p w14:paraId="2F264CA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B5850C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Update true excitation buffer*/</w:t>
      </w:r>
    </w:p>
    <w:p w14:paraId="361FCA8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-246,6 +247,7 @@</w:t>
      </w:r>
    </w:p>
    <w:p w14:paraId="7CA91D4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7ED4A87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F4F093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Copy remaining length */</w:t>
      </w:r>
    </w:p>
    <w:p w14:paraId="56222B5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remaining_len = max( 0, remaining_len );</w:t>
      </w:r>
    </w:p>
    <w:p w14:paraId="77E4D18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mvr2r( pt_exc1, pt_exc, remaining_len);</w:t>
      </w:r>
    </w:p>
    <w:p w14:paraId="2047726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FFD8A9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Update true excitation buffer*/</w:t>
      </w:r>
    </w:p>
    <w:p w14:paraId="6CBB08F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26443-g10/c-code/lib_dec/cng_dec.c 26443-g20/c-code/lib_dec/cng_dec.c</w:t>
      </w:r>
    </w:p>
    <w:p w14:paraId="5E53CF7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--- 26443-g10/c-code/lib_dec/cng_dec.c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16:37:09.000000000 +0200</w:t>
      </w:r>
    </w:p>
    <w:p w14:paraId="504AB2B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+++ 26443-g20/c-code/lib_dec/cng_dec.c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16:45:24.622514000 +0200</w:t>
      </w:r>
    </w:p>
    <w:p w14:paraId="5CB6EFF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-118,7 +118,14 @@</w:t>
      </w:r>
    </w:p>
    <w:p w14:paraId="711FEC1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decode the energy index */</w:t>
      </w:r>
    </w:p>
    <w:p w14:paraId="70B1B5C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enr_index = (short) get_next_indice( st, num_bits );</w:t>
      </w:r>
    </w:p>
    <w:p w14:paraId="6C986C2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E7B4AE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 ( st-&gt;last_core_brate &lt;= SID_2k40 || st-&gt;prev_bfi==1 )</w:t>
      </w:r>
    </w:p>
    <w:p w14:paraId="4AF43A5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166EA93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tmp1 = st-&gt;old_enr_index + 20;</w:t>
      </w:r>
    </w:p>
    <w:p w14:paraId="2E5F8B9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227BC29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else</w:t>
      </w:r>
    </w:p>
    <w:p w14:paraId="00E4789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57F3F88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tmp1 = st-&gt;old_enr_index + 40;</w:t>
      </w:r>
    </w:p>
    <w:p w14:paraId="45911BB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6AE04EC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 ((enr_index &gt; tmp1) &amp;&amp; (st-&gt;old_enr_index &gt;= 0))  /* Likely bit error , and  not startup */</w:t>
      </w:r>
    </w:p>
    <w:p w14:paraId="3A3A532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6A95B1F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enr_index = tmp1;</w:t>
      </w:r>
    </w:p>
    <w:p w14:paraId="0BDA7CE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26443-g10/c-code/lib_dec/core_dec_init.c 26443-g20/c-code/lib_dec/core_dec_init.c</w:t>
      </w:r>
    </w:p>
    <w:p w14:paraId="57F54CCE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--- 26443-g10/c-code/lib_dec/core_dec_init.c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16:37:05.000000000 +0200</w:t>
      </w:r>
    </w:p>
    <w:p w14:paraId="789053D9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+++ 26443-g20/c-code/lib_dec/core_dec_init.c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16:45:24.625498000 +0200</w:t>
      </w:r>
    </w:p>
    <w:p w14:paraId="53EDA3F1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@@ -418,7 +418,7 @@</w:t>
      </w:r>
    </w:p>
    <w:p w14:paraId="5EB734FB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            {</w:t>
      </w:r>
    </w:p>
    <w:p w14:paraId="3578789F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                set_zero( st-&gt;pfstat.mem_stp, L_SYN_MEM );</w:t>
      </w:r>
    </w:p>
    <w:p w14:paraId="69B833C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                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set_zero( st-&gt;pfstat.mem_pf_in, L_SYN_MEM );</w:t>
      </w:r>
    </w:p>
    <w:p w14:paraId="5AA6D56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st-&gt;pfstat.reset = 1.f;</w:t>
      </w:r>
    </w:p>
    <w:p w14:paraId="4D5572C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st-&gt;pfstat.reset = 1;</w:t>
      </w:r>
    </w:p>
    <w:p w14:paraId="6222575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st-&gt;pfstat.gain_prec = 1.f;</w:t>
      </w:r>
    </w:p>
    <w:p w14:paraId="5A7DDD9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29AB48D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2B164F8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-494,7 +494,6 @@</w:t>
      </w:r>
    </w:p>
    <w:p w14:paraId="11F5A55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17D4D66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st-&gt;prev_old_bfi = 0;</w:t>
      </w:r>
    </w:p>
    <w:p w14:paraId="5B31A7B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AFC458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st-&gt;nbLostCmpt = 0;</w:t>
      </w:r>
    </w:p>
    <w:p w14:paraId="5B04971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st-&gt;noise_filling_index = 0;</w:t>
      </w:r>
    </w:p>
    <w:p w14:paraId="5A257D5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B47261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mvr2r(st-&gt;lsf_old, st-&gt;lsf_adaptive_mean, M);</w:t>
      </w:r>
    </w:p>
    <w:p w14:paraId="238DEB6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26443-g10/c-code/lib_dec/dec_LPD.c 26443-g20/c-code/lib_dec/dec_LPD.c</w:t>
      </w:r>
    </w:p>
    <w:p w14:paraId="168C58D6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--- 26443-g10/c-code/lib_dec/dec_LPD.c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16:37:17.000000000 +0200</w:t>
      </w:r>
    </w:p>
    <w:p w14:paraId="2138C6BC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+++ 26443-g20/c-code/lib_dec/dec_LPD.c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16:45:24.575502000 +0200</w:t>
      </w:r>
    </w:p>
    <w:p w14:paraId="1A2CEE98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@@ -122,7 +122,7 @@</w:t>
      </w:r>
    </w:p>
    <w:p w14:paraId="48C9FDF5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        tcx_last_overlap_mode = st-&gt;tcx_cfg.tcx_last_overlap_mode;</w:t>
      </w:r>
    </w:p>
    <w:p w14:paraId="08207773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l-NL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        </w:t>
      </w:r>
      <w:r w:rsidRPr="005A7DCC">
        <w:rPr>
          <w:rFonts w:ascii="Courier New" w:hAnsi="Courier New" w:cs="Courier New"/>
          <w:noProof/>
          <w:sz w:val="18"/>
          <w:szCs w:val="18"/>
          <w:lang w:val="nl-NL"/>
        </w:rPr>
        <w:t>tcx_current_overlap_mode = st-&gt;tcx_cfg.tcx_curr_overlap_mode;</w:t>
      </w:r>
    </w:p>
    <w:p w14:paraId="60932947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l-NL"/>
        </w:rPr>
      </w:pPr>
      <w:r w:rsidRPr="005A7DCC">
        <w:rPr>
          <w:rFonts w:ascii="Courier New" w:hAnsi="Courier New" w:cs="Courier New"/>
          <w:noProof/>
          <w:sz w:val="18"/>
          <w:szCs w:val="18"/>
          <w:lang w:val="nl-NL"/>
        </w:rPr>
        <w:t xml:space="preserve"> </w:t>
      </w:r>
    </w:p>
    <w:p w14:paraId="08A372F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dec_prm( &amp;(st-&gt;core), &amp;(st-&gt;last_core), coder_type, param, param_lpc, total_nbbits, st, L_frame, bitsRead );</w:t>
      </w:r>
    </w:p>
    <w:p w14:paraId="017E565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dec_prm( coder_type, param, param_lpc, total_nbbits, st, L_frame, bitsRead );</w:t>
      </w:r>
    </w:p>
    <w:p w14:paraId="66C2C43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8EF04F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if(!st-&gt;rate_switching_init &amp;&amp; (st-&gt;last_codec_mode) == MODE2 &amp;&amp; st-&gt;BER_detect)</w:t>
      </w:r>
    </w:p>
    <w:p w14:paraId="649E74D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2DF602C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-142,7 +142,7 @@</w:t>
      </w:r>
    </w:p>
    <w:p w14:paraId="51D6350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21BC72F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if( st-&gt;use_partial_copy &amp;&amp; st-&gt;rf_frame_type &gt;= RF_TCXFD &amp;&amp; st-&gt;rf_frame_type &lt;= RF_TCXTD2 )</w:t>
      </w:r>
    </w:p>
    <w:p w14:paraId="5592E3B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7F35CA1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dec_prm( &amp;(st-&gt;core), &amp;(st-&gt;last_core), coder_type, param, param_lpc, total_nbbits, st, L_frame, bitsRead );</w:t>
      </w:r>
    </w:p>
    <w:p w14:paraId="4D97284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dec_prm( coder_type, param, param_lpc, total_nbbits, st, L_frame, bitsRead );</w:t>
      </w:r>
    </w:p>
    <w:p w14:paraId="3AF0132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271C0C0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A060CE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if( st-&gt;nbLostCmpt &gt; 1 )</w:t>
      </w:r>
    </w:p>
    <w:p w14:paraId="5529179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26443-g10/c-code/lib_dec/dec_prm.c 26443-g20/c-code/lib_dec/dec_prm.c</w:t>
      </w:r>
    </w:p>
    <w:p w14:paraId="247BAFE3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--- 26443-g10/c-code/lib_dec/dec_prm.c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16:37:10.000000000 +0200</w:t>
      </w:r>
    </w:p>
    <w:p w14:paraId="381766BD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+++ 26443-g20/c-code/lib_dec/dec_prm.c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16:45:24.494535000 +0200</w:t>
      </w:r>
    </w:p>
    <w:p w14:paraId="74CD413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-63,8 +63,6 @@</w:t>
      </w:r>
    </w:p>
    <w:p w14:paraId="014CC68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*-----------------------------------------------------------------*/</w:t>
      </w:r>
    </w:p>
    <w:p w14:paraId="7969358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437925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void dec_prm(</w:t>
      </w:r>
    </w:p>
    <w:p w14:paraId="72F653F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short *core,            /* o : current frame mode               */</w:t>
      </w:r>
    </w:p>
    <w:p w14:paraId="6EFF4F2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short *last_core,       /* o : last frame mode                  */</w:t>
      </w:r>
    </w:p>
    <w:p w14:paraId="538CFFF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short *coder_type,      /* o : coder type                       */</w:t>
      </w:r>
    </w:p>
    <w:p w14:paraId="63444407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</w:t>
      </w:r>
      <w:r w:rsidRPr="005A7DCC">
        <w:rPr>
          <w:rFonts w:ascii="Courier New" w:hAnsi="Courier New" w:cs="Courier New"/>
          <w:noProof/>
          <w:sz w:val="18"/>
          <w:szCs w:val="18"/>
          <w:lang w:val="pt-BR"/>
        </w:rPr>
        <w:t>int param[],            /* o : decoded parameters               */</w:t>
      </w:r>
    </w:p>
    <w:p w14:paraId="4CF29B35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A7DCC">
        <w:rPr>
          <w:rFonts w:ascii="Courier New" w:hAnsi="Courier New" w:cs="Courier New"/>
          <w:noProof/>
          <w:sz w:val="18"/>
          <w:szCs w:val="18"/>
          <w:lang w:val="pt-BR"/>
        </w:rPr>
        <w:t xml:space="preserve">     int param_lpc[],        /* o : LPC parameters                   */</w:t>
      </w:r>
    </w:p>
    <w:p w14:paraId="123911DB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@@ -149,8 +147,7 @@</w:t>
      </w:r>
    </w:p>
    <w:p w14:paraId="326EAA9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    /* Modes (ACE_GC, ACE_UC, TCX20, TCX10...) 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*/</w:t>
      </w:r>
    </w:p>
    <w:p w14:paraId="5A9441B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if ( st-&gt;tcxonly )</w:t>
      </w:r>
    </w:p>
    <w:p w14:paraId="04AB07C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3055B9B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tmp = get_next_indice(st, 1);</w:t>
      </w:r>
    </w:p>
    <w:p w14:paraId="63C1FD8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*core = tmp+1;</w:t>
      </w:r>
    </w:p>
    <w:p w14:paraId="2427839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st-&gt;core = get_next_indice(st, 1) + 1;</w:t>
      </w:r>
    </w:p>
    <w:p w14:paraId="1AF06BD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465AFC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ind = get_next_indice(st, 2);</w:t>
      </w:r>
    </w:p>
    <w:p w14:paraId="1C14761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st-&gt;clas_dec = ONSET;</w:t>
      </w:r>
    </w:p>
    <w:p w14:paraId="5803880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-181,7 +178,7 @@</w:t>
      </w:r>
    </w:p>
    <w:p w14:paraId="1A856FE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 (st-&gt;mdct_sw == MODE1)</w:t>
      </w:r>
    </w:p>
    <w:p w14:paraId="0C23773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47A25C7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/* 2 bits instead of 3 as TCX is already signaled */</w:t>
      </w:r>
    </w:p>
    <w:p w14:paraId="3AC1298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*core = TCX_20_CORE;</w:t>
      </w:r>
    </w:p>
    <w:p w14:paraId="1F61F42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st-&gt;core = TCX_20_CORE;</w:t>
      </w:r>
    </w:p>
    <w:p w14:paraId="0BE0888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st-&gt;tcx_cfg.coder_type = get_next_indice(st, 2);</w:t>
      </w:r>
    </w:p>
    <w:p w14:paraId="3FE1C53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*coder_type = st-&gt;tcx_cfg.coder_type;</w:t>
      </w:r>
    </w:p>
    <w:p w14:paraId="535858C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7F51A24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-193,13 +190,13 @@</w:t>
      </w:r>
    </w:p>
    <w:p w14:paraId="79CC5B0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{</w:t>
      </w:r>
    </w:p>
    <w:p w14:paraId="2FCD33E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tmp = get_next_indice(st, 3);</w:t>
      </w:r>
    </w:p>
    <w:p w14:paraId="6E4BD67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assert(!(tmp &amp; 4) || !"HQ_CORE encountered in dec_prm");</w:t>
      </w:r>
    </w:p>
    <w:p w14:paraId="6E70698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    *core = TCX_20_CORE;</w:t>
      </w:r>
    </w:p>
    <w:p w14:paraId="698C498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st-&gt;core = TCX_20_CORE;</w:t>
      </w:r>
    </w:p>
    <w:p w14:paraId="45ED03B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st-&gt;tcx_cfg.coder_type = tmp;</w:t>
      </w:r>
    </w:p>
    <w:p w14:paraId="30B4C7F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*coder_type = st-&gt;tcx_cfg.coder_type;</w:t>
      </w:r>
    </w:p>
    <w:p w14:paraId="22674C6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}</w:t>
      </w:r>
    </w:p>
    <w:p w14:paraId="6FEBF6A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else /* ACELP */</w:t>
      </w:r>
    </w:p>
    <w:p w14:paraId="4A62EEB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{</w:t>
      </w:r>
    </w:p>
    <w:p w14:paraId="506DA2C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    *core = ACELP_CORE;</w:t>
      </w:r>
    </w:p>
    <w:p w14:paraId="190B59A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st-&gt;core = ACELP_CORE;</w:t>
      </w:r>
    </w:p>
    <w:p w14:paraId="637B4AE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*coder_type = get_next_indice(st, 2);</w:t>
      </w:r>
    </w:p>
    <w:p w14:paraId="0BF6A8E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}</w:t>
      </w:r>
    </w:p>
    <w:p w14:paraId="10BAD6A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6ACA712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-212,11 +209,11 @@</w:t>
      </w:r>
    </w:p>
    <w:p w14:paraId="7362E75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tmp = get_next_indice(st, 1);</w:t>
      </w:r>
    </w:p>
    <w:p w14:paraId="3452B5A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if(tmp == 0)</w:t>
      </w:r>
    </w:p>
    <w:p w14:paraId="64106E0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{</w:t>
      </w:r>
    </w:p>
    <w:p w14:paraId="655B28D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            *core = ACELP_CORE;</w:t>
      </w:r>
    </w:p>
    <w:p w14:paraId="753A8F7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st-&gt;core = ACELP_CORE;</w:t>
      </w:r>
    </w:p>
    <w:p w14:paraId="629E3CB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}</w:t>
      </w:r>
    </w:p>
    <w:p w14:paraId="6B8B2D5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else</w:t>
      </w:r>
    </w:p>
    <w:p w14:paraId="555730A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{</w:t>
      </w:r>
    </w:p>
    <w:p w14:paraId="0CF3678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            *core = TCX_20_CORE;</w:t>
      </w:r>
    </w:p>
    <w:p w14:paraId="70D7FB4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st-&gt;core = TCX_20_CORE;</w:t>
      </w:r>
    </w:p>
    <w:p w14:paraId="28D01DC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    st-&gt;tcx_cfg.coder_type = *coder_type;</w:t>
      </w:r>
    </w:p>
    <w:p w14:paraId="5313115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}</w:t>
      </w:r>
    </w:p>
    <w:p w14:paraId="1D8C28D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}</w:t>
      </w:r>
    </w:p>
    <w:p w14:paraId="2507A6D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-226,12 +223,12 @@</w:t>
      </w:r>
    </w:p>
    <w:p w14:paraId="3198145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tmp = get_next_indice(st, 3);</w:t>
      </w:r>
    </w:p>
    <w:p w14:paraId="32513B1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if( tmp &lt; ACELP_MODE_MAX )</w:t>
      </w:r>
    </w:p>
    <w:p w14:paraId="7154303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{</w:t>
      </w:r>
    </w:p>
    <w:p w14:paraId="45CA0EB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        *core = ACELP_CORE;</w:t>
      </w:r>
    </w:p>
    <w:p w14:paraId="73A4260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st-&gt;core = ACELP_CORE;</w:t>
      </w:r>
    </w:p>
    <w:p w14:paraId="7B53AB5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*coder_type = tmp;</w:t>
      </w:r>
    </w:p>
    <w:p w14:paraId="53E0151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}</w:t>
      </w:r>
    </w:p>
    <w:p w14:paraId="56953AD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else</w:t>
      </w:r>
    </w:p>
    <w:p w14:paraId="36001CA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{</w:t>
      </w:r>
    </w:p>
    <w:p w14:paraId="3D573F5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        *core = TCX_20_CORE;</w:t>
      </w:r>
    </w:p>
    <w:p w14:paraId="57264AF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st-&gt;core = TCX_20_CORE;</w:t>
      </w:r>
    </w:p>
    <w:p w14:paraId="7317D04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st-&gt;tcx_cfg.coder_type = tmp-ACELP_MODE_MAX;</w:t>
      </w:r>
    </w:p>
    <w:p w14:paraId="739F3EF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*coder_type = st-&gt;tcx_cfg.coder_type;</w:t>
      </w:r>
    </w:p>
    <w:p w14:paraId="3F3F62A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}</w:t>
      </w:r>
    </w:p>
    <w:p w14:paraId="7DB92B5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-239,7 +236,7 @@</w:t>
      </w:r>
    </w:p>
    <w:p w14:paraId="43C06DB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483CE50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632C4E6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5C8E37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if( st-&gt;igf &amp;&amp; *core == ACELP_CORE )</w:t>
      </w:r>
    </w:p>
    <w:p w14:paraId="76CA42F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if( st-&gt;igf &amp;&amp; st-&gt;core == ACELP_CORE )</w:t>
      </w:r>
    </w:p>
    <w:p w14:paraId="4877BA3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342F007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st-&gt;bits_frame_core -= get_tbe_bits(st-&gt;total_brate, st-&gt;bwidth, st-&gt;rf_flag );</w:t>
      </w:r>
    </w:p>
    <w:p w14:paraId="0A32533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47B01BD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-268,19 +265,27 @@</w:t>
      </w:r>
    </w:p>
    <w:p w14:paraId="4A29927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37E4233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627BBD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Decode previous mode for error concealment */</w:t>
      </w:r>
    </w:p>
    <w:p w14:paraId="7D5EE0A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if( !(*core==0 &amp;&amp; st-&gt;tcx_cfg.lfacNext&lt;=0) &amp;&amp; !st-&gt;use_partial_copy )</w:t>
      </w:r>
    </w:p>
    <w:p w14:paraId="3BDE536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if( !(st-&gt;core == ACELP_CORE &amp;&amp; st-&gt;tcx_cfg.lfacNext&lt;=0) &amp;&amp; !st-&gt;use_partial_copy )</w:t>
      </w:r>
    </w:p>
    <w:p w14:paraId="5B33126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5155CDC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tmp = get_next_indice(st, 1);</w:t>
      </w:r>
    </w:p>
    <w:p w14:paraId="63C4861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*last_core = tmp;</w:t>
      </w:r>
    </w:p>
    <w:p w14:paraId="0558F3A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st-&gt;last_core_bs = get_next_indice(st, 1);</w:t>
      </w:r>
    </w:p>
    <w:p w14:paraId="40890D1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4C7EBA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/*for TCX 10 force last_core to be TCX since ACELP as previous core is forbidden*/</w:t>
      </w:r>
    </w:p>
    <w:p w14:paraId="64A7ECE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if(*core==TCX_10_CORE)</w:t>
      </w:r>
    </w:p>
    <w:p w14:paraId="19397E6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+        /* </w:t>
      </w:r>
    </w:p>
    <w:p w14:paraId="4DB3906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need to introduce special error handling for lost transition frames from CNG:</w:t>
      </w:r>
    </w:p>
    <w:p w14:paraId="7CB8C9B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in such cases, the bitstream reader continues with CNG, setting bfi = 0, total_brate = 0</w:t>
      </w:r>
    </w:p>
    <w:p w14:paraId="581E5D3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+           this might result in a not matching last_core transmitted in the BS - we should use this </w:t>
      </w:r>
    </w:p>
    <w:p w14:paraId="1FEA358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+           only for interpreting the bitstream and re-use the internal state for the proper </w:t>
      </w:r>
    </w:p>
    <w:p w14:paraId="7714919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transition handling; still, for voiced onsets rather stick to wrong windowing...</w:t>
      </w:r>
    </w:p>
    <w:p w14:paraId="6B2289B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*/</w:t>
      </w:r>
    </w:p>
    <w:p w14:paraId="2709804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if( (!((st-&gt;last_total_brate == 0) &amp;&amp; (st-&gt;clas_dec != VOICED_CLAS))) &amp;&amp; (st-&gt;last_core_bs != st-&gt;last_core) )</w:t>
      </w:r>
    </w:p>
    <w:p w14:paraId="328A0A9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74C4250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*last_core = 1;</w:t>
      </w:r>
    </w:p>
    <w:p w14:paraId="23CE75C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st-&gt;last_core = st-&gt;last_core_bs;</w:t>
      </w:r>
    </w:p>
    <w:p w14:paraId="42886E1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06F34CC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if((st-&gt;prev_bfi == 0) &amp;&amp; (st-&gt;last_core != *last_core))</w:t>
      </w:r>
    </w:p>
    <w:p w14:paraId="3ED6516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EFCC83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/* for TCX 10 force last_core to be TCX since ACELP as previous core is forbidden */</w:t>
      </w:r>
    </w:p>
    <w:p w14:paraId="02998E8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if(st-&gt;core == TCX_10_CORE)</w:t>
      </w:r>
    </w:p>
    <w:p w14:paraId="57FD420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29DC06B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st-&gt;BER_detect = 1;</w:t>
      </w:r>
    </w:p>
    <w:p w14:paraId="78F9FC4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st-&gt;last_core = TCX_20_CORE;</w:t>
      </w:r>
    </w:p>
    <w:p w14:paraId="29504EA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+            st-&gt;last_core_bs = TCX_20_CORE;            </w:t>
      </w:r>
    </w:p>
    <w:p w14:paraId="08E5C66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71F9AC5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1256868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C732CE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-297,15 +302,15 @@</w:t>
      </w:r>
    </w:p>
    <w:p w14:paraId="098D6CB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int overlap_code;</w:t>
      </w:r>
    </w:p>
    <w:p w14:paraId="118F513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22B641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Set the last overlap mode based on the previous and current frame type and coded overlap mode */</w:t>
      </w:r>
    </w:p>
    <w:p w14:paraId="15AB167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 ((*last_core == ACELP_CORE) || (*last_core == AMR_WB_CORE))</w:t>
      </w:r>
    </w:p>
    <w:p w14:paraId="5F8A1D8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 ((st-&gt;last_core == ACELP_CORE) || (st-&gt;last_core == AMR_WB_CORE))</w:t>
      </w:r>
    </w:p>
    <w:p w14:paraId="509BFB1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0AFC97E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st-&gt;tcx_cfg.tcx_last_overlap_mode = TRANSITION_OVERLAP;</w:t>
      </w:r>
    </w:p>
    <w:p w14:paraId="175BED4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3CAB9D4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else if ((*core == TCX_10_CORE) &amp;&amp; (st-&gt;tcx_cfg.tcx_curr_overlap_mode == ALDO_WINDOW))</w:t>
      </w:r>
    </w:p>
    <w:p w14:paraId="1EBCB13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else if ((st-&gt;core == TCX_10_CORE) &amp;&amp; (st-&gt;tcx_cfg.tcx_curr_overlap_mode == ALDO_WINDOW))</w:t>
      </w:r>
    </w:p>
    <w:p w14:paraId="47E836D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328CD37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st-&gt;tcx_cfg.tcx_last_overlap_mode = FULL_OVERLAP;</w:t>
      </w:r>
    </w:p>
    <w:p w14:paraId="5F992B4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121E6C0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else if ((*core != TCX_10_CORE) &amp;&amp; (st-&gt;tcx_cfg.tcx_curr_overlap_mode == FULL_OVERLAP))</w:t>
      </w:r>
    </w:p>
    <w:p w14:paraId="34243B7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else if ((st-&gt;core != TCX_10_CORE) &amp;&amp; (st-&gt;tcx_cfg.tcx_curr_overlap_mode == FULL_OVERLAP))</w:t>
      </w:r>
    </w:p>
    <w:p w14:paraId="6D09162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10A471B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st-&gt;tcx_cfg.tcx_last_overlap_mode = ALDO_WINDOW;</w:t>
      </w:r>
    </w:p>
    <w:p w14:paraId="0FAAA01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1FCC77D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-317,7 +322,7 @@</w:t>
      </w:r>
    </w:p>
    <w:p w14:paraId="021D17C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Set the current overlap mode based on the current frame type and coded overlap mode */</w:t>
      </w:r>
    </w:p>
    <w:p w14:paraId="3126873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st-&gt;tcx_cfg.tcx_curr_overlap_mode = ALDO_WINDOW;</w:t>
      </w:r>
    </w:p>
    <w:p w14:paraId="2E1CF80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8633EB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if( *core != ACELP_CORE )</w:t>
      </w:r>
    </w:p>
    <w:p w14:paraId="0269D21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if( st-&gt;core != ACELP_CORE )</w:t>
      </w:r>
    </w:p>
    <w:p w14:paraId="30AD8D8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0D1A5CD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overlap_code = 0;</w:t>
      </w:r>
    </w:p>
    <w:p w14:paraId="47687FD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if (get_next_indice(st, 1))</w:t>
      </w:r>
    </w:p>
    <w:p w14:paraId="0EFC5B5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-328,15 +333,14 @@</w:t>
      </w:r>
    </w:p>
    <w:p w14:paraId="0249712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st-&gt;tcx_cfg.tcx_curr_overlap_mode = overlap_code;</w:t>
      </w:r>
    </w:p>
    <w:p w14:paraId="5686966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444878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/*TCX10 : always symmetric windows*/</w:t>
      </w:r>
    </w:p>
    <w:p w14:paraId="540EE5B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if ((*core == TCX_20_CORE) &amp;&amp; (overlap_code == 0) &amp;&amp;</w:t>
      </w:r>
    </w:p>
    <w:p w14:paraId="5A8F310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    (*last_core != ACELP_CORE) &amp;&amp; (*last_core != AMR_WB_CORE))</w:t>
      </w:r>
    </w:p>
    <w:p w14:paraId="42590FC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if ((st-&gt;core == TCX_20_CORE) &amp;&amp; (overlap_code == 0) &amp;&amp; (st-&gt;last_core != ACELP_CORE) &amp;&amp; (st-&gt;last_core != AMR_WB_CORE))</w:t>
      </w:r>
    </w:p>
    <w:p w14:paraId="6DBEC8D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4B2AC20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st-&gt;tcx_cfg.tcx_curr_overlap_mode = ALDO_WINDOW;</w:t>
      </w:r>
    </w:p>
    <w:p w14:paraId="426196A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34DE3D6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4CE7122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7B04BA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if( st-&gt;enableGplc )</w:t>
      </w:r>
    </w:p>
    <w:p w14:paraId="2153AF5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/* SIDE INFO. DECODING */</w:t>
      </w:r>
    </w:p>
    <w:p w14:paraId="227B979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if( st-&gt;enableGplc )</w:t>
      </w:r>
    </w:p>
    <w:p w14:paraId="7A73720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39E9EE7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short pitchDiff;</w:t>
      </w:r>
    </w:p>
    <w:p w14:paraId="5E6D9A4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short bits_per_subfr, search_range;</w:t>
      </w:r>
    </w:p>
    <w:p w14:paraId="2DC564B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-362,7 +366,7 @@</w:t>
      </w:r>
    </w:p>
    <w:p w14:paraId="08B5E48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50BCD6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if( st-&gt;dec_glr )</w:t>
      </w:r>
    </w:p>
    <w:p w14:paraId="70D4C10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2CFD77F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if( *core == ACELP_CORE )</w:t>
      </w:r>
    </w:p>
    <w:p w14:paraId="12EF291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if( st-&gt;core == ACELP_CORE )</w:t>
      </w:r>
    </w:p>
    <w:p w14:paraId="7C08880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6E57A6F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st-&gt;dec_glr_idx = get_next_indice(st, G_LPC_RECOVERY_BITS);</w:t>
      </w:r>
    </w:p>
    <w:p w14:paraId="33AC7E7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7B7D3C8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-390,7 +394,7 @@</w:t>
      </w:r>
    </w:p>
    <w:p w14:paraId="0E87ECF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if( st-&gt;use_partial_copy == 0 )</w:t>
      </w:r>
    </w:p>
    <w:p w14:paraId="0F99DAF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1C7190B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Number of sets of LPC parameters (does not include mid-lpc) */</w:t>
      </w:r>
    </w:p>
    <w:p w14:paraId="4BC9A0A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 ( st-&gt;tcxonly==0 || *core &lt; TCX_10_CORE )</w:t>
      </w:r>
    </w:p>
    <w:p w14:paraId="1125479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 ( st-&gt;tcxonly==0 || st-&gt;core &lt; TCX_10_CORE )</w:t>
      </w:r>
    </w:p>
    <w:p w14:paraId="5E39322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5346772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st-&gt;numlpc = 1;</w:t>
      </w:r>
    </w:p>
    <w:p w14:paraId="51571E9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163C680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-400,7 +404,7 @@</w:t>
      </w:r>
    </w:p>
    <w:p w14:paraId="266EEB9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0850078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13D5E1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Decode LPC parameters */</w:t>
      </w:r>
    </w:p>
    <w:p w14:paraId="2A4FA45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if( st-&gt;enableTcxLpc &amp;&amp; *core != ACELP_CORE )</w:t>
      </w:r>
    </w:p>
    <w:p w14:paraId="4C5FC35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if( st-&gt;enableTcxLpc &amp;&amp; st-&gt;core != ACELP_CORE )</w:t>
      </w:r>
    </w:p>
    <w:p w14:paraId="10D4E47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524E5A5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int tcx_lpc_cdk;</w:t>
      </w:r>
    </w:p>
    <w:p w14:paraId="22EC87A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tcx_lpc_cdk = tcxlpc_get_cdk( *coder_type );</w:t>
      </w:r>
    </w:p>
    <w:p w14:paraId="671D1FE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-414,13 +418,13 @@</w:t>
      </w:r>
    </w:p>
    <w:p w14:paraId="635CF17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7FA9918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else if( st-&gt;lpcQuantization == 1 )</w:t>
      </w:r>
    </w:p>
    <w:p w14:paraId="274062E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6C1DF0D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if(st-&gt;sr_core == 16000 &amp;&amp; *coder_type == VOICED &amp;&amp; *core == ACELP_CORE)</w:t>
      </w:r>
    </w:p>
    <w:p w14:paraId="53AD03D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if(st-&gt;sr_core == 16000 &amp;&amp; *coder_type == VOICED &amp;&amp; st-&gt;core == ACELP_CORE)</w:t>
      </w:r>
    </w:p>
    <w:p w14:paraId="2F78BDF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{</w:t>
      </w:r>
    </w:p>
    <w:p w14:paraId="461BD64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lsf_bctcvq_decprm(st, param_lpc);</w:t>
      </w:r>
    </w:p>
    <w:p w14:paraId="34F7B10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}</w:t>
      </w:r>
    </w:p>
    <w:p w14:paraId="1D4EB6C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else</w:t>
      </w:r>
    </w:p>
    <w:p w14:paraId="6FC6BF5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{</w:t>
      </w:r>
    </w:p>
    <w:p w14:paraId="36A75EA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    lsf_msvq_ma_decprm( st, param_lpc, *core, *coder_type, st-&gt;acelp_cfg.midLpc, st-&gt;narrowBand, st-&gt;sr_core );</w:t>
      </w:r>
    </w:p>
    <w:p w14:paraId="4DE6CB7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lsf_msvq_ma_decprm( st, param_lpc, st-&gt;core, *coder_type, st-&gt;acelp_cfg.midLpc, st-&gt;narrowBand, st-&gt;sr_core );</w:t>
      </w:r>
    </w:p>
    <w:p w14:paraId="2A1860C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}</w:t>
      </w:r>
    </w:p>
    <w:p w14:paraId="0446B11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27050C5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else</w:t>
      </w:r>
    </w:p>
    <w:p w14:paraId="07B7FE1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-454,7 +458,7 @@</w:t>
      </w:r>
    </w:p>
    <w:p w14:paraId="389A811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* ACELP</w:t>
      </w:r>
    </w:p>
    <w:p w14:paraId="1A56D13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*--------------------------------------------------------------------------------*/</w:t>
      </w:r>
    </w:p>
    <w:p w14:paraId="0FA58CA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D12337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if( *core == ACELP_CORE &amp;&amp; st-&gt;use_partial_copy == 0 )</w:t>
      </w:r>
    </w:p>
    <w:p w14:paraId="1E4E4B8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if( st-&gt;core == ACELP_CORE &amp;&amp; st-&gt;use_partial_copy == 0 )</w:t>
      </w:r>
    </w:p>
    <w:p w14:paraId="3CB4635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6F52FC2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Target Bits */</w:t>
      </w:r>
    </w:p>
    <w:p w14:paraId="5D9F78C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9E9F8D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-612,7 +616,7 @@</w:t>
      </w:r>
    </w:p>
    <w:p w14:paraId="2FFCE61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* TCX20</w:t>
      </w:r>
    </w:p>
    <w:p w14:paraId="1413D5D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*--------------------------------------------------------------------------------*/</w:t>
      </w:r>
    </w:p>
    <w:p w14:paraId="57FFC95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ADBCA7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if( *core == TCX_20_CORE &amp;&amp; st-&gt;use_partial_copy == 0 )</w:t>
      </w:r>
    </w:p>
    <w:p w14:paraId="2CF362D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if( st-&gt;core == TCX_20_CORE &amp;&amp; st-&gt;use_partial_copy == 0 )</w:t>
      </w:r>
    </w:p>
    <w:p w14:paraId="1022C41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20CA84B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flag_ctx_hm = 0;</w:t>
      </w:r>
    </w:p>
    <w:p w14:paraId="14526E2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95953F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-653,7 +657,7 @@</w:t>
      </w:r>
    </w:p>
    <w:p w14:paraId="32F71D9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lg = L_frame;</w:t>
      </w:r>
    </w:p>
    <w:p w14:paraId="4D373B8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lgFB = st-&gt;tcx_cfg.tcx_coded_lines;</w:t>
      </w:r>
    </w:p>
    <w:p w14:paraId="5AF314F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A79062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if( *last_core == ACELP_CORE )</w:t>
      </w:r>
    </w:p>
    <w:p w14:paraId="4FEEC52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if( st-&gt;last_core_bs == ACELP_CORE )</w:t>
      </w:r>
    </w:p>
    <w:p w14:paraId="160DB2E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2695CE1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/* ACE-&gt;TCX transition */</w:t>
      </w:r>
    </w:p>
    <w:p w14:paraId="5C1037B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lg += st-&gt;tcx_cfg.tcx_offset;</w:t>
      </w:r>
    </w:p>
    <w:p w14:paraId="7535A4B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-671,7 +675,7 @@</w:t>
      </w:r>
    </w:p>
    <w:p w14:paraId="25FD06C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6F8E0C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if( st-&gt;tcx_cfg.fIsTNSAllowed )</w:t>
      </w:r>
    </w:p>
    <w:p w14:paraId="44D3CA6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0C09579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SetTnsConfig(&amp;st-&gt;tcx_cfg, 1, *last_core == ACELP_CORE);</w:t>
      </w:r>
    </w:p>
    <w:p w14:paraId="5D722B3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SetTnsConfig(&amp;st-&gt;tcx_cfg, 1, st-&gt;last_core_bs == ACELP_CORE);</w:t>
      </w:r>
    </w:p>
    <w:p w14:paraId="7FF01A3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92AB64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ReadTnsData(st-&gt;tcx_cfg.pCurrentTnsConfig, st, &amp;nTnsBits, prm+j, &amp;nTnsParams);</w:t>
      </w:r>
    </w:p>
    <w:p w14:paraId="369EA24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EC415E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-680,7 +684,7 @@</w:t>
      </w:r>
    </w:p>
    <w:p w14:paraId="4389C4F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755330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hm_size = (int)(2.0f*st-&gt;TcxBandwidth*(float)lg);</w:t>
      </w:r>
    </w:p>
    <w:p w14:paraId="3A939FC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C66A33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if( st-&gt;tcx_lpc_shaped_ari &amp;&amp; *last_core != ACELP_CORE)</w:t>
      </w:r>
    </w:p>
    <w:p w14:paraId="1891293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if( st-&gt;tcx_lpc_shaped_ari &amp;&amp; st-&gt;last_core_bs != ACELP_CORE)</w:t>
      </w:r>
    </w:p>
    <w:p w14:paraId="13E7C6F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3DC9390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dec_prm_hm(st, &amp;prm[j], hm_size );</w:t>
      </w:r>
    </w:p>
    <w:p w14:paraId="6B9E14C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2A8F7EC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-688,7 +692,7 @@</w:t>
      </w:r>
    </w:p>
    <w:p w14:paraId="5DFEFDD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nbits_tcx = ( st-&gt;bits_frame_core -  (st-&gt;next_bit_pos - start_bit_pos) );</w:t>
      </w:r>
    </w:p>
    <w:p w14:paraId="1A5D1CB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1244D4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/*Context HM flag*/</w:t>
      </w:r>
    </w:p>
    <w:p w14:paraId="68B4CB9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 ( st-&gt;tcx_cfg.ctx_hm &amp;&amp; (*last_core != ACELP_CORE) )</w:t>
      </w:r>
    </w:p>
    <w:p w14:paraId="7AF27DC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 ( st-&gt;tcx_cfg.ctx_hm &amp;&amp; (st-&gt;last_core_bs != ACELP_CORE) )</w:t>
      </w:r>
    </w:p>
    <w:p w14:paraId="43D0032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1E15AA2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prm[j] = get_next_indice(st, 1);</w:t>
      </w:r>
    </w:p>
    <w:p w14:paraId="402CD8A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nbits_tcx--;</w:t>
      </w:r>
    </w:p>
    <w:p w14:paraId="13816E7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-714,9 +718,10 @@</w:t>
      </w:r>
    </w:p>
    <w:p w14:paraId="6778A51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 (st-&gt;igf)</w:t>
      </w:r>
    </w:p>
    <w:p w14:paraId="1A629B4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53ECD66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n = st-&gt;next_bit_pos;</w:t>
      </w:r>
    </w:p>
    <w:p w14:paraId="3FEA09C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IGFDecReadLevel( &amp;st-&gt;hIGFDec, st, (st-&gt;last_core == ACELP_CORE)?IGF_GRID_LB_TRAN:IGF_GRID_LB_NORM, 1 );</w:t>
      </w:r>
    </w:p>
    <w:p w14:paraId="1086FC4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58809F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IGFDecReadData( &amp;st-&gt;hIGFDec, st, (st-&gt;last_core == ACELP_CORE)?IGF_GRID_LB_TRAN:IGF_GRID_LB_NORM, 1 );</w:t>
      </w:r>
    </w:p>
    <w:p w14:paraId="6EF396C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IGFDecReadLevel( &amp;st-&gt;hIGFDec, st, (st-&gt;last_core_bs == ACELP_CORE)?IGF_GRID_LB_TRAN:IGF_GRID_LB_NORM, 1 );</w:t>
      </w:r>
    </w:p>
    <w:p w14:paraId="11EC642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4CA080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IGFDecReadData( &amp;st-&gt;hIGFDec, st, (st-&gt;last_core_bs == ACELP_CORE)?IGF_GRID_LB_TRAN:IGF_GRID_LB_NORM, 1 );</w:t>
      </w:r>
    </w:p>
    <w:p w14:paraId="45A1C2D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9BB851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nbits_tcx  -= (st-&gt;next_bit_pos - n);</w:t>
      </w:r>
    </w:p>
    <w:p w14:paraId="59EDDA4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14DB0F7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-803,7 +808,7 @@</w:t>
      </w:r>
    </w:p>
    <w:p w14:paraId="32EC000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* TCX10</w:t>
      </w:r>
    </w:p>
    <w:p w14:paraId="22C9B2D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*--------------------------------------------------------------------------------*/</w:t>
      </w:r>
    </w:p>
    <w:p w14:paraId="2EDE684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552350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if( *core == TCX_10_CORE )</w:t>
      </w:r>
    </w:p>
    <w:p w14:paraId="5DC9C00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if( st-&gt;core == TCX_10_CORE )</w:t>
      </w:r>
    </w:p>
    <w:p w14:paraId="1FD804D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3D3E661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int tcxltp_prm_0 = 0;</w:t>
      </w:r>
    </w:p>
    <w:p w14:paraId="1DDFBD8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int tcxltp_prm_1 = 0;</w:t>
      </w:r>
    </w:p>
    <w:p w14:paraId="2B77965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-877,9 +882,9 @@</w:t>
      </w:r>
    </w:p>
    <w:p w14:paraId="25CFC32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E7E7B7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5529AC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/* TCX spectral data */</w:t>
      </w:r>
    </w:p>
    <w:p w14:paraId="0D09BB3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lgFB = st-&gt;tcx_cfg.tcx_coded_lines &gt;&gt; 1;;</w:t>
      </w:r>
    </w:p>
    <w:p w14:paraId="4960C3F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lgFB = st-&gt;tcx_cfg.tcx_coded_lines &gt;&gt; 1;</w:t>
      </w:r>
    </w:p>
    <w:p w14:paraId="2049B18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62CF5C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if( k==0 &amp;&amp; *last_core == ACELP_CORE )</w:t>
      </w:r>
    </w:p>
    <w:p w14:paraId="45DE2D7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if( k==0 &amp;&amp; st-&gt;last_core_bs == ACELP_CORE )</w:t>
      </w:r>
    </w:p>
    <w:p w14:paraId="7783C57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153C254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/* ACE-&gt;TCX transition */</w:t>
      </w:r>
    </w:p>
    <w:p w14:paraId="3F6ED8C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lgFB += lgFB &gt;&gt; 1;</w:t>
      </w:r>
    </w:p>
    <w:p w14:paraId="1A7E344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-891,10 +896,11 @@</w:t>
      </w:r>
    </w:p>
    <w:p w14:paraId="76A8BBF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240F98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if( st-&gt;tcx_cfg.fIsTNSAllowed )</w:t>
      </w:r>
    </w:p>
    <w:p w14:paraId="51B2A73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4DC5884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if((*last_core == ACELP_CORE) &amp;&amp; (k == 0))</w:t>
      </w:r>
    </w:p>
    <w:p w14:paraId="2E0AC8F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if((st-&gt;last_core_bs == ACELP_CORE) &amp;&amp; (k == 0))</w:t>
      </w:r>
    </w:p>
    <w:p w14:paraId="6ECC812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{</w:t>
      </w:r>
    </w:p>
    <w:p w14:paraId="36836B5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st-&gt;BER_detect = 1;</w:t>
      </w:r>
    </w:p>
    <w:p w14:paraId="6AB9CF0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    *last_core = 1;</w:t>
      </w:r>
    </w:p>
    <w:p w14:paraId="75484B5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st-&gt;last_core = TCX_20_CORE;</w:t>
      </w:r>
    </w:p>
    <w:p w14:paraId="717FE00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st-&gt;last_core_bs = TCX_20_CORE;</w:t>
      </w:r>
    </w:p>
    <w:p w14:paraId="51C1B9F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}</w:t>
      </w:r>
    </w:p>
    <w:p w14:paraId="100821B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SetTnsConfig(&amp;st-&gt;tcx_cfg, 0, 0 /*(*last_core == ACELP_CORE) &amp;&amp; (k == 0)*/); /* lcm : tnsConfig[0][1] does not exist !!! */</w:t>
      </w:r>
    </w:p>
    <w:p w14:paraId="2301E29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A5E796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-909,7 +915,7 @@</w:t>
      </w:r>
    </w:p>
    <w:p w14:paraId="3564F16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nbits_tcx = (( st-&gt;bits_frame_core - bits_common - nbits_igf + 1 - k) &gt;&gt; 1 ) - ( (st-&gt;next_bit_pos - start_bit_pos) - nbits_tcx);</w:t>
      </w:r>
    </w:p>
    <w:p w14:paraId="7C8E266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465294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/*Context HM flag*/</w:t>
      </w:r>
    </w:p>
    <w:p w14:paraId="67ED17B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if( st-&gt;tcx_cfg.ctx_hm &amp;&amp; !(*last_core == ACELP_CORE &amp;&amp; k == 0) )</w:t>
      </w:r>
    </w:p>
    <w:p w14:paraId="0DB333E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if( st-&gt;tcx_cfg.ctx_hm &amp;&amp; !(st-&gt;last_core_bs == ACELP_CORE &amp;&amp; k == 0) )</w:t>
      </w:r>
    </w:p>
    <w:p w14:paraId="2EDBD54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4291D7E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prm[j] = get_next_indice(st, 1);</w:t>
      </w:r>
    </w:p>
    <w:p w14:paraId="70140A2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nbits_tcx--;</w:t>
      </w:r>
    </w:p>
    <w:p w14:paraId="4BD6B9E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26443-g10/c-code/lib_dec/dec_tcx.c 26443-g20/c-code/lib_dec/dec_tcx.c</w:t>
      </w:r>
    </w:p>
    <w:p w14:paraId="07A6F298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--- 26443-g10/c-code/lib_dec/dec_tcx.c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16:37:03.000000000 +0200</w:t>
      </w:r>
    </w:p>
    <w:p w14:paraId="2AB5679E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+++ 26443-g20/c-code/lib_dec/dec_tcx.c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16:45:24.498506000 +0200</w:t>
      </w:r>
    </w:p>
    <w:p w14:paraId="0C54ED4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-75,6 +75,7 @@</w:t>
      </w:r>
    </w:p>
    <w:p w14:paraId="3120285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int sum_word32;</w:t>
      </w:r>
    </w:p>
    <w:p w14:paraId="39B97AF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short temp_concealment_method = 0;      /* to avoid compilation warnings */</w:t>
      </w:r>
    </w:p>
    <w:p w14:paraId="1BAFF16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int infoIGFStartLine;</w:t>
      </w:r>
    </w:p>
    <w:p w14:paraId="47CD172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int L_spec_con;</w:t>
      </w:r>
    </w:p>
    <w:p w14:paraId="21FDC3A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F47B60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prm_target = (const int *)NULL;       /* just to suppress MSVC warnigs */</w:t>
      </w:r>
    </w:p>
    <w:p w14:paraId="1D1E4A7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E1C562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-88,6 +89,7 @@</w:t>
      </w:r>
    </w:p>
    <w:p w14:paraId="10211D1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overlapFB  = tcx_cfg-&gt;tcx_mdct_window_lengthFB;</w:t>
      </w:r>
    </w:p>
    <w:p w14:paraId="61659A7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tcx_offset = tcx_cfg-&gt;tcx_offset;</w:t>
      </w:r>
    </w:p>
    <w:p w14:paraId="11E3163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tcx_offsetFB = tcx_cfg-&gt;tcx_offsetFB;</w:t>
      </w:r>
    </w:p>
    <w:p w14:paraId="4FD890DA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  L_spec_con = L_spec;</w:t>
      </w:r>
    </w:p>
    <w:p w14:paraId="4239D69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 xml:space="preserve">     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gamma1     = st-&gt;gamma;</w:t>
      </w:r>
    </w:p>
    <w:p w14:paraId="3FEAE93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20225A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if (st-&gt;enableTcxLpc)</w:t>
      </w:r>
    </w:p>
    <w:p w14:paraId="176B010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-111,6 +113,7 @@</w:t>
      </w:r>
    </w:p>
    <w:p w14:paraId="7F1384C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tcx_offset = tcx_cfg-&gt;lfacNext;</w:t>
      </w:r>
    </w:p>
    <w:p w14:paraId="2ADA476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tcx_offsetFB = tcx_cfg-&gt;lfacNextFB;</w:t>
      </w:r>
    </w:p>
    <w:p w14:paraId="12F0E97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L_spec += st-&gt;tcx_cfg.tcx_coded_lines &gt;&gt; 2;</w:t>
      </w:r>
    </w:p>
    <w:p w14:paraId="3F387D6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L_spec_con += st-&gt;tcx_cfg.tcx_coded_lines &gt;&gt; 2;</w:t>
      </w:r>
    </w:p>
    <w:p w14:paraId="752F9AB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3E4FC84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15C25B0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else</w:t>
      </w:r>
    </w:p>
    <w:p w14:paraId="5C2AE73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-125,8 +128,7 @@</w:t>
      </w:r>
    </w:p>
    <w:p w14:paraId="74F53AB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/* if past frame is ACELP */</w:t>
      </w:r>
    </w:p>
    <w:p w14:paraId="7EDA637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L_frame = L_frame_glob + tcx_offset;</w:t>
      </w:r>
    </w:p>
    <w:p w14:paraId="1B27603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L_frameTCX = L_frameTCX_glob + tcx_offsetFB;</w:t>
      </w:r>
    </w:p>
    <w:p w14:paraId="50A2110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L_spec += st-&gt;tcx_cfg.tcx_coded_lines &gt;&gt; 2;</w:t>
      </w:r>
    </w:p>
    <w:p w14:paraId="7474934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37432B8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L_spec_con += st-&gt;tcx_cfg.tcx_coded_lines &gt;&gt; 2;</w:t>
      </w:r>
    </w:p>
    <w:p w14:paraId="26E9324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assert(tcx_cfg-&gt;lfacNext&lt;=0);</w:t>
      </w:r>
    </w:p>
    <w:p w14:paraId="5B39D68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L_frame     -= tcx_cfg-&gt;lfacNext;</w:t>
      </w:r>
    </w:p>
    <w:p w14:paraId="54E70C7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L_frameTCX  -= tcx_cfg-&gt;lfacNextFB;</w:t>
      </w:r>
    </w:p>
    <w:p w14:paraId="3ED6503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-144,6 +146,11 @@</w:t>
      </w:r>
    </w:p>
    <w:p w14:paraId="3ED0ABD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st-&gt;prev_widow_left_rect = 0;</w:t>
      </w:r>
    </w:p>
    <w:p w14:paraId="665D511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24FCAE1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CB017F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 ( frame_cnt == 0 &amp;&amp; (st-&gt;last_core_bs == ACELP_CORE) )</w:t>
      </w:r>
    </w:p>
    <w:p w14:paraId="5A94A75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13E38B9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L_spec += st-&gt;tcx_cfg.tcx_coded_lines &gt;&gt; 2;</w:t>
      </w:r>
    </w:p>
    <w:p w14:paraId="1B6E1BE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6A31722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5F4A74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st-&gt;L_frame_past = L_frame;</w:t>
      </w:r>
    </w:p>
    <w:p w14:paraId="15C1D3E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st-&gt;L_frameTCX_past = L_frameTCX;</w:t>
      </w:r>
    </w:p>
    <w:p w14:paraId="47EA92C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0D0E3BB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-223,7 +230,7 @@</w:t>
      </w:r>
    </w:p>
    <w:p w14:paraId="7616416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* Context HM                                                *</w:t>
      </w:r>
    </w:p>
    <w:p w14:paraId="4ED92A9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*-----------------------------------------------------------*/</w:t>
      </w:r>
    </w:p>
    <w:p w14:paraId="7C44F3C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C49B15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if(tcx_cfg-&gt;ctx_hm &amp;&amp; ( (st-&gt;last_core != ACELP_CORE) || (frame_cnt &gt; 0) ) )</w:t>
      </w:r>
    </w:p>
    <w:p w14:paraId="322688D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if(tcx_cfg-&gt;ctx_hm &amp;&amp; ( (st-&gt;last_core_bs != ACELP_CORE) || (frame_cnt &gt; 0) ) )</w:t>
      </w:r>
    </w:p>
    <w:p w14:paraId="0B5B84C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5101B1B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st-&gt;last_ctx_hm_enabled = prm_hm[0];</w:t>
      </w:r>
    </w:p>
    <w:p w14:paraId="490C8BA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015595E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-241,7 +248,7 @@</w:t>
      </w:r>
    </w:p>
    <w:p w14:paraId="4B638BE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prm_target = prm_sqQ;</w:t>
      </w:r>
    </w:p>
    <w:p w14:paraId="44FB6C2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prm_sqQ = prm_target + 1;</w:t>
      </w:r>
    </w:p>
    <w:p w14:paraId="7C71A2F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E857C1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tcx_arith_decode_envelope( x, L_frame, L_spec, st, coder_type, Aind, st-&gt;tcxltp_gain, *prm_target, prm_sqQ, st-&gt;last_core != ACELP_CORE,</w:t>
      </w:r>
    </w:p>
    <w:p w14:paraId="51F5D47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tcx_arith_decode_envelope( x, L_frame, L_spec, st, coder_type, Aind, st-&gt;tcxltp_gain, *prm_target, prm_sqQ, st-&gt;last_core_bs != ACELP_CORE,</w:t>
      </w:r>
    </w:p>
    <w:p w14:paraId="5EE4EB3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                   prm_hm, /* HM parameter area */ st-&gt;tcx_hm_LtpPitchLag, &amp;arith_bits, &amp;signaling_bits ,(st-&gt;bwidth &gt; WB)?1:0 );</w:t>
      </w:r>
    </w:p>
    <w:p w14:paraId="0F1F8A5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80B401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st-&gt;resQBits[frame_cnt] = *prm_target - arith_bits;</w:t>
      </w:r>
    </w:p>
    <w:p w14:paraId="72A772D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-267,6 +274,11 @@</w:t>
      </w:r>
    </w:p>
    <w:p w14:paraId="1CECDDC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604B59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  /* else of if tcx_cfg-&gt;ctx_hm */</w:t>
      </w:r>
    </w:p>
    <w:p w14:paraId="3DB758B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DD25B4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for( i=L_spec ; i &lt; L_spec_con; i++ )</w:t>
      </w:r>
    </w:p>
    <w:p w14:paraId="4A04E95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3977B48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x[i] = 0.0f;</w:t>
      </w:r>
    </w:p>
    <w:p w14:paraId="40563CD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4768159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F10F86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for( i=L_spec ; i &lt; max(L_frame, L_frameTCX); i++ )</w:t>
      </w:r>
    </w:p>
    <w:p w14:paraId="49166A4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7BF6E33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x[i] = 0.0f;</w:t>
      </w:r>
    </w:p>
    <w:p w14:paraId="4977267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26443-g10/c-code/lib_dec/er_dec_tcx.c 26443-g20/c-code/lib_dec/er_dec_tcx.c</w:t>
      </w:r>
    </w:p>
    <w:p w14:paraId="7B0AB44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--- 26443-g10/c-code/lib_dec/er_dec_tcx.c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16:37:16.000000000 +0200</w:t>
      </w:r>
    </w:p>
    <w:p w14:paraId="64B247C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+++ 26443-g20/c-code/lib_dec/er_dec_tcx.c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16:45:24.517518000 +0200</w:t>
      </w:r>
    </w:p>
    <w:p w14:paraId="26797F2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-414,7 +414,7 @@</w:t>
      </w:r>
    </w:p>
    <w:p w14:paraId="1E10DD4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0805D74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else if (!((st-&gt;last_good == UNVOICED_CLAS) || (st-&gt;last_good == UNVOICED_TRANSITION)))</w:t>
      </w:r>
    </w:p>
    <w:p w14:paraId="632029D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63F0EFC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gain_inov *= (1.1f- 0.75*st-&gt;lp_gainp);</w:t>
      </w:r>
    </w:p>
    <w:p w14:paraId="2D2C39C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gain_inov *= (1.1f - 0.75f * st-&gt;lp_gainp);</w:t>
      </w:r>
    </w:p>
    <w:p w14:paraId="14B16AE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755DD63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st-&gt;lp_gainp = alpha;</w:t>
      </w:r>
    </w:p>
    <w:p w14:paraId="2BEFB05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pt_exc = noise;            /* non-causal ringing of the FIR filter   */</w:t>
      </w:r>
    </w:p>
    <w:p w14:paraId="254D6BB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26443-g10/c-code/lib_dec/evs_dec.c 26443-g20/c-code/lib_dec/evs_dec.c</w:t>
      </w:r>
    </w:p>
    <w:p w14:paraId="2629874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--- 26443-g10/c-code/lib_dec/evs_dec.c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16:37:12.000000000 +0200</w:t>
      </w:r>
    </w:p>
    <w:p w14:paraId="22383D3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+++ 26443-g20/c-code/lib_dec/evs_dec.c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16:45:24.367559000 +0200</w:t>
      </w:r>
    </w:p>
    <w:p w14:paraId="629108D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-90,7 +90,7 @@</w:t>
      </w:r>
    </w:p>
    <w:p w14:paraId="710D4A9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25F27F6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30F886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set_f( voice_factors, 0.f, NB_SUBFR16k );</w:t>
      </w:r>
    </w:p>
    <w:p w14:paraId="65F0073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set_f( hb_synth, 0.0f, output_frame );</w:t>
      </w:r>
    </w:p>
    <w:p w14:paraId="4452C81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set_f( hb_synth, 0.0f, L_FRAME48k );</w:t>
      </w:r>
    </w:p>
    <w:p w14:paraId="36D2E9C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45F65D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st-&gt;rate_switching_reset = 0;</w:t>
      </w:r>
    </w:p>
    <w:p w14:paraId="6AD1B35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9D9846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-570,7 +570,10 @@</w:t>
      </w:r>
    </w:p>
    <w:p w14:paraId="78B8D94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        (( st-&gt;last_extl == SWB_TBE || st-&gt;last_extl == FB_TBE) &amp;&amp; st-&gt;last_codec_mode == MODE2 ) )</w:t>
      </w:r>
    </w:p>
    <w:p w14:paraId="66754B2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{</w:t>
      </w:r>
    </w:p>
    <w:p w14:paraId="3CD1958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    GenTransition( st-&gt;syn_overlap, st-&gt;old_tbe_synth, 2*NS2SA(st-&gt;output_Fs, DELAY_BWE_TOTAL_NS), hb_synth,</w:t>
      </w:r>
    </w:p>
    <w:p w14:paraId="4F630F6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                           st-&gt;genSHBsynth_Hilbert_Mem, st-&gt;genSHBsynth_state_lsyn_filt_shb_local, &amp;(st-&gt;syn_dm_phase),</w:t>
      </w:r>
    </w:p>
    <w:p w14:paraId="2652995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 st-&gt;genSHBsynth_Hilbert_Mem, st-&gt;genSHBsynth_state_lsyn_filt_shb_local,</w:t>
      </w:r>
    </w:p>
    <w:p w14:paraId="49D17DE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st-&gt;mem_resamp_HB_32k,</w:t>
      </w:r>
    </w:p>
    <w:p w14:paraId="04D855A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+                                          </w:t>
      </w:r>
    </w:p>
    <w:p w14:paraId="7A5A7A6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&amp;(st-&gt;syn_dm_phase),</w:t>
      </w:r>
    </w:p>
    <w:p w14:paraId="7C1684A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                   st-&gt;output_Fs, st-&gt;int_3_over_2_tbemem_dec, st-&gt;rf_flag, st-&gt;total_brate );</w:t>
      </w:r>
    </w:p>
    <w:p w14:paraId="06EAEBC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}</w:t>
      </w:r>
    </w:p>
    <w:p w14:paraId="7D6422A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else if ( st-&gt;bwidth == WB &amp;&amp; st-&gt;last_extl == WB_TBE )</w:t>
      </w:r>
    </w:p>
    <w:p w14:paraId="0592806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26443-g10/c-code/lib_dec/evs_rtp_payload.c 26443-g20/c-code/lib_dec/evs_rtp_payload.c</w:t>
      </w:r>
    </w:p>
    <w:p w14:paraId="6055463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--- 26443-g10/c-code/lib_dec/evs_rtp_payload.c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1970-01-01 01:00:00.000000000 +0100</w:t>
      </w:r>
    </w:p>
    <w:p w14:paraId="427462E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+++ 26443-g20/c-code/lib_dec/evs_rtp_payload.c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16:45:24.372621000 +0200</w:t>
      </w:r>
    </w:p>
    <w:p w14:paraId="06043D5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-0,0 +1,238 @@</w:t>
      </w:r>
    </w:p>
    <w:p w14:paraId="6BB14C1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+/*====================================================================================</w:t>
      </w:r>
    </w:p>
    <w:p w14:paraId="0BC16F1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EVS Codec 3GPP TS26.443 May 28, 2020. Version 12.12.0 / 13.8.0 / 14.4.0 / 15.2.0 / 16.1.0</w:t>
      </w:r>
    </w:p>
    <w:p w14:paraId="16CEAF2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====================================================================================*/</w:t>
      </w:r>
    </w:p>
    <w:p w14:paraId="1221313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E692B7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+#include &lt;assert.h&gt;</w:t>
      </w:r>
    </w:p>
    <w:p w14:paraId="43B49DE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+#include &lt;stdio.h&gt;</w:t>
      </w:r>
    </w:p>
    <w:p w14:paraId="031AEA4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+#include "evs_rtp_payload.h"</w:t>
      </w:r>
    </w:p>
    <w:p w14:paraId="3A99AE0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4B7454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+static void evsPayload_unpackFrame_compact_amrWbIo(const char *payload, uint16_t payloadSizeBits, uint16_t iProtectedSize,</w:t>
      </w:r>
    </w:p>
    <w:p w14:paraId="75E883E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         unsigned char **framePtr, uint16_t *frameSizeInBits) {</w:t>
      </w:r>
    </w:p>
    <w:p w14:paraId="74187AE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uint16_t i, iBit0;</w:t>
      </w:r>
    </w:p>
    <w:p w14:paraId="6A30997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unsigned char d0, *frame = *framePtr;</w:t>
      </w:r>
    </w:p>
    <w:p w14:paraId="657C02B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/* ignore 3 bit CMR and padding bits for EVS AMR-WB IO */</w:t>
      </w:r>
    </w:p>
    <w:p w14:paraId="6181A8F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 (iProtectedSize == 2) { /* EVS AMR-WB IO 6.6 */</w:t>
      </w:r>
    </w:p>
    <w:p w14:paraId="463C985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*frameSizeInBits = payloadSizeBits - 4;</w:t>
      </w:r>
    </w:p>
    <w:p w14:paraId="1DAD6F2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218D85A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else if (iProtectedSize == 5) { /* EVS AMR-WB IO 8.85 */</w:t>
      </w:r>
    </w:p>
    <w:p w14:paraId="4D4C4B4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*frameSizeInBits = payloadSizeBits - 7;</w:t>
      </w:r>
    </w:p>
    <w:p w14:paraId="02EFC75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43BE4BF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else {</w:t>
      </w:r>
    </w:p>
    <w:p w14:paraId="7674040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*frameSizeInBits = payloadSizeBits - 3;</w:t>
      </w:r>
    </w:p>
    <w:p w14:paraId="5BCBD9E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3673973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iBit0 = *frameSizeInBits + 3 - 1;</w:t>
      </w:r>
    </w:p>
    <w:p w14:paraId="0B7DBF9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d0 = (((unsigned char)payload[iBit0 / 8]) &gt;&gt; (7 - (iBit0 % 8))) &amp; 0x01;</w:t>
      </w:r>
    </w:p>
    <w:p w14:paraId="722C328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frame[0] = (d0 &lt;&lt; 7) | ((payload[0] &amp; 0x1f) &lt;&lt; 2); /* d(1..5) */</w:t>
      </w:r>
    </w:p>
    <w:p w14:paraId="249AB4F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++payload;</w:t>
      </w:r>
    </w:p>
    <w:p w14:paraId="5E1C440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for (i = 1; i != (payloadSizeBits + 7) / 8; ++i) {</w:t>
      </w:r>
    </w:p>
    <w:p w14:paraId="7D6A055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*frame++ |= (*payload &amp; 0xc0) &gt;&gt; 6;</w:t>
      </w:r>
    </w:p>
    <w:p w14:paraId="675C148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*frame = (*payload &amp; 0x3f) &lt;&lt; 2;</w:t>
      </w:r>
    </w:p>
    <w:p w14:paraId="528B655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++payload;</w:t>
      </w:r>
    </w:p>
    <w:p w14:paraId="48BC8C1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0456DFA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assert(frame == *framePtr + (*frameSizeInBits + 7) / 8 - 1);</w:t>
      </w:r>
    </w:p>
    <w:p w14:paraId="13CF550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/* last payload byte contained d(0), clear it */</w:t>
      </w:r>
    </w:p>
    <w:p w14:paraId="13FD9FF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(*framePtr)[*frameSizeInBits / 8] &amp;= ~(0x80 &gt;&gt; (*frameSizeInBits % 8));</w:t>
      </w:r>
    </w:p>
    <w:p w14:paraId="03EED04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7BB9E05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4DFE5D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+static void evsPayload_unpackFrame_compact_evsPrimary(const char *payload, uint16_t payloadSizeBits,</w:t>
      </w:r>
    </w:p>
    <w:p w14:paraId="3C81FFC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            unsigned char **framePtr, uint16_t *frameSizeInBits) {</w:t>
      </w:r>
    </w:p>
    <w:p w14:paraId="623DC9A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*framePtr = (unsigned char*)payload; /* no need to copy frame bytes */</w:t>
      </w:r>
    </w:p>
    <w:p w14:paraId="776F235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*frameSizeInBits = payloadSizeBits;</w:t>
      </w:r>
    </w:p>
    <w:p w14:paraId="7DAC194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4E535E2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6F4F435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ED796F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+static void evsPayload_unpackFrame_compact(const char *payload, uint16_t payloadSizeBits, uint16_t iProtectedSize,</w:t>
      </w:r>
    </w:p>
    <w:p w14:paraId="3FC7F98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 bool *isAMRWB_IOmode, uint16_t *frameTypeIndex,</w:t>
      </w:r>
    </w:p>
    <w:p w14:paraId="75BC311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 unsigned char **framePtr, uint16_t *frameSizeInBits) {</w:t>
      </w:r>
    </w:p>
    <w:p w14:paraId="4FB42E0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 (iProtectedSize == 1) { /* A.2.1.3 Special case for 56 bit payload size (EVS Primary or EVS AMR-WB IO SID) */</w:t>
      </w:r>
    </w:p>
    <w:p w14:paraId="4E5680F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assert((payload[0] &amp; 0x80) == 0); /* AMR-WB IO SID has no compact format and therefore is handled outside this function */</w:t>
      </w:r>
    </w:p>
    <w:p w14:paraId="679E1C9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*isAMRWB_IOmode = false;</w:t>
      </w:r>
    </w:p>
    <w:p w14:paraId="37BC4BD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*frameTypeIndex = 0; /* PRIMARY_2800 */</w:t>
      </w:r>
    </w:p>
    <w:p w14:paraId="4DB62F4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61417FA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else {</w:t>
      </w:r>
    </w:p>
    <w:p w14:paraId="28CB0BF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*isAMRWB_IOmode = evsPayloadProtectedSizes_isAMRWB_IOmode[iProtectedSize];</w:t>
      </w:r>
    </w:p>
    <w:p w14:paraId="1097354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*frameTypeIndex = evsPayloadProtectedSizes_frameTypeIndex[iProtectedSize];</w:t>
      </w:r>
    </w:p>
    <w:p w14:paraId="13E4059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2DB7440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 (*isAMRWB_IOmode) {</w:t>
      </w:r>
    </w:p>
    <w:p w14:paraId="6ABA8A8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evsPayload_unpackFrame_compact_amrWbIo(payload, payloadSizeBits, iProtectedSize, framePtr, frameSizeInBits);</w:t>
      </w:r>
    </w:p>
    <w:p w14:paraId="116134C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5932D16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else {</w:t>
      </w:r>
    </w:p>
    <w:p w14:paraId="0D97E96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evsPayload_unpackFrame_compact_evsPrimary(payload, payloadSizeBits, framePtr, frameSizeInBits);</w:t>
      </w:r>
    </w:p>
    <w:p w14:paraId="17E1185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316F7CE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1D166AD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00DFFF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+bool evsPayload_unpackFrame(bool hf_only, const char *payload, uint16_t payloadSizeBytes, uint16_t frameIndex,</w:t>
      </w:r>
    </w:p>
    <w:p w14:paraId="3422821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bool *isAMRWB_IOmode, bool *frameFollowing, uint16_t *frameTypeIndex, bool *qBit,</w:t>
      </w:r>
    </w:p>
    <w:p w14:paraId="2AE5D63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unsigned char **framePtr, uint16_t *frameSizeInBits) {</w:t>
      </w:r>
    </w:p>
    <w:p w14:paraId="4E58015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uint16_t payloadSizeBits = payloadSizeBytes * 8;</w:t>
      </w:r>
    </w:p>
    <w:p w14:paraId="2138BFD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bool specialCaseIoSid = payloadSizeBits == 56 &amp;&amp; (payload[0] &amp; 0x80); /* A.2.1.3 Special case for 56 bit payload size */</w:t>
      </w:r>
    </w:p>
    <w:p w14:paraId="1923CB3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 (!hf_only &amp;&amp; !specialCaseIoSid) { /* A.2.3.1 Default format handling */</w:t>
      </w:r>
    </w:p>
    <w:p w14:paraId="0D387E8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uint16_t i;</w:t>
      </w:r>
    </w:p>
    <w:p w14:paraId="4B5A268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for (i = 0; i != sizeof(evsPayloadProtectedSizes) / sizeof(evsPayloadProtectedSizes)[0]; ++i) {</w:t>
      </w:r>
    </w:p>
    <w:p w14:paraId="5C84F90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if (payloadSizeBits == evsPayloadProtectedSizes[i]) {</w:t>
      </w:r>
    </w:p>
    <w:p w14:paraId="7453A37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assert(frameIndex == 0);</w:t>
      </w:r>
    </w:p>
    <w:p w14:paraId="47B3F9F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*frameFollowing = false;</w:t>
      </w:r>
    </w:p>
    <w:p w14:paraId="5E88F61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*qBit = true;</w:t>
      </w:r>
    </w:p>
    <w:p w14:paraId="47565C4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evsPayload_unpackFrame_compact(payload, payloadSizeBits, i, isAMRWB_IOmode, frameTypeIndex, framePtr, frameSizeInBits);</w:t>
      </w:r>
    </w:p>
    <w:p w14:paraId="571FBE6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return true;</w:t>
      </w:r>
    </w:p>
    <w:p w14:paraId="77D94E3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}</w:t>
      </w:r>
    </w:p>
    <w:p w14:paraId="669B508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6F6E1BB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 /* else: A.2.3.2 Header-Full-only format handling */</w:t>
      </w:r>
    </w:p>
    <w:p w14:paraId="6E2959C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return evsHeaderFullPayload_unpackFrame(payload, payloadSizeBytes, frameIndex, isAMRWB_IOmode,</w:t>
      </w:r>
    </w:p>
    <w:p w14:paraId="4365E02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frameFollowing, frameTypeIndex, qBit, framePtr, frameSizeInBits);</w:t>
      </w:r>
    </w:p>
    <w:p w14:paraId="3655800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091C6A8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23061F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+static void evsHeaderFullPayload_parseToc(uint8_t toc, bool *isAMRWB_IOmode, bool *frameFollowing, uint16_t *frameTypeIndex, bool *qBit, int32_t *bitrate) {</w:t>
      </w:r>
    </w:p>
    <w:p w14:paraId="352A0F4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bool evsModeBit = (toc &amp; 0x20) != 0;</w:t>
      </w:r>
    </w:p>
    <w:p w14:paraId="2999D20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*isAMRWB_IOmode = evsModeBit;</w:t>
      </w:r>
    </w:p>
    <w:p w14:paraId="0D1AC38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*frameFollowing = (toc &amp; 0x40) != 0;</w:t>
      </w:r>
    </w:p>
    <w:p w14:paraId="56CB4D2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*frameTypeIndex = toc &amp; 0x0f;</w:t>
      </w:r>
    </w:p>
    <w:p w14:paraId="505CE0A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 (!*isAMRWB_IOmode) {</w:t>
      </w:r>
    </w:p>
    <w:p w14:paraId="162486E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*qBit = true;  /* assume good q_bit for the unused EVS-mode bit */</w:t>
      </w:r>
    </w:p>
    <w:p w14:paraId="1257D98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*bitrate = PRIMARYmode2rate[*frameTypeIndex];</w:t>
      </w:r>
    </w:p>
    <w:p w14:paraId="4F41F8A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30EDC16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else {</w:t>
      </w:r>
    </w:p>
    <w:p w14:paraId="2C20EA2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*qBit = (toc &amp; 0x10) != 0;</w:t>
      </w:r>
    </w:p>
    <w:p w14:paraId="05C499D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*bitrate = AMRWB_IOmode2rate[*frameTypeIndex];</w:t>
      </w:r>
    </w:p>
    <w:p w14:paraId="624D95C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5576FB1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508C2D8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CBB4B0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+bool evsPayload_getFrameTypeFromSize(int16_t frameSizeBits, bool *isAMRWB_IOmode, uint16_t *frameTypeIndex) {</w:t>
      </w:r>
    </w:p>
    <w:p w14:paraId="283AA4E9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    int16_t i;</w:t>
      </w:r>
    </w:p>
    <w:p w14:paraId="6CD55629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    int32_t rate = frameSizeBits * 50;</w:t>
      </w:r>
    </w:p>
    <w:p w14:paraId="4F5742B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 (rate == 0) {</w:t>
      </w:r>
    </w:p>
    <w:p w14:paraId="61A7BFB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assert(0); /* VOIP_G192_RTP should not transmit empty frames */</w:t>
      </w:r>
    </w:p>
    <w:p w14:paraId="7B71FF9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return false; /* no information available */</w:t>
      </w:r>
    </w:p>
    <w:p w14:paraId="5F67C56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2B0C25F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for (i = 0; i &lt;= 9; ++i) {</w:t>
      </w:r>
    </w:p>
    <w:p w14:paraId="0C19DEC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 (rate == AMRWB_IOmode2rate[i]) {</w:t>
      </w:r>
    </w:p>
    <w:p w14:paraId="57856FC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*isAMRWB_IOmode = true;</w:t>
      </w:r>
    </w:p>
    <w:p w14:paraId="351D470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*frameTypeIndex = i;</w:t>
      </w:r>
    </w:p>
    <w:p w14:paraId="3F3AEAC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return true;</w:t>
      </w:r>
    </w:p>
    <w:p w14:paraId="524DAB3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08AE051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17053DD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for (i = 0; i &lt;= 12; ++i) {</w:t>
      </w:r>
    </w:p>
    <w:p w14:paraId="3F21FA5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 (rate == PRIMARYmode2rate[i]) {</w:t>
      </w:r>
    </w:p>
    <w:p w14:paraId="158E571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*isAMRWB_IOmode = false;</w:t>
      </w:r>
    </w:p>
    <w:p w14:paraId="10AEF12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*frameTypeIndex = i;</w:t>
      </w:r>
    </w:p>
    <w:p w14:paraId="2265638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return true;</w:t>
      </w:r>
    </w:p>
    <w:p w14:paraId="26A89C3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2D7CF5B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2DEA64B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 false;</w:t>
      </w:r>
    </w:p>
    <w:p w14:paraId="14276D8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47A240E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6A04B0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+bool evsHeaderFullPayload_unpackFrame(const char *payload, uint16_t payloadSizeBytes, uint16_t frameIndex,</w:t>
      </w:r>
    </w:p>
    <w:p w14:paraId="3E6B7AC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bool *isAMRWB_IOmode, bool *frameFollowing, uint16_t *frameTypeIndex, bool *qBit,</w:t>
      </w:r>
    </w:p>
    <w:p w14:paraId="3C52DED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unsigned char **frame, uint16_t *frameSizeInBits) {</w:t>
      </w:r>
    </w:p>
    <w:p w14:paraId="523BCC2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bool someIsAMRWB_IOmode, someFrameFollowing = true, someQBit;</w:t>
      </w:r>
    </w:p>
    <w:p w14:paraId="5B14ADA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uint16_t someFrameTypeIndex, someFrameSizeInBits;</w:t>
      </w:r>
    </w:p>
    <w:p w14:paraId="4357525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int32_t bitrate;</w:t>
      </w:r>
    </w:p>
    <w:p w14:paraId="07FF7A1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uint16_t iFrame;</w:t>
      </w:r>
    </w:p>
    <w:p w14:paraId="6EFAFEE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 (payloadSizeBytes &lt; 1) {</w:t>
      </w:r>
    </w:p>
    <w:p w14:paraId="2E1188C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fprintf(stderr, "Error: payload too small to parse ToC\n");</w:t>
      </w:r>
    </w:p>
    <w:p w14:paraId="71B9489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 false;</w:t>
      </w:r>
    </w:p>
    <w:p w14:paraId="6C22537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7BEA012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/* skip CMR */</w:t>
      </w:r>
    </w:p>
    <w:p w14:paraId="5B3C3E0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 (*payload &amp; 0x80) {</w:t>
      </w:r>
    </w:p>
    <w:p w14:paraId="3124067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++payload;</w:t>
      </w:r>
    </w:p>
    <w:p w14:paraId="4E196D2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--payloadSizeBytes;</w:t>
      </w:r>
    </w:p>
    <w:p w14:paraId="407D748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27EBD5C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/* parse all ToC entries */</w:t>
      </w:r>
    </w:p>
    <w:p w14:paraId="1D7412E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*frame = (unsigned char *)payload; /* no need to copy frame bytes */</w:t>
      </w:r>
    </w:p>
    <w:p w14:paraId="0904D2F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for (iFrame = 0; someFrameFollowing; ++iFrame) {</w:t>
      </w:r>
    </w:p>
    <w:p w14:paraId="191E6BC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 ((int16_t)payloadSizeBytes &lt;= 0) {</w:t>
      </w:r>
    </w:p>
    <w:p w14:paraId="3F18A80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fprintf(stderr, "Error: payload too small\n");</w:t>
      </w:r>
    </w:p>
    <w:p w14:paraId="2FF2D10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return false;</w:t>
      </w:r>
    </w:p>
    <w:p w14:paraId="114929F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3EDBECA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 (*payload &amp; 0x80) {</w:t>
      </w:r>
    </w:p>
    <w:p w14:paraId="1613A40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fprintf(stderr, "Error: expected ToC, found CMR\n");</w:t>
      </w:r>
    </w:p>
    <w:p w14:paraId="0A88921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return false;</w:t>
      </w:r>
    </w:p>
    <w:p w14:paraId="34582A6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355FB34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evsHeaderFullPayload_parseToc(*payload, &amp;someIsAMRWB_IOmode, &amp;someFrameFollowing, &amp;someFrameTypeIndex, &amp;someQBit, &amp;bitrate);</w:t>
      </w:r>
    </w:p>
    <w:p w14:paraId="336D2F9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 (bitrate &lt; 0) {</w:t>
      </w:r>
    </w:p>
    <w:p w14:paraId="7EC77F4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fprintf(stderr, "Error: unexpected frameTypeIndex in ToC\n");</w:t>
      </w:r>
    </w:p>
    <w:p w14:paraId="466BD02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return false;</w:t>
      </w:r>
    </w:p>
    <w:p w14:paraId="311DCCC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5F45A8E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++payload;</w:t>
      </w:r>
    </w:p>
    <w:p w14:paraId="0E6CE7F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++*frame;</w:t>
      </w:r>
    </w:p>
    <w:p w14:paraId="030B4D2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someFrameSizeInBits = (uint16_t)(bitrate / 50);</w:t>
      </w:r>
    </w:p>
    <w:p w14:paraId="639C0FB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/* just keep/copy zero padding bits</w:t>
      </w:r>
    </w:p>
    <w:p w14:paraId="75138F9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* in case of AMRWB_IO_SID the STI bit and CMI bits following the SID_1k75 frame are also kept (A.2.2.1.3) */</w:t>
      </w:r>
    </w:p>
    <w:p w14:paraId="0A784F8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payloadSizeBytes -= 1 + (someFrameSizeInBits + 7) / 8;</w:t>
      </w:r>
    </w:p>
    <w:p w14:paraId="448EAB7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 (iFrame &lt; frameIndex) {</w:t>
      </w:r>
    </w:p>
    <w:p w14:paraId="305465B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*frame += (someFrameSizeInBits + 7) / 8;</w:t>
      </w:r>
    </w:p>
    <w:p w14:paraId="30CE2E5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if (!someFrameFollowing) {</w:t>
      </w:r>
    </w:p>
    <w:p w14:paraId="70D5714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fprintf(stderr, "Error: expected ToC with F bit set\n");</w:t>
      </w:r>
    </w:p>
    <w:p w14:paraId="4768E77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return false;</w:t>
      </w:r>
    </w:p>
    <w:p w14:paraId="1E85E07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}</w:t>
      </w:r>
    </w:p>
    <w:p w14:paraId="1100C2D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65409AB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else if (iFrame == frameIndex) {</w:t>
      </w:r>
    </w:p>
    <w:p w14:paraId="7A7D013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*isAMRWB_IOmode = someIsAMRWB_IOmode;</w:t>
      </w:r>
    </w:p>
    <w:p w14:paraId="28A3F8B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*frameFollowing = someFrameFollowing;</w:t>
      </w:r>
    </w:p>
    <w:p w14:paraId="358A443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*frameTypeIndex = someFrameTypeIndex;</w:t>
      </w:r>
    </w:p>
    <w:p w14:paraId="146734B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*qBit = someQBit;</w:t>
      </w:r>
    </w:p>
    <w:p w14:paraId="565D2DC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*frameSizeInBits = someFrameSizeInBits;</w:t>
      </w:r>
    </w:p>
    <w:p w14:paraId="4FB3514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2D425DB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 ((int16_t)payloadSizeBytes &lt; 0) {</w:t>
      </w:r>
    </w:p>
    <w:p w14:paraId="661253E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fprintf(stderr, "Error: payload too small for frame %u data\n", frameIndex);</w:t>
      </w:r>
    </w:p>
    <w:p w14:paraId="6828B82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return false;</w:t>
      </w:r>
    </w:p>
    <w:p w14:paraId="7D2C983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32D841B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2D5E955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return true;</w:t>
      </w:r>
    </w:p>
    <w:p w14:paraId="20945F2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77145E7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63791DF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+EVS_RTPDUMP_DEPACKER_ERROR EVS_RTPDUMP_DEPACKER_open(EVS_RTPDUMP_DEPACKER *self, FILE *file, bool hf_only) {</w:t>
      </w:r>
    </w:p>
    <w:p w14:paraId="387FC76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RTPDUMP_ERROR rtpdumpError;</w:t>
      </w:r>
    </w:p>
    <w:p w14:paraId="191099A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self-&gt;hf_only = hf_only;</w:t>
      </w:r>
    </w:p>
    <w:p w14:paraId="2CE24A3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self-&gt;frameFollowing = false;</w:t>
      </w:r>
    </w:p>
    <w:p w14:paraId="0047126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rtpdumpError = RTPDUMP_OpenWithFileToRead(&amp;self-&gt;rtpdump, file);</w:t>
      </w:r>
    </w:p>
    <w:p w14:paraId="419ABAA3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>+  if (rtpdumpError != RTPDUMP_NO_ERROR) {</w:t>
      </w:r>
    </w:p>
    <w:p w14:paraId="67F6CD4A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>+    return EVS_RTPDUMP_DEPACKER_RTPDUMP_ERROR;</w:t>
      </w:r>
    </w:p>
    <w:p w14:paraId="022E827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4D4F453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return EVS_RTPDUMP_DEPACKER_NO_ERROR;</w:t>
      </w:r>
    </w:p>
    <w:p w14:paraId="751EA40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33884E2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F2A25E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+EVS_RTPDUMP_DEPACKER_ERROR EVS_RTPDUMP_DEPACKER_readNextFrame(</w:t>
      </w:r>
    </w:p>
    <w:p w14:paraId="5EFBCCB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EVS_RTPDUMP_DEPACKER *self,</w:t>
      </w:r>
    </w:p>
    <w:p w14:paraId="7CE8F66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uint16_t *rtpSequenceNumber,</w:t>
      </w:r>
    </w:p>
    <w:p w14:paraId="10426FB2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    uint32_t *rtpTimeStamp,</w:t>
      </w:r>
    </w:p>
    <w:p w14:paraId="5FC3A6DA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    uint32_t *rcvTime_ms,</w:t>
      </w:r>
    </w:p>
    <w:p w14:paraId="6FE4D2F5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    bool *isAMRWB_IOmode,</w:t>
      </w:r>
    </w:p>
    <w:p w14:paraId="387DF212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    uint16_t *frameTypeIndex,</w:t>
      </w:r>
    </w:p>
    <w:p w14:paraId="52BC7A20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    bool *qBit,</w:t>
      </w:r>
    </w:p>
    <w:p w14:paraId="23A5F27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unsigned char **frame,</w:t>
      </w:r>
    </w:p>
    <w:p w14:paraId="3052CA9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uint16_t *frameSizeBits)</w:t>
      </w:r>
    </w:p>
    <w:p w14:paraId="7331FDA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5FDC0B5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/* read next RTP packet from rtpdump */</w:t>
      </w:r>
    </w:p>
    <w:p w14:paraId="17ABDA3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 (!self-&gt;frameFollowing) {</w:t>
      </w:r>
    </w:p>
    <w:p w14:paraId="36DECF5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RTPDUMP_ERROR rtpdumpError = RTPDUMP_ReadPacket(self-&gt;rtpdump, &amp;self-&gt;rtpPacket, &amp;self-&gt;timeoffset_ms);</w:t>
      </w:r>
    </w:p>
    <w:p w14:paraId="1CC4026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 (rtpdumpError == RTPDUMP_READ_ENDOFFILE) {</w:t>
      </w:r>
    </w:p>
    <w:p w14:paraId="269D418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return EVS_RTPDUMP_DEPACKER_EOF;</w:t>
      </w:r>
    </w:p>
    <w:p w14:paraId="79E7812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415390D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else if (rtpdumpError != RTPDUMP_NO_ERROR) {</w:t>
      </w:r>
    </w:p>
    <w:p w14:paraId="3DE8346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return EVS_RTPDUMP_DEPACKER_RTPDUMP_ERROR;</w:t>
      </w:r>
    </w:p>
    <w:p w14:paraId="102EA13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67EBA05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self-&gt;frameIndex = 0;</w:t>
      </w:r>
    </w:p>
    <w:p w14:paraId="5573BA0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53B522E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/* unpack next frame from RTP packet */</w:t>
      </w:r>
    </w:p>
    <w:p w14:paraId="670972E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 (!evsPayload_unpackFrame(self-&gt;hf_only, self-&gt;rtpPacket.data + self-&gt;rtpPacket.headerSize,</w:t>
      </w:r>
    </w:p>
    <w:p w14:paraId="708ADAF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self-&gt;rtpPacket.payloadSize, self-&gt;frameIndex,</w:t>
      </w:r>
    </w:p>
    <w:p w14:paraId="19FF330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isAMRWB_IOmode, &amp;self-&gt;frameFollowing, frameTypeIndex, qBit,</w:t>
      </w:r>
    </w:p>
    <w:p w14:paraId="6E54C88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frame, frameSizeBits))</w:t>
      </w:r>
    </w:p>
    <w:p w14:paraId="459E36C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61A8C98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 EVS_RTPDUMP_DEPACKER_PAYLOAD_ERROR;</w:t>
      </w:r>
    </w:p>
    <w:p w14:paraId="2347702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06A709B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/* return frame */</w:t>
      </w:r>
    </w:p>
    <w:p w14:paraId="512BD6F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*rtpSequenceNumber = self-&gt;rtpPacket.sequenceNumber;</w:t>
      </w:r>
    </w:p>
    <w:p w14:paraId="19E2B1C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*rtpTimeStamp = self-&gt;rtpPacket.timeStamp + self-&gt;frameIndex * 16000 / 50;</w:t>
      </w:r>
    </w:p>
    <w:p w14:paraId="28C9DB6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*rcvTime_ms = self-&gt;timeoffset_ms;</w:t>
      </w:r>
    </w:p>
    <w:p w14:paraId="62F3EC2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++self-&gt;frameIndex;</w:t>
      </w:r>
    </w:p>
    <w:p w14:paraId="42B7117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return EVS_RTPDUMP_DEPACKER_NO_ERROR;</w:t>
      </w:r>
    </w:p>
    <w:p w14:paraId="0426141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43DE8F7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C33073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+void EVS_RTPDUMP_DEPACKER_close(EVS_RTPDUMP_DEPACKER *self) {</w:t>
      </w:r>
    </w:p>
    <w:p w14:paraId="5CA8EF9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 (!self) {</w:t>
      </w:r>
    </w:p>
    <w:p w14:paraId="57FD7F6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return;</w:t>
      </w:r>
    </w:p>
    <w:p w14:paraId="330D67B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244F998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RTPDUMP_Close(&amp;self-&gt;rtpdump, 0);</w:t>
      </w:r>
    </w:p>
    <w:p w14:paraId="1CC20B5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5B3ACC8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26443-g10/c-code/lib_dec/evs_rtp_payload.h 26443-g20/c-code/lib_dec/evs_rtp_payload.h</w:t>
      </w:r>
    </w:p>
    <w:p w14:paraId="79C4ED1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--- 26443-g10/c-code/lib_dec/evs_rtp_payload.h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1970-01-01 01:00:00.000000000 +0100</w:t>
      </w:r>
    </w:p>
    <w:p w14:paraId="12C7B4D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+++ 26443-g20/c-code/lib_dec/evs_rtp_payload.h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16:45:24.376518000 +0200</w:t>
      </w:r>
    </w:p>
    <w:p w14:paraId="1270715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-0,0 +1,173 @@</w:t>
      </w:r>
    </w:p>
    <w:p w14:paraId="7EB9186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+/*====================================================================================</w:t>
      </w:r>
    </w:p>
    <w:p w14:paraId="1DE9322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EVS Codec 3GPP TS26.443 May 28, 2020. Version 12.12.0 / 13.8.0 / 14.4.0 / 15.2.0 / 16.1.0</w:t>
      </w:r>
    </w:p>
    <w:p w14:paraId="1635F82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====================================================================================*/</w:t>
      </w:r>
    </w:p>
    <w:p w14:paraId="2F7ED9C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0754B5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+#pragma once</w:t>
      </w:r>
    </w:p>
    <w:p w14:paraId="1ED7E3E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+#include &lt;stdbool.h&gt;</w:t>
      </w:r>
    </w:p>
    <w:p w14:paraId="5B4E0D1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+#include &lt;stdint.h&gt;</w:t>
      </w:r>
    </w:p>
    <w:p w14:paraId="5C585FA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+#include &lt;stdio.h&gt;</w:t>
      </w:r>
    </w:p>
    <w:p w14:paraId="455B5E8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+#include "rtpdump.h"</w:t>
      </w:r>
    </w:p>
    <w:p w14:paraId="5D45D2A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5AAF55A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+#ifdef __cplusplus</w:t>
      </w:r>
    </w:p>
    <w:p w14:paraId="1376446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+extern "C" {</w:t>
      </w:r>
    </w:p>
    <w:p w14:paraId="3B2B27F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+#endif</w:t>
      </w:r>
    </w:p>
    <w:p w14:paraId="01A914F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E94E55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+static const int32_t AMRWB_IOmode2rate[16] =</w:t>
      </w:r>
    </w:p>
    <w:p w14:paraId="41305178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+{</w:t>
      </w:r>
    </w:p>
    <w:p w14:paraId="75B2335F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6600,    /* AMRWB_IO_6600 */</w:t>
      </w:r>
    </w:p>
    <w:p w14:paraId="5069A7FD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8850,    /* AMRWB_IO_8850 */</w:t>
      </w:r>
    </w:p>
    <w:p w14:paraId="005E8515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12650,    /* AMRWB_IO_1265 */</w:t>
      </w:r>
    </w:p>
    <w:p w14:paraId="452426E2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14250,    /* AMRWB_IO_1425 */</w:t>
      </w:r>
    </w:p>
    <w:p w14:paraId="16F4850C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15850,    /* AMRWB_IO_1585 */</w:t>
      </w:r>
    </w:p>
    <w:p w14:paraId="3DA0D029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18250,    /* AMRWB_IO_1825 */</w:t>
      </w:r>
    </w:p>
    <w:p w14:paraId="5D5E9494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19850,    /* AMRWB_IO_1985 */</w:t>
      </w:r>
    </w:p>
    <w:p w14:paraId="1076C9E2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23050,    /* AMRWB_IO_2305 */</w:t>
      </w:r>
    </w:p>
    <w:p w14:paraId="382BADF5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23850,    /* AMRWB_IO_2385 */</w:t>
      </w:r>
    </w:p>
    <w:p w14:paraId="7EBD551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1750,    /* AMRWB_IO_SID: SID_1k75 followed by STI bit and CMI bits (A.2.2.1.3) */</w:t>
      </w:r>
    </w:p>
    <w:p w14:paraId="407618F7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-1,    /* AMRWB_IO_FUT1 */</w:t>
      </w:r>
    </w:p>
    <w:p w14:paraId="0DA88BD5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-1,    /* AMRWB_IO_FUT2 */</w:t>
      </w:r>
    </w:p>
    <w:p w14:paraId="16092487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-1,    /* AMRWB_IO_FUT3 */</w:t>
      </w:r>
    </w:p>
    <w:p w14:paraId="77CB00B8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-1,    /* AMRWB_IO_FUT4 */</w:t>
      </w:r>
    </w:p>
    <w:p w14:paraId="41E77D1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0,    /* SPEECH_LOST    */</w:t>
      </w:r>
    </w:p>
    <w:p w14:paraId="68B6CB1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0     /* NO_DATA       */</w:t>
      </w:r>
    </w:p>
    <w:p w14:paraId="47996B1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+};</w:t>
      </w:r>
    </w:p>
    <w:p w14:paraId="63AD833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28F50C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+static const int32_t PRIMARYmode2rate[16] =</w:t>
      </w:r>
    </w:p>
    <w:p w14:paraId="1F1B024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6A32BCF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2800,   /* PRIMARY_2800 */</w:t>
      </w:r>
    </w:p>
    <w:p w14:paraId="3788873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7200,   /* PRIMARY_7200 */</w:t>
      </w:r>
    </w:p>
    <w:p w14:paraId="0BB8B60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8000,   /* PRIMARY_8000 */</w:t>
      </w:r>
    </w:p>
    <w:p w14:paraId="482D05D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9600,   /* PRIMARY_9600 */</w:t>
      </w:r>
    </w:p>
    <w:p w14:paraId="0245B8E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13200,   /* PRIMARY_13200 */</w:t>
      </w:r>
    </w:p>
    <w:p w14:paraId="47D3982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16400,   /* PRIMARY_16400 */</w:t>
      </w:r>
    </w:p>
    <w:p w14:paraId="1B805A3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24400,   /* PRIMARY_24400 */</w:t>
      </w:r>
    </w:p>
    <w:p w14:paraId="26120F9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32000,   /* PRIMARY_32000 */</w:t>
      </w:r>
    </w:p>
    <w:p w14:paraId="1DEC769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48000,   /* PRIMARY_48000 */</w:t>
      </w:r>
    </w:p>
    <w:p w14:paraId="138D24F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64000,   /* PRIMARY_64000 */</w:t>
      </w:r>
    </w:p>
    <w:p w14:paraId="28CFE97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96000,   /* PRIMARY_96000 */</w:t>
      </w:r>
    </w:p>
    <w:p w14:paraId="4B3CCDA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128000,   /* PRIMARY_128000 */</w:t>
      </w:r>
    </w:p>
    <w:p w14:paraId="76AB565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2400,   /* PRIMARY_SID */</w:t>
      </w:r>
    </w:p>
    <w:p w14:paraId="261B2D8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-1,   /* PRIMARY_FUT1 */</w:t>
      </w:r>
    </w:p>
    <w:p w14:paraId="7BAF690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0,   /* SPEECH_LOST */</w:t>
      </w:r>
    </w:p>
    <w:p w14:paraId="135D974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0    /* NO_DATA */</w:t>
      </w:r>
    </w:p>
    <w:p w14:paraId="08812EF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+};</w:t>
      </w:r>
    </w:p>
    <w:p w14:paraId="5EF3D86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BC2C2D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+static const uint16_t evsPayloadProtectedSizes[22] = {</w:t>
      </w:r>
    </w:p>
    <w:p w14:paraId="09BA560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48,</w:t>
      </w:r>
    </w:p>
    <w:p w14:paraId="4C8317C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56,</w:t>
      </w:r>
    </w:p>
    <w:p w14:paraId="5C34AB0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136,</w:t>
      </w:r>
    </w:p>
    <w:p w14:paraId="6B90FA2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144,</w:t>
      </w:r>
    </w:p>
    <w:p w14:paraId="33DADF7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160,</w:t>
      </w:r>
    </w:p>
    <w:p w14:paraId="6EBB1AB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184,</w:t>
      </w:r>
    </w:p>
    <w:p w14:paraId="1AFCB37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192,</w:t>
      </w:r>
    </w:p>
    <w:p w14:paraId="6B7D1C0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256,</w:t>
      </w:r>
    </w:p>
    <w:p w14:paraId="39A8AC1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264,</w:t>
      </w:r>
    </w:p>
    <w:p w14:paraId="16DF5BF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288,</w:t>
      </w:r>
    </w:p>
    <w:p w14:paraId="11D778C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320,</w:t>
      </w:r>
    </w:p>
    <w:p w14:paraId="1242568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328,</w:t>
      </w:r>
    </w:p>
    <w:p w14:paraId="15FE046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368,</w:t>
      </w:r>
    </w:p>
    <w:p w14:paraId="4CFCE12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400,</w:t>
      </w:r>
    </w:p>
    <w:p w14:paraId="1C5766C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464,</w:t>
      </w:r>
    </w:p>
    <w:p w14:paraId="600F65B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480,</w:t>
      </w:r>
    </w:p>
    <w:p w14:paraId="49BE13D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488,</w:t>
      </w:r>
    </w:p>
    <w:p w14:paraId="1C0D053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640,</w:t>
      </w:r>
    </w:p>
    <w:p w14:paraId="3A8CDE9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960,</w:t>
      </w:r>
    </w:p>
    <w:p w14:paraId="49447D7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1280,</w:t>
      </w:r>
    </w:p>
    <w:p w14:paraId="638DBE3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1920,</w:t>
      </w:r>
    </w:p>
    <w:p w14:paraId="4FC7B74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2560</w:t>
      </w:r>
    </w:p>
    <w:p w14:paraId="3BCECA1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+};</w:t>
      </w:r>
    </w:p>
    <w:p w14:paraId="072C20D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2F47FF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+static const bool evsPayloadProtectedSizes_isAMRWB_IOmode[22] = {</w:t>
      </w:r>
    </w:p>
    <w:p w14:paraId="38DE18D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0,</w:t>
      </w:r>
    </w:p>
    <w:p w14:paraId="3B6C08C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0, /* Special case (see clause A.2.1.3) */</w:t>
      </w:r>
    </w:p>
    <w:p w14:paraId="3A9ACE1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1,</w:t>
      </w:r>
    </w:p>
    <w:p w14:paraId="5FE0D02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0,</w:t>
      </w:r>
    </w:p>
    <w:p w14:paraId="4E9E177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0,</w:t>
      </w:r>
    </w:p>
    <w:p w14:paraId="21F661D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1,</w:t>
      </w:r>
    </w:p>
    <w:p w14:paraId="0414E88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0,</w:t>
      </w:r>
    </w:p>
    <w:p w14:paraId="312A227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1,</w:t>
      </w:r>
    </w:p>
    <w:p w14:paraId="387926B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0,</w:t>
      </w:r>
    </w:p>
    <w:p w14:paraId="1AD0160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1,</w:t>
      </w:r>
    </w:p>
    <w:p w14:paraId="3BE8C2B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1,</w:t>
      </w:r>
    </w:p>
    <w:p w14:paraId="6B82893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0,</w:t>
      </w:r>
    </w:p>
    <w:p w14:paraId="09D81A8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1,</w:t>
      </w:r>
    </w:p>
    <w:p w14:paraId="427E11B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1,</w:t>
      </w:r>
    </w:p>
    <w:p w14:paraId="7979A80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1,</w:t>
      </w:r>
    </w:p>
    <w:p w14:paraId="4B30615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1,</w:t>
      </w:r>
    </w:p>
    <w:p w14:paraId="1A1270F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0,</w:t>
      </w:r>
    </w:p>
    <w:p w14:paraId="508475F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0,</w:t>
      </w:r>
    </w:p>
    <w:p w14:paraId="04AE747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0,</w:t>
      </w:r>
    </w:p>
    <w:p w14:paraId="33B632F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0,</w:t>
      </w:r>
    </w:p>
    <w:p w14:paraId="6FCD5F9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0,</w:t>
      </w:r>
    </w:p>
    <w:p w14:paraId="34D89FA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0</w:t>
      </w:r>
    </w:p>
    <w:p w14:paraId="7571E9A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+};</w:t>
      </w:r>
    </w:p>
    <w:p w14:paraId="2E1D0AD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B3611C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+static const uint16_t evsPayloadProtectedSizes_frameTypeIndex[22] = {</w:t>
      </w:r>
    </w:p>
    <w:p w14:paraId="5453FAA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12, /* PRIMARY_SID */</w:t>
      </w:r>
    </w:p>
    <w:p w14:paraId="34C45EF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0, /* Special case (see clause A.2.1.3) */</w:t>
      </w:r>
    </w:p>
    <w:p w14:paraId="6C7D0D30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  0, /* AMRWB_IO_6600 */</w:t>
      </w:r>
    </w:p>
    <w:p w14:paraId="146FDF41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  1, /* PRIMARY_7200 */</w:t>
      </w:r>
    </w:p>
    <w:p w14:paraId="22D47AFC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  2, /* PRIMARY_8000 */</w:t>
      </w:r>
    </w:p>
    <w:p w14:paraId="4C7EDC21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  1, /* AMRWB_IO_8850 */</w:t>
      </w:r>
    </w:p>
    <w:p w14:paraId="39CFBBE0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  3, /* PRIMARY_9600 */</w:t>
      </w:r>
    </w:p>
    <w:p w14:paraId="71674AB4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  2, /* AMRWB_IO_1265 */</w:t>
      </w:r>
    </w:p>
    <w:p w14:paraId="22A9BC6D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  4, /* PRIMARY_13200 */</w:t>
      </w:r>
    </w:p>
    <w:p w14:paraId="64AE5DC3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  3, /* AMRWB_IO_1425 */</w:t>
      </w:r>
    </w:p>
    <w:p w14:paraId="104FFC93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  4, /* AMRWB_IO_1585 */</w:t>
      </w:r>
    </w:p>
    <w:p w14:paraId="67995B1B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  5, /* PRIMARY_16400 */</w:t>
      </w:r>
    </w:p>
    <w:p w14:paraId="0149147F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  5, /* AMRWB_IO_1825 */</w:t>
      </w:r>
    </w:p>
    <w:p w14:paraId="6BA3FF03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  6, /* AMRWB_IO_1985 */</w:t>
      </w:r>
    </w:p>
    <w:p w14:paraId="0D7AFCBF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  7, /* AMRWB_IO_2305 */</w:t>
      </w:r>
    </w:p>
    <w:p w14:paraId="423EE48F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  8, /* AMRWB_IO_2385 */</w:t>
      </w:r>
    </w:p>
    <w:p w14:paraId="01D30C2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6, /* PRIMARY_24400 */</w:t>
      </w:r>
    </w:p>
    <w:p w14:paraId="1885211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7, /* PRIMARY_32000 */</w:t>
      </w:r>
    </w:p>
    <w:p w14:paraId="46530D5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8, /* PRIMARY_48000 */</w:t>
      </w:r>
    </w:p>
    <w:p w14:paraId="7B33332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9, /* PRIMARY_64000 */</w:t>
      </w:r>
    </w:p>
    <w:p w14:paraId="763EE8C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10, /* PRIMARY_96000 */</w:t>
      </w:r>
    </w:p>
    <w:p w14:paraId="6675641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11  /* PRIMARY_128000 */</w:t>
      </w:r>
    </w:p>
    <w:p w14:paraId="408D0CE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+};</w:t>
      </w:r>
    </w:p>
    <w:p w14:paraId="7E342E1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2D9091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+bool evsPayload_unpackFrame(bool hf_only, const char *payload, uint16_t payloadSizeBytes, uint16_t frameIndex,</w:t>
      </w:r>
    </w:p>
    <w:p w14:paraId="4B3E7E0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bool *isAMRWB_IOmode, bool *frameFollowing, uint16_t *frameTypeIndex, bool *qBit,</w:t>
      </w:r>
    </w:p>
    <w:p w14:paraId="37751DF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unsigned char **framePtr, uint16_t *frameSizeBits);</w:t>
      </w:r>
    </w:p>
    <w:p w14:paraId="230A932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67BAEDA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+bool evsPayload_getFrameTypeFromSize(int16_t frameSizeBits, bool *isAMRWB_IOmode, uint16_t *frameTypeIndex);</w:t>
      </w:r>
    </w:p>
    <w:p w14:paraId="093C980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4A2303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+bool evsHeaderFullPayload_unpackFrame(const char *payload, uint16_t payloadSizeBytes, uint16_t frameIndex,</w:t>
      </w:r>
    </w:p>
    <w:p w14:paraId="0D21AE9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bool *isAMRWB_IOmode, bool *frameFollowing, uint16_t *frameTypeIndex, bool *qBit,</w:t>
      </w:r>
    </w:p>
    <w:p w14:paraId="6033984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unsigned char **frame, uint16_t *frameSizeBits);</w:t>
      </w:r>
    </w:p>
    <w:p w14:paraId="3665587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6900DA4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+typedef struct {</w:t>
      </w:r>
    </w:p>
    <w:p w14:paraId="60C29CF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RTPDUMP_HANDLE rtpdump;</w:t>
      </w:r>
    </w:p>
    <w:p w14:paraId="250CEBB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bool hf_only;</w:t>
      </w:r>
    </w:p>
    <w:p w14:paraId="7BBC0E4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RTPDUMP_RTPPACKET rtpPacket;</w:t>
      </w:r>
    </w:p>
    <w:p w14:paraId="787D374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uint32_t timeoffset_ms;</w:t>
      </w:r>
    </w:p>
    <w:p w14:paraId="76BE652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uint16_t frameIndex;</w:t>
      </w:r>
    </w:p>
    <w:p w14:paraId="013B523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bool frameFollowing;</w:t>
      </w:r>
    </w:p>
    <w:p w14:paraId="5BCE327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 EVS_RTPDUMP_DEPACKER;</w:t>
      </w:r>
    </w:p>
    <w:p w14:paraId="1071FBD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FD6029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+typedef enum {</w:t>
      </w:r>
    </w:p>
    <w:p w14:paraId="502D9B1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EVS_RTPDUMP_DEPACKER_NO_ERROR = 0,</w:t>
      </w:r>
    </w:p>
    <w:p w14:paraId="00A3AB8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EVS_RTPDUMP_DEPACKER_EOF = -1,</w:t>
      </w:r>
    </w:p>
    <w:p w14:paraId="21F842A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EVS_RTPDUMP_DEPACKER_RTPDUMP_ERROR = 1,</w:t>
      </w:r>
    </w:p>
    <w:p w14:paraId="4C217D4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EVS_RTPDUMP_DEPACKER_PAYLOAD_ERROR</w:t>
      </w:r>
    </w:p>
    <w:p w14:paraId="3BD0AB4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 EVS_RTPDUMP_DEPACKER_ERROR;</w:t>
      </w:r>
    </w:p>
    <w:p w14:paraId="4F47C31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F13622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+EVS_RTPDUMP_DEPACKER_ERROR EVS_RTPDUMP_DEPACKER_open(EVS_RTPDUMP_DEPACKER *self, FILE *file, bool hf_only);</w:t>
      </w:r>
    </w:p>
    <w:p w14:paraId="75AA53F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26492C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+EVS_RTPDUMP_DEPACKER_ERROR EVS_RTPDUMP_DEPACKER_readNextFrame(</w:t>
      </w:r>
    </w:p>
    <w:p w14:paraId="075FF15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EVS_RTPDUMP_DEPACKER *self,</w:t>
      </w:r>
    </w:p>
    <w:p w14:paraId="06B9E1D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uint16_t *rtpSequenceNumber,</w:t>
      </w:r>
    </w:p>
    <w:p w14:paraId="241A6D32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    uint32_t *rtpTimeStamp,</w:t>
      </w:r>
    </w:p>
    <w:p w14:paraId="24DBDA74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    uint32_t *rcvTime_ms,</w:t>
      </w:r>
    </w:p>
    <w:p w14:paraId="21584BF7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    bool *isAMRWB_IOmode,</w:t>
      </w:r>
    </w:p>
    <w:p w14:paraId="53670292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    uint16_t *frameTypeIndex,</w:t>
      </w:r>
    </w:p>
    <w:p w14:paraId="31DA6B97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    bool *qBit,</w:t>
      </w:r>
    </w:p>
    <w:p w14:paraId="235E3D73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    unsigned char **frame,</w:t>
      </w:r>
    </w:p>
    <w:p w14:paraId="71682417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    uint16_t *frameSizeBits);</w:t>
      </w:r>
    </w:p>
    <w:p w14:paraId="433D72DA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</w:t>
      </w:r>
    </w:p>
    <w:p w14:paraId="276BEFA3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+void EVS_RTPDUMP_DEPACKER_close(EVS_RTPDUMP_DEPACKER *self);</w:t>
      </w:r>
    </w:p>
    <w:p w14:paraId="72D4FCE7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</w:t>
      </w:r>
    </w:p>
    <w:p w14:paraId="6FF72F10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+#ifdef __cplusplus</w:t>
      </w:r>
    </w:p>
    <w:p w14:paraId="78D57078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+}</w:t>
      </w:r>
    </w:p>
    <w:p w14:paraId="2F48AEF2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+#endif</w:t>
      </w:r>
    </w:p>
    <w:p w14:paraId="126C3D6D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diff -rwNBu 26443-g10/c-code/lib_dec/fd_cng_dec.c 26443-g20/c-code/lib_dec/fd_cng_dec.c</w:t>
      </w:r>
    </w:p>
    <w:p w14:paraId="5D7D4B53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--- 26443-g10/c-code/lib_dec/fd_cng_dec.c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16:37:07.000000000 +0200</w:t>
      </w:r>
    </w:p>
    <w:p w14:paraId="2ABF88FE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+++ 26443-g20/c-code/lib_dec/fd_cng_dec.c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16:45:24.379525000 +0200</w:t>
      </w:r>
    </w:p>
    <w:p w14:paraId="10F749F3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@@ -76,6 +76,8 @@</w:t>
      </w:r>
    </w:p>
    <w:p w14:paraId="79DCA24D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    set_f( hs-&gt;msPeriodogBuf, 0.0f, MSBUFLEN*NPART_SHAPING );</w:t>
      </w:r>
    </w:p>
    <w:p w14:paraId="204B5890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    set_f( hs-&gt;msLogPeriodog, 0.0f, NPART_SHAPING );</w:t>
      </w:r>
    </w:p>
    <w:p w14:paraId="05915812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    set_f( hs-&gt;msLogNoiseEst, 0.0f, NPART_SHAPING );</w:t>
      </w:r>
    </w:p>
    <w:p w14:paraId="33EC502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set_f (  hs-&gt;psize_shaping, 0.0f, NPART_SHAPING );</w:t>
      </w:r>
    </w:p>
    <w:p w14:paraId="0BCBC90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hs-&gt;nFFTpart_shaping = 0;</w:t>
      </w:r>
    </w:p>
    <w:p w14:paraId="23ECCC3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E643C2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return;</w:t>
      </w:r>
    </w:p>
    <w:p w14:paraId="766508B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}</w:t>
      </w:r>
    </w:p>
    <w:p w14:paraId="1D0B950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26443-g10/c-code/lib_dec/init_dec.c 26443-g20/c-code/lib_dec/init_dec.c</w:t>
      </w:r>
    </w:p>
    <w:p w14:paraId="60609A23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--- 26443-g10/c-code/lib_dec/init_dec.c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16:37:08.000000000 +0200</w:t>
      </w:r>
    </w:p>
    <w:p w14:paraId="750608D4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+++ 26443-g20/c-code/lib_dec/init_dec.c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16:45:24.538514000 +0200</w:t>
      </w:r>
    </w:p>
    <w:p w14:paraId="038D9E3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-145,7 +145,7 @@</w:t>
      </w:r>
    </w:p>
    <w:p w14:paraId="6AFC28F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6BC0B9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st-&gt;seed_acelp = RANDOM_INITSEED;</w:t>
      </w:r>
    </w:p>
    <w:p w14:paraId="57151F2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st-&gt;seed = RANDOM_INITSEED;</w:t>
      </w:r>
    </w:p>
    <w:p w14:paraId="605A0F8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st-&gt;nbLostCmpt = 1;</w:t>
      </w:r>
    </w:p>
    <w:p w14:paraId="7A13D7B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st-&gt;nbLostCmpt = 0;</w:t>
      </w:r>
    </w:p>
    <w:p w14:paraId="6647372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st-&gt;decision_hyst = 0;</w:t>
      </w:r>
    </w:p>
    <w:p w14:paraId="551B014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80C9FD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fast recovery */</w:t>
      </w:r>
    </w:p>
    <w:p w14:paraId="675BD00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26443-g10/c-code/lib_dec/io_dec.c 26443-g20/c-code/lib_dec/io_dec.c</w:t>
      </w:r>
    </w:p>
    <w:p w14:paraId="48491BE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--- 26443-g10/c-code/lib_dec/io_dec.c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16:36:54.000000000 +0200</w:t>
      </w:r>
    </w:p>
    <w:p w14:paraId="37C02198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+++ 26443-g20/c-code/lib_dec/io_dec.c</w:t>
      </w: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ab/>
        <w:t>2021-08-02 16:45:24.542517000 +0200</w:t>
      </w:r>
    </w:p>
    <w:p w14:paraId="60D5924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-81,6 +81,21 @@</w:t>
      </w:r>
    </w:p>
    <w:p w14:paraId="7C5A2B6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 ( strcmp( to_upper(argv[i]), "-VOIP") == 0)</w:t>
      </w:r>
    </w:p>
    <w:p w14:paraId="2A40C8D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1264DA1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st-&gt;Opt_VOIP = 1;</w:t>
      </w:r>
    </w:p>
    <w:p w14:paraId="420E4D0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st-&gt;bitstreamformat = VOIP_G192_RTP;</w:t>
      </w:r>
    </w:p>
    <w:p w14:paraId="39AD449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i += 1;</w:t>
      </w:r>
    </w:p>
    <w:p w14:paraId="472CCF7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1D1FB8B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else if ( strcmp( to_upper(argv[i]), "-VOIP_HF_ONLY=0") == 0)</w:t>
      </w:r>
    </w:p>
    <w:p w14:paraId="64FDE59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7B5E035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st-&gt;Opt_VOIP = 1;</w:t>
      </w:r>
    </w:p>
    <w:p w14:paraId="60B3C60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st-&gt;bitstreamformat = VOIP_RTPDUMP;</w:t>
      </w:r>
    </w:p>
    <w:p w14:paraId="6BC0B9B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st-&gt;sdp_hf_only = 0;</w:t>
      </w:r>
    </w:p>
    <w:p w14:paraId="5BA1335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i += 1;</w:t>
      </w:r>
    </w:p>
    <w:p w14:paraId="523A66E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258A291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else if ( strcmp( to_upper(argv[i]), "-VOIP_HF_ONLY=1") == 0)</w:t>
      </w:r>
    </w:p>
    <w:p w14:paraId="4056752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4FD8217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st-&gt;Opt_VOIP = 1;</w:t>
      </w:r>
    </w:p>
    <w:p w14:paraId="3187DD9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st-&gt;bitstreamformat = VOIP_RTPDUMP;</w:t>
      </w:r>
    </w:p>
    <w:p w14:paraId="444BE4A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st-&gt;sdp_hf_only = 1;</w:t>
      </w:r>
    </w:p>
    <w:p w14:paraId="2E8EF65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i += 1;</w:t>
      </w:r>
    </w:p>
    <w:p w14:paraId="3D8D392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6DD5727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0942F8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-385,31 +400,35 @@</w:t>
      </w:r>
    </w:p>
    <w:p w14:paraId="3FEFCC7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fprintf(stdout,"Mandatory parameters:\n");</w:t>
      </w:r>
    </w:p>
    <w:p w14:paraId="6D83F88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fprintf(stdout,"---------------------\n");</w:t>
      </w:r>
    </w:p>
    <w:p w14:paraId="7AE314B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fprintf(stdout,"Fs                  : Output sampling rate in kHz (8, 16, 32 or 48)\n");</w:t>
      </w:r>
    </w:p>
    <w:p w14:paraId="749E5BB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fprintf(stdout,"bitstream_file      : Input bitstream filename or RTP packet filename (in VOIP mode)\n");</w:t>
      </w:r>
    </w:p>
    <w:p w14:paraId="7A314DF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fprintf(stdout,"output_file         : Output speech filename \n\n");</w:t>
      </w:r>
    </w:p>
    <w:p w14:paraId="5089493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fprintf(stdout, "bitstream_file     : Input bitstream filename (*.192) or RTP packet filename (in VOIP mode)\n");</w:t>
      </w:r>
    </w:p>
    <w:p w14:paraId="3DCA6AE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fprintf(stdout, "output_file        : Output audio filename (*.8k, *.16k, *.32k, *.48k)\n\n");</w:t>
      </w:r>
    </w:p>
    <w:p w14:paraId="19748C1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72F3C9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fprintf(stdout,"Options:\n");</w:t>
      </w:r>
    </w:p>
    <w:p w14:paraId="5A33B4A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fprintf(stdout,"--------\n");</w:t>
      </w:r>
    </w:p>
    <w:p w14:paraId="0CA6886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BCB4BB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fprintf(stdout, "-VOIP              : VOIP mode\n");</w:t>
      </w:r>
    </w:p>
    <w:p w14:paraId="712511E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fprintf(stdout, "-VOIP              : VoIP mode: RTP in G192\n");</w:t>
      </w:r>
    </w:p>
    <w:p w14:paraId="362BF9E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fprintf(stdout, "-VOIP_hf_only=0    : VoIP mode: EVS RTP Payload Format hf_only=0 in rtpdump\n");</w:t>
      </w:r>
    </w:p>
    <w:p w14:paraId="501F9F1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fprintf(stdout, "-VOIP_hf_only=1    : VoIP mode: EVS RTP Payload Format hf_only=1 in rtpdump\n");</w:t>
      </w:r>
    </w:p>
    <w:p w14:paraId="6826EC5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fprintf(stdout, "                     The decoder may read rtpdump files containing TS26.445 Annex A.2.2\n");</w:t>
      </w:r>
    </w:p>
    <w:p w14:paraId="38461EF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fprintf(stdout, "                     EVS RTP Payload Format. The SDP parameter hf_only is required.\n");</w:t>
      </w:r>
    </w:p>
    <w:p w14:paraId="751F0DF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fprintf(stdout, "                     Reading RFC4867 AMR/AMR-WB RTP payload format is not supported.\n");</w:t>
      </w:r>
    </w:p>
    <w:p w14:paraId="4367E94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#ifdef SUPPORT_JBM_TRACEFILE</w:t>
      </w:r>
    </w:p>
    <w:p w14:paraId="046DA20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fprintf(stdout, "-Tracefile TF      : Generate trace file named TF\n");</w:t>
      </w:r>
    </w:p>
    <w:p w14:paraId="7CED16A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fprintf(stdout, "-Tracefile TF      : VoIP mode: Generate trace file named TF\n");</w:t>
      </w:r>
    </w:p>
    <w:p w14:paraId="2E8B863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#endif</w:t>
      </w:r>
    </w:p>
    <w:p w14:paraId="39A8118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fprintf(stdout, "-no_delay_cmp      : Turn off delay compensation\n");</w:t>
      </w:r>
    </w:p>
    <w:p w14:paraId="7FB5D21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fprintf(stdout, "-fec_cfg_file      : Optimal channel aware configuration computed by the JBM   \n");</w:t>
      </w:r>
    </w:p>
    <w:p w14:paraId="7D4AB3D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fprintf(stdout, "-fec_cfg_file RF   : VoIP mode: Optimal channel aware configuration computed by the JBM\n");</w:t>
      </w:r>
    </w:p>
    <w:p w14:paraId="35E160E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  as described in Section 6.3.1 of TS26.448. The output is \n");</w:t>
      </w:r>
    </w:p>
    <w:p w14:paraId="22500B4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fprintf(stdout, "                     written into a .txt file. Each line contains the FER indicator \n");</w:t>
      </w:r>
    </w:p>
    <w:p w14:paraId="73CDC94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fprintf(stdout, "                     written into a file named RF. Each line contains the FER indicator\n");</w:t>
      </w:r>
    </w:p>
    <w:p w14:paraId="38AFC03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  (HI|LO) and optimal FEC offset. \n");</w:t>
      </w:r>
    </w:p>
    <w:p w14:paraId="496E284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20C9A1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fprintf(stdout, "-no_delay_cmp      : Turn off delay compensation\n");</w:t>
      </w:r>
    </w:p>
    <w:p w14:paraId="587F495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"-mime              : Mime bitstream file format\n");</w:t>
      </w:r>
    </w:p>
    <w:p w14:paraId="262CFC7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  The decoder may read both TS26.445 Annex A.2.6 and RFC4867 Mime Storage\n");</w:t>
      </w:r>
    </w:p>
    <w:p w14:paraId="26DE897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  Format files, the magic word in the mime file is used to determine\n");</w:t>
      </w:r>
    </w:p>
    <w:p w14:paraId="424BABF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  which of the two supported formats is in use.\n");</w:t>
      </w:r>
    </w:p>
    <w:p w14:paraId="6C0FE1A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  default bitstream file format is G.192\n");</w:t>
      </w:r>
    </w:p>
    <w:p w14:paraId="3850270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"-q                 : Quiet mode, no frame counter\n");</w:t>
      </w:r>
    </w:p>
    <w:p w14:paraId="75F6C28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fprintf(stdout, "                     default is OFF\n");</w:t>
      </w:r>
    </w:p>
    <w:p w14:paraId="1690FC8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fprintf(stdout, "                     default is deactivated\n");</w:t>
      </w:r>
    </w:p>
    <w:p w14:paraId="5335627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"\n");</w:t>
      </w:r>
    </w:p>
    <w:p w14:paraId="4210819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0E488DC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exit(-1);</w:t>
      </w:r>
    </w:p>
    <w:p w14:paraId="10747BF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}</w:t>
      </w:r>
    </w:p>
    <w:p w14:paraId="5FC476B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F0A347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26443-g10/c-code/lib_dec/jbm_jb4sb.h 26443-g20/c-code/lib_dec/jbm_jb4sb.h</w:t>
      </w:r>
    </w:p>
    <w:p w14:paraId="158BED7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--- 26443-g10/c-code/lib_dec/jbm_jb4sb.h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16:37:12.000000000 +0200</w:t>
      </w:r>
    </w:p>
    <w:p w14:paraId="34208F3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+++ 26443-g20/c-code/lib_dec/jbm_jb4sb.h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16:45:24.643522000 +0200</w:t>
      </w:r>
    </w:p>
    <w:p w14:paraId="6024282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-27,6 +27,11 @@</w:t>
      </w:r>
    </w:p>
    <w:p w14:paraId="6624FF7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uint32_t rcvTime;</w:t>
      </w:r>
    </w:p>
    <w:p w14:paraId="346A356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/** true, if the data unit contains only silence */</w:t>
      </w:r>
    </w:p>
    <w:p w14:paraId="698F85D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bool_t   silenceIndicator;</w:t>
      </w:r>
    </w:p>
    <w:p w14:paraId="420E3F4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Word16 isAMRWB_IOmode;</w:t>
      </w:r>
    </w:p>
    <w:p w14:paraId="379E6D2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/** for EVS payload */</w:t>
      </w:r>
    </w:p>
    <w:p w14:paraId="53CE02E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Word16   frameTypeIndex;</w:t>
      </w:r>
    </w:p>
    <w:p w14:paraId="215319D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/** Q bit for AMR-WB IO */</w:t>
      </w:r>
    </w:p>
    <w:p w14:paraId="0C1200A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Word16   qBit;</w:t>
      </w:r>
    </w:p>
    <w:p w14:paraId="29AEDF9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4C4085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/** the binary encoded access unit */</w:t>
      </w:r>
    </w:p>
    <w:p w14:paraId="5F8171D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uint8_t *data;</w:t>
      </w:r>
    </w:p>
    <w:p w14:paraId="03F9E6D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26443-g10/c-code/lib_dec/lead_deindexing.c 26443-g20/c-code/lib_dec/lead_deindexing.c</w:t>
      </w:r>
    </w:p>
    <w:p w14:paraId="251A228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--- 26443-g10/c-code/lib_dec/lead_deindexing.c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16:37:21.000000000 +0200</w:t>
      </w:r>
    </w:p>
    <w:p w14:paraId="76AC172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+++ 26443-g20/c-code/lib_dec/lead_deindexing.c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16:45:24.667512000 +0200</w:t>
      </w:r>
    </w:p>
    <w:p w14:paraId="4301C34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-150,8 +150,12 @@</w:t>
      </w:r>
    </w:p>
    <w:p w14:paraId="35AE7CC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* add the sign of all elemnt ( except the last one in some case )</w:t>
      </w:r>
    </w:p>
    <w:p w14:paraId="01F49D6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*--------------------------------------------------------------------*/</w:t>
      </w:r>
    </w:p>
    <w:p w14:paraId="204849F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m1 = k1-1;</w:t>
      </w:r>
    </w:p>
    <w:p w14:paraId="104A941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18206E3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for (i=0; i&lt;8; i++)</w:t>
      </w:r>
    </w:p>
    <w:p w14:paraId="2F319D8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m2 = 8;</w:t>
      </w:r>
    </w:p>
    <w:p w14:paraId="1D754AE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 (k1 == 7)</w:t>
      </w:r>
    </w:p>
    <w:p w14:paraId="37C7CB0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06C5759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m2 = 7;</w:t>
      </w:r>
    </w:p>
    <w:p w14:paraId="603DAAE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38D13EF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for (i = 0; i &lt; m2; i++)</w:t>
      </w:r>
    </w:p>
    <w:p w14:paraId="4E69AA0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46ABB02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if ( x[i] != 0)</w:t>
      </w:r>
    </w:p>
    <w:p w14:paraId="439155B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3992BC0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26443-g10/c-code/lib_dec/rtpdump.c 26443-g20/c-code/lib_dec/rtpdump.c</w:t>
      </w:r>
    </w:p>
    <w:p w14:paraId="4D4525C0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5A7DCC">
        <w:rPr>
          <w:rFonts w:ascii="Courier New" w:hAnsi="Courier New" w:cs="Courier New"/>
          <w:noProof/>
          <w:sz w:val="18"/>
          <w:szCs w:val="18"/>
          <w:lang w:val="de-DE"/>
        </w:rPr>
        <w:t>--- 26443-g10/c-code/lib_dec/rtpdump.c</w:t>
      </w:r>
      <w:r w:rsidRPr="005A7DCC">
        <w:rPr>
          <w:rFonts w:ascii="Courier New" w:hAnsi="Courier New" w:cs="Courier New"/>
          <w:noProof/>
          <w:sz w:val="18"/>
          <w:szCs w:val="18"/>
          <w:lang w:val="de-DE"/>
        </w:rPr>
        <w:tab/>
        <w:t>1970-01-01 01:00:00.000000000 +0100</w:t>
      </w:r>
    </w:p>
    <w:p w14:paraId="70C60738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5A7DCC">
        <w:rPr>
          <w:rFonts w:ascii="Courier New" w:hAnsi="Courier New" w:cs="Courier New"/>
          <w:noProof/>
          <w:sz w:val="18"/>
          <w:szCs w:val="18"/>
          <w:lang w:val="de-DE"/>
        </w:rPr>
        <w:t>+++ 26443-g20/c-code/lib_dec/rtpdump.c</w:t>
      </w:r>
      <w:r w:rsidRPr="005A7DCC">
        <w:rPr>
          <w:rFonts w:ascii="Courier New" w:hAnsi="Courier New" w:cs="Courier New"/>
          <w:noProof/>
          <w:sz w:val="18"/>
          <w:szCs w:val="18"/>
          <w:lang w:val="de-DE"/>
        </w:rPr>
        <w:tab/>
        <w:t>2021-08-02 16:45:24.448540000 +0200</w:t>
      </w:r>
    </w:p>
    <w:p w14:paraId="780FF2B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-0,0 +1,351 @@</w:t>
      </w:r>
    </w:p>
    <w:p w14:paraId="16DE5A2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+/*====================================================================================</w:t>
      </w:r>
    </w:p>
    <w:p w14:paraId="6B363D2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EVS Codec 3GPP TS26.443 May 28, 2020. Version 12.12.0 / 13.8.0 / 14.4.0 / 15.2.0 / 16.1.0</w:t>
      </w:r>
    </w:p>
    <w:p w14:paraId="1AD4BB9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====================================================================================*/</w:t>
      </w:r>
    </w:p>
    <w:p w14:paraId="6E2E439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FE3AB4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+#include &lt;stdio.h&gt;</w:t>
      </w:r>
    </w:p>
    <w:p w14:paraId="5C2DCDD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+#include &lt;string.h&gt;</w:t>
      </w:r>
    </w:p>
    <w:p w14:paraId="643E298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+#include &lt;stdlib.h&gt;</w:t>
      </w:r>
    </w:p>
    <w:p w14:paraId="3FCC5FB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+#include "rtpdump.h"</w:t>
      </w:r>
    </w:p>
    <w:p w14:paraId="1E80950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5E1BAB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+struct RTPDUMP</w:t>
      </w:r>
    </w:p>
    <w:p w14:paraId="7FC5709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547C8CA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FILE * file;</w:t>
      </w:r>
    </w:p>
    <w:p w14:paraId="492D713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unsigned int startSeconds;</w:t>
      </w:r>
    </w:p>
    <w:p w14:paraId="6F5DE0F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unsigned int startMicroSeconds;</w:t>
      </w:r>
    </w:p>
    <w:p w14:paraId="7F8C393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unsigned int source;</w:t>
      </w:r>
    </w:p>
    <w:p w14:paraId="417C234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unsigned short port;</w:t>
      </w:r>
    </w:p>
    <w:p w14:paraId="526290C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+};</w:t>
      </w:r>
    </w:p>
    <w:p w14:paraId="2A599D7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AFA3F9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+/** function to read a 32-bit value from a buffer */</w:t>
      </w:r>
    </w:p>
    <w:p w14:paraId="7D662C2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+static unsigned char * parseLong( unsigned char * buffer, unsigned int * value )</w:t>
      </w:r>
    </w:p>
    <w:p w14:paraId="53B93CD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045F1DF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*value = 0;</w:t>
      </w:r>
    </w:p>
    <w:p w14:paraId="500DE9E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*value  = (unsigned int)( buffer[3] &amp; 0xFF );</w:t>
      </w:r>
    </w:p>
    <w:p w14:paraId="40D3BE0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*value |= (unsigned int)( buffer[2] &amp; 0xFF ) &lt;&lt;  8;</w:t>
      </w:r>
    </w:p>
    <w:p w14:paraId="162CF9D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*value |= (unsigned int)( buffer[1] &amp; 0xFF ) &lt;&lt; 16;</w:t>
      </w:r>
    </w:p>
    <w:p w14:paraId="56797FE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*value |= (unsigned int)( buffer[0] &amp; 0xFF ) &lt;&lt; 24;</w:t>
      </w:r>
    </w:p>
    <w:p w14:paraId="0E2C8FB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return buffer + 4;</w:t>
      </w:r>
    </w:p>
    <w:p w14:paraId="5E93492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536A7B4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707C39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+/** function to read a 16-bit value from a buffer */</w:t>
      </w:r>
    </w:p>
    <w:p w14:paraId="3FE709D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+static unsigned char * parseShort( unsigned char * buffer, unsigned short * value )</w:t>
      </w:r>
    </w:p>
    <w:p w14:paraId="1D71475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1DCB6E7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*value = 0;</w:t>
      </w:r>
    </w:p>
    <w:p w14:paraId="205A71A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*value  = (unsigned int)( buffer[1] &amp; 0xFF );</w:t>
      </w:r>
    </w:p>
    <w:p w14:paraId="48C5D42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*value |= (unsigned int)( buffer[0] &amp; 0xFF ) &lt;&lt;  8;</w:t>
      </w:r>
    </w:p>
    <w:p w14:paraId="6868AB8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return buffer + 2;</w:t>
      </w:r>
    </w:p>
    <w:p w14:paraId="1288CE8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256705C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C547D4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+/** function to read a 8-bit value from a buffer */</w:t>
      </w:r>
    </w:p>
    <w:p w14:paraId="5055ECA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+static unsigned char * parseByte( unsigned char * buffer, unsigned char * value )</w:t>
      </w:r>
    </w:p>
    <w:p w14:paraId="0B65560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49A238B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*value = 0;</w:t>
      </w:r>
    </w:p>
    <w:p w14:paraId="6F65923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*value  = (unsigned int)( buffer[0] &amp; 0xFF );</w:t>
      </w:r>
    </w:p>
    <w:p w14:paraId="26A7903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return buffer + 1;</w:t>
      </w:r>
    </w:p>
    <w:p w14:paraId="0553687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6BDB6DB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5C0C6F6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+/** function to read a 32-bit value from the file */</w:t>
      </w:r>
    </w:p>
    <w:p w14:paraId="64199FB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+static int readLong( FILE * file, unsigned int * value )</w:t>
      </w:r>
    </w:p>
    <w:p w14:paraId="4612557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4866032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char buffer[4] = {0};</w:t>
      </w:r>
    </w:p>
    <w:p w14:paraId="0C940D9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if( fread( buffer, 4, 1, file ) != 1U )</w:t>
      </w:r>
    </w:p>
    <w:p w14:paraId="26D94D1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796E536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 -1;</w:t>
      </w:r>
    </w:p>
    <w:p w14:paraId="1882622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5CFCFE0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*value = 0;</w:t>
      </w:r>
    </w:p>
    <w:p w14:paraId="70AA871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*value  = (unsigned int)( buffer[3] &amp; 0xFF );</w:t>
      </w:r>
    </w:p>
    <w:p w14:paraId="590E80A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*value |= (unsigned int)( buffer[2] &amp; 0xFF ) &lt;&lt;  8;</w:t>
      </w:r>
    </w:p>
    <w:p w14:paraId="1C6AA97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*value |= (unsigned int)( buffer[1] &amp; 0xFF ) &lt;&lt; 16;</w:t>
      </w:r>
    </w:p>
    <w:p w14:paraId="42F4EEE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*value |= (unsigned int)( buffer[0] &amp; 0xFF ) &lt;&lt; 24;</w:t>
      </w:r>
    </w:p>
    <w:p w14:paraId="497F2E7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return 0;</w:t>
      </w:r>
    </w:p>
    <w:p w14:paraId="2F25D3A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5934D03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5A25543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+/** function to read a 16-bit value from the file */</w:t>
      </w:r>
    </w:p>
    <w:p w14:paraId="651D2B6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+static int readShort( FILE * file, unsigned short * value )</w:t>
      </w:r>
    </w:p>
    <w:p w14:paraId="2B16212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0B03754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char buffer[2] = {0};</w:t>
      </w:r>
    </w:p>
    <w:p w14:paraId="1EB69B3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if( fread( buffer, 2, 1, file ) != 1U )</w:t>
      </w:r>
    </w:p>
    <w:p w14:paraId="5E6CEA2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135F2F2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 -1;</w:t>
      </w:r>
    </w:p>
    <w:p w14:paraId="45A107B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4DB0FC4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*value = 0;</w:t>
      </w:r>
    </w:p>
    <w:p w14:paraId="19CBD82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*value  = (unsigned int)( buffer[1] &amp; 0xFF );</w:t>
      </w:r>
    </w:p>
    <w:p w14:paraId="3C2F791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*value |= (unsigned int)( buffer[0] &amp; 0xFF ) &lt;&lt;  8;</w:t>
      </w:r>
    </w:p>
    <w:p w14:paraId="0445B1B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return 0;</w:t>
      </w:r>
    </w:p>
    <w:p w14:paraId="00C06A9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70C5EEE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46B222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+/** function to write a 32-bit value to the file */</w:t>
      </w:r>
    </w:p>
    <w:p w14:paraId="4D094E4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+static int writeLong( FILE * file, unsigned int value )</w:t>
      </w:r>
    </w:p>
    <w:p w14:paraId="790D41E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0CA7012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char buffer[4] = {0};</w:t>
      </w:r>
    </w:p>
    <w:p w14:paraId="7DE4304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buffer[3] = value &amp; 0xff;</w:t>
      </w:r>
    </w:p>
    <w:p w14:paraId="361CD7F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buffer[2] = (value &gt;&gt; 8) &amp; 0xff;</w:t>
      </w:r>
    </w:p>
    <w:p w14:paraId="0B96770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buffer[1] = (value &gt;&gt; 16) &amp; 0xff;</w:t>
      </w:r>
    </w:p>
    <w:p w14:paraId="2661F06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buffer[0] = (value &gt;&gt; 24) &amp; 0xff;</w:t>
      </w:r>
    </w:p>
    <w:p w14:paraId="1650B8F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if( fwrite( buffer, 4, 1, file ) != 1U )</w:t>
      </w:r>
    </w:p>
    <w:p w14:paraId="31D3FCB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2C9312C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 -1;</w:t>
      </w:r>
    </w:p>
    <w:p w14:paraId="2143763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341BF33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return 0;</w:t>
      </w:r>
    </w:p>
    <w:p w14:paraId="2F4ED59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7E6482F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101A67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+/** function to write a 16-bit value to the file */</w:t>
      </w:r>
    </w:p>
    <w:p w14:paraId="675BB73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+static int writeShort( FILE * file, unsigned short value )</w:t>
      </w:r>
    </w:p>
    <w:p w14:paraId="449165D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18FBE7C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char buffer[2] = {0};</w:t>
      </w:r>
    </w:p>
    <w:p w14:paraId="12F7A9D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buffer[1] = value &amp; 0xff;</w:t>
      </w:r>
    </w:p>
    <w:p w14:paraId="423C64B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buffer[0] = (value &gt;&gt; 8) &amp; 0xff;</w:t>
      </w:r>
    </w:p>
    <w:p w14:paraId="21EFB93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if( fwrite( buffer, 2, 1, file ) != 1U )</w:t>
      </w:r>
    </w:p>
    <w:p w14:paraId="04A211F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5897B1B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 -1;</w:t>
      </w:r>
    </w:p>
    <w:p w14:paraId="4E892E1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7FBA112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return 0;</w:t>
      </w:r>
    </w:p>
    <w:p w14:paraId="2031EFF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36CFEA6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6160BED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+/** function to write a 8-bit value to the file */</w:t>
      </w:r>
    </w:p>
    <w:p w14:paraId="57874D1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+static int writeByte( FILE * file, unsigned char value )</w:t>
      </w:r>
    </w:p>
    <w:p w14:paraId="7CA59AF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7837ACC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if(fputc(value, file) == value)</w:t>
      </w:r>
    </w:p>
    <w:p w14:paraId="0AEB680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04023DB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 0;</w:t>
      </w:r>
    </w:p>
    <w:p w14:paraId="650579C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1E1DB64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return -1;</w:t>
      </w:r>
    </w:p>
    <w:p w14:paraId="74E6028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36FCCFB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BBA4A8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+/** function to parse the rtpdump file header */</w:t>
      </w:r>
    </w:p>
    <w:p w14:paraId="54C9A76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+static int readHeader(struct RTPDUMP * hRTPDUMP)</w:t>
      </w:r>
    </w:p>
    <w:p w14:paraId="572736F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1675605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unsigned short padding;</w:t>
      </w:r>
    </w:p>
    <w:p w14:paraId="2FFD36E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char buffer[255] = {0};</w:t>
      </w:r>
    </w:p>
    <w:p w14:paraId="202F30B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/* read identifier */</w:t>
      </w:r>
    </w:p>
    <w:p w14:paraId="4D6C307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/*</w:t>
      </w:r>
    </w:p>
    <w:p w14:paraId="4A8D607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char buffer[255] = {0};</w:t>
      </w:r>
    </w:p>
    <w:p w14:paraId="2CB97C8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const char id [] = "#!rtpplay1.0";</w:t>
      </w:r>
    </w:p>
    <w:p w14:paraId="62EB510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fgets( buffer, sizeof(buffer), hRTPDUMP-&gt;file );</w:t>
      </w:r>
    </w:p>
    <w:p w14:paraId="78919C9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if( memcmp( buffer, id, sizeof(id)-1 ) != 0 )</w:t>
      </w:r>
    </w:p>
    <w:p w14:paraId="0532300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 -1;</w:t>
      </w:r>
    </w:p>
    <w:p w14:paraId="7168E26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*/</w:t>
      </w:r>
    </w:p>
    <w:p w14:paraId="5FC2077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char version [4] = {0};</w:t>
      </w:r>
    </w:p>
    <w:p w14:paraId="31A56B3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char address [128] = {0};</w:t>
      </w:r>
    </w:p>
    <w:p w14:paraId="320F416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unsigned int port = 0;</w:t>
      </w:r>
    </w:p>
    <w:p w14:paraId="0E4BC74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unsigned int a, b, c, d;</w:t>
      </w:r>
    </w:p>
    <w:p w14:paraId="0C28F2F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9FDD77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fgets( buffer, sizeof(buffer), hRTPDUMP-&gt;file );</w:t>
      </w:r>
    </w:p>
    <w:p w14:paraId="3A3F624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if(sscanf(buffer, "#!rtpplay%3s %127[0123456789.]/%u\n", version, address, &amp;port) == 3)</w:t>
      </w:r>
    </w:p>
    <w:p w14:paraId="2CAAB95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2C949C7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if(sscanf(address, "%u.%u.%u.%u", &amp;a, &amp;b, &amp;c, &amp;d) != 4)</w:t>
      </w:r>
    </w:p>
    <w:p w14:paraId="5C42551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77C8575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return -1;</w:t>
      </w:r>
    </w:p>
    <w:p w14:paraId="5BCB463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2052CE2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 else if(sscanf(buffer, "#!rtpplay%3s %127[0123456789abcdef:]/%u\n", version, address, &amp;port) == 3)</w:t>
      </w:r>
    </w:p>
    <w:p w14:paraId="23BBA44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/* no verification of IPv6 addresses yet */</w:t>
      </w:r>
    </w:p>
    <w:p w14:paraId="709935A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40ABC13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 else</w:t>
      </w:r>
    </w:p>
    <w:p w14:paraId="1820903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344A102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fprintf(stderr, "unable to read rtpplay\n");</w:t>
      </w:r>
    </w:p>
    <w:p w14:paraId="185BB25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fprintf(stderr, "Buffer: %s\n", buffer);</w:t>
      </w:r>
    </w:p>
    <w:p w14:paraId="10D68B1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 -1;</w:t>
      </w:r>
    </w:p>
    <w:p w14:paraId="11A24A5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1A09ED4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if(strcmp(version, "1.0"))</w:t>
      </w:r>
    </w:p>
    <w:p w14:paraId="09E08D3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069566D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 -1;</w:t>
      </w:r>
    </w:p>
    <w:p w14:paraId="2C964DD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1D35433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F60767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/* read binary header (RD_hdr_t) */</w:t>
      </w:r>
    </w:p>
    <w:p w14:paraId="52AD72C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readLong( hRTPDUMP-&gt;file, &amp;(hRTPDUMP-&gt;startSeconds));</w:t>
      </w:r>
    </w:p>
    <w:p w14:paraId="6318CA9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readLong( hRTPDUMP-&gt;file, &amp;(hRTPDUMP-&gt;startMicroSeconds));</w:t>
      </w:r>
    </w:p>
    <w:p w14:paraId="49216A6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readLong( hRTPDUMP-&gt;file, &amp;(hRTPDUMP-&gt;source));</w:t>
      </w:r>
    </w:p>
    <w:p w14:paraId="21FB15C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readShort( hRTPDUMP-&gt;file, &amp;(hRTPDUMP-&gt;port) );</w:t>
      </w:r>
    </w:p>
    <w:p w14:paraId="387F6DE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readShort( hRTPDUMP-&gt;file, &amp;padding );</w:t>
      </w:r>
    </w:p>
    <w:p w14:paraId="0BA70A8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24AF8C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return 0;</w:t>
      </w:r>
    </w:p>
    <w:p w14:paraId="313735E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2E1A99B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D878B9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+static int writeHeader(struct RTPDUMP * hRTPDUMP)</w:t>
      </w:r>
    </w:p>
    <w:p w14:paraId="6403341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69F12E9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/* write rtpdump header */</w:t>
      </w:r>
    </w:p>
    <w:p w14:paraId="64953C7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fprintf(hRTPDUMP-&gt;file, "#!rtpplay%s %s/%d\n", "1.0", "127.0.0.1", 5000);</w:t>
      </w:r>
    </w:p>
    <w:p w14:paraId="4C3D3A0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if(!writeLong(hRTPDUMP-&gt;file, hRTPDUMP-&gt;startSeconds) &amp;&amp;</w:t>
      </w:r>
    </w:p>
    <w:p w14:paraId="63E8237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!writeLong(hRTPDUMP-&gt;file, hRTPDUMP-&gt;startMicroSeconds) &amp;&amp;</w:t>
      </w:r>
    </w:p>
    <w:p w14:paraId="5BA56EE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!writeLong(hRTPDUMP-&gt;file, hRTPDUMP-&gt;source) &amp;&amp;</w:t>
      </w:r>
    </w:p>
    <w:p w14:paraId="749CC2F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!writeShort(hRTPDUMP-&gt;file, hRTPDUMP-&gt;port) &amp;&amp;</w:t>
      </w:r>
    </w:p>
    <w:p w14:paraId="3CEFCA1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!writeShort(hRTPDUMP-&gt;file, 0)</w:t>
      </w:r>
    </w:p>
    <w:p w14:paraId="562941F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)</w:t>
      </w:r>
    </w:p>
    <w:p w14:paraId="07D406C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6C15EC8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 0;</w:t>
      </w:r>
    </w:p>
    <w:p w14:paraId="201F826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73DBA72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return -1;</w:t>
      </w:r>
    </w:p>
    <w:p w14:paraId="4CA954C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1726DBD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8CDB19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+RTPDUMP_ERROR</w:t>
      </w:r>
    </w:p>
    <w:p w14:paraId="16237EF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+RTPDUMP_OpenForReading(RTPDUMP_HANDLE* phRTPDUMP, const char * filename)</w:t>
      </w:r>
    </w:p>
    <w:p w14:paraId="6ACACD0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0127823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return RTPDUMP_OpenWithFileToRead(phRTPDUMP, fopen( filename, "rb" ));</w:t>
      </w:r>
    </w:p>
    <w:p w14:paraId="63BA821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051E9D7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28B474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+RTPDUMP_ERROR</w:t>
      </w:r>
    </w:p>
    <w:p w14:paraId="343B3ED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+RTPDUMP_OpenWithFileToRead(RTPDUMP_HANDLE* phRTPDUMP, FILE *file)</w:t>
      </w:r>
    </w:p>
    <w:p w14:paraId="5FE6D78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35E879C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*phRTPDUMP = (RTPDUMP_HANDLE) calloc(1, sizeof(struct RTPDUMP) );</w:t>
      </w:r>
    </w:p>
    <w:p w14:paraId="3295295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 ( !phRTPDUMP )</w:t>
      </w:r>
    </w:p>
    <w:p w14:paraId="1F603BE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49E727C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 RTPDUMP_MEMORY_ERROR;</w:t>
      </w:r>
    </w:p>
    <w:p w14:paraId="43EE81E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2FF9FE4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49D3D6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/* open file stream */</w:t>
      </w:r>
    </w:p>
    <w:p w14:paraId="3F48FD5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(*phRTPDUMP)-&gt;file = file;</w:t>
      </w:r>
    </w:p>
    <w:p w14:paraId="6E2CE96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if( (*phRTPDUMP)-&gt;file == NULL )</w:t>
      </w:r>
    </w:p>
    <w:p w14:paraId="4C02B74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1F3D4AA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 RTPDUMP_FILE_NOT_FOUND;</w:t>
      </w:r>
    </w:p>
    <w:p w14:paraId="0D659CD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0E3DE7F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7F82FF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if( readHeader(*phRTPDUMP) != 0)</w:t>
      </w:r>
    </w:p>
    <w:p w14:paraId="0754022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3CE33E4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 RTPDUMP_INIT_ERROR;</w:t>
      </w:r>
    </w:p>
    <w:p w14:paraId="74D9E94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66D7832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4CECC0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return RTPDUMP_NO_ERROR;</w:t>
      </w:r>
    </w:p>
    <w:p w14:paraId="3C75FB1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152F67F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56B4662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+RTPDUMP_ERROR</w:t>
      </w:r>
    </w:p>
    <w:p w14:paraId="61C047A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+RTPDUMP_OpenForWriting(RTPDUMP_HANDLE* phRTPDUMP, const char * filename)</w:t>
      </w:r>
    </w:p>
    <w:p w14:paraId="2888B45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1F7A768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*phRTPDUMP = (RTPDUMP_HANDLE) calloc(1, sizeof(struct RTPDUMP) );</w:t>
      </w:r>
    </w:p>
    <w:p w14:paraId="38229AA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 ( !phRTPDUMP )</w:t>
      </w:r>
    </w:p>
    <w:p w14:paraId="2293983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13433B8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 RTPDUMP_MEMORY_ERROR;</w:t>
      </w:r>
    </w:p>
    <w:p w14:paraId="154F000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12C02A6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126F3C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/* open file stream */</w:t>
      </w:r>
    </w:p>
    <w:p w14:paraId="7E61FA2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(*phRTPDUMP)-&gt;file = fopen( filename, "wb" );</w:t>
      </w:r>
    </w:p>
    <w:p w14:paraId="0FC63EC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if( (*phRTPDUMP)-&gt;file == NULL )</w:t>
      </w:r>
    </w:p>
    <w:p w14:paraId="436309F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4982595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 RTPDUMP_FILE_NOT_FOUND;</w:t>
      </w:r>
    </w:p>
    <w:p w14:paraId="28AA4E2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2885D99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1F8FCA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if( writeHeader(*phRTPDUMP) != 0)</w:t>
      </w:r>
    </w:p>
    <w:p w14:paraId="380240A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49763AC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 RTPDUMP_INIT_ERROR;</w:t>
      </w:r>
    </w:p>
    <w:p w14:paraId="57B9B96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0B0AD82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A13E07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return RTPDUMP_NO_ERROR;</w:t>
      </w:r>
    </w:p>
    <w:p w14:paraId="2796C57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5E23363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7E37B6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+RTPDUMP_ERROR</w:t>
      </w:r>
    </w:p>
    <w:p w14:paraId="3D00EFD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+RTPDUMP_ReadPacket(RTPDUMP_HANDLE hRTPDUMP,</w:t>
      </w:r>
    </w:p>
    <w:p w14:paraId="67FDB60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RTPDUMP_RTPPACKET * packet,</w:t>
      </w:r>
    </w:p>
    <w:p w14:paraId="0B3D7A8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uint32_t * timeoffset_ms)</w:t>
      </w:r>
    </w:p>
    <w:p w14:paraId="5093095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33D9A56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unsigned short length = 0;</w:t>
      </w:r>
    </w:p>
    <w:p w14:paraId="3FAAF14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BF7059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if(!hRTPDUMP)</w:t>
      </w:r>
    </w:p>
    <w:p w14:paraId="6E9F233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6A15C96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 RTPDUMP_NOT_INITIALIZED;</w:t>
      </w:r>
    </w:p>
    <w:p w14:paraId="60DC035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73788CF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2C5160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/* length of packet, including this header (may be smaller than plen if not whole packet recorded) */</w:t>
      </w:r>
    </w:p>
    <w:p w14:paraId="0DEB083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if( readShort(hRTPDUMP-&gt;file, &amp;length ) )</w:t>
      </w:r>
    </w:p>
    <w:p w14:paraId="0CA6578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6478CF6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 RTPDUMP_READ_ENDOFFILE;</w:t>
      </w:r>
    </w:p>
    <w:p w14:paraId="09BA6C5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4FDAA34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length -= 8;</w:t>
      </w:r>
    </w:p>
    <w:p w14:paraId="11B7206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962028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/* actual header+payload length for RTP, 0 for RTCP */</w:t>
      </w:r>
    </w:p>
    <w:p w14:paraId="0008C8D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if( readShort(hRTPDUMP-&gt;file, &amp;(packet-&gt;payloadSize) ) )</w:t>
      </w:r>
    </w:p>
    <w:p w14:paraId="6C0DD65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69E4B99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 RTPDUMP_READ_ERROR;</w:t>
      </w:r>
    </w:p>
    <w:p w14:paraId="06B0082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2A35B28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if(packet-&gt;payloadSize &lt; length )</w:t>
      </w:r>
    </w:p>
    <w:p w14:paraId="690E061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5A0D34B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 RTPDUMP_UNKNOWN_ERROR;</w:t>
      </w:r>
    </w:p>
    <w:p w14:paraId="47AB3FF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0FC0F1F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810774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/* remove size of RTP header so that plen is payload length */</w:t>
      </w:r>
    </w:p>
    <w:p w14:paraId="2ABC24F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packet-&gt;headerSize = 12;</w:t>
      </w:r>
    </w:p>
    <w:p w14:paraId="0EE24F6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packet-&gt;payloadSize -= packet-&gt;headerSize;</w:t>
      </w:r>
    </w:p>
    <w:p w14:paraId="1B0DD79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D13E71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/* milliseconds since the start of recording */</w:t>
      </w:r>
    </w:p>
    <w:p w14:paraId="7F960CA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if( readLong(hRTPDUMP-&gt;file, timeoffset_ms ) )</w:t>
      </w:r>
    </w:p>
    <w:p w14:paraId="3A70BA6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11AB3FB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 RTPDUMP_READ_ERROR;</w:t>
      </w:r>
    </w:p>
    <w:p w14:paraId="71B7D12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33DEB8A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25FAF0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if(length &gt; sizeof(packet-&gt;data) / sizeof(packet-&gt;data[0]))</w:t>
      </w:r>
    </w:p>
    <w:p w14:paraId="2BCA3B6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0856413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 RTPDUMP_UNKNOWN_ERROR;</w:t>
      </w:r>
    </w:p>
    <w:p w14:paraId="7011383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5FA78B1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99113F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/* read entire RTP packet */</w:t>
      </w:r>
    </w:p>
    <w:p w14:paraId="0DB8575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if( length != 0U)</w:t>
      </w:r>
    </w:p>
    <w:p w14:paraId="73FC095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26FFFD5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fread( packet-&gt;data, length, 1, hRTPDUMP-&gt;file );</w:t>
      </w:r>
    </w:p>
    <w:p w14:paraId="45A5DFA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07829BC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89E25E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RTPDUMP_ParseRTPHeader(packet);</w:t>
      </w:r>
    </w:p>
    <w:p w14:paraId="2620491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return RTPDUMP_NO_ERROR;</w:t>
      </w:r>
    </w:p>
    <w:p w14:paraId="3FA09FB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101D123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64FB74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+RTPDUMP_ERROR</w:t>
      </w:r>
    </w:p>
    <w:p w14:paraId="7B379BB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+RTPDUMP_WritePacket(RTPDUMP_HANDLE hRTPDUMP,</w:t>
      </w:r>
    </w:p>
    <w:p w14:paraId="1F5EF6F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const RTPDUMP_RTPPACKET * packet,</w:t>
      </w:r>
    </w:p>
    <w:p w14:paraId="1935DA1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uint32_t timeoffset_ms)</w:t>
      </w:r>
    </w:p>
    <w:p w14:paraId="41FD900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378C5D2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/* rtpdump packet header */</w:t>
      </w:r>
    </w:p>
    <w:p w14:paraId="1EDE628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writeShort(hRTPDUMP-&gt;file, 8 + packet-&gt;headerSize + packet-&gt;payloadSize);</w:t>
      </w:r>
    </w:p>
    <w:p w14:paraId="5475D7B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writeShort(hRTPDUMP-&gt;file, packet-&gt;headerSize + packet-&gt;payloadSize);</w:t>
      </w:r>
    </w:p>
    <w:p w14:paraId="47E0593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writeLong(hRTPDUMP-&gt;file, timeoffset_ms);</w:t>
      </w:r>
    </w:p>
    <w:p w14:paraId="04CAC05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1416FA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/* RTP header */</w:t>
      </w:r>
    </w:p>
    <w:p w14:paraId="7665D77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writeByte(hRTPDUMP-&gt;file, packet-&gt;v_p_x_xx);</w:t>
      </w:r>
    </w:p>
    <w:p w14:paraId="3C07390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writeByte(hRTPDUMP-&gt;file, packet-&gt;payloadTypeId);</w:t>
      </w:r>
    </w:p>
    <w:p w14:paraId="7C22E0A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writeShort(hRTPDUMP-&gt;file, packet-&gt;sequenceNumber);</w:t>
      </w:r>
    </w:p>
    <w:p w14:paraId="6111928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writeLong(hRTPDUMP-&gt;file, packet-&gt;timeStamp);</w:t>
      </w:r>
    </w:p>
    <w:p w14:paraId="7A301F6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writeLong(hRTPDUMP-&gt;file, packet-&gt;ssrc);</w:t>
      </w:r>
    </w:p>
    <w:p w14:paraId="2332DAF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106F01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/* RTP payload */</w:t>
      </w:r>
    </w:p>
    <w:p w14:paraId="3235DC0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fwrite(packet-&gt;data + packet-&gt;headerSize, packet-&gt;payloadSize, 1, hRTPDUMP-&gt;file);</w:t>
      </w:r>
    </w:p>
    <w:p w14:paraId="5746D69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return RTPDUMP_NO_ERROR;</w:t>
      </w:r>
    </w:p>
    <w:p w14:paraId="53A2C40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26473FB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66372D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+void</w:t>
      </w:r>
    </w:p>
    <w:p w14:paraId="003A9B6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+RTPDUMP_Close(RTPDUMP_HANDLE* phRTPDUMP, short closeFile)</w:t>
      </w:r>
    </w:p>
    <w:p w14:paraId="6367547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0E213C7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 ( !phRTPDUMP )</w:t>
      </w:r>
    </w:p>
    <w:p w14:paraId="2C198F8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6BA3EFE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return;</w:t>
      </w:r>
    </w:p>
    <w:p w14:paraId="0B37642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670A3A7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E7171E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 ( !(*phRTPDUMP) )</w:t>
      </w:r>
    </w:p>
    <w:p w14:paraId="312A49E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3E62379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return;</w:t>
      </w:r>
    </w:p>
    <w:p w14:paraId="58FAEAA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2D07EF5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476AA9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if(closeFile &amp;&amp; (*phRTPDUMP)-&gt;file)</w:t>
      </w:r>
    </w:p>
    <w:p w14:paraId="777A1FB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2320962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fclose((*phRTPDUMP)-&gt;file);</w:t>
      </w:r>
    </w:p>
    <w:p w14:paraId="342D908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530DE7D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57837B9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free(*phRTPDUMP);</w:t>
      </w:r>
    </w:p>
    <w:p w14:paraId="6A2A40C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*phRTPDUMP = NULL;</w:t>
      </w:r>
    </w:p>
    <w:p w14:paraId="7204E19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404F7E5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4AF1F8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+void RTPDUMP_SetDefaultRtpPacketHeader(RTPDUMP_RTPPACKET * packet)</w:t>
      </w:r>
    </w:p>
    <w:p w14:paraId="0D598046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A7DCC">
        <w:rPr>
          <w:rFonts w:ascii="Courier New" w:hAnsi="Courier New" w:cs="Courier New"/>
          <w:noProof/>
          <w:sz w:val="18"/>
          <w:szCs w:val="18"/>
          <w:lang w:val="sv-SE"/>
        </w:rPr>
        <w:t>+{</w:t>
      </w:r>
    </w:p>
    <w:p w14:paraId="3D9AA511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A7DCC">
        <w:rPr>
          <w:rFonts w:ascii="Courier New" w:hAnsi="Courier New" w:cs="Courier New"/>
          <w:noProof/>
          <w:sz w:val="18"/>
          <w:szCs w:val="18"/>
          <w:lang w:val="sv-SE"/>
        </w:rPr>
        <w:t>+  packet-&gt;v_p_x_xx = 128;</w:t>
      </w:r>
    </w:p>
    <w:p w14:paraId="70BB5A6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packet-&gt;payloadTypeId = 96;</w:t>
      </w:r>
    </w:p>
    <w:p w14:paraId="5E87604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packet-&gt;sequenceNumber = 0;</w:t>
      </w:r>
    </w:p>
    <w:p w14:paraId="0A86702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packet-&gt;timeStamp = 0;</w:t>
      </w:r>
    </w:p>
    <w:p w14:paraId="628A07A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packet-&gt;ssrc = 0xaabbccdd;</w:t>
      </w:r>
    </w:p>
    <w:p w14:paraId="64553A7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packet-&gt;headerSize = 12;</w:t>
      </w:r>
    </w:p>
    <w:p w14:paraId="34B086B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packet-&gt;payloadSize = 0;</w:t>
      </w:r>
    </w:p>
    <w:p w14:paraId="732C65F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0950352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6515032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+void RTPDUMP_ParseRTPHeader(RTPDUMP_RTPPACKET * packet)</w:t>
      </w:r>
    </w:p>
    <w:p w14:paraId="72268FA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4C63265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unsigned char *payload = (unsigned char *)packet-&gt;data;</w:t>
      </w:r>
    </w:p>
    <w:p w14:paraId="12C26B2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payload = parseByte(payload, &amp;(packet-&gt;v_p_x_xx));</w:t>
      </w:r>
    </w:p>
    <w:p w14:paraId="4795ED6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payload = parseByte(payload, &amp;(packet-&gt;payloadTypeId));</w:t>
      </w:r>
    </w:p>
    <w:p w14:paraId="5DC10BF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payload = parseShort(payload, &amp;(packet-&gt;sequenceNumber));</w:t>
      </w:r>
    </w:p>
    <w:p w14:paraId="51F3E4A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payload = parseLong(payload, &amp;(packet-&gt;timeStamp));</w:t>
      </w:r>
    </w:p>
    <w:p w14:paraId="1496EAA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parseLong(payload, &amp;(packet-&gt;ssrc));</w:t>
      </w:r>
    </w:p>
    <w:p w14:paraId="7CB4CD4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3F34EB7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26443-g10/c-code/lib_dec/rtpdump.h 26443-g20/c-code/lib_dec/rtpdump.h</w:t>
      </w:r>
    </w:p>
    <w:p w14:paraId="6C3B4FF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--- 26443-g10/c-code/lib_dec/rtpdump.h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1970-01-01 01:00:00.000000000 +0100</w:t>
      </w:r>
    </w:p>
    <w:p w14:paraId="3A776EA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+++ 26443-g20/c-code/lib_dec/rtpdump.h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16:45:24.451541000 +0200</w:t>
      </w:r>
    </w:p>
    <w:p w14:paraId="12DBDD7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-0,0 +1,74 @@</w:t>
      </w:r>
    </w:p>
    <w:p w14:paraId="17CB38C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+/*====================================================================================</w:t>
      </w:r>
    </w:p>
    <w:p w14:paraId="6A4E066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EVS Codec 3GPP TS26.443 May 28, 2020. Version 12.12.0 / 13.8.0 / 14.4.0 / 15.2.0 / 16.1.0</w:t>
      </w:r>
    </w:p>
    <w:p w14:paraId="4E579A2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====================================================================================*/</w:t>
      </w:r>
    </w:p>
    <w:p w14:paraId="11C14E4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FE5465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+#pragma once</w:t>
      </w:r>
    </w:p>
    <w:p w14:paraId="59C8998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+#include &lt;stdint.h&gt;</w:t>
      </w:r>
    </w:p>
    <w:p w14:paraId="7FB697A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+#include &lt;stdio.h&gt;</w:t>
      </w:r>
    </w:p>
    <w:p w14:paraId="1AE5943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47345F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+#ifdef __cplusplus</w:t>
      </w:r>
    </w:p>
    <w:p w14:paraId="054FDB9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+extern "C" {</w:t>
      </w:r>
    </w:p>
    <w:p w14:paraId="63A8E99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+#endif</w:t>
      </w:r>
    </w:p>
    <w:p w14:paraId="6215C0E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79684E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+typedef enum _RTPDUMP_ERROR</w:t>
      </w:r>
    </w:p>
    <w:p w14:paraId="647699F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34FC9994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>+  RTPDUMP_NO_ERROR          = 0x0000,</w:t>
      </w:r>
    </w:p>
    <w:p w14:paraId="599C933D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>+  RTPDUMP_MEMORY_ERROR      = 0x0001,</w:t>
      </w:r>
    </w:p>
    <w:p w14:paraId="66C9682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RTPDUMP_WRONG_PARAMS      = 0x0002,</w:t>
      </w:r>
    </w:p>
    <w:p w14:paraId="57AD3D3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RTPDUMP_INIT_ERROR        = 0x0003,</w:t>
      </w:r>
    </w:p>
    <w:p w14:paraId="2C13394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RTPDUMP_WRITE_ERROR       = 0x0004,</w:t>
      </w:r>
    </w:p>
    <w:p w14:paraId="78895D1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RTPDUMP_READ_ERROR        = 0x0005,</w:t>
      </w:r>
    </w:p>
    <w:p w14:paraId="48C6193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RTPDUMP_FILE_NOT_FOUND    = 0x0006,</w:t>
      </w:r>
    </w:p>
    <w:p w14:paraId="72C1702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RTPDUMP_NOT_IMPLEMENTED   = 0x0010,</w:t>
      </w:r>
    </w:p>
    <w:p w14:paraId="01F84B9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RTPDUMP_NOT_INITIALIZED   = 0x0100,</w:t>
      </w:r>
    </w:p>
    <w:p w14:paraId="2D793F1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RTPDUMP_READ_ENDOFFILE    = 0x0101,</w:t>
      </w:r>
    </w:p>
    <w:p w14:paraId="1F754D2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RTPDUMP_UNKNOWN_ERROR     = 0x1000</w:t>
      </w:r>
    </w:p>
    <w:p w14:paraId="721D200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 RTPDUMP_ERROR;</w:t>
      </w:r>
    </w:p>
    <w:p w14:paraId="62620D4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66A5005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+typedef struct RTPDUMP *     RTPDUMP_HANDLE;</w:t>
      </w:r>
    </w:p>
    <w:p w14:paraId="630ADA6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+typedef struct RTPDUMP RTPDUMP;</w:t>
      </w:r>
    </w:p>
    <w:p w14:paraId="32688DB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0123E9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+typedef struct RTPDUMP_RTPPACKET</w:t>
      </w:r>
    </w:p>
    <w:p w14:paraId="06F8D44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12F5113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unsigned char v_p_x_xx; /* version, padding, extension etc. */</w:t>
      </w:r>
    </w:p>
    <w:p w14:paraId="5EA17DB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unsigned char payloadTypeId;</w:t>
      </w:r>
    </w:p>
    <w:p w14:paraId="7461759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unsigned short sequenceNumber;</w:t>
      </w:r>
    </w:p>
    <w:p w14:paraId="59E8984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unsigned int timeStamp;</w:t>
      </w:r>
    </w:p>
    <w:p w14:paraId="4B2638F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unsigned int ssrc;</w:t>
      </w:r>
    </w:p>
    <w:p w14:paraId="1463B0B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char data[1500 + 12]; /* raw RTP packet */</w:t>
      </w:r>
    </w:p>
    <w:p w14:paraId="4F7F790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unsigned short headerSize;</w:t>
      </w:r>
    </w:p>
    <w:p w14:paraId="6852065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unsigned short payloadSize;</w:t>
      </w:r>
    </w:p>
    <w:p w14:paraId="2DCADFF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 RTPDUMP_RTPPACKET;</w:t>
      </w:r>
    </w:p>
    <w:p w14:paraId="5AFE2FA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6477640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534611A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+RTPDUMP_ERROR</w:t>
      </w:r>
    </w:p>
    <w:p w14:paraId="421FFFB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+RTPDUMP_OpenForReading(RTPDUMP_HANDLE* phRTPDUMP, const char * filename);</w:t>
      </w:r>
    </w:p>
    <w:p w14:paraId="60A21DB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65A061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+RTPDUMP_ERROR</w:t>
      </w:r>
    </w:p>
    <w:p w14:paraId="06A769D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+RTPDUMP_OpenWithFileToRead(RTPDUMP_HANDLE* phRTPDUMP, FILE *file);</w:t>
      </w:r>
    </w:p>
    <w:p w14:paraId="5F93D7E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5CFD79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+RTPDUMP_ERROR</w:t>
      </w:r>
    </w:p>
    <w:p w14:paraId="518DDD8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+RTPDUMP_OpenForWriting(RTPDUMP_HANDLE* phRTPDUMP, const char * filename);</w:t>
      </w:r>
    </w:p>
    <w:p w14:paraId="4A781D3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D05C86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+RTPDUMP_ERROR</w:t>
      </w:r>
    </w:p>
    <w:p w14:paraId="61E525A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+RTPDUMP_ReadPacket(RTPDUMP_HANDLE hRTPDUMP,</w:t>
      </w:r>
    </w:p>
    <w:p w14:paraId="2EE3422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RTPDUMP_RTPPACKET * packet,</w:t>
      </w:r>
    </w:p>
    <w:p w14:paraId="5F6E9A8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uint32_t * timeoffset_ms);</w:t>
      </w:r>
    </w:p>
    <w:p w14:paraId="312A1EC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7EAAE6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+RTPDUMP_ERROR</w:t>
      </w:r>
    </w:p>
    <w:p w14:paraId="41325D0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+RTPDUMP_WritePacket(RTPDUMP_HANDLE hRTPDUMP,</w:t>
      </w:r>
    </w:p>
    <w:p w14:paraId="442859D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const RTPDUMP_RTPPACKET * packet,</w:t>
      </w:r>
    </w:p>
    <w:p w14:paraId="5B0B8E0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uint32_t timeoffset_ms);</w:t>
      </w:r>
    </w:p>
    <w:p w14:paraId="6555A01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0EAF5C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+void</w:t>
      </w:r>
    </w:p>
    <w:p w14:paraId="70E4D82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+RTPDUMP_Close(RTPDUMP_HANDLE* phRTPDUMP, short closeFile);</w:t>
      </w:r>
    </w:p>
    <w:p w14:paraId="1645DEE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184684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+void</w:t>
      </w:r>
    </w:p>
    <w:p w14:paraId="1FA1666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+RTPDUMP_SetDefaultRtpPacketHeader(RTPDUMP_RTPPACKET * packet);</w:t>
      </w:r>
    </w:p>
    <w:p w14:paraId="0DE1510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7ED954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+void</w:t>
      </w:r>
    </w:p>
    <w:p w14:paraId="1085106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+RTPDUMP_ParseRTPHeader(RTPDUMP_RTPPACKET * packet);</w:t>
      </w:r>
    </w:p>
    <w:p w14:paraId="5BD1FA3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1789A1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+#ifdef __cplusplus</w:t>
      </w:r>
    </w:p>
    <w:p w14:paraId="2ABC789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1B6A111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+#endif</w:t>
      </w:r>
    </w:p>
    <w:p w14:paraId="4F1E84F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26443-g10/c-code/lib_dec/stat_dec.h 26443-g20/c-code/lib_dec/stat_dec.h</w:t>
      </w:r>
    </w:p>
    <w:p w14:paraId="60DF9088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5A7DCC">
        <w:rPr>
          <w:rFonts w:ascii="Courier New" w:hAnsi="Courier New" w:cs="Courier New"/>
          <w:noProof/>
          <w:sz w:val="18"/>
          <w:szCs w:val="18"/>
          <w:lang w:val="de-DE"/>
        </w:rPr>
        <w:t>--- 26443-g10/c-code/lib_dec/stat_dec.h</w:t>
      </w:r>
      <w:r w:rsidRPr="005A7DCC">
        <w:rPr>
          <w:rFonts w:ascii="Courier New" w:hAnsi="Courier New" w:cs="Courier New"/>
          <w:noProof/>
          <w:sz w:val="18"/>
          <w:szCs w:val="18"/>
          <w:lang w:val="de-DE"/>
        </w:rPr>
        <w:tab/>
        <w:t>2021-08-02 16:37:19.000000000 +0200</w:t>
      </w:r>
    </w:p>
    <w:p w14:paraId="7BB88FF6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5A7DCC">
        <w:rPr>
          <w:rFonts w:ascii="Courier New" w:hAnsi="Courier New" w:cs="Courier New"/>
          <w:noProof/>
          <w:sz w:val="18"/>
          <w:szCs w:val="18"/>
          <w:lang w:val="de-DE"/>
        </w:rPr>
        <w:t>+++ 26443-g20/c-code/lib_dec/stat_dec.h</w:t>
      </w:r>
      <w:r w:rsidRPr="005A7DCC">
        <w:rPr>
          <w:rFonts w:ascii="Courier New" w:hAnsi="Courier New" w:cs="Courier New"/>
          <w:noProof/>
          <w:sz w:val="18"/>
          <w:szCs w:val="18"/>
          <w:lang w:val="de-DE"/>
        </w:rPr>
        <w:tab/>
        <w:t>2021-08-02 16:45:24.454540000 +0200</w:t>
      </w:r>
    </w:p>
    <w:p w14:paraId="7277D96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-263,7 +263,8 @@</w:t>
      </w:r>
    </w:p>
    <w:p w14:paraId="7ADC738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648C88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unsigned short bit_stream[MAX_BITS_PER_FRAME+16];</w:t>
      </w:r>
    </w:p>
    <w:p w14:paraId="6142A03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short next_bit_pos;                                 /* position of the next bit to be read from the bitstream */</w:t>
      </w:r>
    </w:p>
    <w:p w14:paraId="5409337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short bitstreamformat;                              /* Bitstream format flag (G.192/MIME) */</w:t>
      </w:r>
    </w:p>
    <w:p w14:paraId="00088C7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short bitstreamformat;                              /* Bitstream format flag (G.192/MIME/VOIP_G192_RTP/VOIP_RTPDUMP) */</w:t>
      </w:r>
    </w:p>
    <w:p w14:paraId="63016D1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short sdp_hf_only;                                  /* RTP payload format parameter: only Header-Full format without zero padding for size collision avoidance */</w:t>
      </w:r>
    </w:p>
    <w:p w14:paraId="48C336F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short amrwb_rfc4867_flag;                           /* MIME from rfc4867 is used */</w:t>
      </w:r>
    </w:p>
    <w:p w14:paraId="041FA16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short BER_detect;                                   /* flag to signal detected bit error in the bitstream */</w:t>
      </w:r>
    </w:p>
    <w:p w14:paraId="4C7EDA4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int   output_Fs;                                    /* output sampling rate */</w:t>
      </w:r>
    </w:p>
    <w:p w14:paraId="3989DAE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-562,6 +563,7 @@</w:t>
      </w:r>
    </w:p>
    <w:p w14:paraId="789F66F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energy_MA_Curr[2];</w:t>
      </w:r>
    </w:p>
    <w:p w14:paraId="163F1C6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E3083B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short last_core;</w:t>
      </w:r>
    </w:p>
    <w:p w14:paraId="7638D79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short last_core_bs;</w:t>
      </w:r>
    </w:p>
    <w:p w14:paraId="7DB3C83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short prev_last_core;</w:t>
      </w:r>
    </w:p>
    <w:p w14:paraId="7514083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short last_hq_core_type;</w:t>
      </w:r>
    </w:p>
    <w:p w14:paraId="1C8D29E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short last_L_frame_ori;</w:t>
      </w:r>
    </w:p>
    <w:p w14:paraId="6E8CAA9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-569,7 +571,7 @@</w:t>
      </w:r>
    </w:p>
    <w:p w14:paraId="2578C3B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old_synth_sw[NS2SA(48000,FRAME_SIZE_NS-ACELP_LOOK_NS-DELAY_BWE_TOTAL_NS)];</w:t>
      </w:r>
    </w:p>
    <w:p w14:paraId="24F7FB3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delay_buf_out[HQ_DELTA_MAX*HQ_DELAY_COMP];</w:t>
      </w:r>
    </w:p>
    <w:p w14:paraId="586C9936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</w:t>
      </w:r>
      <w:r w:rsidRPr="005A7DCC">
        <w:rPr>
          <w:rFonts w:ascii="Courier New" w:hAnsi="Courier New" w:cs="Courier New"/>
          <w:noProof/>
          <w:sz w:val="18"/>
          <w:szCs w:val="18"/>
          <w:lang w:val="pt-BR"/>
        </w:rPr>
        <w:t>short mem_norm[SFM_N_ENV_STAB];</w:t>
      </w:r>
    </w:p>
    <w:p w14:paraId="593E839C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A7DCC">
        <w:rPr>
          <w:rFonts w:ascii="Courier New" w:hAnsi="Courier New" w:cs="Courier New"/>
          <w:noProof/>
          <w:sz w:val="18"/>
          <w:szCs w:val="18"/>
          <w:lang w:val="pt-BR"/>
        </w:rPr>
        <w:t>-    float mem_env_delta;</w:t>
      </w:r>
    </w:p>
    <w:p w14:paraId="4E4BCD17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A7DCC">
        <w:rPr>
          <w:rFonts w:ascii="Courier New" w:hAnsi="Courier New" w:cs="Courier New"/>
          <w:noProof/>
          <w:sz w:val="18"/>
          <w:szCs w:val="18"/>
          <w:lang w:val="pt-BR"/>
        </w:rPr>
        <w:t>+    short mem_env_delta; /* Q12 */</w:t>
      </w:r>
    </w:p>
    <w:p w14:paraId="4D07C7E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A7DCC">
        <w:rPr>
          <w:rFonts w:ascii="Courier New" w:hAnsi="Courier New" w:cs="Courier New"/>
          <w:noProof/>
          <w:sz w:val="18"/>
          <w:szCs w:val="18"/>
          <w:lang w:val="pt-BR"/>
        </w:rPr>
        <w:t xml:space="preserve">     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short no_att_hangover;</w:t>
      </w:r>
    </w:p>
    <w:p w14:paraId="3E8C5C2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energy_lt;</w:t>
      </w:r>
    </w:p>
    <w:p w14:paraId="29B92F3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short hq_generic_seed;</w:t>
      </w:r>
    </w:p>
    <w:p w14:paraId="40546CE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-766,7 +768,7 @@</w:t>
      </w:r>
    </w:p>
    <w:p w14:paraId="01E1B3C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plocsi[MAX_PLOCS];</w:t>
      </w:r>
    </w:p>
    <w:p w14:paraId="4ABBA4ED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</w:t>
      </w:r>
      <w:r w:rsidRPr="005A7DCC">
        <w:rPr>
          <w:rFonts w:ascii="Courier New" w:hAnsi="Courier New" w:cs="Courier New"/>
          <w:noProof/>
          <w:sz w:val="18"/>
          <w:szCs w:val="18"/>
          <w:lang w:val="da-DK"/>
        </w:rPr>
        <w:t>float env_stab;</w:t>
      </w:r>
    </w:p>
    <w:p w14:paraId="1BB2EFB2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5A7DCC">
        <w:rPr>
          <w:rFonts w:ascii="Courier New" w:hAnsi="Courier New" w:cs="Courier New"/>
          <w:noProof/>
          <w:sz w:val="18"/>
          <w:szCs w:val="18"/>
          <w:lang w:val="da-DK"/>
        </w:rPr>
        <w:t xml:space="preserve">     short mem_norm_hqfec[SFM_N_ENV_STAB];</w:t>
      </w:r>
    </w:p>
    <w:p w14:paraId="3AA230BE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5A7DCC">
        <w:rPr>
          <w:rFonts w:ascii="Courier New" w:hAnsi="Courier New" w:cs="Courier New"/>
          <w:noProof/>
          <w:sz w:val="18"/>
          <w:szCs w:val="18"/>
          <w:lang w:val="da-DK"/>
        </w:rPr>
        <w:t>-    float mem_env_delta_hqfec;</w:t>
      </w:r>
    </w:p>
    <w:p w14:paraId="7B34C1E3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5A7DCC">
        <w:rPr>
          <w:rFonts w:ascii="Courier New" w:hAnsi="Courier New" w:cs="Courier New"/>
          <w:noProof/>
          <w:sz w:val="18"/>
          <w:szCs w:val="18"/>
          <w:lang w:val="da-DK"/>
        </w:rPr>
        <w:t>+    short mem_env_delta_hqfec; /* Q12 */</w:t>
      </w:r>
    </w:p>
    <w:p w14:paraId="31FF0BA4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5A7DCC">
        <w:rPr>
          <w:rFonts w:ascii="Courier New" w:hAnsi="Courier New" w:cs="Courier New"/>
          <w:noProof/>
          <w:sz w:val="18"/>
          <w:szCs w:val="18"/>
          <w:lang w:val="da-DK"/>
        </w:rPr>
        <w:t xml:space="preserve">     float env_stab_plc;</w:t>
      </w:r>
    </w:p>
    <w:p w14:paraId="206E54E4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5A7DCC">
        <w:rPr>
          <w:rFonts w:ascii="Courier New" w:hAnsi="Courier New" w:cs="Courier New"/>
          <w:noProof/>
          <w:sz w:val="18"/>
          <w:szCs w:val="18"/>
          <w:lang w:val="da-DK"/>
        </w:rPr>
        <w:t xml:space="preserve">     float env_stab_state_p[NUM_ENV_STAB_PLC_STATES];</w:t>
      </w:r>
    </w:p>
    <w:p w14:paraId="43BB7F27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5A7DCC">
        <w:rPr>
          <w:rFonts w:ascii="Courier New" w:hAnsi="Courier New" w:cs="Courier New"/>
          <w:noProof/>
          <w:sz w:val="18"/>
          <w:szCs w:val="18"/>
          <w:lang w:val="da-DK"/>
        </w:rPr>
        <w:t xml:space="preserve">     short envstabplc_hocnt;</w:t>
      </w:r>
    </w:p>
    <w:p w14:paraId="0B09CA39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5A7DCC">
        <w:rPr>
          <w:rFonts w:ascii="Courier New" w:hAnsi="Courier New" w:cs="Courier New"/>
          <w:noProof/>
          <w:sz w:val="18"/>
          <w:szCs w:val="18"/>
          <w:lang w:val="da-DK"/>
        </w:rPr>
        <w:t>diff -rwNBu 26443-g10/c-code/lib_dec/swb_tbe_dec.c 26443-g20/c-code/lib_dec/swb_tbe_dec.c</w:t>
      </w:r>
    </w:p>
    <w:p w14:paraId="119F9206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5A7DCC">
        <w:rPr>
          <w:rFonts w:ascii="Courier New" w:hAnsi="Courier New" w:cs="Courier New"/>
          <w:noProof/>
          <w:sz w:val="18"/>
          <w:szCs w:val="18"/>
          <w:lang w:val="da-DK"/>
        </w:rPr>
        <w:t>--- 26443-g10/c-code/lib_dec/swb_tbe_dec.c</w:t>
      </w:r>
      <w:r w:rsidRPr="005A7DCC">
        <w:rPr>
          <w:rFonts w:ascii="Courier New" w:hAnsi="Courier New" w:cs="Courier New"/>
          <w:noProof/>
          <w:sz w:val="18"/>
          <w:szCs w:val="18"/>
          <w:lang w:val="da-DK"/>
        </w:rPr>
        <w:tab/>
        <w:t>2021-08-02 16:37:13.000000000 +0200</w:t>
      </w:r>
    </w:p>
    <w:p w14:paraId="31B1B531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5A7DCC">
        <w:rPr>
          <w:rFonts w:ascii="Courier New" w:hAnsi="Courier New" w:cs="Courier New"/>
          <w:noProof/>
          <w:sz w:val="18"/>
          <w:szCs w:val="18"/>
          <w:lang w:val="da-DK"/>
        </w:rPr>
        <w:t>+++ 26443-g20/c-code/lib_dec/swb_tbe_dec.c</w:t>
      </w:r>
      <w:r w:rsidRPr="005A7DCC">
        <w:rPr>
          <w:rFonts w:ascii="Courier New" w:hAnsi="Courier New" w:cs="Courier New"/>
          <w:noProof/>
          <w:sz w:val="18"/>
          <w:szCs w:val="18"/>
          <w:lang w:val="da-DK"/>
        </w:rPr>
        <w:tab/>
        <w:t>2021-08-02 16:45:24.469527000 +0200</w:t>
      </w:r>
    </w:p>
    <w:p w14:paraId="0980D77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-102,6 +102,10 @@</w:t>
      </w:r>
    </w:p>
    <w:p w14:paraId="2ED5DE3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st-&gt;lsp_prevfrm[i] = f;</w:t>
      </w:r>
    </w:p>
    <w:p w14:paraId="5DB9FD5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f += inc;</w:t>
      </w:r>
    </w:p>
    <w:p w14:paraId="43385F3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64A8FFA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for( ; i&lt;LPC_SHB_ORDER; i++)</w:t>
      </w:r>
    </w:p>
    <w:p w14:paraId="426427C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1757823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st-&gt;lsp_prevfrm[i] = 0.0f;</w:t>
      </w:r>
    </w:p>
    <w:p w14:paraId="132A7DC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6027E4F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75873E2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06946D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st-&gt;GainFrame_prevfrm = 0.0f;</w:t>
      </w:r>
    </w:p>
    <w:p w14:paraId="41D0C30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-317,6 +321,7 @@</w:t>
      </w:r>
    </w:p>
    <w:p w14:paraId="00D70AF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ScaleShapedSHB( SHB_OVERLAP_LEN/2, shaped_wb_excitation, st-&gt;syn_overlap, GainShape, GainFrame, window_wb, subwin_wb );</w:t>
      </w:r>
    </w:p>
    <w:p w14:paraId="54CB446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50CB5A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curr_frame_pow = sum2_f( shaped_wb_excitation, L_FRAME16k/4 ) + 0.001f;</w:t>
      </w:r>
    </w:p>
    <w:p w14:paraId="23A1CBD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curr_frame_pow = min( curr_frame_pow, FLT_MAX );</w:t>
      </w:r>
    </w:p>
    <w:p w14:paraId="1115E0D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F5F0A2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if( !st-&gt;bfi &amp;&amp; (st-&gt;prev_bfi || st-&gt;prev_use_partial_copy) )</w:t>
      </w:r>
    </w:p>
    <w:p w14:paraId="4C15F5B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017FCB5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-377,7 +382,7 @@</w:t>
      </w:r>
    </w:p>
    <w:p w14:paraId="1EA79C7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1F2B853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for ( i = 0; i &lt; LPC_SHB_ORDER_WB; i++ )</w:t>
      </w:r>
    </w:p>
    <w:p w14:paraId="63A23C1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61E96F1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lsf_wb[i] = i/6;</w:t>
      </w:r>
    </w:p>
    <w:p w14:paraId="535827F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lsf_wb[i] = (i + 1)/6.f;</w:t>
      </w:r>
    </w:p>
    <w:p w14:paraId="780106D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5A6F579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GainFrame = 0;</w:t>
      </w:r>
    </w:p>
    <w:p w14:paraId="7C8029C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BCF7CA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-385,7 +390,14 @@</w:t>
      </w:r>
    </w:p>
    <w:p w14:paraId="41EEDA7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03406E2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9CEEDB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Update previous frame parameters for FEC */</w:t>
      </w:r>
    </w:p>
    <w:p w14:paraId="72816E2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if( st-&gt;extl_brate == WB_TBE_0k35 )</w:t>
      </w:r>
    </w:p>
    <w:p w14:paraId="6A6AB5C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1ACBE8A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mvr2r( lsf_wb, st-&gt;lsp_prevfrm, LPC_SHB_ORDER_LBR_WB );</w:t>
      </w:r>
    </w:p>
    <w:p w14:paraId="1BA967A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4CFB07E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else</w:t>
      </w:r>
    </w:p>
    <w:p w14:paraId="556A06C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5F92B11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mvr2r( lsf_wb, st-&gt;lsp_prevfrm, LPC_SHB_ORDER_WB);</w:t>
      </w:r>
    </w:p>
    <w:p w14:paraId="199FE2E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25D03F7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st-&gt;GainFrame_prevfrm = GainFrame;</w:t>
      </w:r>
    </w:p>
    <w:p w14:paraId="41205F2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1EF0C4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if( !st-&gt;bfi )</w:t>
      </w:r>
    </w:p>
    <w:p w14:paraId="1AB5A5C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-1199,6 +1211,7 @@</w:t>
      </w:r>
    </w:p>
    <w:p w14:paraId="45A4A0E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ScaleShapedSHB( SHB_OVERLAP_LEN, shaped_shb_excitation, st-&gt;syn_overlap,GainShape,GainFrame,window_shb,subwin_shb );</w:t>
      </w:r>
    </w:p>
    <w:p w14:paraId="57BE665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E68BA9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curr_frame_pow = sum2_f( shaped_shb_excitation, L_FRAME16k ) + 0.001f;</w:t>
      </w:r>
    </w:p>
    <w:p w14:paraId="52CB52C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curr_frame_pow = min( curr_frame_pow, FLT_MAX );</w:t>
      </w:r>
    </w:p>
    <w:p w14:paraId="5D32816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59BAE6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if( !st-&gt;bfi &amp;&amp; (st-&gt;prev_bfi || st-&gt;prev_use_partial_copy ) )</w:t>
      </w:r>
    </w:p>
    <w:p w14:paraId="707E78A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3EE7E41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-1814,6 +1827,7 @@</w:t>
      </w:r>
    </w:p>
    <w:p w14:paraId="6126AB4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*output,                        /* o  : synthesized transitions signal       */</w:t>
      </w:r>
    </w:p>
    <w:p w14:paraId="2384FFC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Hilbert_Mem[],                  /* i/o: memory                               */</w:t>
      </w:r>
    </w:p>
    <w:p w14:paraId="4056733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state_lsyn_filt_shb_local[],    /* i/o: memory                               */</w:t>
      </w:r>
    </w:p>
    <w:p w14:paraId="4F8E64E9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A7DCC">
        <w:rPr>
          <w:rFonts w:ascii="Courier New" w:hAnsi="Courier New" w:cs="Courier New"/>
          <w:noProof/>
          <w:sz w:val="18"/>
          <w:szCs w:val="18"/>
          <w:lang w:val="pt-BR"/>
        </w:rPr>
        <w:t>+    float mem_resamp_HB_32k[],            /* i/o: memory                               */</w:t>
      </w:r>
    </w:p>
    <w:p w14:paraId="24C2226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A7DCC">
        <w:rPr>
          <w:rFonts w:ascii="Courier New" w:hAnsi="Courier New" w:cs="Courier New"/>
          <w:noProof/>
          <w:sz w:val="18"/>
          <w:szCs w:val="18"/>
          <w:lang w:val="pt-BR"/>
        </w:rPr>
        <w:t xml:space="preserve">     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short *syn_dm_phase,</w:t>
      </w:r>
    </w:p>
    <w:p w14:paraId="46AD8DA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int   output_Fs,</w:t>
      </w:r>
    </w:p>
    <w:p w14:paraId="0B1FEBC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*up_mem,</w:t>
      </w:r>
    </w:p>
    <w:p w14:paraId="62A5F0C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-1857,6 +1871,10 @@</w:t>
      </w:r>
    </w:p>
    <w:p w14:paraId="13133CA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640A2F7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interpolate_3_over_2_allpass( output, length, output, up_mem, allpass_poles_3_ov_2 );</w:t>
      </w:r>
    </w:p>
    <w:p w14:paraId="75CB40B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117F9D6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else if( output_Fs == 16000 )</w:t>
      </w:r>
    </w:p>
    <w:p w14:paraId="67C747B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631757F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Decimate_allpass_steep( output, mem_resamp_HB_32k, L_FRAME32k, output );</w:t>
      </w:r>
    </w:p>
    <w:p w14:paraId="1196EE8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6648BF2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FDA116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return;</w:t>
      </w:r>
    </w:p>
    <w:p w14:paraId="3BDAC59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}</w:t>
      </w:r>
    </w:p>
    <w:p w14:paraId="52DBAAB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26443-g10/c-code/lib_dec/voip_client.c 26443-g20/c-code/lib_dec/voip_client.c</w:t>
      </w:r>
    </w:p>
    <w:p w14:paraId="50302AE8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--- 26443-g10/c-code/lib_dec/voip_client.c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16:37:20.000000000 +0200</w:t>
      </w:r>
    </w:p>
    <w:p w14:paraId="62EAE19E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+++ 26443-g20/c-code/lib_dec/voip_client.c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16:45:24.638501000 +0200</w:t>
      </w:r>
    </w:p>
    <w:p w14:paraId="67DE5458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@@ -13,6 +13,7 @@</w:t>
      </w:r>
    </w:p>
    <w:p w14:paraId="5756AE07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#include "rom_com.h"</w:t>
      </w:r>
    </w:p>
    <w:p w14:paraId="335F1843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#include "EvsRXlib.h"</w:t>
      </w:r>
    </w:p>
    <w:p w14:paraId="62329462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#include "g192.h"</w:t>
      </w:r>
    </w:p>
    <w:p w14:paraId="49736FD5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+#include "evs_rtp_payload.h"</w:t>
      </w:r>
    </w:p>
    <w:p w14:paraId="6C961E5C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</w:t>
      </w:r>
    </w:p>
    <w:p w14:paraId="5617A369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</w:t>
      </w:r>
    </w:p>
    <w:p w14:paraId="63E4D3E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/*------------------------------------------------------------------------------------------*</w:t>
      </w:r>
    </w:p>
    <w:p w14:paraId="5CA1255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-46,6 +47,8 @@</w:t>
      </w:r>
    </w:p>
    <w:p w14:paraId="2D2198A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input/output */</w:t>
      </w:r>
    </w:p>
    <w:p w14:paraId="7CEAEF2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G192_HANDLE  g192 = NULL;</w:t>
      </w:r>
    </w:p>
    <w:p w14:paraId="5BE6726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G192_ERROR   g192err;</w:t>
      </w:r>
    </w:p>
    <w:p w14:paraId="32BED5C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EVS_RTPDUMP_DEPACKER rtpdumpDepacker;</w:t>
      </w:r>
    </w:p>
    <w:p w14:paraId="5E1BBAE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EVS_RTPDUMP_DEPACKER_ERROR rtpdumpDepackerError = EVS_RTPDUMP_DEPACKER_NO_ERROR;</w:t>
      </w:r>
    </w:p>
    <w:p w14:paraId="68DF50E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A2F348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short optimum_offset,FEC_hi;</w:t>
      </w:r>
    </w:p>
    <w:p w14:paraId="5FFE5ED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FILE *f_offset = NULL;</w:t>
      </w:r>
    </w:p>
    <w:p w14:paraId="3C88D1A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-53,6 +56,7 @@</w:t>
      </w:r>
    </w:p>
    <w:p w14:paraId="67E0611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main loop */</w:t>
      </w:r>
    </w:p>
    <w:p w14:paraId="25FA872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unsigned int nextPacketRcvTime_ms = 0;</w:t>
      </w:r>
    </w:p>
    <w:p w14:paraId="171EBE8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unsigned int systemTime_ms = 0;</w:t>
      </w:r>
    </w:p>
    <w:p w14:paraId="1180FE9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Word32 nFramesFed = 0;</w:t>
      </w:r>
    </w:p>
    <w:p w14:paraId="1CB3B8C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5C38C0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EVS_RX_HANDLE hRX = NULL;</w:t>
      </w:r>
    </w:p>
    <w:p w14:paraId="29E06A39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</w:t>
      </w: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>EVS_RX_ERROR rxerr = EVS_RX_NO_ERROR;</w:t>
      </w:r>
    </w:p>
    <w:p w14:paraId="2157D99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-61,12 +65,30 @@</w:t>
      </w:r>
    </w:p>
    <w:p w14:paraId="424310E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1EC5DB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unsigned char   au[2560];</w:t>
      </w:r>
    </w:p>
    <w:p w14:paraId="03D3E94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short           auSize;</w:t>
      </w:r>
    </w:p>
    <w:p w14:paraId="73A8502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unsigned char  *auPtr = NULL;</w:t>
      </w:r>
    </w:p>
    <w:p w14:paraId="1B17FDC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bool            isAMRWB_IOmode;</w:t>
      </w:r>
    </w:p>
    <w:p w14:paraId="0270714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uint16_t        frameTypeIndex;</w:t>
      </w:r>
    </w:p>
    <w:p w14:paraId="2EB64F1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bool            qBit;</w:t>
      </w:r>
    </w:p>
    <w:p w14:paraId="2304015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unsigned short  rtpSequenceNumber;</w:t>
      </w:r>
    </w:p>
    <w:p w14:paraId="6BB43FF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unsigned int    rtpTimeStamp;</w:t>
      </w:r>
    </w:p>
    <w:p w14:paraId="7D07E7D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356D50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      pcmBuf[3 * L_FRAME48k] = {0};</w:t>
      </w:r>
    </w:p>
    <w:p w14:paraId="2537ACB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unsigned int pcmBufSize  = 3 * L_FRAME48k;</w:t>
      </w:r>
    </w:p>
    <w:p w14:paraId="63E89D6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DEC2EF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rtpdumpDepacker.rtpdump = NULL;</w:t>
      </w:r>
    </w:p>
    <w:p w14:paraId="18D3C2A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if( st-&gt;bitstreamformat == VOIP_RTPDUMP )</w:t>
      </w:r>
    </w:p>
    <w:p w14:paraId="0EDF6E9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2CA25C3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rtpdumpDepackerError = EVS_RTPDUMP_DEPACKER_open(&amp;rtpdumpDepacker, f_stream, st-&gt;sdp_hf_only != 0);</w:t>
      </w:r>
    </w:p>
    <w:p w14:paraId="6BB971A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if(rtpdumpDepackerError != EVS_RTPDUMP_DEPACKER_NO_ERROR)</w:t>
      </w:r>
    </w:p>
    <w:p w14:paraId="4449867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53B8F7B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fprintf(stderr,"error in EVS_RTPDUMP_DEPACKER_open(): %d\n", rtpdumpDepackerError);</w:t>
      </w:r>
    </w:p>
    <w:p w14:paraId="7A044247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>+            return -1;</w:t>
      </w:r>
    </w:p>
    <w:p w14:paraId="106FA857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>+        }</w:t>
      </w:r>
    </w:p>
    <w:p w14:paraId="2699BF8A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>+        g192err = G192_NO_ERROR;</w:t>
      </w:r>
    </w:p>
    <w:p w14:paraId="7355D1DE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>+    }</w:t>
      </w:r>
    </w:p>
    <w:p w14:paraId="3E612F74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>+    else</w:t>
      </w:r>
    </w:p>
    <w:p w14:paraId="31664E15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>+    {</w:t>
      </w:r>
    </w:p>
    <w:p w14:paraId="3CCE4668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>+        assert( st-&gt;bitstreamformat == VOIP_G192_RTP );</w:t>
      </w:r>
    </w:p>
    <w:p w14:paraId="506FE84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 xml:space="preserve">     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/* open input file */</w:t>
      </w:r>
    </w:p>
    <w:p w14:paraId="702E1C1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g192err = G192_Reader_Open(&amp;g192, f_stream);</w:t>
      </w:r>
    </w:p>
    <w:p w14:paraId="33F7AE30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</w:t>
      </w: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>if(g192err != G192_NO_ERROR)</w:t>
      </w:r>
    </w:p>
    <w:p w14:paraId="3FE24493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>@@ -74,6 +96,8 @@</w:t>
      </w:r>
    </w:p>
    <w:p w14:paraId="666D8CC6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 xml:space="preserve">         fprintf(stderr,"error in G192_Reader_Open(): %d\n", g192err);</w:t>
      </w:r>
    </w:p>
    <w:p w14:paraId="13BE6BD0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 xml:space="preserve">         return -1;</w:t>
      </w:r>
    </w:p>
    <w:p w14:paraId="0B3AC2EA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 xml:space="preserve">     }</w:t>
      </w:r>
    </w:p>
    <w:p w14:paraId="68542EE5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>+        auPtr = au;</w:t>
      </w:r>
    </w:p>
    <w:p w14:paraId="0098079F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>+    }</w:t>
      </w:r>
    </w:p>
    <w:p w14:paraId="63691EF9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 xml:space="preserve"> </w:t>
      </w:r>
    </w:p>
    <w:p w14:paraId="52D629D9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 xml:space="preserve"> </w:t>
      </w:r>
    </w:p>
    <w:p w14:paraId="7D1044A4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 xml:space="preserve">     if(jbmFECoffsetFileName)</w:t>
      </w:r>
    </w:p>
    <w:p w14:paraId="74264D79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>@@ -83,6 +107,7 @@</w:t>
      </w:r>
    </w:p>
    <w:p w14:paraId="7C770B92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 xml:space="preserve">         {</w:t>
      </w:r>
    </w:p>
    <w:p w14:paraId="7E03E08A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 xml:space="preserve">             fprintf(stderr,"unable to open CA offset file: %s\n", jbmFECoffsetFileName);</w:t>
      </w:r>
    </w:p>
    <w:p w14:paraId="75C9FBC0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 xml:space="preserve">             G192_Reader_Close(&amp;g192);</w:t>
      </w:r>
    </w:p>
    <w:p w14:paraId="60CBEB0F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>+            EVS_RTPDUMP_DEPACKER_close(&amp;rtpdumpDepacker);</w:t>
      </w:r>
    </w:p>
    <w:p w14:paraId="0A05977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 xml:space="preserve">             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return -1;</w:t>
      </w:r>
    </w:p>
    <w:p w14:paraId="13904AC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2190B37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4742B96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-93,7 +118,11 @@</w:t>
      </w:r>
    </w:p>
    <w:p w14:paraId="65CF429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5B3B629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fprintf(stderr,"unable to open receiver\n");</w:t>
      </w:r>
    </w:p>
    <w:p w14:paraId="104227B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G192_Reader_Close(&amp;g192);</w:t>
      </w:r>
    </w:p>
    <w:p w14:paraId="54FAE17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if( f_offset ) fclose (f_offset);</w:t>
      </w:r>
    </w:p>
    <w:p w14:paraId="37A946D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EVS_RTPDUMP_DEPACKER_close(&amp;rtpdumpDepacker);</w:t>
      </w:r>
    </w:p>
    <w:p w14:paraId="7410469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+        if( f_offset ) </w:t>
      </w:r>
    </w:p>
    <w:p w14:paraId="2F7081B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0A2E381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fclose (f_offset);</w:t>
      </w:r>
    </w:p>
    <w:p w14:paraId="2A2B34B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5692CA5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return -1;</w:t>
      </w:r>
    </w:p>
    <w:p w14:paraId="586A493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0087D7B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#ifdef SUPPORT_JBM_TRACEFILE</w:t>
      </w:r>
    </w:p>
    <w:p w14:paraId="766B504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-102,7 +131,11 @@</w:t>
      </w:r>
    </w:p>
    <w:p w14:paraId="0DF4D5D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04BBA6B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fprintf(stderr,"unable to set JBM trace file name: %s\n", jbmTraceFileName);</w:t>
      </w:r>
    </w:p>
    <w:p w14:paraId="2DF6A02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G192_Reader_Close(&amp;g192);</w:t>
      </w:r>
    </w:p>
    <w:p w14:paraId="6969E4E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if( f_offset ) fclose (f_offset);</w:t>
      </w:r>
    </w:p>
    <w:p w14:paraId="1E80819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EVS_RTPDUMP_DEPACKER_close(&amp;rtpdumpDepacker);</w:t>
      </w:r>
    </w:p>
    <w:p w14:paraId="42F82C6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+        if( f_offset ) </w:t>
      </w:r>
    </w:p>
    <w:p w14:paraId="45CBA41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3062BCD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fclose (f_offset);</w:t>
      </w:r>
    </w:p>
    <w:p w14:paraId="56F2ECE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407641B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EVS_RX_Close(&amp;hRX);</w:t>
      </w:r>
    </w:p>
    <w:p w14:paraId="13C4CCE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return -1;</w:t>
      </w:r>
    </w:p>
    <w:p w14:paraId="7FF45F5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5CFADF7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-116,13 +149,35 @@</w:t>
      </w:r>
    </w:p>
    <w:p w14:paraId="1F5B446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B5AEB8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A0B171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read first packet */</w:t>
      </w:r>
    </w:p>
    <w:p w14:paraId="56811D1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246492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 (st-&gt;bitstreamformat == VOIP_G192_RTP)</w:t>
      </w:r>
    </w:p>
    <w:p w14:paraId="4D7268A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392529E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g192err = G192_ReadVoipFrame_compact(g192, au, &amp;auSize,</w:t>
      </w:r>
    </w:p>
    <w:p w14:paraId="61C46F7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                 &amp;rtpSequenceNumber, &amp;rtpTimeStamp, &amp;nextPacketRcvTime_ms);</w:t>
      </w:r>
    </w:p>
    <w:p w14:paraId="47F4C9B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if(g192err != G192_NO_ERROR)</w:t>
      </w:r>
    </w:p>
    <w:p w14:paraId="14EB9F7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 (!evsPayload_getFrameTypeFromSize(auSize, &amp;isAMRWB_IOmode, &amp;frameTypeIndex))</w:t>
      </w:r>
    </w:p>
    <w:p w14:paraId="2E51693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043EBD7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g192err = G192_INVALID_DATA;</w:t>
      </w:r>
    </w:p>
    <w:p w14:paraId="75F797E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368B8E0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qBit = 1; /* good q_bit for VOIP_G192_RTP */</w:t>
      </w:r>
    </w:p>
    <w:p w14:paraId="22D4680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49A6B07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else {</w:t>
      </w:r>
    </w:p>
    <w:p w14:paraId="1ACC0D9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auPtr = au; /* might have been set to RTP packet in prev call */</w:t>
      </w:r>
    </w:p>
    <w:p w14:paraId="2131025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rtpdumpDepackerError = EVS_RTPDUMP_DEPACKER_readNextFrame(&amp;rtpdumpDepacker, &amp;rtpSequenceNumber, &amp;rtpTimeStamp,</w:t>
      </w:r>
    </w:p>
    <w:p w14:paraId="7034745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                        &amp;nextPacketRcvTime_ms,</w:t>
      </w:r>
    </w:p>
    <w:p w14:paraId="275FFD2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                        &amp;isAMRWB_IOmode, &amp;frameTypeIndex, &amp;qBit,</w:t>
      </w:r>
    </w:p>
    <w:p w14:paraId="2880A3F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                        &amp;auPtr, (uint16_t*)&amp;auSize);</w:t>
      </w:r>
    </w:p>
    <w:p w14:paraId="6A1EA41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/* EVS RTP payload format has timescale 16000, JBM uses 1000 internally */</w:t>
      </w:r>
    </w:p>
    <w:p w14:paraId="348A58D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rtpTimeStamp = rtpTimeStamp / 16;</w:t>
      </w:r>
    </w:p>
    <w:p w14:paraId="3A7E9F9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26BE721A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+    if(g192err != G192_NO_ERROR || rtpdumpDepackerError != </w:t>
      </w: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>EVS_RTPDUMP_DEPACKER_NO_ERROR)</w:t>
      </w:r>
    </w:p>
    <w:p w14:paraId="732C130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 xml:space="preserve">     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{</w:t>
      </w:r>
    </w:p>
    <w:p w14:paraId="7CE2ED9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fprintf(stderr,"failed to read first RTP packet\n");</w:t>
      </w:r>
    </w:p>
    <w:p w14:paraId="28C202B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G192_Reader_Close(&amp;g192);</w:t>
      </w:r>
    </w:p>
    <w:p w14:paraId="35EFE5C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if( f_offset ) fclose (f_offset);</w:t>
      </w:r>
    </w:p>
    <w:p w14:paraId="4F4DCF7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EVS_RTPDUMP_DEPACKER_close(&amp;rtpdumpDepacker);</w:t>
      </w:r>
    </w:p>
    <w:p w14:paraId="771CE47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+        if( f_offset ) </w:t>
      </w:r>
    </w:p>
    <w:p w14:paraId="2A759A1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7CA493A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fclose (f_offset);</w:t>
      </w:r>
    </w:p>
    <w:p w14:paraId="50C17C2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29C5DD2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EVS_RX_Close(&amp;hRX);</w:t>
      </w:r>
    </w:p>
    <w:p w14:paraId="26C134D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return -1;</w:t>
      </w:r>
    </w:p>
    <w:p w14:paraId="5D14437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6D6D0AA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-145,36 +200,67 @@</w:t>
      </w:r>
    </w:p>
    <w:p w14:paraId="0B3E0A5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while( nextPacketRcvTime_ms &lt;= systemTime_ms )</w:t>
      </w:r>
    </w:p>
    <w:p w14:paraId="661ED66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4814663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/* feed the previous read packet into the receiver now */</w:t>
      </w:r>
    </w:p>
    <w:p w14:paraId="51A13CC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rxerr = EVS_RX_FeedFrame(hRX, au, auSize, rtpSequenceNumber, rtpTimeStamp,</w:t>
      </w:r>
    </w:p>
    <w:p w14:paraId="31A60D2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                     nextPacketRcvTime_ms);</w:t>
      </w:r>
    </w:p>
    <w:p w14:paraId="4A53E0C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rxerr = EVS_RX_FeedFrame(hRX, auPtr, auSize, rtpSequenceNumber, rtpTimeStamp,</w:t>
      </w:r>
    </w:p>
    <w:p w14:paraId="0EE3B21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nextPacketRcvTime_ms, isAMRWB_IOmode, frameTypeIndex, qBit);</w:t>
      </w:r>
    </w:p>
    <w:p w14:paraId="50344791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</w:t>
      </w: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>if (rxerr != EVS_RX_NO_ERROR)</w:t>
      </w:r>
    </w:p>
    <w:p w14:paraId="00AA616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 xml:space="preserve">             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{</w:t>
      </w:r>
    </w:p>
    <w:p w14:paraId="2366F96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printf("\nerror in feeding access unit: %8x", rxerr);</w:t>
      </w:r>
    </w:p>
    <w:p w14:paraId="407A56C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G192_Reader_Close(&amp;g192);</w:t>
      </w:r>
    </w:p>
    <w:p w14:paraId="306019C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if( f_offset ) fclose (f_offset);</w:t>
      </w:r>
    </w:p>
    <w:p w14:paraId="71C8A9D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EVS_RTPDUMP_DEPACKER_close(&amp;rtpdumpDepacker);</w:t>
      </w:r>
    </w:p>
    <w:p w14:paraId="3A29C90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+                if( f_offset ) </w:t>
      </w:r>
    </w:p>
    <w:p w14:paraId="7011AC2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{</w:t>
      </w:r>
    </w:p>
    <w:p w14:paraId="7105CD6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fclose (f_offset);</w:t>
      </w:r>
    </w:p>
    <w:p w14:paraId="06A69B4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}</w:t>
      </w:r>
    </w:p>
    <w:p w14:paraId="409EB93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4338FE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EVS_RX_Close(&amp;hRX);</w:t>
      </w:r>
    </w:p>
    <w:p w14:paraId="69254BF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return -1;</w:t>
      </w:r>
    </w:p>
    <w:p w14:paraId="56E1216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15CAFC8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++nFramesFed;</w:t>
      </w:r>
    </w:p>
    <w:p w14:paraId="2746A2E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/* read the next packet */</w:t>
      </w:r>
    </w:p>
    <w:p w14:paraId="5BE46C4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if (st-&gt;bitstreamformat == VOIP_G192_RTP) {</w:t>
      </w:r>
    </w:p>
    <w:p w14:paraId="651AE35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g192err = G192_ReadVoipFrame_compact(g192, au, &amp;auSize,</w:t>
      </w:r>
    </w:p>
    <w:p w14:paraId="5391657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                         &amp;rtpSequenceNumber, &amp;rtpTimeStamp, &amp;nextPacketRcvTime_ms);</w:t>
      </w:r>
    </w:p>
    <w:p w14:paraId="0BEF4C2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if(g192err == G192_EOF)</w:t>
      </w:r>
    </w:p>
    <w:p w14:paraId="7649ECB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if (!evsPayload_getFrameTypeFromSize(auSize, &amp;isAMRWB_IOmode, &amp;frameTypeIndex))</w:t>
      </w:r>
    </w:p>
    <w:p w14:paraId="0D0AA27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{</w:t>
      </w:r>
    </w:p>
    <w:p w14:paraId="6C085AD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g192err = G192_INVALID_DATA;</w:t>
      </w:r>
    </w:p>
    <w:p w14:paraId="1792DF1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}</w:t>
      </w:r>
    </w:p>
    <w:p w14:paraId="7885A40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qBit = 1; /* good q_bit for VOIP_G192_RTP */</w:t>
      </w:r>
    </w:p>
    <w:p w14:paraId="39F1F07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}</w:t>
      </w:r>
    </w:p>
    <w:p w14:paraId="11A1E18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else {</w:t>
      </w:r>
    </w:p>
    <w:p w14:paraId="0A553CD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auPtr = au; /* might have been set to RTP packet in prev call */</w:t>
      </w:r>
    </w:p>
    <w:p w14:paraId="030C3E0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rtpdumpDepackerError = EVS_RTPDUMP_DEPACKER_readNextFrame(&amp;rtpdumpDepacker, &amp;rtpSequenceNumber, &amp;rtpTimeStamp,</w:t>
      </w:r>
    </w:p>
    <w:p w14:paraId="07B378C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                                &amp;nextPacketRcvTime_ms,</w:t>
      </w:r>
    </w:p>
    <w:p w14:paraId="0B2DC1B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                                &amp;isAMRWB_IOmode, &amp;frameTypeIndex, &amp;qBit,</w:t>
      </w:r>
    </w:p>
    <w:p w14:paraId="756D5C4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                                &amp;auPtr, (uint16_t*)&amp;auSize);</w:t>
      </w:r>
    </w:p>
    <w:p w14:paraId="7F7982A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/* EVS RTP payload format has timescale 16000, JBM uses 1000 internally */</w:t>
      </w:r>
    </w:p>
    <w:p w14:paraId="7395636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rtpTimeStamp = rtpTimeStamp / 16;</w:t>
      </w:r>
    </w:p>
    <w:p w14:paraId="45127B0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}</w:t>
      </w:r>
    </w:p>
    <w:p w14:paraId="71074A1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if(g192err == G192_EOF</w:t>
      </w:r>
    </w:p>
    <w:p w14:paraId="3FB2EA5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|| rtpdumpDepackerError == EVS_RTPDUMP_DEPACKER_EOF</w:t>
      </w:r>
    </w:p>
    <w:p w14:paraId="4DD4E13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)</w:t>
      </w:r>
    </w:p>
    <w:p w14:paraId="7AD21F5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6A08B38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/* finished reading */</w:t>
      </w:r>
    </w:p>
    <w:p w14:paraId="6ADB3B8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nextPacketRcvTime_ms = (unsigned int) -1;</w:t>
      </w:r>
    </w:p>
    <w:p w14:paraId="778841F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4157DEA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else if(g192err != G192_NO_ERROR)</w:t>
      </w:r>
    </w:p>
    <w:p w14:paraId="6306580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else if(g192err != G192_NO_ERROR</w:t>
      </w:r>
    </w:p>
    <w:p w14:paraId="056B114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|| rtpdumpDepackerError != EVS_RTPDUMP_DEPACKER_NO_ERROR</w:t>
      </w:r>
    </w:p>
    <w:p w14:paraId="7783A93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)</w:t>
      </w:r>
    </w:p>
    <w:p w14:paraId="1100631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56E5A88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fprintf(stderr,"failed to read RTP packet\n");</w:t>
      </w:r>
    </w:p>
    <w:p w14:paraId="437FB1C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G192_Reader_Close(&amp;g192);</w:t>
      </w:r>
    </w:p>
    <w:p w14:paraId="14D37AC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if( f_offset ) fclose (f_offset);</w:t>
      </w:r>
    </w:p>
    <w:p w14:paraId="101AF91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EVS_RTPDUMP_DEPACKER_close(&amp;rtpdumpDepacker);</w:t>
      </w:r>
    </w:p>
    <w:p w14:paraId="75D1DEE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+                if( f_offset ) </w:t>
      </w:r>
    </w:p>
    <w:p w14:paraId="0F61736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{</w:t>
      </w:r>
    </w:p>
    <w:p w14:paraId="2894F97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fclose (f_offset);</w:t>
      </w:r>
    </w:p>
    <w:p w14:paraId="7633ACF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}</w:t>
      </w:r>
    </w:p>
    <w:p w14:paraId="377F4BE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EVS_RX_Close(&amp;hRX);</w:t>
      </w:r>
    </w:p>
    <w:p w14:paraId="2990DF5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return -1;</w:t>
      </w:r>
    </w:p>
    <w:p w14:paraId="35D4424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2AFF707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24895FF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5325F9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we are finished when all packets have been received and jitter buffer is empty */</w:t>
      </w:r>
    </w:p>
    <w:p w14:paraId="38890E4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if( nextPacketRcvTime_ms == (unsigned int)(-1) &amp;&amp; EVS_RX_IsEmpty(hRX) )</w:t>
      </w:r>
    </w:p>
    <w:p w14:paraId="7CF6648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/* also stop when the input file contains less than two frames, because JBM cannot calculate a delay value and won't start decoding */</w:t>
      </w:r>
    </w:p>
    <w:p w14:paraId="137B96F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if( nextPacketRcvTime_ms == (unsigned int)(-1) &amp;&amp; ( EVS_RX_IsEmpty(hRX) || nFramesFed &lt; 2 ) )</w:t>
      </w:r>
    </w:p>
    <w:p w14:paraId="075B486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break;</w:t>
      </w:r>
    </w:p>
    <w:p w14:paraId="53F4E2D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4AE587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decode and get samples */</w:t>
      </w:r>
    </w:p>
    <w:p w14:paraId="5F85E18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-219,7 +305,11 @@</w:t>
      </w:r>
    </w:p>
    <w:p w14:paraId="2E2A706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2D280B1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printf("\nerror in getting samples: %8x", rxerr);</w:t>
      </w:r>
    </w:p>
    <w:p w14:paraId="743F71F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G192_Reader_Close(&amp;g192);</w:t>
      </w:r>
    </w:p>
    <w:p w14:paraId="4103D21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if( f_offset ) fclose(f_offset);</w:t>
      </w:r>
    </w:p>
    <w:p w14:paraId="4A9EBF0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EVS_RTPDUMP_DEPACKER_close(&amp;rtpdumpDepacker);</w:t>
      </w:r>
    </w:p>
    <w:p w14:paraId="4712414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+            if( f_offset ) </w:t>
      </w:r>
    </w:p>
    <w:p w14:paraId="225E6E2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{</w:t>
      </w:r>
    </w:p>
    <w:p w14:paraId="1BB4743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fclose(f_offset);</w:t>
      </w:r>
    </w:p>
    <w:p w14:paraId="74DBDFC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}</w:t>
      </w:r>
    </w:p>
    <w:p w14:paraId="32241DF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EVS_RX_Close(&amp;hRX);</w:t>
      </w:r>
    </w:p>
    <w:p w14:paraId="2E9F97A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return -1;</w:t>
      </w:r>
    </w:p>
    <w:p w14:paraId="3B8AB21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52DF324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-266,6 +356,7 @@</w:t>
      </w:r>
    </w:p>
    <w:p w14:paraId="5799061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48C807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free memory etc. */</w:t>
      </w:r>
    </w:p>
    <w:p w14:paraId="3D285D3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G192_Reader_Close(&amp;g192);</w:t>
      </w:r>
    </w:p>
    <w:p w14:paraId="508C217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EVS_RTPDUMP_DEPACKER_close(&amp;rtpdumpDepacker);</w:t>
      </w:r>
    </w:p>
    <w:p w14:paraId="2AEC344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EVS_RX_Close(&amp;hRX);</w:t>
      </w:r>
    </w:p>
    <w:p w14:paraId="429DAF0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return 0;</w:t>
      </w:r>
    </w:p>
    <w:p w14:paraId="364F89D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}</w:t>
      </w:r>
    </w:p>
    <w:p w14:paraId="2467B3B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26443-g10/c-code/lib_enc/SNR_calc.c 26443-g20/c-code/lib_enc/SNR_calc.c</w:t>
      </w:r>
    </w:p>
    <w:p w14:paraId="3966D05F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--- 26443-g10/c-code/lib_enc/SNR_calc.c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16:37:36.000000000 +0200</w:t>
      </w:r>
    </w:p>
    <w:p w14:paraId="38549245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+++ 26443-g20/c-code/lib_enc/SNR_calc.c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16:45:24.219553000 +0200</w:t>
      </w:r>
    </w:p>
    <w:p w14:paraId="1F7C3F0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-33,7 +33,18 @@</w:t>
      </w:r>
    </w:p>
    <w:p w14:paraId="7C8AC0D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tmp  =  (float)log10(tmp);</w:t>
      </w:r>
    </w:p>
    <w:p w14:paraId="7214D50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if(tmp&gt;-0.1)</w:t>
      </w:r>
    </w:p>
    <w:p w14:paraId="243CDD4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4E02037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tmp  =  tmp*3.3219f;</w:t>
      </w:r>
    </w:p>
    <w:p w14:paraId="3E4C1D8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if(bandwidth == CLDFBVAD_SWB_ID)</w:t>
      </w:r>
    </w:p>
    <w:p w14:paraId="0914FB4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{</w:t>
      </w:r>
    </w:p>
    <w:p w14:paraId="04F9116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tmp = tmp*3.2f;</w:t>
      </w:r>
    </w:p>
    <w:p w14:paraId="621DC69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}</w:t>
      </w:r>
    </w:p>
    <w:p w14:paraId="2B58090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else if (bandwidth == CLDFBVAD_WB_ID)</w:t>
      </w:r>
    </w:p>
    <w:p w14:paraId="6B5E8B7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{</w:t>
      </w:r>
    </w:p>
    <w:p w14:paraId="2519F44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tmp = tmp*3.31f;</w:t>
      </w:r>
    </w:p>
    <w:p w14:paraId="6FBC442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}</w:t>
      </w:r>
    </w:p>
    <w:p w14:paraId="248F13D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else</w:t>
      </w:r>
    </w:p>
    <w:p w14:paraId="1FF7DA6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{</w:t>
      </w:r>
    </w:p>
    <w:p w14:paraId="02831C2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tmp = tmp*3.0f;</w:t>
      </w:r>
    </w:p>
    <w:p w14:paraId="7ADAEEF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}</w:t>
      </w:r>
    </w:p>
    <w:p w14:paraId="3C0F20F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snr_tmp += tmp;</w:t>
      </w:r>
    </w:p>
    <w:p w14:paraId="2B6FEE4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001612F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69E30F8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-44,12 +55,12 @@</w:t>
      </w:r>
    </w:p>
    <w:p w14:paraId="46D8BBC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*snr = snr_tmp/SNR_sb_num;</w:t>
      </w:r>
    </w:p>
    <w:p w14:paraId="03A81504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b-NO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</w:t>
      </w:r>
      <w:r w:rsidRPr="005A7DCC">
        <w:rPr>
          <w:rFonts w:ascii="Courier New" w:hAnsi="Courier New" w:cs="Courier New"/>
          <w:noProof/>
          <w:sz w:val="18"/>
          <w:szCs w:val="18"/>
          <w:lang w:val="nb-NO"/>
        </w:rPr>
        <w:t>tmp  = (frame_energy+0.0001f)/(t_bg_energy+0.0001f);</w:t>
      </w:r>
    </w:p>
    <w:p w14:paraId="623AE084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b-NO"/>
        </w:rPr>
      </w:pPr>
      <w:r w:rsidRPr="005A7DCC">
        <w:rPr>
          <w:rFonts w:ascii="Courier New" w:hAnsi="Courier New" w:cs="Courier New"/>
          <w:noProof/>
          <w:sz w:val="18"/>
          <w:szCs w:val="18"/>
          <w:lang w:val="nb-NO"/>
        </w:rPr>
        <w:t xml:space="preserve">     tmp = (float)log10(tmp);</w:t>
      </w:r>
    </w:p>
    <w:p w14:paraId="07C40C49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b-NO"/>
        </w:rPr>
      </w:pPr>
      <w:r w:rsidRPr="005A7DCC">
        <w:rPr>
          <w:rFonts w:ascii="Courier New" w:hAnsi="Courier New" w:cs="Courier New"/>
          <w:noProof/>
          <w:sz w:val="18"/>
          <w:szCs w:val="18"/>
          <w:lang w:val="nb-NO"/>
        </w:rPr>
        <w:t>-    *tsnr = tmp*3.3219f;</w:t>
      </w:r>
    </w:p>
    <w:p w14:paraId="07180851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b-NO"/>
        </w:rPr>
      </w:pPr>
      <w:r w:rsidRPr="005A7DCC">
        <w:rPr>
          <w:rFonts w:ascii="Courier New" w:hAnsi="Courier New" w:cs="Courier New"/>
          <w:noProof/>
          <w:sz w:val="18"/>
          <w:szCs w:val="18"/>
          <w:lang w:val="nb-NO"/>
        </w:rPr>
        <w:t>+    *tsnr = tmp*3.0f;</w:t>
      </w:r>
    </w:p>
    <w:p w14:paraId="4003BCF4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b-NO"/>
        </w:rPr>
      </w:pPr>
      <w:r w:rsidRPr="005A7DCC">
        <w:rPr>
          <w:rFonts w:ascii="Courier New" w:hAnsi="Courier New" w:cs="Courier New"/>
          <w:noProof/>
          <w:sz w:val="18"/>
          <w:szCs w:val="18"/>
          <w:lang w:val="nb-NO"/>
        </w:rPr>
        <w:t xml:space="preserve">     if(bandwidth == CLDFBVAD_SWB_ID)</w:t>
      </w:r>
    </w:p>
    <w:p w14:paraId="6A74B8F3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b-NO"/>
        </w:rPr>
      </w:pPr>
      <w:r w:rsidRPr="005A7DCC">
        <w:rPr>
          <w:rFonts w:ascii="Courier New" w:hAnsi="Courier New" w:cs="Courier New"/>
          <w:noProof/>
          <w:sz w:val="18"/>
          <w:szCs w:val="18"/>
          <w:lang w:val="nb-NO"/>
        </w:rPr>
        <w:t xml:space="preserve">     {</w:t>
      </w:r>
    </w:p>
    <w:p w14:paraId="1AE83A17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b-NO"/>
        </w:rPr>
      </w:pPr>
      <w:r w:rsidRPr="005A7DCC">
        <w:rPr>
          <w:rFonts w:ascii="Courier New" w:hAnsi="Courier New" w:cs="Courier New"/>
          <w:noProof/>
          <w:sz w:val="18"/>
          <w:szCs w:val="18"/>
          <w:lang w:val="nb-NO"/>
        </w:rPr>
        <w:t xml:space="preserve">         tmp  = (frame_energy)/(t_bg_energy+FLT_MIN);</w:t>
      </w:r>
    </w:p>
    <w:p w14:paraId="5A0948D7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b-NO"/>
        </w:rPr>
      </w:pPr>
      <w:r w:rsidRPr="005A7DCC">
        <w:rPr>
          <w:rFonts w:ascii="Courier New" w:hAnsi="Courier New" w:cs="Courier New"/>
          <w:noProof/>
          <w:sz w:val="18"/>
          <w:szCs w:val="18"/>
          <w:lang w:val="nb-NO"/>
        </w:rPr>
        <w:t xml:space="preserve">         tmp = (float)log10(tmp+FLT_MIN);</w:t>
      </w:r>
    </w:p>
    <w:p w14:paraId="313C3AB2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b-NO"/>
        </w:rPr>
      </w:pPr>
      <w:r w:rsidRPr="005A7DCC">
        <w:rPr>
          <w:rFonts w:ascii="Courier New" w:hAnsi="Courier New" w:cs="Courier New"/>
          <w:noProof/>
          <w:sz w:val="18"/>
          <w:szCs w:val="18"/>
          <w:lang w:val="nb-NO"/>
        </w:rPr>
        <w:t>-        *tsnr = tmp*3.3219f;</w:t>
      </w:r>
    </w:p>
    <w:p w14:paraId="6EA4894A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b-NO"/>
        </w:rPr>
      </w:pPr>
      <w:r w:rsidRPr="005A7DCC">
        <w:rPr>
          <w:rFonts w:ascii="Courier New" w:hAnsi="Courier New" w:cs="Courier New"/>
          <w:noProof/>
          <w:sz w:val="18"/>
          <w:szCs w:val="18"/>
          <w:lang w:val="nb-NO"/>
        </w:rPr>
        <w:t>+</w:t>
      </w:r>
      <w:r w:rsidRPr="005A7DCC">
        <w:rPr>
          <w:rFonts w:ascii="Courier New" w:hAnsi="Courier New" w:cs="Courier New"/>
          <w:noProof/>
          <w:sz w:val="18"/>
          <w:szCs w:val="18"/>
          <w:lang w:val="nb-NO"/>
        </w:rPr>
        <w:tab/>
        <w:t>*tsnr = tmp*2.8f;</w:t>
      </w:r>
    </w:p>
    <w:p w14:paraId="3933D8CA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b-NO"/>
        </w:rPr>
      </w:pPr>
      <w:r w:rsidRPr="005A7DCC">
        <w:rPr>
          <w:rFonts w:ascii="Courier New" w:hAnsi="Courier New" w:cs="Courier New"/>
          <w:noProof/>
          <w:sz w:val="18"/>
          <w:szCs w:val="18"/>
          <w:lang w:val="nb-NO"/>
        </w:rPr>
        <w:t xml:space="preserve">     }</w:t>
      </w:r>
    </w:p>
    <w:p w14:paraId="15108F6F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b-NO"/>
        </w:rPr>
      </w:pPr>
      <w:r w:rsidRPr="005A7DCC">
        <w:rPr>
          <w:rFonts w:ascii="Courier New" w:hAnsi="Courier New" w:cs="Courier New"/>
          <w:noProof/>
          <w:sz w:val="18"/>
          <w:szCs w:val="18"/>
          <w:lang w:val="nb-NO"/>
        </w:rPr>
        <w:t xml:space="preserve"> </w:t>
      </w:r>
    </w:p>
    <w:p w14:paraId="375B44D4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b-NO"/>
        </w:rPr>
      </w:pPr>
      <w:r w:rsidRPr="005A7DCC">
        <w:rPr>
          <w:rFonts w:ascii="Courier New" w:hAnsi="Courier New" w:cs="Courier New"/>
          <w:noProof/>
          <w:sz w:val="18"/>
          <w:szCs w:val="18"/>
          <w:lang w:val="nb-NO"/>
        </w:rPr>
        <w:t xml:space="preserve"> }</w:t>
      </w:r>
    </w:p>
    <w:p w14:paraId="436C5900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b-NO"/>
        </w:rPr>
      </w:pPr>
      <w:r w:rsidRPr="005A7DCC">
        <w:rPr>
          <w:rFonts w:ascii="Courier New" w:hAnsi="Courier New" w:cs="Courier New"/>
          <w:noProof/>
          <w:sz w:val="18"/>
          <w:szCs w:val="18"/>
          <w:lang w:val="nb-NO"/>
        </w:rPr>
        <w:t>diff -rwNBu 26443-g10/c-code/lib_enc/acelp_core_enc.c 26443-g20/c-code/lib_enc/acelp_core_enc.c</w:t>
      </w:r>
    </w:p>
    <w:p w14:paraId="2E9F22A1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--- 26443-g10/c-code/lib_enc/acelp_core_enc.c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16:37:32.000000000 +0200</w:t>
      </w:r>
    </w:p>
    <w:p w14:paraId="2A0034DC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+++ 26443-g20/c-code/lib_enc/acelp_core_enc.c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16:45:24.222570000 +0200</w:t>
      </w:r>
    </w:p>
    <w:p w14:paraId="64F8A28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-269,6 +269,7 @@</w:t>
      </w:r>
    </w:p>
    <w:p w14:paraId="317F0CC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7218EC1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41259C4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AE9F22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st-&gt;burst_ho_cnt = 0;</w:t>
      </w:r>
    </w:p>
    <w:p w14:paraId="5BFB237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C8BBA7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synthesis at 12.8kHz sampling rate */</w:t>
      </w:r>
    </w:p>
    <w:p w14:paraId="277DFA5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syn_12k8( st-&gt;L_frame, Aq, exc3, syn1, mem-&gt;mem_syn3, 1 );</w:t>
      </w:r>
    </w:p>
    <w:p w14:paraId="26FAC16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-373,7 +374,7 @@</w:t>
      </w:r>
    </w:p>
    <w:p w14:paraId="7CD9D99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}</w:t>
      </w:r>
    </w:p>
    <w:p w14:paraId="4C7E566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25C52BF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18359E2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else</w:t>
      </w:r>
    </w:p>
    <w:p w14:paraId="5C01AAD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else if ( st-&gt;Opt_DTX_ON &amp;&amp; vad_flag )</w:t>
      </w:r>
    </w:p>
    <w:p w14:paraId="4704D8E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20029A2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st-&gt;burst_ho_cnt = 0;</w:t>
      </w:r>
    </w:p>
    <w:p w14:paraId="1EE0511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1E92A19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26443-g10/c-code/lib_enc/acelp_core_switch_enc.c 26443-g20/c-code/lib_enc/acelp_core_switch_enc.c</w:t>
      </w:r>
    </w:p>
    <w:p w14:paraId="7A4CE77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--- 26443-g10/c-code/lib_enc/acelp_core_switch_enc.c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16:37:44.000000000 +0200</w:t>
      </w:r>
    </w:p>
    <w:p w14:paraId="73592F2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+++ 26443-g20/c-code/lib_enc/acelp_core_switch_enc.c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16:45:24.226522000 +0200</w:t>
      </w:r>
    </w:p>
    <w:p w14:paraId="3F73B4E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-88,19 +88,11 @@</w:t>
      </w:r>
    </w:p>
    <w:p w14:paraId="54F0D15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359D0B3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64C437C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69D0F0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if( st-&gt;last_L_frame != st-&gt;L_frame )</w:t>
      </w:r>
    </w:p>
    <w:p w14:paraId="625781A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{</w:t>
      </w:r>
    </w:p>
    <w:p w14:paraId="521596E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if( st-&gt;last_L_frame == L_FRAME )</w:t>
      </w:r>
    </w:p>
    <w:p w14:paraId="214B988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6C264C4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T_op[0] = (short)(0.8f * T_op[0] + 0.5f);</w:t>
      </w:r>
    </w:p>
    <w:p w14:paraId="144826B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T_op[1] = (short)(0.8f * T_op[1] + 0.5f);</w:t>
      </w:r>
    </w:p>
    <w:p w14:paraId="2F0210E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7D4E256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else</w:t>
      </w:r>
    </w:p>
    <w:p w14:paraId="39FE044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 (st-&gt;last_L_frame != L_FRAME) /* ACELP@16k core */</w:t>
      </w:r>
    </w:p>
    <w:p w14:paraId="60F747F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0990108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T_op[0] = (short)(1.25f * T_op[0] + 0.5f);</w:t>
      </w:r>
    </w:p>
    <w:p w14:paraId="76D7611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T_op[1] = (short)(1.25f * T_op[1] + 0.5f);</w:t>
      </w:r>
    </w:p>
    <w:p w14:paraId="3FB56D5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2E30EB0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}</w:t>
      </w:r>
    </w:p>
    <w:p w14:paraId="25B5B43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6CEF30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/*----------------------------------------------------------------*</w:t>
      </w:r>
    </w:p>
    <w:p w14:paraId="0C4D251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* Excitation encoding</w:t>
      </w:r>
    </w:p>
    <w:p w14:paraId="0695826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26443-g10/c-code/lib_enc/amr_wb_enc.c 26443-g20/c-code/lib_enc/amr_wb_enc.c</w:t>
      </w:r>
    </w:p>
    <w:p w14:paraId="30B8A47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--- 26443-g10/c-code/lib_enc/amr_wb_enc.c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16:37:53.000000000 +0200</w:t>
      </w:r>
    </w:p>
    <w:p w14:paraId="3689B35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+++ 26443-g20/c-code/lib_enc/amr_wb_enc.c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16:45:24.231549000 +0200</w:t>
      </w:r>
    </w:p>
    <w:p w14:paraId="5BB2934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-337,8 +337,7 @@</w:t>
      </w:r>
    </w:p>
    <w:p w14:paraId="6CC825B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st-&gt;old_pitch_la = pitch[2];</w:t>
      </w:r>
    </w:p>
    <w:p w14:paraId="555BB60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st-&gt;old_voicing_la = voicing[2];</w:t>
      </w:r>
    </w:p>
    <w:p w14:paraId="3A63B8C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EB5BDD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3D41608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vad_param_updt( st, pitch, voicing, corr_shift, A );</w:t>
      </w:r>
    </w:p>
    <w:p w14:paraId="102149C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vad_param_updt( st, pitch, voicing, st-&gt;pitO, corr_shift, A );</w:t>
      </w:r>
    </w:p>
    <w:p w14:paraId="6818213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0C0527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/*------------------------------------------------------------------*</w:t>
      </w:r>
    </w:p>
    <w:p w14:paraId="6D2789B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* Update estimated noise energy and voicing cut-off frequency</w:t>
      </w:r>
    </w:p>
    <w:p w14:paraId="20DC564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26443-g10/c-code/lib_enc/cng_enc.c 26443-g20/c-code/lib_enc/cng_enc.c</w:t>
      </w:r>
    </w:p>
    <w:p w14:paraId="3FE6CAC5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--- 26443-g10/c-code/lib_enc/cng_enc.c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16:37:57.000000000 +0200</w:t>
      </w:r>
    </w:p>
    <w:p w14:paraId="13FDAD67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+++ 26443-g20/c-code/lib_enc/cng_enc.c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16:45:24.175561000 +0200</w:t>
      </w:r>
    </w:p>
    <w:p w14:paraId="05F206FD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@@ -76,6 +76,9 @@</w:t>
      </w:r>
    </w:p>
    <w:p w14:paraId="3102BEB9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    float res1[L_FRAME16k];</w:t>
      </w:r>
    </w:p>
    <w:p w14:paraId="515B9C7E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    float tmp_env[HO_HIST_SIZE*NUM_ENV_CNG];</w:t>
      </w:r>
    </w:p>
    <w:p w14:paraId="428F6D1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    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short force_cn_step=0;</w:t>
      </w:r>
    </w:p>
    <w:p w14:paraId="13589A4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float st_lp_sp_enr;</w:t>
      </w:r>
    </w:p>
    <w:p w14:paraId="4923022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5F16C87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st_lp_sp_enr = st-&gt;lp_sp_enr;</w:t>
      </w:r>
    </w:p>
    <w:p w14:paraId="08157AD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B15418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calculate input energy */</w:t>
      </w:r>
    </w:p>
    <w:p w14:paraId="397F81D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sp_enr = (float) log10( sum2_f( speech, L_frame )/L_frame + 0.1f )/ (float)log10(2.0f);</w:t>
      </w:r>
    </w:p>
    <w:p w14:paraId="6BA56FA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-91,7 +94,7 @@</w:t>
      </w:r>
    </w:p>
    <w:p w14:paraId="44B9ED6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2BD5730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else</w:t>
      </w:r>
    </w:p>
    <w:p w14:paraId="36AB32A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60C4143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 ( st-&gt;last_core_brate &gt; SID_2k40 &amp;&amp; burst_ho_cnt &gt; 0 &amp;&amp; st-&gt;lp_sp_enr &lt; 6.0f &amp;&amp; (sp_enr - st-&gt;lp_sp_enr) &gt; 4.0f &amp;&amp; sp_enr &gt; 6.0f )</w:t>
      </w:r>
    </w:p>
    <w:p w14:paraId="5D47E44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 ( st-&gt;last_core_brate &gt; SID_2k40 &amp;&amp; (st-&gt;last_core == HQ_CORE || burst_ho_cnt &gt; 0) &amp;&amp; st-&gt;lp_sp_enr &lt; 6.0f &amp;&amp; (sp_enr - st-&gt;lp_sp_enr) &gt; 4.0f &amp;&amp; sp_enr &gt; 6.0f )</w:t>
      </w:r>
    </w:p>
    <w:p w14:paraId="2A0E873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0A66EF2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st-&gt;lp_sp_enr = sp_enr;</w:t>
      </w:r>
    </w:p>
    <w:p w14:paraId="29F1634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force_cn_step = 1;</w:t>
      </w:r>
    </w:p>
    <w:p w14:paraId="2C7AE99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-181,7 +184,7 @@</w:t>
      </w:r>
    </w:p>
    <w:p w14:paraId="026052A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44F696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*allow_cn_step = ((st-&gt;cng_cnt == 0) &amp;&amp;</w:t>
      </w:r>
    </w:p>
    <w:p w14:paraId="358B1F4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(st-&gt;lp_sp_enr &gt; 6.0f) &amp;&amp;</w:t>
      </w:r>
    </w:p>
    <w:p w14:paraId="353C0AF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      ((st-&gt;lp_sp_enr + 4.0f) &lt; sp_enr) &amp;&amp;</w:t>
      </w:r>
    </w:p>
    <w:p w14:paraId="5B7D583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((st_lp_sp_enr + 4.0f) &lt; sp_enr) &amp;&amp;</w:t>
      </w:r>
    </w:p>
    <w:p w14:paraId="72AEB99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(st-&gt;first_CNG != 0 ) &amp;&amp;</w:t>
      </w:r>
    </w:p>
    <w:p w14:paraId="341357E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(st-&gt;old_enr_index &gt;= 0) &amp;&amp;</w:t>
      </w:r>
    </w:p>
    <w:p w14:paraId="65204EF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(st-&gt;last_core_brate &gt; SID_2k40)) ||</w:t>
      </w:r>
    </w:p>
    <w:p w14:paraId="2383862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26443-g10/c-code/lib_enc/cod_ace.c 26443-g20/c-code/lib_enc/cod_ace.c</w:t>
      </w:r>
    </w:p>
    <w:p w14:paraId="07BF114B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--- 26443-g10/c-code/lib_enc/cod_ace.c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16:37:30.000000000 +0200</w:t>
      </w:r>
    </w:p>
    <w:p w14:paraId="48070C6A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+++ 26443-g20/c-code/lib_enc/cod_ace.c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16:45:24.186544000 +0200</w:t>
      </w:r>
    </w:p>
    <w:p w14:paraId="517411C1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@@ -62,7 +62,7 @@</w:t>
      </w:r>
    </w:p>
    <w:p w14:paraId="6CD9EB62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    float gain_code2;</w:t>
      </w:r>
    </w:p>
    <w:p w14:paraId="7F27F95F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    float code2[L_SUBFR];</w:t>
      </w:r>
    </w:p>
    <w:p w14:paraId="3B96AB92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    float y22[L_SUBFR];        /* Filtered adaptive excitation       */</w:t>
      </w:r>
    </w:p>
    <w:p w14:paraId="1E40D5D6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-    float lp_select;</w:t>
      </w:r>
    </w:p>
    <w:p w14:paraId="3858256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short lp_select;</w:t>
      </w:r>
    </w:p>
    <w:p w14:paraId="289F657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*pt_pitch, *pt_gain_pitch, *pt_gain_code;</w:t>
      </w:r>
    </w:p>
    <w:p w14:paraId="06035A0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int offset;</w:t>
      </w:r>
    </w:p>
    <w:p w14:paraId="49A2487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error;</w:t>
      </w:r>
    </w:p>
    <w:p w14:paraId="71C2C95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26443-g10/c-code/lib_enc/comvad_decision.c 26443-g20/c-code/lib_enc/comvad_decision.c</w:t>
      </w:r>
    </w:p>
    <w:p w14:paraId="58B396E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--- 26443-g10/c-code/lib_enc/comvad_decision.c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16:37:27.000000000 +0200</w:t>
      </w:r>
    </w:p>
    <w:p w14:paraId="7CB0021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+++ 26443-g20/c-code/lib_enc/comvad_decision.c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16:45:24.197542000 +0200</w:t>
      </w:r>
    </w:p>
    <w:p w14:paraId="074D09B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-89,10 +89,20 @@</w:t>
      </w:r>
    </w:p>
    <w:p w14:paraId="317A97E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472284B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vad_flag =0;</w:t>
      </w:r>
    </w:p>
    <w:p w14:paraId="124AF7E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6114A64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if(tsnr&gt; 4.0)</w:t>
      </w:r>
    </w:p>
    <w:p w14:paraId="703B60A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 (bw_index == CLDFBVAD_WB_ID)</w:t>
      </w:r>
    </w:p>
    <w:p w14:paraId="30F7103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11355D5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 (tsnr &gt; 2.8)</w:t>
      </w:r>
    </w:p>
    <w:p w14:paraId="474B23F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28AF34D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vad_flag = 1;</w:t>
      </w:r>
    </w:p>
    <w:p w14:paraId="6489DBF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17C95D3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230ACF5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else</w:t>
      </w:r>
    </w:p>
    <w:p w14:paraId="70C02E5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17BDB5B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 (tsnr &gt; 2.6)</w:t>
      </w:r>
    </w:p>
    <w:p w14:paraId="63F1E51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51EF27A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vad_flag =1;</w:t>
      </w:r>
    </w:p>
    <w:p w14:paraId="5ED1329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1A8FC86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19077AD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F018EF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9D7287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if(frameloop&gt;25)</w:t>
      </w:r>
    </w:p>
    <w:p w14:paraId="1E37818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-224,8 +234,8 @@</w:t>
      </w:r>
    </w:p>
    <w:p w14:paraId="5270989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4499D6E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else if(st-&gt;lf_snr_smooth &lt; 10.5 || SILENCE!=noisy_type)</w:t>
      </w:r>
    </w:p>
    <w:p w14:paraId="5CD743A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494B135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if((snr_flux &gt; 2.0)</w:t>
      </w:r>
    </w:p>
    <w:p w14:paraId="6030E65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    || (st-&gt;continuous_speech_num2 &gt; 40 &amp;&amp; (snr_flux &gt; 1.8))</w:t>
      </w:r>
    </w:p>
    <w:p w14:paraId="4F0252C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if((snr_flux &gt; 1.8)</w:t>
      </w:r>
    </w:p>
    <w:p w14:paraId="272D8F3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|| (st-&gt;continuous_speech_num2 &gt; 40 &amp;&amp; (snr_flux &gt; 1.6))</w:t>
      </w:r>
    </w:p>
    <w:p w14:paraId="19DB969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|| music_backgound_f == 1)</w:t>
      </w:r>
    </w:p>
    <w:p w14:paraId="182D948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27A8895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vad_flag = vada_flag | vadb_flag;</w:t>
      </w:r>
    </w:p>
    <w:p w14:paraId="07A9973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-249,7 +259,7 @@</w:t>
      </w:r>
    </w:p>
    <w:p w14:paraId="101ACCD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if(st-&gt;lf_snr_smooth &lt; 10.5 || SILENCE!=noisy_type)</w:t>
      </w:r>
    </w:p>
    <w:p w14:paraId="6F30D58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3F7C873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if(snr_flux &gt; 2.2</w:t>
      </w:r>
    </w:p>
    <w:p w14:paraId="275B330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        || (st-&gt;continuous_speech_num2 &gt; 40 &amp;&amp; (snr_flux &gt; 1.5))</w:t>
      </w:r>
    </w:p>
    <w:p w14:paraId="70C241C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|| (st-&gt;continuous_speech_num2 &gt; 40 &amp;&amp; (snr_flux &gt; 1.6))</w:t>
      </w:r>
    </w:p>
    <w:p w14:paraId="67634BA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|| music_backgound_f == 1)</w:t>
      </w:r>
    </w:p>
    <w:p w14:paraId="675970E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{</w:t>
      </w:r>
    </w:p>
    <w:p w14:paraId="6D4DFD3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vad_flag = vada_flag|vadb_flag;</w:t>
      </w:r>
    </w:p>
    <w:p w14:paraId="63F87EB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-299,8 +309,7 @@</w:t>
      </w:r>
    </w:p>
    <w:p w14:paraId="4F2170C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st-&gt;l_silence_snr_count++;</w:t>
      </w:r>
    </w:p>
    <w:p w14:paraId="50F003F1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</w:t>
      </w:r>
      <w:r w:rsidRPr="005A7DCC">
        <w:rPr>
          <w:rFonts w:ascii="Courier New" w:hAnsi="Courier New" w:cs="Courier New"/>
          <w:noProof/>
          <w:sz w:val="18"/>
          <w:szCs w:val="18"/>
          <w:lang w:val="sv-SE"/>
        </w:rPr>
        <w:t>}</w:t>
      </w:r>
    </w:p>
    <w:p w14:paraId="22D40E3E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A7DCC">
        <w:rPr>
          <w:rFonts w:ascii="Courier New" w:hAnsi="Courier New" w:cs="Courier New"/>
          <w:noProof/>
          <w:sz w:val="18"/>
          <w:szCs w:val="18"/>
          <w:lang w:val="sv-SE"/>
        </w:rPr>
        <w:t xml:space="preserve">     }</w:t>
      </w:r>
    </w:p>
    <w:p w14:paraId="3C332442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A7DCC">
        <w:rPr>
          <w:rFonts w:ascii="Courier New" w:hAnsi="Courier New" w:cs="Courier New"/>
          <w:noProof/>
          <w:sz w:val="18"/>
          <w:szCs w:val="18"/>
          <w:lang w:val="sv-SE"/>
        </w:rPr>
        <w:t>-    if((vad_flag + vada_flag) == 0)</w:t>
      </w:r>
    </w:p>
    <w:p w14:paraId="1102D99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3563032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if(vad_flag == 0)</w:t>
      </w:r>
    </w:p>
    <w:p w14:paraId="327C9B9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716A31C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if(bg_energy_count==512)</w:t>
      </w:r>
    </w:p>
    <w:p w14:paraId="12042FB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45A6DDD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26443-g10/c-code/lib_enc/core_enc_ol.c 26443-g20/c-code/lib_enc/core_enc_ol.c</w:t>
      </w:r>
    </w:p>
    <w:p w14:paraId="2D994597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--- 26443-g10/c-code/lib_enc/core_enc_ol.c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16:37:49.000000000 +0200</w:t>
      </w:r>
    </w:p>
    <w:p w14:paraId="6C0F8C71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+++ 26443-g20/c-code/lib_enc/core_enc_ol.c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16:45:24.049564000 +0200</w:t>
      </w:r>
    </w:p>
    <w:p w14:paraId="2B8BBC0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-41,7 +41,9 @@</w:t>
      </w:r>
    </w:p>
    <w:p w14:paraId="2AB9C88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*pitch_buf,             /* i/o: floating pitch values for each subfr*/</w:t>
      </w:r>
    </w:p>
    <w:p w14:paraId="344F281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*voice_factors,         /* o  : voicing factors                     */</w:t>
      </w:r>
    </w:p>
    <w:p w14:paraId="5BC262B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*ptr_bwe_exc,           /* o  : excitation for SWB TBE              */</w:t>
      </w:r>
    </w:p>
    <w:p w14:paraId="4B519DDC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A7DCC">
        <w:rPr>
          <w:rFonts w:ascii="Courier New" w:hAnsi="Courier New" w:cs="Courier New"/>
          <w:noProof/>
          <w:sz w:val="18"/>
          <w:szCs w:val="18"/>
          <w:lang w:val="sv-SE"/>
        </w:rPr>
        <w:t>-    const short vad_hover_flag</w:t>
      </w:r>
    </w:p>
    <w:p w14:paraId="1521CE2D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A7DCC">
        <w:rPr>
          <w:rFonts w:ascii="Courier New" w:hAnsi="Courier New" w:cs="Courier New"/>
          <w:noProof/>
          <w:sz w:val="18"/>
          <w:szCs w:val="18"/>
          <w:lang w:val="sv-SE"/>
        </w:rPr>
        <w:t>+    const short vad_hover_flag,</w:t>
      </w:r>
    </w:p>
    <w:p w14:paraId="4CEF523D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A7DCC">
        <w:rPr>
          <w:rFonts w:ascii="Courier New" w:hAnsi="Courier New" w:cs="Courier New"/>
          <w:noProof/>
          <w:sz w:val="18"/>
          <w:szCs w:val="18"/>
          <w:lang w:val="sv-SE"/>
        </w:rPr>
        <w:t>+    const short vad_flag_dtx</w:t>
      </w:r>
    </w:p>
    <w:p w14:paraId="1432C95A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A7DCC">
        <w:rPr>
          <w:rFonts w:ascii="Courier New" w:hAnsi="Courier New" w:cs="Courier New"/>
          <w:noProof/>
          <w:sz w:val="18"/>
          <w:szCs w:val="18"/>
          <w:lang w:val="sv-SE"/>
        </w:rPr>
        <w:t>+</w:t>
      </w:r>
    </w:p>
    <w:p w14:paraId="7B633757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A7DCC">
        <w:rPr>
          <w:rFonts w:ascii="Courier New" w:hAnsi="Courier New" w:cs="Courier New"/>
          <w:noProof/>
          <w:sz w:val="18"/>
          <w:szCs w:val="18"/>
          <w:lang w:val="sv-SE"/>
        </w:rPr>
        <w:t xml:space="preserve"> )</w:t>
      </w:r>
    </w:p>
    <w:p w14:paraId="284F06E8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A7DCC">
        <w:rPr>
          <w:rFonts w:ascii="Courier New" w:hAnsi="Courier New" w:cs="Courier New"/>
          <w:noProof/>
          <w:sz w:val="18"/>
          <w:szCs w:val="18"/>
          <w:lang w:val="sv-SE"/>
        </w:rPr>
        <w:t xml:space="preserve"> {</w:t>
      </w:r>
    </w:p>
    <w:p w14:paraId="7AC8C752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A7DCC">
        <w:rPr>
          <w:rFonts w:ascii="Courier New" w:hAnsi="Courier New" w:cs="Courier New"/>
          <w:noProof/>
          <w:sz w:val="18"/>
          <w:szCs w:val="18"/>
          <w:lang w:val="sv-SE"/>
        </w:rPr>
        <w:t xml:space="preserve">     float lsf_q[M], lsp_q[M], lspmid_q[M];</w:t>
      </w:r>
    </w:p>
    <w:p w14:paraId="03939B3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-405,7 +407,7 @@</w:t>
      </w:r>
    </w:p>
    <w:p w14:paraId="50B63B5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st-&gt;burst_ho_cnt = HO_HIST_SIZE;</w:t>
      </w:r>
    </w:p>
    <w:p w14:paraId="7A1022F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581A692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0841982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else</w:t>
      </w:r>
    </w:p>
    <w:p w14:paraId="5777ABF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else if ( st-&gt;Opt_DTX_ON &amp;&amp; vad_flag_dtx )</w:t>
      </w:r>
    </w:p>
    <w:p w14:paraId="250E319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2C90A95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st-&gt;burst_ho_cnt = 0;</w:t>
      </w:r>
    </w:p>
    <w:p w14:paraId="44BE7A9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5A723EA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26443-g10/c-code/lib_enc/dtx.c 26443-g20/c-code/lib_enc/dtx.c</w:t>
      </w:r>
    </w:p>
    <w:p w14:paraId="6BDAB5A1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--- 26443-g10/c-code/lib_enc/dtx.c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16:37:35.000000000 +0200</w:t>
      </w:r>
    </w:p>
    <w:p w14:paraId="4076D255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+++ 26443-g20/c-code/lib_enc/dtx.c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16:45:24.084536000 +0200</w:t>
      </w:r>
    </w:p>
    <w:p w14:paraId="296FCFA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-327,6 +327,13 @@</w:t>
      </w:r>
    </w:p>
    <w:p w14:paraId="417D620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st-&gt;rf_mode = 0;</w:t>
      </w:r>
    </w:p>
    <w:p w14:paraId="0225864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749CF0F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3D4FCC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if( st-&gt;Opt_RF_ON &amp;&amp; st-&gt;total_brate != ACELP_13k20 )</w:t>
      </w:r>
    </w:p>
    <w:p w14:paraId="5CF29FA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62E4CF4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reset_rf_indices(st);</w:t>
      </w:r>
    </w:p>
    <w:p w14:paraId="7EF15E7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st-&gt;Opt_RF_ON = 0;</w:t>
      </w:r>
    </w:p>
    <w:p w14:paraId="0CC1DC7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st-&gt;rf_mode = 0;</w:t>
      </w:r>
    </w:p>
    <w:p w14:paraId="04347890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        }</w:t>
      </w:r>
    </w:p>
    <w:p w14:paraId="6C01D4EC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</w:t>
      </w:r>
    </w:p>
    <w:p w14:paraId="1D524CCF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        if ( st-&gt;codec_mode == MODE2 )</w:t>
      </w:r>
    </w:p>
    <w:p w14:paraId="79596A67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        {</w:t>
      </w:r>
    </w:p>
    <w:p w14:paraId="7653DD03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            short n, bits_frame_nominal, tmpBandwidthMin;</w:t>
      </w:r>
    </w:p>
    <w:p w14:paraId="0A52B600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diff -rwNBu 26443-g10/c-code/lib_enc/enc_acelp_tcx_main.c 26443-g20/c-code/lib_enc/enc_acelp_tcx_main.c</w:t>
      </w:r>
    </w:p>
    <w:p w14:paraId="221CE5DC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--- 26443-g10/c-code/lib_enc/enc_acelp_tcx_main.c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16:37:36.000000000 +0200</w:t>
      </w:r>
    </w:p>
    <w:p w14:paraId="49AAE3D1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+++ 26443-g20/c-code/lib_enc/enc_acelp_tcx_main.c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16:45:24.092550000 +0200</w:t>
      </w:r>
    </w:p>
    <w:p w14:paraId="3BF299E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-30,7 +30,8 @@</w:t>
      </w:r>
    </w:p>
    <w:p w14:paraId="6507DA2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bwe_exc_extended[],     /* i/o: bandwidth extended excitation       */</w:t>
      </w:r>
    </w:p>
    <w:p w14:paraId="79483DA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*voice_factors,         /* o  : voicing factors                     */</w:t>
      </w:r>
    </w:p>
    <w:p w14:paraId="6372918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pitch_buf[],            /* o  : floating pitch for each subframe    */</w:t>
      </w:r>
    </w:p>
    <w:p w14:paraId="3D44C753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A7DCC">
        <w:rPr>
          <w:rFonts w:ascii="Courier New" w:hAnsi="Courier New" w:cs="Courier New"/>
          <w:noProof/>
          <w:sz w:val="18"/>
          <w:szCs w:val="18"/>
          <w:lang w:val="sv-SE"/>
        </w:rPr>
        <w:t>-    short vad_hover_flag</w:t>
      </w:r>
    </w:p>
    <w:p w14:paraId="129F7D3E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A7DCC">
        <w:rPr>
          <w:rFonts w:ascii="Courier New" w:hAnsi="Courier New" w:cs="Courier New"/>
          <w:noProof/>
          <w:sz w:val="18"/>
          <w:szCs w:val="18"/>
          <w:lang w:val="sv-SE"/>
        </w:rPr>
        <w:t>+    short vad_hover_flag,</w:t>
      </w:r>
    </w:p>
    <w:p w14:paraId="0B946EF2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A7DCC">
        <w:rPr>
          <w:rFonts w:ascii="Courier New" w:hAnsi="Courier New" w:cs="Courier New"/>
          <w:noProof/>
          <w:sz w:val="18"/>
          <w:szCs w:val="18"/>
          <w:lang w:val="sv-SE"/>
        </w:rPr>
        <w:t>+    short vad_flag_dtx</w:t>
      </w:r>
    </w:p>
    <w:p w14:paraId="5870EEF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A7DCC">
        <w:rPr>
          <w:rFonts w:ascii="Courier New" w:hAnsi="Courier New" w:cs="Courier New"/>
          <w:noProof/>
          <w:sz w:val="18"/>
          <w:szCs w:val="18"/>
          <w:lang w:val="sv-SE"/>
        </w:rPr>
        <w:t xml:space="preserve"> 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)</w:t>
      </w:r>
    </w:p>
    <w:p w14:paraId="7F8C444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{</w:t>
      </w:r>
    </w:p>
    <w:p w14:paraId="4324741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88692F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-58,7 +59,7 @@</w:t>
      </w:r>
    </w:p>
    <w:p w14:paraId="0DC0C3D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Run Core Coder */</w:t>
      </w:r>
    </w:p>
    <w:p w14:paraId="37257B6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if( st-&gt;tcxonly == 0 )</w:t>
      </w:r>
    </w:p>
    <w:p w14:paraId="33FBDAA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600060B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core_encode_openloop( st, coder_type, pitch, voicing, Aw, lsp_new, lsp_mid, pitch_buf, voice_factors, ptr_bwe_exc, vad_hover_flag );</w:t>
      </w:r>
    </w:p>
    <w:p w14:paraId="098BCFE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core_encode_openloop( st, coder_type, pitch, voicing, Aw, lsp_new, lsp_mid, pitch_buf, voice_factors, ptr_bwe_exc, vad_hover_flag, vad_flag_dtx );</w:t>
      </w:r>
    </w:p>
    <w:p w14:paraId="53B2E4C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11003BD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else</w:t>
      </w:r>
    </w:p>
    <w:p w14:paraId="5104061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226969A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26443-g10/c-code/lib_enc/energy.c 26443-g20/c-code/lib_enc/energy.c</w:t>
      </w:r>
    </w:p>
    <w:p w14:paraId="41081832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--- 26443-g10/c-code/lib_enc/energy.c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16:37:27.000000000 +0200</w:t>
      </w:r>
    </w:p>
    <w:p w14:paraId="6E9503CA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+++ 26443-g20/c-code/lib_enc/energy.c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16:45:23.903583000 +0200</w:t>
      </w:r>
    </w:p>
    <w:p w14:paraId="65BF3D1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-39,21 +39,36 @@</w:t>
      </w:r>
    </w:p>
    <w:p w14:paraId="74986E8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(f_tonality_rate[1]&lt;0.5)&amp;&amp;ltd_stable_rate[1]&lt;0.06&amp;&amp;snr&lt;2.5f)</w:t>
      </w:r>
    </w:p>
    <w:p w14:paraId="16D6227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2FF40F6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0FFF82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if(frameloop &lt; 50)</w:t>
      </w:r>
    </w:p>
    <w:p w14:paraId="36DEBA5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199E955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st-&gt;t_bg_energy_sum  += frame_energy/10;</w:t>
      </w:r>
    </w:p>
    <w:p w14:paraId="73D3CAE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st-&gt;tbg_energy_count++;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</w:r>
    </w:p>
    <w:p w14:paraId="1F1BBE6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0664888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else</w:t>
      </w:r>
    </w:p>
    <w:p w14:paraId="59D585D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6F7C862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st-&gt;t_bg_energy_sum  += frame_energy;</w:t>
      </w:r>
    </w:p>
    <w:p w14:paraId="1733B2C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st-&gt;tbg_energy_count++;</w:t>
      </w:r>
    </w:p>
    <w:p w14:paraId="355F4F7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247979A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633BDBB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A681D1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for(i=0; i&lt;SNR_sb_num; i++)</w:t>
      </w:r>
    </w:p>
    <w:p w14:paraId="57301A7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6B74731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sb_bg_energy[i] = sb_bg_energy[i]*0.90f + frame_sb_energy[i]*0.1f;</w:t>
      </w:r>
    </w:p>
    <w:p w14:paraId="6D71139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sb_bg_energy[i] = sb_bg_energy[i]*0.9f + frame_sb_energy[i]*0.01f;</w:t>
      </w:r>
    </w:p>
    <w:p w14:paraId="2609BC5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5E8BDEE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36F40B3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if(update_flag==1&amp;&amp;frameloop&gt;2&amp;&amp;music_backgound_f==0)</w:t>
      </w:r>
    </w:p>
    <w:p w14:paraId="4B5EB35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0B11F3B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if(st-&gt;bg_update_count&lt;16)</w:t>
      </w:r>
    </w:p>
    <w:p w14:paraId="4ABF32F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2412B06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if(frameloop &lt; 50)</w:t>
      </w:r>
    </w:p>
    <w:p w14:paraId="7C07341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{</w:t>
      </w:r>
    </w:p>
    <w:p w14:paraId="3B6739A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st-&gt;t_bg_energy_sum  += frame_energy/10;</w:t>
      </w:r>
    </w:p>
    <w:p w14:paraId="021C15C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st-&gt;tbg_energy_count++;</w:t>
      </w:r>
    </w:p>
    <w:p w14:paraId="0A7C907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}</w:t>
      </w:r>
    </w:p>
    <w:p w14:paraId="67C00EC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else</w:t>
      </w:r>
    </w:p>
    <w:p w14:paraId="4E03294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{</w:t>
      </w:r>
    </w:p>
    <w:p w14:paraId="6A530FD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st-&gt;t_bg_energy_sum  += frame_energy;</w:t>
      </w:r>
    </w:p>
    <w:p w14:paraId="0F93616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st-&gt;tbg_energy_count++;</w:t>
      </w:r>
    </w:p>
    <w:p w14:paraId="240D86E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}</w:t>
      </w:r>
    </w:p>
    <w:p w14:paraId="35FC88B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for(i=0; i&lt;SNR_sb_num; i++)</w:t>
      </w:r>
    </w:p>
    <w:p w14:paraId="3415643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33B2715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sb_bg_energy[i] = sb_bg_energy[i]*0.96f + frame_sb_energy[i]*0.04f;</w:t>
      </w:r>
    </w:p>
    <w:p w14:paraId="5FB3DF6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-72,8 +87,16 @@</w:t>
      </w:r>
    </w:p>
    <w:p w14:paraId="128DDAA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670A95B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else if(12*t_bg_energy&lt;frame_energy)</w:t>
      </w:r>
    </w:p>
    <w:p w14:paraId="1C1E147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4903557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if(frameloop &lt; 50)</w:t>
      </w:r>
    </w:p>
    <w:p w14:paraId="1FF3BB2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{</w:t>
      </w:r>
    </w:p>
    <w:p w14:paraId="6460CFF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st-&gt;t_bg_energy_sum  += frame_energy/10;</w:t>
      </w:r>
    </w:p>
    <w:p w14:paraId="7116308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st-&gt;tbg_energy_count++;</w:t>
      </w:r>
    </w:p>
    <w:p w14:paraId="7B50C56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}</w:t>
      </w:r>
    </w:p>
    <w:p w14:paraId="64B1946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else</w:t>
      </w:r>
    </w:p>
    <w:p w14:paraId="0B97E04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{</w:t>
      </w:r>
    </w:p>
    <w:p w14:paraId="5C83027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st-&gt;t_bg_energy_sum  += frame_energy;</w:t>
      </w:r>
    </w:p>
    <w:p w14:paraId="29027BC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st-&gt;tbg_energy_count++;</w:t>
      </w:r>
    </w:p>
    <w:p w14:paraId="5F5448E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}</w:t>
      </w:r>
    </w:p>
    <w:p w14:paraId="3F7CBEA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for(i=0; i&lt;SNR_sb_num; i++)</w:t>
      </w:r>
    </w:p>
    <w:p w14:paraId="2FABABA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{</w:t>
      </w:r>
    </w:p>
    <w:p w14:paraId="67E4A6A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sb_bg_energy[i] = sb_bg_energy[i]*0.96f + frame_sb_energy[i]*0.04f;</w:t>
      </w:r>
    </w:p>
    <w:p w14:paraId="49D9C94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-84,8 +107,16 @@</w:t>
      </w:r>
    </w:p>
    <w:p w14:paraId="430B919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if(t_bg_energy&gt;frame_energy)</w:t>
      </w:r>
    </w:p>
    <w:p w14:paraId="2DDE38A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{</w:t>
      </w:r>
    </w:p>
    <w:p w14:paraId="4130723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a = 0.95f;</w:t>
      </w:r>
    </w:p>
    <w:p w14:paraId="7A9A015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if(frameloop &lt; 50)</w:t>
      </w:r>
    </w:p>
    <w:p w14:paraId="013164C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{</w:t>
      </w:r>
    </w:p>
    <w:p w14:paraId="5EF3225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st-&gt;t_bg_energy_sum  += frame_energy/10;</w:t>
      </w:r>
    </w:p>
    <w:p w14:paraId="307968D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st-&gt;tbg_energy_count++;</w:t>
      </w:r>
    </w:p>
    <w:p w14:paraId="3CB770A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}</w:t>
      </w:r>
    </w:p>
    <w:p w14:paraId="646A404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else</w:t>
      </w:r>
    </w:p>
    <w:p w14:paraId="5B312D8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{</w:t>
      </w:r>
    </w:p>
    <w:p w14:paraId="08AB607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st-&gt;t_bg_energy_sum  += frame_energy;</w:t>
      </w:r>
    </w:p>
    <w:p w14:paraId="319F99D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st-&gt;tbg_energy_count++;</w:t>
      </w:r>
    </w:p>
    <w:p w14:paraId="52DD3E7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}</w:t>
      </w:r>
    </w:p>
    <w:p w14:paraId="0CB357D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for(i=0; i&lt;SNR_sb_num; i++)</w:t>
      </w:r>
    </w:p>
    <w:p w14:paraId="573EAF4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{</w:t>
      </w:r>
    </w:p>
    <w:p w14:paraId="1AD7D3A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sb_bg_energy[i] = sb_bg_energy[i]*a + frame_sb_energy[i]*(1-a);</w:t>
      </w:r>
    </w:p>
    <w:p w14:paraId="64E037E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-94,8 +125,16 @@</w:t>
      </w:r>
    </w:p>
    <w:p w14:paraId="08CCE77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else</w:t>
      </w:r>
    </w:p>
    <w:p w14:paraId="37D89E9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{</w:t>
      </w:r>
    </w:p>
    <w:p w14:paraId="0C47EE7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a = 0.96f;</w:t>
      </w:r>
    </w:p>
    <w:p w14:paraId="3E93A07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if(frameloop &lt; 50)</w:t>
      </w:r>
    </w:p>
    <w:p w14:paraId="407F1A1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{</w:t>
      </w:r>
    </w:p>
    <w:p w14:paraId="6719CF8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st-&gt;t_bg_energy_sum  += frame_energy/10;</w:t>
      </w:r>
    </w:p>
    <w:p w14:paraId="643B7E0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st-&gt;tbg_energy_count++;</w:t>
      </w:r>
    </w:p>
    <w:p w14:paraId="595FBD4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}</w:t>
      </w:r>
    </w:p>
    <w:p w14:paraId="48ECE64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else</w:t>
      </w:r>
    </w:p>
    <w:p w14:paraId="434AB59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{</w:t>
      </w:r>
    </w:p>
    <w:p w14:paraId="24262BF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st-&gt;t_bg_energy_sum  += frame_energy;</w:t>
      </w:r>
    </w:p>
    <w:p w14:paraId="67726E9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st-&gt;tbg_energy_count++;</w:t>
      </w:r>
    </w:p>
    <w:p w14:paraId="2C095CF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}</w:t>
      </w:r>
    </w:p>
    <w:p w14:paraId="7E41305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for(i=0; i&lt;SNR_sb_num; i++)</w:t>
      </w:r>
    </w:p>
    <w:p w14:paraId="25E8A96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{</w:t>
      </w:r>
    </w:p>
    <w:p w14:paraId="69B719E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sb_bg_energy[i] = sb_bg_energy[i]*a + frame_sb_energy[i]*(1-a);</w:t>
      </w:r>
    </w:p>
    <w:p w14:paraId="30696BB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-111,7 +150,7 @@</w:t>
      </w:r>
    </w:p>
    <w:p w14:paraId="5756192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1D10E16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for(i=0; i&lt;SNR_sb_num; i++)</w:t>
      </w:r>
    </w:p>
    <w:p w14:paraId="2BA461F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5C4F455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sb_bg_energy[i] = sb_bg_energy[i]*0.96f + frame_sb_energy[i]*0.04f;</w:t>
      </w:r>
    </w:p>
    <w:p w14:paraId="68247AD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sb_bg_energy[i] = sb_bg_energy[i]*0.9f + frame_sb_energy[i]*0.1f;</w:t>
      </w:r>
    </w:p>
    <w:p w14:paraId="5A8A631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0A07B43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49A1D9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076E01C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26443-g10/c-code/lib_enc/evs_enc.c 26443-g20/c-code/lib_enc/evs_enc.c</w:t>
      </w:r>
    </w:p>
    <w:p w14:paraId="2245D8B3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--- 26443-g10/c-code/lib_enc/evs_enc.c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16:37:54.000000000 +0200</w:t>
      </w:r>
    </w:p>
    <w:p w14:paraId="6C971C79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+++ 26443-g20/c-code/lib_enc/evs_enc.c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16:45:23.915539000 +0200</w:t>
      </w:r>
    </w:p>
    <w:p w14:paraId="7C2C38C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-248,7 +248,7 @@</w:t>
      </w:r>
    </w:p>
    <w:p w14:paraId="478C119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Call main encoding function */</w:t>
      </w:r>
    </w:p>
    <w:p w14:paraId="638B0D0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enc_acelp_tcx_main( old_inp_16k + L_INP_MEM, st, coder_type, pitch, voicing, Aw, lsp_new,</w:t>
      </w:r>
    </w:p>
    <w:p w14:paraId="6880344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    lsp_mid, st-&gt;hFdCngEnc, bwe_exc_extended, voice_factors, pitch_buf,</w:t>
      </w:r>
    </w:p>
    <w:p w14:paraId="1961E34E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A7DCC">
        <w:rPr>
          <w:rFonts w:ascii="Courier New" w:hAnsi="Courier New" w:cs="Courier New"/>
          <w:noProof/>
          <w:sz w:val="18"/>
          <w:szCs w:val="18"/>
          <w:lang w:val="sv-SE"/>
        </w:rPr>
        <w:t>-                            vad_hover_flag );</w:t>
      </w:r>
    </w:p>
    <w:p w14:paraId="5B59EF91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A7DCC">
        <w:rPr>
          <w:rFonts w:ascii="Courier New" w:hAnsi="Courier New" w:cs="Courier New"/>
          <w:noProof/>
          <w:sz w:val="18"/>
          <w:szCs w:val="18"/>
          <w:lang w:val="sv-SE"/>
        </w:rPr>
        <w:t>+                           vad_hover_flag, vad_flag );</w:t>
      </w:r>
    </w:p>
    <w:p w14:paraId="24486B6A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A7DCC">
        <w:rPr>
          <w:rFonts w:ascii="Courier New" w:hAnsi="Courier New" w:cs="Courier New"/>
          <w:noProof/>
          <w:sz w:val="18"/>
          <w:szCs w:val="18"/>
          <w:lang w:val="sv-SE"/>
        </w:rPr>
        <w:t xml:space="preserve"> </w:t>
      </w:r>
    </w:p>
    <w:p w14:paraId="094D7DE7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A7DCC">
        <w:rPr>
          <w:rFonts w:ascii="Courier New" w:hAnsi="Courier New" w:cs="Courier New"/>
          <w:noProof/>
          <w:sz w:val="18"/>
          <w:szCs w:val="18"/>
          <w:lang w:val="sv-SE"/>
        </w:rPr>
        <w:t xml:space="preserve">         /*---------------------------------------------------------------------*</w:t>
      </w:r>
    </w:p>
    <w:p w14:paraId="7CE3C9D3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A7DCC">
        <w:rPr>
          <w:rFonts w:ascii="Courier New" w:hAnsi="Courier New" w:cs="Courier New"/>
          <w:noProof/>
          <w:sz w:val="18"/>
          <w:szCs w:val="18"/>
          <w:lang w:val="sv-SE"/>
        </w:rPr>
        <w:t xml:space="preserve">          * Postprocessing for Mode 1/2 switching</w:t>
      </w:r>
    </w:p>
    <w:p w14:paraId="49C2ABB9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A7DCC">
        <w:rPr>
          <w:rFonts w:ascii="Courier New" w:hAnsi="Courier New" w:cs="Courier New"/>
          <w:noProof/>
          <w:sz w:val="18"/>
          <w:szCs w:val="18"/>
          <w:lang w:val="sv-SE"/>
        </w:rPr>
        <w:t>diff -rwNBu 26443-g10/c-code/lib_enc/init_enc.c 26443-g20/c-code/lib_enc/init_enc.c</w:t>
      </w:r>
    </w:p>
    <w:p w14:paraId="4C42ACA7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--- 26443-g10/c-code/lib_enc/init_enc.c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16:37:24.000000000 +0200</w:t>
      </w:r>
    </w:p>
    <w:p w14:paraId="34E65158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+++ 26443-g20/c-code/lib_enc/init_enc.c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16:45:24.023533000 +0200</w:t>
      </w:r>
    </w:p>
    <w:p w14:paraId="02CB6C2C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A7DCC">
        <w:rPr>
          <w:rFonts w:ascii="Courier New" w:hAnsi="Courier New" w:cs="Courier New"/>
          <w:noProof/>
          <w:sz w:val="18"/>
          <w:szCs w:val="18"/>
          <w:lang w:val="sv-SE"/>
        </w:rPr>
        <w:t>@@ -294,14 +294,14 @@</w:t>
      </w:r>
    </w:p>
    <w:p w14:paraId="5101873C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A7DCC">
        <w:rPr>
          <w:rFonts w:ascii="Courier New" w:hAnsi="Courier New" w:cs="Courier New"/>
          <w:noProof/>
          <w:sz w:val="18"/>
          <w:szCs w:val="18"/>
          <w:lang w:val="sv-SE"/>
        </w:rPr>
        <w:t xml:space="preserve">                  &amp;st-&gt;vad_flag_reg_H, &amp;st-&gt;vad_flag_reg_L, &amp;st-&gt;vad_prim_reg, &amp;st-&gt;vad_flag_cnt_50, &amp;st-&gt;vad_prim_cnt_16,</w:t>
      </w:r>
    </w:p>
    <w:p w14:paraId="42ADEBE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A7DCC">
        <w:rPr>
          <w:rFonts w:ascii="Courier New" w:hAnsi="Courier New" w:cs="Courier New"/>
          <w:noProof/>
          <w:sz w:val="18"/>
          <w:szCs w:val="18"/>
          <w:lang w:val="sv-SE"/>
        </w:rPr>
        <w:t xml:space="preserve">                  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&amp;st-&gt;hangover_cnt_dtx, &amp;st-&gt;flag_noisy_speech_snr, &amp;st-&gt;hangover_cnt_music );</w:t>
      </w:r>
    </w:p>
    <w:p w14:paraId="2540DFD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4D8989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st-&gt;Pos_relE_cnt = 20;</w:t>
      </w:r>
    </w:p>
    <w:p w14:paraId="4462D65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EC66AC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st-&gt;nb_active_frames_HE_SAD = 0;</w:t>
      </w:r>
    </w:p>
    <w:p w14:paraId="3CFB289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A50E99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Noise estimator */</w:t>
      </w:r>
    </w:p>
    <w:p w14:paraId="5D1E43A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noise_est_init( &amp;st-&gt;totalNoise, &amp;st-&gt;first_noise_updt, st-&gt;bckr, st-&gt;enrO, st-&gt;ave_enr, &amp;st-&gt;pitO, &amp;st-&gt;aEn,</w:t>
      </w:r>
    </w:p>
    <w:p w14:paraId="6D16834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&amp;st-&gt;harm_cor_cnt, &amp;st-&gt;bg_cnt, &amp;st-&gt;lt_tn_track, &amp;st-&gt;lt_tn_dist,</w:t>
      </w:r>
    </w:p>
    <w:p w14:paraId="13B6652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    &amp;st-&gt;lt_Ellp_dist,&amp;st-&gt;lt_haco_ev,&amp;st-&gt;low_tn_track_cnt</w:t>
      </w:r>
    </w:p>
    <w:p w14:paraId="57534B7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    ,&amp;st-&gt;Etot_st_est,&amp;st-&gt;Etot_sq_st_est</w:t>
      </w:r>
    </w:p>
    <w:p w14:paraId="31837E0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  );</w:t>
      </w:r>
    </w:p>
    <w:p w14:paraId="1C85E1C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&amp;st-&gt;lt_Ellp_dist,&amp;st-&gt;lt_haco_ev,&amp;st-&gt;low_tn_track_cnt, &amp;st-&gt;Etot_st_est,&amp;st-&gt;Etot_sq_st_est );</w:t>
      </w:r>
    </w:p>
    <w:p w14:paraId="57335AF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835C77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st-&gt;epsP_0_2_lp = 1.0f;</w:t>
      </w:r>
    </w:p>
    <w:p w14:paraId="7232053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st-&gt;epsP_0_2_ad_lp = 0.0f;</w:t>
      </w:r>
    </w:p>
    <w:p w14:paraId="03FFA2F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26443-g10/c-code/lib_enc/io_enc.c 26443-g20/c-code/lib_enc/io_enc.c</w:t>
      </w:r>
    </w:p>
    <w:p w14:paraId="011AD0C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--- 26443-g10/c-code/lib_enc/io_enc.c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16:37:38.000000000 +0200</w:t>
      </w:r>
    </w:p>
    <w:p w14:paraId="7CC8BC0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+++ 26443-g20/c-code/lib_enc/io_enc.c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16:45:24.030740000 +0200</w:t>
      </w:r>
    </w:p>
    <w:p w14:paraId="3BE2794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-973,18 +973,15 @@</w:t>
      </w:r>
    </w:p>
    <w:p w14:paraId="7A52FC8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                          *VBR mode (average bitrate),\n");</w:t>
      </w:r>
    </w:p>
    <w:p w14:paraId="5CAF4E57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</w:t>
      </w:r>
      <w:r w:rsidRPr="005A7DCC">
        <w:rPr>
          <w:rFonts w:ascii="Courier New" w:hAnsi="Courier New" w:cs="Courier New"/>
          <w:noProof/>
          <w:sz w:val="18"/>
          <w:szCs w:val="18"/>
          <w:lang w:val="pt-BR"/>
        </w:rPr>
        <w:t>fprintf(stdout, "                   for AMR-WB IO modes R =  (6600, 8850, 12650, 14250, 15850, 18250,\n");</w:t>
      </w:r>
    </w:p>
    <w:p w14:paraId="4C5D448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A7DCC">
        <w:rPr>
          <w:rFonts w:ascii="Courier New" w:hAnsi="Courier New" w:cs="Courier New"/>
          <w:noProof/>
          <w:sz w:val="18"/>
          <w:szCs w:val="18"/>
          <w:lang w:val="pt-BR"/>
        </w:rPr>
        <w:t xml:space="preserve">     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fprintf(stdout, "                                             19850, 23050, 23850) \n");</w:t>
      </w:r>
    </w:p>
    <w:p w14:paraId="311B08F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fprintf(stdout, "                   Alternatively, R can be a bitrate switching file which consits of R values\n");</w:t>
      </w:r>
    </w:p>
    <w:p w14:paraId="7533093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fprintf(stdout, "                   Alternatively, R can be a bitrate switching file which consists of R values\n");</w:t>
      </w:r>
    </w:p>
    <w:p w14:paraId="41F4C8D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indicating the bitrate for each frame in bit/s. These values are stored in\n");</w:t>
      </w:r>
    </w:p>
    <w:p w14:paraId="66C9956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binary format using 4 bytes per value\n");</w:t>
      </w:r>
    </w:p>
    <w:p w14:paraId="5E7489B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"Fs               : Input sampling rate in kHz, Fs = (8, 16, 32 or 48) \n");</w:t>
      </w:r>
    </w:p>
    <w:p w14:paraId="37D35B3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42600A6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fprintf(stdout, "input_file       : Input signal filename \n");</w:t>
      </w:r>
    </w:p>
    <w:p w14:paraId="797AEF3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fprintf(stdout, "bitstream_file   : Output bitstream filename \n\n");</w:t>
      </w:r>
    </w:p>
    <w:p w14:paraId="7C3747B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fprintf(stdout, "input_file       : Input signal filename (*.8k, *.16k, *.32k, *.48k)\n");</w:t>
      </w:r>
    </w:p>
    <w:p w14:paraId="6FC685A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fprintf(stdout, "bitstream_file   : Output bitstream filename (*.192)\n\n");</w:t>
      </w:r>
    </w:p>
    <w:p w14:paraId="2E02399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6688C0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"Options:\n");</w:t>
      </w:r>
    </w:p>
    <w:p w14:paraId="13CFF20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"--------\n");</w:t>
      </w:r>
    </w:p>
    <w:p w14:paraId="2B8402E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fprintf(stdout, "-q               : Quiet mode, no frame counters\n");</w:t>
      </w:r>
    </w:p>
    <w:p w14:paraId="027133E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fprintf(stdout, "                 : default is deactivated\n");</w:t>
      </w:r>
    </w:p>
    <w:p w14:paraId="4BE0539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"-dtx D           : Activate DTX mode, D = (0, 3-100) is the SID update rate\n");</w:t>
      </w:r>
    </w:p>
    <w:p w14:paraId="77F4D18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where 0 = adaptive, 3-100 = fixed in number of frames,\n");</w:t>
      </w:r>
    </w:p>
    <w:p w14:paraId="061725E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default is deactivated\n");</w:t>
      </w:r>
    </w:p>
    <w:p w14:paraId="4116AE9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-992,7 +989,7 @@</w:t>
      </w:r>
    </w:p>
    <w:p w14:paraId="1E33D6B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"-rf p o          : Activate channel-aware mode for WB and SWB signal at 13.2kbps, \n");</w:t>
      </w:r>
    </w:p>
    <w:p w14:paraId="45C1868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where FEC indicator, p: LO or HI, and FEC offset, o: 2, 3, 5, or 7 in number of frames.\n");</w:t>
      </w:r>
    </w:p>
    <w:p w14:paraId="2C536EB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Alternatively p and o can be replaced by a rf configuration file with each line  \n");</w:t>
      </w:r>
    </w:p>
    <w:p w14:paraId="17CA613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fprintf(stdout, "                   contains the values of p and o separated by a space, \n");</w:t>
      </w:r>
    </w:p>
    <w:p w14:paraId="4A00E19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fprintf(stdout, "                   contains the values of p and o separated by a space.\n");</w:t>
      </w:r>
    </w:p>
    <w:p w14:paraId="1EDBFAF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default is deactivated \n");</w:t>
      </w:r>
    </w:p>
    <w:p w14:paraId="7837684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"-max_band B      : Activate bandwidth limitation, B = (NB, WB, SWB or FB)\n");</w:t>
      </w:r>
    </w:p>
    <w:p w14:paraId="00A9A0B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alternatively, B can be a text file where each line contains\n");</w:t>
      </w:r>
    </w:p>
    <w:p w14:paraId="0686D29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-998,11 +995,11 @@</w:t>
      </w:r>
    </w:p>
    <w:p w14:paraId="7D48A87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alternatively, B can be a text file where each line contains\n");</w:t>
      </w:r>
    </w:p>
    <w:p w14:paraId="6774C85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\"nb_frames B\"\n");</w:t>
      </w:r>
    </w:p>
    <w:p w14:paraId="0637899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"-no_delay_cmp    : Turn off delay compensation\n");</w:t>
      </w:r>
    </w:p>
    <w:p w14:paraId="1BA6AF6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64A4408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"-mime            : Mime output bitstream file format\n");</w:t>
      </w:r>
    </w:p>
    <w:p w14:paraId="0C4BB49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The encoder produces TS26.445 Annex A.2.6 Mime Storage Format, (not RFC4867 Mime Format).\n");</w:t>
      </w:r>
    </w:p>
    <w:p w14:paraId="4F5CA86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default output bitstream file format is G.192\n");</w:t>
      </w:r>
    </w:p>
    <w:p w14:paraId="30B5483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fprintf(stdout, "-q               : Quiet mode, no frame counters\n");</w:t>
      </w:r>
    </w:p>
    <w:p w14:paraId="359F524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fprintf(stdout, "                   default is deactivated\n");</w:t>
      </w:r>
    </w:p>
    <w:p w14:paraId="3C2506E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"\n");</w:t>
      </w:r>
    </w:p>
    <w:p w14:paraId="7387795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2F4767E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exit(-1);</w:t>
      </w:r>
    </w:p>
    <w:p w14:paraId="616B079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}</w:t>
      </w:r>
    </w:p>
    <w:p w14:paraId="620E84B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26443-g10/c-code/lib_enc/plc_enc_ext.c 26443-g20/c-code/lib_enc/plc_enc_ext.c</w:t>
      </w:r>
    </w:p>
    <w:p w14:paraId="62074DE7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--- 26443-g10/c-code/lib_enc/plc_enc_ext.c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16:37:44.000000000 +0200</w:t>
      </w:r>
    </w:p>
    <w:p w14:paraId="4D4491CD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+++ 26443-g20/c-code/lib_enc/plc_enc_ext.c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16:45:24.247527000 +0200</w:t>
      </w:r>
    </w:p>
    <w:p w14:paraId="5A9A3B1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-54,9 +54,9 @@</w:t>
      </w:r>
    </w:p>
    <w:p w14:paraId="69DAB8F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hPlcExt-&gt;T0 = L_SUBFR;</w:t>
      </w:r>
    </w:p>
    <w:p w14:paraId="06F728D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for( itr=0; itr&lt;M; itr++ )</w:t>
      </w:r>
    </w:p>
    <w:p w14:paraId="52E56CC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468C125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hPlcExt-&gt;lsf_con[itr] = lsf_init[itr] * 1.25;</w:t>
      </w:r>
    </w:p>
    <w:p w14:paraId="06A8AF4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hPlcExt-&gt;last_lsf_ref[itr] = lsf_init[itr] * 1.25;</w:t>
      </w:r>
    </w:p>
    <w:p w14:paraId="105A2E6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hPlcExt-&gt;last_lsf_con[itr] = lsf_init[itr] * 1.25;</w:t>
      </w:r>
    </w:p>
    <w:p w14:paraId="6EB33B4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hPlcExt-&gt;lsf_con[itr] = lsf_init[itr] * 1.25f;</w:t>
      </w:r>
    </w:p>
    <w:p w14:paraId="6CF5D10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hPlcExt-&gt;last_lsf_ref[itr] = lsf_init[itr] * 1.25f;</w:t>
      </w:r>
    </w:p>
    <w:p w14:paraId="2D62043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hPlcExt-&gt;last_lsf_con[itr] = lsf_init[itr] * 1.25f;</w:t>
      </w:r>
    </w:p>
    <w:p w14:paraId="24479A4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69F569E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06ECCF4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5D7F8F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26443-g10/c-code/lib_enc/pre_proc.c 26443-g20/c-code/lib_enc/pre_proc.c</w:t>
      </w:r>
    </w:p>
    <w:p w14:paraId="0977A581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--- 26443-g10/c-code/lib_enc/pre_proc.c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16:37:53.000000000 +0200</w:t>
      </w:r>
    </w:p>
    <w:p w14:paraId="4E15040E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+++ 26443-g20/c-code/lib_enc/pre_proc.c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16:45:24.252537000 +0200</w:t>
      </w:r>
    </w:p>
    <w:p w14:paraId="17495DC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-84,8 +84,7 @@</w:t>
      </w:r>
    </w:p>
    <w:p w14:paraId="749FB38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sp_floor;</w:t>
      </w:r>
    </w:p>
    <w:p w14:paraId="2DB7DF4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short sp_aud_decision0;</w:t>
      </w:r>
    </w:p>
    <w:p w14:paraId="01FE2D9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short last_core_orig;</w:t>
      </w:r>
    </w:p>
    <w:p w14:paraId="0F26EE0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6386D1B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462879C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short old_pitch1;</w:t>
      </w:r>
    </w:p>
    <w:p w14:paraId="19D3A8E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803337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/*------------------------------------------------------------------*</w:t>
      </w:r>
    </w:p>
    <w:p w14:paraId="5DDACAC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* Initialization</w:t>
      </w:r>
    </w:p>
    <w:p w14:paraId="2DA3018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-166,7 +165,8 @@</w:t>
      </w:r>
    </w:p>
    <w:p w14:paraId="617D5BF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13E3C7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vad_flag_cldfb = vad_proc( realBuffer, imagBuffer, enerBuffer, st-&gt;cldfbAnaEnc-&gt;no_channels, &amp;st-&gt;vad_st, &amp;cldfb_addition,*vad_flag );</w:t>
      </w:r>
    </w:p>
    <w:p w14:paraId="6BA1A4D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33E04F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6D50E2A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 (st-&gt;Pos_relE_cnt &lt; 20)  /* Ensure the level is high enough and cldfb decision is reliable */</w:t>
      </w:r>
    </w:p>
    <w:p w14:paraId="5314DF1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62C0347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Combine decisions from SADS */</w:t>
      </w:r>
    </w:p>
    <w:p w14:paraId="02A9F71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if ( *vad_flag == 1 &amp;&amp; vad_flag_cldfb == 0 )</w:t>
      </w:r>
    </w:p>
    <w:p w14:paraId="4D795E8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</w:t>
      </w: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{</w:t>
      </w:r>
    </w:p>
    <w:p w14:paraId="442D840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@@ -174,6 +174,9 @@</w:t>
      </w:r>
    </w:p>
    <w:p w14:paraId="212F80A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 xml:space="preserve">     }</w:t>
      </w:r>
    </w:p>
    <w:p w14:paraId="3667344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 xml:space="preserve"> </w:t>
      </w:r>
    </w:p>
    <w:p w14:paraId="304E393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 xml:space="preserve">     *vad_flag = vad_flag_cldfb;</w:t>
      </w:r>
    </w:p>
    <w:p w14:paraId="43F5417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}</w:t>
      </w:r>
    </w:p>
    <w:p w14:paraId="32DCD68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</w:t>
      </w:r>
    </w:p>
    <w:p w14:paraId="5D1E0B1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</w:t>
      </w:r>
    </w:p>
    <w:p w14:paraId="649D928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 xml:space="preserve"> </w:t>
      </w:r>
    </w:p>
    <w:p w14:paraId="0C0C39D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 xml:space="preserve">     vad_flag_dtx = dtx_hangover_addition( st, *localVAD, *vad_flag, st-&gt;lp_speech-st-&gt;lp_noise, cldfb_addition, vad_hover_flag );</w:t>
      </w:r>
    </w:p>
    <w:p w14:paraId="4C12AD7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 xml:space="preserve"> </w:t>
      </w:r>
    </w:p>
    <w:p w14:paraId="0394897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-193,6 +196,14 @@</w:t>
      </w:r>
    </w:p>
    <w:p w14:paraId="746A63A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07E248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relE = *Etot - st-&gt;lp_speech;</w:t>
      </w:r>
    </w:p>
    <w:p w14:paraId="724C630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77FD36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 (relE &gt; 1.5f)</w:t>
      </w:r>
    </w:p>
    <w:p w14:paraId="7DDE7B9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5B39752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st-&gt;Pos_relE_cnt = 0;</w:t>
      </w:r>
    </w:p>
    <w:p w14:paraId="4651274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325C7FC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else if (relE &lt; 0.0f &amp;&amp; *vad_flag == 1)</w:t>
      </w:r>
    </w:p>
    <w:p w14:paraId="219F870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000B1FA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st-&gt;Pos_relE_cnt++;</w:t>
      </w:r>
    </w:p>
    <w:p w14:paraId="45CA584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7EA8A8D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corr_shift = correlation_shift( st-&gt;totalNoise );</w:t>
      </w:r>
    </w:p>
    <w:p w14:paraId="2762A89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EEB346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/*----------------------------------------------------------------*</w:t>
      </w:r>
    </w:p>
    <w:p w14:paraId="7047059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-308,6 +319,8 @@</w:t>
      </w:r>
    </w:p>
    <w:p w14:paraId="6FADB94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voicing_fr[3] = voicing[1];</w:t>
      </w:r>
    </w:p>
    <w:p w14:paraId="76A9FA1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71ED073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D3AE3B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old_pitch1 = st-&gt;pitO;</w:t>
      </w:r>
    </w:p>
    <w:p w14:paraId="473E740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1F682F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/*------------------------------------------------------------------*</w:t>
      </w:r>
    </w:p>
    <w:p w14:paraId="290A333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* Update estimated noise energy and voicing cut-off frequency</w:t>
      </w:r>
    </w:p>
    <w:p w14:paraId="075A97E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*-----------------------------------------------------------------*/</w:t>
      </w:r>
    </w:p>
    <w:p w14:paraId="398215C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-319,7 +332,7 @@</w:t>
      </w:r>
    </w:p>
    <w:p w14:paraId="4E89D76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* Update parameters used in the VAD and DTX</w:t>
      </w:r>
    </w:p>
    <w:p w14:paraId="191A0E3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*-----------------------------------------------------------------*/</w:t>
      </w:r>
    </w:p>
    <w:p w14:paraId="179F645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8D91EB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vad_param_updt( st, pitch, voicing, corr_shift, A );</w:t>
      </w:r>
    </w:p>
    <w:p w14:paraId="1C7C4CC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vad_param_updt( st, pitch, voicing, old_pitch1, corr_shift, A );</w:t>
      </w:r>
    </w:p>
    <w:p w14:paraId="6799BF7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052FDE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/*-----------------------------------------------------------------*</w:t>
      </w:r>
    </w:p>
    <w:p w14:paraId="5AE3D10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* Find spectral tilt</w:t>
      </w:r>
    </w:p>
    <w:p w14:paraId="70D5C26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26443-g10/c-code/lib_enc/stat_enc.h 26443-g20/c-code/lib_enc/stat_enc.h</w:t>
      </w:r>
    </w:p>
    <w:p w14:paraId="53905F6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--- 26443-g10/c-code/lib_enc/stat_enc.h</w:t>
      </w: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16:37:46.000000000 +0200</w:t>
      </w:r>
    </w:p>
    <w:p w14:paraId="64A8FF3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+++ 26443-g20/c-code/lib_enc/stat_enc.h</w:t>
      </w: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16:45:23.834583000 +0200</w:t>
      </w:r>
    </w:p>
    <w:p w14:paraId="425379B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-1119,6 +1119,7 @@</w:t>
      </w:r>
    </w:p>
    <w:p w14:paraId="1770EC5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int tcxonly;</w:t>
      </w:r>
    </w:p>
    <w:p w14:paraId="6227D2C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CCDB18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short flag_noisy_speech_snr;          /* encoder detector for noisy speech */</w:t>
      </w:r>
    </w:p>
    <w:p w14:paraId="6A1F3E7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short Pos_relE_cnt;                   /* Number of frames between  relE */</w:t>
      </w:r>
    </w:p>
    <w:p w14:paraId="4BAD03B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774A08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</w:t>
      </w: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int fscale;</w:t>
      </w:r>
    </w:p>
    <w:p w14:paraId="603F507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 xml:space="preserve">     int sr_core;</w:t>
      </w:r>
    </w:p>
    <w:p w14:paraId="77FE642E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@@ -1192,7 +1193,7 @@</w:t>
      </w:r>
    </w:p>
    <w:p w14:paraId="75562415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    float tfa_enr[N_TEC_TFA_SUBFR];</w:t>
      </w:r>
    </w:p>
    <w:p w14:paraId="04B31EB6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</w:t>
      </w:r>
    </w:p>
    <w:p w14:paraId="66ADE0F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    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short vbr_generic_ho;</w:t>
      </w:r>
    </w:p>
    <w:p w14:paraId="379B599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float last_7k2_coder_type;</w:t>
      </w:r>
    </w:p>
    <w:p w14:paraId="5DC7C53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short last_7k2_coder_type;</w:t>
      </w:r>
    </w:p>
    <w:p w14:paraId="53E6FD3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F8D266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short sharpFlag;</w:t>
      </w:r>
    </w:p>
    <w:p w14:paraId="4508490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9E6E0D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26443-g10/c-code/lib_enc/swb_pre_proc.c 26443-g20/c-code/lib_enc/swb_pre_proc.c</w:t>
      </w:r>
    </w:p>
    <w:p w14:paraId="594D957D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--- 26443-g10/c-code/lib_enc/swb_pre_proc.c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16:37:49.000000000 +0200</w:t>
      </w:r>
    </w:p>
    <w:p w14:paraId="106CCB62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+++ 26443-g20/c-code/lib_enc/swb_pre_proc.c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16:45:23.858566000 +0200</w:t>
      </w:r>
    </w:p>
    <w:p w14:paraId="38C3227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-147,8 +147,11 @@</w:t>
      </w:r>
    </w:p>
    <w:p w14:paraId="310D8A4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mvr2r( st-&gt;old_fdbwe_speech, &amp;old_input[Sample_Delay_SWB_BWE], L_FRAME32k );</w:t>
      </w:r>
    </w:p>
    <w:p w14:paraId="6F7F240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set_f( old_input, 0, Sample_Delay_SWB_BWE );</w:t>
      </w:r>
    </w:p>
    <w:p w14:paraId="7B96170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mvr2r( st-&gt;old_fdbwe_speech + L_FRAME32k - Sample_Delay_SWB_BWE, st-&gt;old_input, Sample_Delay_SWB_BWE );</w:t>
      </w:r>
    </w:p>
    <w:p w14:paraId="47FD61F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if (st-&gt;extl != WB_BWE)</w:t>
      </w:r>
    </w:p>
    <w:p w14:paraId="5EA35FF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{</w:t>
      </w:r>
    </w:p>
    <w:p w14:paraId="3CA6A6B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mvr2r( old_input, st-&gt;old_wtda_swb, L_FRAME32k );</w:t>
      </w:r>
    </w:p>
    <w:p w14:paraId="60573FC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0E35B79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3DCFF11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D61012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if( st-&gt;extl != SWB_BWE &amp;&amp; st-&gt;extl != FB_BWE )</w:t>
      </w:r>
    </w:p>
    <w:p w14:paraId="3D753FE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562176E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26443-g10/c-code/lib_enc/vad_param_updt.c 26443-g20/c-code/lib_enc/vad_param_updt.c</w:t>
      </w:r>
    </w:p>
    <w:p w14:paraId="5CDC658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--- 26443-g10/c-code/lib_enc/vad_param_updt.c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16:37:46.000000000 +0200</w:t>
      </w:r>
    </w:p>
    <w:p w14:paraId="0E2F901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+++ 26443-g20/c-code/lib_enc/vad_param_updt.c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16:45:24.151544000 +0200</w:t>
      </w:r>
    </w:p>
    <w:p w14:paraId="51B75DA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-18,6 +18,7 @@</w:t>
      </w:r>
    </w:p>
    <w:p w14:paraId="028FC7D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Encoder_State *st,              /* i/o: encoder state structure                               */</w:t>
      </w:r>
    </w:p>
    <w:p w14:paraId="60F1B76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const short pitch[3],         /* i  : open loop pitch lag for each half-frame               */</w:t>
      </w:r>
    </w:p>
    <w:p w14:paraId="3416BF4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const float voicing[3],       /* i  : maximum normalized correlation for each half-frame    */</w:t>
      </w:r>
    </w:p>
    <w:p w14:paraId="67B48F6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const short old_pitch1,       /* i  : OL pitch value from last frame                        */</w:t>
      </w:r>
    </w:p>
    <w:p w14:paraId="14EE84B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const float corr_shift,       /* i  : correlation shift                                     */</w:t>
      </w:r>
    </w:p>
    <w:p w14:paraId="1D66249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const float A[]               /* i  : A(z) unquantized for the 4 subframes                  */</w:t>
      </w:r>
    </w:p>
    <w:p w14:paraId="729692F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)</w:t>
      </w:r>
    </w:p>
    <w:p w14:paraId="1590ECF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-101,7 +102,7 @@</w:t>
      </w:r>
    </w:p>
    <w:p w14:paraId="73DF947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34FD08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7FECA1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if( (voicing[0] + voicing[1] + voicing[2]) / 3 + corr_shift &gt; 0.65 &amp;&amp;</w:t>
      </w:r>
    </w:p>
    <w:p w14:paraId="549BBD6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(short)(abs(pitch[0] - st-&gt;pitO) + abs(pitch[1] - pitch[0]) + abs(pitch[2] - pitch[1])) / 3 &lt; 14 )</w:t>
      </w:r>
    </w:p>
    <w:p w14:paraId="75BE0B9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( short )(abs( pitch[0] - old_pitch1 ) + abs( pitch[1] - pitch[0] ) + abs( pitch[2] - pitch[1] )) / 3 &lt; 14 )</w:t>
      </w:r>
    </w:p>
    <w:p w14:paraId="16CF33F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26084BB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(st-&gt;voiced_burst)++;</w:t>
      </w:r>
    </w:p>
    <w:p w14:paraId="274E6B6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067BFF4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26443-g10/c-code/readme.txt 26443-g20/c-code/readme.txt</w:t>
      </w:r>
    </w:p>
    <w:p w14:paraId="5DFE0A7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--- 26443-g10/c-code/readme.txt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16:37:58.000000000 +0200</w:t>
      </w:r>
    </w:p>
    <w:p w14:paraId="75E504E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+++ 26443-g20/c-code/readme.txt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16:45:24.689503000 +0200</w:t>
      </w:r>
    </w:p>
    <w:p w14:paraId="6DF9BAD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-33,12 +33,13 @@</w:t>
      </w:r>
    </w:p>
    <w:p w14:paraId="208137C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The input and output files (*.8k, *.16k, *.32k, *.48k) are 16-bit signed</w:t>
      </w:r>
    </w:p>
    <w:p w14:paraId="1844876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binary files with 8/16/32/48 kHz sampling rate with no headers.</w:t>
      </w:r>
    </w:p>
    <w:p w14:paraId="180B85A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D12846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-The Encoder produces bitstream files in either ITU G.192 or MIME file</w:t>
      </w:r>
    </w:p>
    <w:p w14:paraId="1A6F04A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+The Encoder produces bitstream files in either ITU G.192 or EVS-MIME file</w:t>
      </w:r>
    </w:p>
    <w:p w14:paraId="3011E68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storage format.</w:t>
      </w:r>
    </w:p>
    <w:p w14:paraId="39C50EC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7D3A97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Using ITU G.192 format: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</w:r>
    </w:p>
    <w:p w14:paraId="6E18887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E38992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-For every 20 ms input audio frame, the encoded bitstream contains the following data:</w:t>
      </w:r>
    </w:p>
    <w:p w14:paraId="1C57FEC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+For every 20 ms input audio frame, the encoded bitstream using ITU</w:t>
      </w:r>
    </w:p>
    <w:p w14:paraId="76D5E61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+G.192 format contains the following data:</w:t>
      </w:r>
    </w:p>
    <w:p w14:paraId="06E808D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EA82B4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Word16 SyncWord</w:t>
      </w:r>
    </w:p>
    <w:p w14:paraId="648FF57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Word16 DataLen</w:t>
      </w:r>
    </w:p>
    <w:p w14:paraId="01C9A1F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-124,7 +125,7 @@</w:t>
      </w:r>
    </w:p>
    <w:p w14:paraId="2F5652C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                     *VBR mode (average bitrate),</w:t>
      </w:r>
    </w:p>
    <w:p w14:paraId="1DB14C1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for AMR-WB IO modes R =  (6600, 8850, 12650, 14250, 15850, 18250,</w:t>
      </w:r>
    </w:p>
    <w:p w14:paraId="35C0217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                     19850, 23050, 23850) </w:t>
      </w:r>
    </w:p>
    <w:p w14:paraId="26D16EC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   Alternatively, R can be a bitrate switching file which consits of R values</w:t>
      </w:r>
    </w:p>
    <w:p w14:paraId="4B94D01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Alternatively, R can be a bitrate switching file which consists of R values</w:t>
      </w:r>
    </w:p>
    <w:p w14:paraId="26FFFAD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indicating the bitrate for each frame in bit/s. These values are stored in</w:t>
      </w:r>
    </w:p>
    <w:p w14:paraId="4546E6F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binary format using 4 bytes per value</w:t>
      </w:r>
    </w:p>
    <w:p w14:paraId="4C16876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Fs               : Input sampling rate in kHz, Fs = (8, 16, 32 or 48) </w:t>
      </w:r>
    </w:p>
    <w:p w14:paraId="1755BB8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-133,8 +134,6 @@</w:t>
      </w:r>
    </w:p>
    <w:p w14:paraId="4F07477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54C6C0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Options:</w:t>
      </w:r>
    </w:p>
    <w:p w14:paraId="3FD9284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--------</w:t>
      </w:r>
    </w:p>
    <w:p w14:paraId="08EBF10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--q               : Quiet mode, no frame counters</w:t>
      </w:r>
    </w:p>
    <w:p w14:paraId="5E8B932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   default is deactivated</w:t>
      </w:r>
    </w:p>
    <w:p w14:paraId="2B9A378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-dtx D           : Activate DTX mode, D = (0, 3-100) is the SID update rate</w:t>
      </w:r>
    </w:p>
    <w:p w14:paraId="565144D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where 0 = adaptive, 3-100 = fixed in number of frames,</w:t>
      </w:r>
    </w:p>
    <w:p w14:paraId="06CB675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default is deactivated</w:t>
      </w:r>
    </w:p>
    <w:p w14:paraId="4448500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-142,7 +141,7 @@</w:t>
      </w:r>
    </w:p>
    <w:p w14:paraId="25329A5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-rf  p o         : Activate channel-aware mode for WB and SWB signal at 13.2kbps, </w:t>
      </w:r>
    </w:p>
    <w:p w14:paraId="2158FE1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where FEC indicator, p: LO or HI, and FEC offset, o: 2, 3, 5, or 7 in number of frames.</w:t>
      </w:r>
    </w:p>
    <w:p w14:paraId="6E18681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Alternatively p and o can be replaced by a rf configuration file with each line  </w:t>
      </w:r>
    </w:p>
    <w:p w14:paraId="395DE28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-                   contains the values of p and o separated by a space, </w:t>
      </w:r>
    </w:p>
    <w:p w14:paraId="61C7C99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contains the values of p and o separated by a space.</w:t>
      </w:r>
    </w:p>
    <w:p w14:paraId="488D149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default is deactivated                  </w:t>
      </w:r>
    </w:p>
    <w:p w14:paraId="675CFA2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-max_band B      : Activate bandwidth limitation, B = (NB, WB, SWB or FB)</w:t>
      </w:r>
    </w:p>
    <w:p w14:paraId="74F523D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alternatively, B can be a text file where each line contains</w:t>
      </w:r>
    </w:p>
    <w:p w14:paraId="7B6E185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-151,6 +150,9 @@</w:t>
      </w:r>
    </w:p>
    <w:p w14:paraId="49A7FAC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-mime            : Mime output bitstream file format</w:t>
      </w:r>
    </w:p>
    <w:p w14:paraId="4C4D4B6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The encoder produces TS26.445 Annex A.2.6 Mime Storage Format, (not RFC4867 Mime Format).</w:t>
      </w:r>
    </w:p>
    <w:p w14:paraId="4C53CDA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default output bitstream file format is G.192</w:t>
      </w:r>
    </w:p>
    <w:p w14:paraId="46060BF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+-q               : Quiet mode, no frame counters</w:t>
      </w:r>
    </w:p>
    <w:p w14:paraId="7106ADD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default is deactivated</w:t>
      </w:r>
    </w:p>
    <w:p w14:paraId="2848158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06DCE3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F8C80A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The usage of the "EVS_dec" program is as follows:</w:t>
      </w:r>
    </w:p>
    <w:p w14:paraId="0C303F8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20265C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@@ -166,20 +168,22 @@</w:t>
      </w:r>
    </w:p>
    <w:p w14:paraId="21084D0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 xml:space="preserve"> </w:t>
      </w:r>
    </w:p>
    <w:p w14:paraId="5680D4E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 xml:space="preserve"> Options:</w:t>
      </w:r>
    </w:p>
    <w:p w14:paraId="27753C7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 xml:space="preserve"> --------</w:t>
      </w:r>
    </w:p>
    <w:p w14:paraId="579DC68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--q               : Quiet mode, no frame counter</w:t>
      </w:r>
    </w:p>
    <w:p w14:paraId="5AD5D0F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   default is deactivated</w:t>
      </w:r>
    </w:p>
    <w:p w14:paraId="57BEFFE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--VOIP            : Activate VOIP mode</w:t>
      </w:r>
    </w:p>
    <w:p w14:paraId="556C2F2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   default is deactivated</w:t>
      </w:r>
    </w:p>
    <w:p w14:paraId="325932F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--fec_cfg_file    : Optimal channel aware configuration computed by the JBM</w:t>
      </w:r>
    </w:p>
    <w:p w14:paraId="23054B7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l-NL"/>
        </w:rPr>
      </w:pPr>
      <w:r w:rsidRPr="00FA50D8">
        <w:rPr>
          <w:rFonts w:ascii="Courier New" w:hAnsi="Courier New" w:cs="Courier New"/>
          <w:noProof/>
          <w:sz w:val="18"/>
          <w:szCs w:val="18"/>
          <w:lang w:val="nl-NL"/>
        </w:rPr>
        <w:t>+-VOIP              : VoIP mode: RTP in G192</w:t>
      </w:r>
    </w:p>
    <w:p w14:paraId="1D2C888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l-NL"/>
        </w:rPr>
      </w:pPr>
      <w:r w:rsidRPr="00FA50D8">
        <w:rPr>
          <w:rFonts w:ascii="Courier New" w:hAnsi="Courier New" w:cs="Courier New"/>
          <w:noProof/>
          <w:sz w:val="18"/>
          <w:szCs w:val="18"/>
          <w:lang w:val="nl-NL"/>
        </w:rPr>
        <w:t>+-VOIP_hf_only=0    : VoIP mode: EVS RTP Payload Format hf_only=0 in rtpdump</w:t>
      </w:r>
    </w:p>
    <w:p w14:paraId="507F097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l-NL"/>
        </w:rPr>
      </w:pPr>
      <w:r w:rsidRPr="00FA50D8">
        <w:rPr>
          <w:rFonts w:ascii="Courier New" w:hAnsi="Courier New" w:cs="Courier New"/>
          <w:noProof/>
          <w:sz w:val="18"/>
          <w:szCs w:val="18"/>
          <w:lang w:val="nl-NL"/>
        </w:rPr>
        <w:t>+-VOIP_hf_only=1    : VoIP mode: EVS RTP Payload Format hf_only=1 in rtpdump</w:t>
      </w:r>
    </w:p>
    <w:p w14:paraId="349A492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The decoder may read rtpdump files containing TS26.445 Annex A.2.2</w:t>
      </w:r>
    </w:p>
    <w:p w14:paraId="1DF56F3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EVS RTP Payload Format. The SDP parameter hf_only is required.</w:t>
      </w:r>
    </w:p>
    <w:p w14:paraId="6BB7F86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Reading RFC4867 AMR/AMR-WB RTP payload format is not supported.</w:t>
      </w:r>
    </w:p>
    <w:p w14:paraId="0BC1717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+-Tracefile TF      : VoIP mode: Generate trace file named TF</w:t>
      </w:r>
    </w:p>
    <w:p w14:paraId="1729D6C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+-fec_cfg_file RF   : VoIP mode: Optimal channel aware configuration computed by the JBM</w:t>
      </w:r>
    </w:p>
    <w:p w14:paraId="3B21DBF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 xml:space="preserve">   as described in Section 6.3.1 of TS26.448. The output is</w:t>
      </w:r>
    </w:p>
    <w:p w14:paraId="1CFFC79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   written into a .txt file. Each line contains the FER indicator</w:t>
      </w:r>
    </w:p>
    <w:p w14:paraId="1B984B7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written into a file named RF. Each line contains the FER indicator</w:t>
      </w:r>
    </w:p>
    <w:p w14:paraId="3C94C24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(HI|LO) and optimal FEC offset.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 xml:space="preserve">   </w:t>
      </w:r>
    </w:p>
    <w:p w14:paraId="31ED8BF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--Tracefile TF    : Generate trace file named TF (used only when -VOIP is activated)</w:t>
      </w:r>
    </w:p>
    <w:p w14:paraId="011F2D5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-no_delay_cmp    : Turn off delay compensation</w:t>
      </w:r>
    </w:p>
    <w:p w14:paraId="241C303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-mime            : Mime bitstream file format</w:t>
      </w:r>
    </w:p>
    <w:p w14:paraId="68716E6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The decoder may read both TS26.445 Annex A.2.6 and RFC4867 Mime Storage</w:t>
      </w:r>
    </w:p>
    <w:p w14:paraId="62A4C63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Format files, the magic word in the mime file is used to determine</w:t>
      </w:r>
    </w:p>
    <w:p w14:paraId="6654D98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which of the two supported formats is in use.</w:t>
      </w:r>
    </w:p>
    <w:p w14:paraId="602A476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default bitstream file format is G.192</w:t>
      </w:r>
    </w:p>
    <w:p w14:paraId="5101B36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494B40D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67045A1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+-q                 : Quiet mode, no frame counter</w:t>
      </w:r>
    </w:p>
    <w:p w14:paraId="74CA607C" w14:textId="780D9E77" w:rsidR="005D26D5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default is deactivated</w:t>
      </w:r>
    </w:p>
    <w:p w14:paraId="3D854014" w14:textId="77777777" w:rsidR="00FA50D8" w:rsidRPr="005D26D5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</w:p>
    <w:p w14:paraId="2C3FDEA1" w14:textId="77777777" w:rsidR="006A1268" w:rsidRPr="003D6912" w:rsidRDefault="006A1268" w:rsidP="006A1268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</w:pBdr>
        <w:jc w:val="center"/>
        <w:rPr>
          <w:b/>
          <w:noProof/>
          <w:sz w:val="28"/>
          <w:szCs w:val="28"/>
          <w:lang w:val="en-US"/>
        </w:rPr>
      </w:pPr>
      <w:r>
        <w:rPr>
          <w:b/>
          <w:noProof/>
          <w:sz w:val="28"/>
          <w:szCs w:val="28"/>
          <w:lang w:val="en-US"/>
        </w:rPr>
        <w:t>End code change 1</w:t>
      </w:r>
    </w:p>
    <w:p w14:paraId="1557EA72" w14:textId="360092A3" w:rsidR="006A1268" w:rsidRDefault="006A1268">
      <w:pPr>
        <w:rPr>
          <w:noProof/>
        </w:rPr>
        <w:sectPr w:rsidR="006A126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019C37" w14:textId="77777777" w:rsidR="000E32C7" w:rsidRDefault="000E32C7">
      <w:r>
        <w:separator/>
      </w:r>
    </w:p>
  </w:endnote>
  <w:endnote w:type="continuationSeparator" w:id="0">
    <w:p w14:paraId="1DEB273A" w14:textId="77777777" w:rsidR="000E32C7" w:rsidRDefault="000E32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enlo">
    <w:altName w:val="﷽﷽﷽﷽﷽﷽﷽﷽怀"/>
    <w:panose1 w:val="020B0609030804020204"/>
    <w:charset w:val="00"/>
    <w:family w:val="modern"/>
    <w:pitch w:val="fixed"/>
    <w:sig w:usb0="E60022FF" w:usb1="D200F9FB" w:usb2="02000028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011729" w14:textId="77777777" w:rsidR="000E32C7" w:rsidRDefault="000E32C7">
      <w:r>
        <w:separator/>
      </w:r>
    </w:p>
  </w:footnote>
  <w:footnote w:type="continuationSeparator" w:id="0">
    <w:p w14:paraId="65F0119E" w14:textId="77777777" w:rsidR="000E32C7" w:rsidRDefault="000E32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DA53E8"/>
    <w:multiLevelType w:val="hybridMultilevel"/>
    <w:tmpl w:val="CAACB91E"/>
    <w:lvl w:ilvl="0" w:tplc="4BE878D4">
      <w:start w:val="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2A780E"/>
    <w:multiLevelType w:val="hybridMultilevel"/>
    <w:tmpl w:val="D1D09D96"/>
    <w:lvl w:ilvl="0" w:tplc="04070001">
      <w:start w:val="202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C8506B"/>
    <w:multiLevelType w:val="hybridMultilevel"/>
    <w:tmpl w:val="4112BF24"/>
    <w:lvl w:ilvl="0" w:tplc="04070001">
      <w:start w:val="202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4885ABF"/>
    <w:multiLevelType w:val="hybridMultilevel"/>
    <w:tmpl w:val="1C44C6E8"/>
    <w:lvl w:ilvl="0" w:tplc="0407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662"/>
    <w:rsid w:val="00022E4A"/>
    <w:rsid w:val="00042B2E"/>
    <w:rsid w:val="000A6394"/>
    <w:rsid w:val="000B7FED"/>
    <w:rsid w:val="000C038A"/>
    <w:rsid w:val="000C6598"/>
    <w:rsid w:val="000D23D5"/>
    <w:rsid w:val="000D44B3"/>
    <w:rsid w:val="000E32C7"/>
    <w:rsid w:val="001216FA"/>
    <w:rsid w:val="00145D43"/>
    <w:rsid w:val="00192C46"/>
    <w:rsid w:val="001A08B3"/>
    <w:rsid w:val="001A7B60"/>
    <w:rsid w:val="001B52F0"/>
    <w:rsid w:val="001B7A65"/>
    <w:rsid w:val="001E41F3"/>
    <w:rsid w:val="001F4B47"/>
    <w:rsid w:val="0026004D"/>
    <w:rsid w:val="002624B4"/>
    <w:rsid w:val="002640DD"/>
    <w:rsid w:val="00275D12"/>
    <w:rsid w:val="00284FEB"/>
    <w:rsid w:val="002860C4"/>
    <w:rsid w:val="002B5741"/>
    <w:rsid w:val="002E472E"/>
    <w:rsid w:val="00305409"/>
    <w:rsid w:val="00341AA4"/>
    <w:rsid w:val="003609EF"/>
    <w:rsid w:val="0036231A"/>
    <w:rsid w:val="00374DD4"/>
    <w:rsid w:val="003E1A36"/>
    <w:rsid w:val="00410371"/>
    <w:rsid w:val="004242F1"/>
    <w:rsid w:val="00443F9A"/>
    <w:rsid w:val="00455E1A"/>
    <w:rsid w:val="00480F39"/>
    <w:rsid w:val="004B75B7"/>
    <w:rsid w:val="0051580D"/>
    <w:rsid w:val="00547111"/>
    <w:rsid w:val="00575260"/>
    <w:rsid w:val="00592D74"/>
    <w:rsid w:val="005A7DCC"/>
    <w:rsid w:val="005B52CC"/>
    <w:rsid w:val="005D26D5"/>
    <w:rsid w:val="005D4105"/>
    <w:rsid w:val="005E2C44"/>
    <w:rsid w:val="0060744B"/>
    <w:rsid w:val="00621188"/>
    <w:rsid w:val="006257ED"/>
    <w:rsid w:val="00637EE2"/>
    <w:rsid w:val="00665C47"/>
    <w:rsid w:val="00675D07"/>
    <w:rsid w:val="00695808"/>
    <w:rsid w:val="006A126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37B0"/>
    <w:rsid w:val="008279FA"/>
    <w:rsid w:val="00856663"/>
    <w:rsid w:val="008626E7"/>
    <w:rsid w:val="00870EE7"/>
    <w:rsid w:val="008863B9"/>
    <w:rsid w:val="008A45A6"/>
    <w:rsid w:val="008B2541"/>
    <w:rsid w:val="008F3789"/>
    <w:rsid w:val="008F686C"/>
    <w:rsid w:val="009148DE"/>
    <w:rsid w:val="00941E30"/>
    <w:rsid w:val="009555E5"/>
    <w:rsid w:val="009777D9"/>
    <w:rsid w:val="00991B88"/>
    <w:rsid w:val="009A5753"/>
    <w:rsid w:val="009A579D"/>
    <w:rsid w:val="009E3297"/>
    <w:rsid w:val="009F734F"/>
    <w:rsid w:val="00A102BD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0256"/>
    <w:rsid w:val="00BB5DFC"/>
    <w:rsid w:val="00BC71E1"/>
    <w:rsid w:val="00BD279D"/>
    <w:rsid w:val="00BD6BB8"/>
    <w:rsid w:val="00BF2359"/>
    <w:rsid w:val="00C25171"/>
    <w:rsid w:val="00C66BA2"/>
    <w:rsid w:val="00C95985"/>
    <w:rsid w:val="00CB0063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B51ED"/>
    <w:rsid w:val="00EE7D7C"/>
    <w:rsid w:val="00F25D98"/>
    <w:rsid w:val="00F300FB"/>
    <w:rsid w:val="00F91567"/>
    <w:rsid w:val="00FA50D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FA50D8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262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0</TotalTime>
  <Pages>36</Pages>
  <Words>26277</Words>
  <Characters>165548</Characters>
  <Application>Microsoft Office Word</Application>
  <DocSecurity>0</DocSecurity>
  <Lines>1379</Lines>
  <Paragraphs>382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191443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Multrus, Markus</cp:lastModifiedBy>
  <cp:revision>9</cp:revision>
  <cp:lastPrinted>1899-12-31T23:00:00Z</cp:lastPrinted>
  <dcterms:created xsi:type="dcterms:W3CDTF">2021-08-05T12:57:00Z</dcterms:created>
  <dcterms:modified xsi:type="dcterms:W3CDTF">2021-08-12T09:30:00Z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