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1C2808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S4-211109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4C271" w:rsidR="001E41F3" w:rsidRPr="00410371" w:rsidRDefault="00B558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94BBE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5B387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79FC0" w:rsidR="00F25D98" w:rsidRDefault="001F3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924D0B">
              <w:rPr>
                <w:color w:val="000000"/>
                <w:lang w:val="de-DE"/>
              </w:rPr>
              <w:t>Huawei</w:t>
            </w:r>
            <w:proofErr w:type="spellEnd"/>
            <w:r w:rsidR="00924D0B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1E41F3" w:rsidRDefault="0067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Workspace_msvc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evs_dec.vcxproj</w:t>
            </w:r>
            <w:proofErr w:type="spellEnd"/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bitstream_fx.c</w:t>
            </w:r>
            <w:proofErr w:type="spellEnd"/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cnst_fx.h</w:t>
            </w:r>
            <w:proofErr w:type="spellEnd"/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core_com_config_fx.c</w:t>
            </w:r>
            <w:proofErr w:type="spellEnd"/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disclaimer.c</w:t>
            </w:r>
            <w:proofErr w:type="spellEnd"/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fd_cng_com.c</w:t>
            </w:r>
            <w:proofErr w:type="spellEnd"/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prot_fx.h</w:t>
            </w:r>
            <w:proofErr w:type="spellEnd"/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residu_fx.c</w:t>
            </w:r>
            <w:proofErr w:type="spellEnd"/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EvsRXlib.c</w:t>
            </w:r>
            <w:proofErr w:type="spellEnd"/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EvsRXlib.h</w:t>
            </w:r>
            <w:proofErr w:type="spellEnd"/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FEC_adapt_codebook_fx.c</w:t>
            </w:r>
            <w:proofErr w:type="spellEnd"/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cng_dec_fx.c</w:t>
            </w:r>
            <w:proofErr w:type="spellEnd"/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core_dec_init.c</w:t>
            </w:r>
            <w:proofErr w:type="spellEnd"/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dec_LPD.c</w:t>
            </w:r>
            <w:proofErr w:type="spellEnd"/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dec_prm.c</w:t>
            </w:r>
            <w:proofErr w:type="spellEnd"/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dec_tcx.c</w:t>
            </w:r>
            <w:proofErr w:type="spellEnd"/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evs_dec_fx.c</w:t>
            </w:r>
            <w:proofErr w:type="spellEnd"/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evs_rtp_payload.c</w:t>
            </w:r>
            <w:proofErr w:type="spellEnd"/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evs_rtp_payload.h</w:t>
            </w:r>
            <w:proofErr w:type="spellEnd"/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fd_cng_dec.c</w:t>
            </w:r>
            <w:proofErr w:type="spellEnd"/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init_dec_fx.c</w:t>
            </w:r>
            <w:proofErr w:type="spellEnd"/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io_dec_fx.c</w:t>
            </w:r>
            <w:proofErr w:type="spellEnd"/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lead_deindexing_fx.c</w:t>
            </w:r>
            <w:proofErr w:type="spellEnd"/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rtpdump.c</w:t>
            </w:r>
            <w:proofErr w:type="spellEnd"/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rtpdump.h</w:t>
            </w:r>
            <w:proofErr w:type="spellEnd"/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stat_dec_fx.h</w:t>
            </w:r>
            <w:proofErr w:type="spellEnd"/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swb_tbe_dec_fx.c</w:t>
            </w:r>
            <w:proofErr w:type="spellEnd"/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voip_client.c</w:t>
            </w:r>
            <w:proofErr w:type="spellEnd"/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SNR_calc.c</w:t>
            </w:r>
            <w:proofErr w:type="spellEnd"/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acelp_core_enc_fx.c</w:t>
            </w:r>
            <w:proofErr w:type="spellEnd"/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acelp_core_switch_enc_fx.c</w:t>
            </w:r>
            <w:proofErr w:type="spellEnd"/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amr_wb_enc_fx.c</w:t>
            </w:r>
            <w:proofErr w:type="spellEnd"/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cng_enc_fx.c</w:t>
            </w:r>
            <w:proofErr w:type="spellEnd"/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comvad_decision.c</w:t>
            </w:r>
            <w:proofErr w:type="spellEnd"/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core_enc_ol.c</w:t>
            </w:r>
            <w:proofErr w:type="spellEnd"/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dtx_fx.c</w:t>
            </w:r>
            <w:proofErr w:type="spellEnd"/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enc_acelp_tcx_main.c</w:t>
            </w:r>
            <w:proofErr w:type="spellEnd"/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energy.c</w:t>
            </w:r>
            <w:proofErr w:type="spellEnd"/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evs_enc_fx.c</w:t>
            </w:r>
            <w:proofErr w:type="spellEnd"/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init_enc_fx.c</w:t>
            </w:r>
            <w:proofErr w:type="spellEnd"/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io_enc_fx.c</w:t>
            </w:r>
            <w:proofErr w:type="spellEnd"/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pre_proc_fx.c</w:t>
            </w:r>
            <w:proofErr w:type="spellEnd"/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stat_enc_fx.h</w:t>
            </w:r>
            <w:proofErr w:type="spellEnd"/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swb_pre_proc_fx.c</w:t>
            </w:r>
            <w:proofErr w:type="spellEnd"/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vad_param_updt_fx.c</w:t>
            </w:r>
            <w:proofErr w:type="spellEnd"/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8E16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924D0B">
              <w:rPr>
                <w:noProof/>
              </w:rPr>
              <w:t>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814B8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924D0B">
              <w:rPr>
                <w:noProof/>
              </w:rPr>
              <w:t>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11EFF" w:rsidR="001E41F3" w:rsidRDefault="005A1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E4D97" w14:textId="77777777" w:rsidR="00274728" w:rsidRDefault="00274728">
      <w:r>
        <w:separator/>
      </w:r>
    </w:p>
  </w:endnote>
  <w:endnote w:type="continuationSeparator" w:id="0">
    <w:p w14:paraId="21CBB639" w14:textId="77777777" w:rsidR="00274728" w:rsidRDefault="0027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2D8A" w14:textId="77777777" w:rsidR="00274728" w:rsidRDefault="00274728">
      <w:r>
        <w:separator/>
      </w:r>
    </w:p>
  </w:footnote>
  <w:footnote w:type="continuationSeparator" w:id="0">
    <w:p w14:paraId="0CA29081" w14:textId="77777777" w:rsidR="00274728" w:rsidRDefault="00274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32AC"/>
    <w:rsid w:val="0026004D"/>
    <w:rsid w:val="002640DD"/>
    <w:rsid w:val="00274728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80F39"/>
    <w:rsid w:val="004B75B7"/>
    <w:rsid w:val="0051580D"/>
    <w:rsid w:val="00547111"/>
    <w:rsid w:val="00575260"/>
    <w:rsid w:val="00592D74"/>
    <w:rsid w:val="005A1388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55880"/>
    <w:rsid w:val="00B67B97"/>
    <w:rsid w:val="00B968C8"/>
    <w:rsid w:val="00BA3EC5"/>
    <w:rsid w:val="00BA51D9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B77B1"/>
    <w:rsid w:val="00ED6269"/>
    <w:rsid w:val="00EE7D7C"/>
    <w:rsid w:val="00F25D98"/>
    <w:rsid w:val="00F300FB"/>
    <w:rsid w:val="00F91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26</Pages>
  <Words>20168</Words>
  <Characters>127061</Characters>
  <Application>Microsoft Office Word</Application>
  <DocSecurity>0</DocSecurity>
  <Lines>1058</Lines>
  <Paragraphs>293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13</cp:revision>
  <cp:lastPrinted>1899-12-31T23:00:00Z</cp:lastPrinted>
  <dcterms:created xsi:type="dcterms:W3CDTF">2021-08-03T09:47:00Z</dcterms:created>
  <dcterms:modified xsi:type="dcterms:W3CDTF">2021-08-12T09:28:00Z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