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08EAFCA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10</w:t>
      </w:r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D6483B">
        <w:rPr>
          <w:rFonts w:ascii="Arial" w:eastAsia="Batang" w:hAnsi="Arial"/>
          <w:b/>
        </w:rPr>
        <w:t>1</w:t>
      </w:r>
      <w:r w:rsidR="00870CC2">
        <w:rPr>
          <w:rFonts w:ascii="Arial" w:eastAsia="Batang" w:hAnsi="Arial"/>
          <w:b/>
        </w:rPr>
        <w:t>23</w:t>
      </w:r>
      <w:r w:rsidR="006733B2">
        <w:rPr>
          <w:rFonts w:ascii="Arial" w:eastAsia="Batang" w:hAnsi="Arial"/>
          <w:b/>
        </w:rPr>
        <w:t>8</w:t>
      </w:r>
    </w:p>
    <w:p w14:paraId="39E59C97" w14:textId="732FAE8F" w:rsidR="00462E2B" w:rsidRPr="00462E2B" w:rsidRDefault="008C25DE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28</w:t>
      </w:r>
      <w:r w:rsidR="00471D30">
        <w:rPr>
          <w:sz w:val="24"/>
          <w:szCs w:val="24"/>
          <w:lang w:val="en-US"/>
        </w:rPr>
        <w:t xml:space="preserve"> A</w:t>
      </w:r>
      <w:r>
        <w:rPr>
          <w:sz w:val="24"/>
          <w:szCs w:val="24"/>
          <w:lang w:val="en-US"/>
        </w:rPr>
        <w:t>ugust</w:t>
      </w:r>
      <w:r w:rsidR="00471D30">
        <w:rPr>
          <w:sz w:val="24"/>
          <w:szCs w:val="24"/>
          <w:lang w:val="en-US"/>
        </w:rPr>
        <w:t xml:space="preserve"> 2020</w:t>
      </w:r>
      <w:r w:rsidR="00870CC2">
        <w:rPr>
          <w:sz w:val="24"/>
          <w:szCs w:val="24"/>
          <w:lang w:val="en-US"/>
        </w:rPr>
        <w:tab/>
      </w:r>
      <w:r w:rsidR="00870CC2" w:rsidRPr="00870CC2">
        <w:rPr>
          <w:sz w:val="20"/>
          <w:lang w:val="en-US"/>
        </w:rPr>
        <w:t>revision of S4-201</w:t>
      </w:r>
      <w:r w:rsidR="006733B2">
        <w:rPr>
          <w:sz w:val="20"/>
          <w:lang w:val="en-US"/>
        </w:rPr>
        <w:t>234</w:t>
      </w:r>
    </w:p>
    <w:p w14:paraId="38B53049" w14:textId="66B20A8E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  <w:r w:rsidR="00E878FE">
        <w:rPr>
          <w:rFonts w:ascii="Arial" w:eastAsia="Batang" w:hAnsi="Arial" w:cs="Arial"/>
          <w:b/>
          <w:lang w:val="en-US" w:eastAsia="zh-CN"/>
        </w:rPr>
        <w:t xml:space="preserve">, </w:t>
      </w:r>
      <w:r w:rsidR="00E878FE" w:rsidRPr="00E878FE">
        <w:rPr>
          <w:rFonts w:ascii="Arial" w:eastAsia="Batang" w:hAnsi="Arial" w:cs="Arial"/>
          <w:b/>
          <w:lang w:val="en-US" w:eastAsia="zh-CN"/>
        </w:rPr>
        <w:t>AT&amp;</w:t>
      </w:r>
      <w:r w:rsidR="00272CE9">
        <w:rPr>
          <w:rFonts w:ascii="Arial" w:eastAsia="Batang" w:hAnsi="Arial" w:cs="Arial"/>
          <w:b/>
          <w:lang w:val="en-US" w:eastAsia="zh-CN"/>
        </w:rPr>
        <w:t>T</w:t>
      </w:r>
      <w:r w:rsidR="00E878FE">
        <w:rPr>
          <w:rFonts w:ascii="Arial" w:eastAsia="Batang" w:hAnsi="Arial" w:cs="Arial"/>
          <w:b/>
          <w:lang w:val="en-US" w:eastAsia="zh-CN"/>
        </w:rPr>
        <w:t>, Qualcomm Incorporated</w:t>
      </w:r>
      <w:r w:rsidR="006733B2">
        <w:rPr>
          <w:rFonts w:ascii="Arial" w:eastAsia="Batang" w:hAnsi="Arial" w:cs="Arial"/>
          <w:b/>
          <w:lang w:val="en-US" w:eastAsia="zh-CN"/>
        </w:rPr>
        <w:t xml:space="preserve">, Dolby Laboratories Inc., </w:t>
      </w:r>
      <w:r w:rsidR="006733B2" w:rsidRPr="006733B2">
        <w:rPr>
          <w:rFonts w:ascii="Arial" w:eastAsia="Batang" w:hAnsi="Arial" w:cs="Arial"/>
          <w:b/>
          <w:lang w:val="en-US" w:eastAsia="zh-CN"/>
        </w:rPr>
        <w:t>Beijing Xiaomi Electronics</w:t>
      </w:r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07DFB86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88748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88748E">
        <w:rPr>
          <w:rFonts w:ascii="Arial" w:eastAsia="Batang" w:hAnsi="Arial"/>
          <w:b/>
          <w:lang w:eastAsia="zh-CN"/>
        </w:rPr>
        <w:t>10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2F7232AF" w:rsidR="0034610A" w:rsidRPr="00624061" w:rsidRDefault="0034610A" w:rsidP="0034610A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443D2F27" w14:textId="4B0F3C37" w:rsidR="0034610A" w:rsidRPr="00624061" w:rsidRDefault="0034610A" w:rsidP="0034610A">
            <w:pPr>
              <w:pStyle w:val="TAL"/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7A46CF92" w14:textId="5F7A0711" w:rsidR="0034610A" w:rsidRPr="00624061" w:rsidRDefault="0034610A" w:rsidP="0034610A">
            <w:pPr>
              <w:pStyle w:val="TAL"/>
            </w:pPr>
            <w:r>
              <w:t>Term ‘presence’ has been defined in TR 26.928, stressing the need for improved spatial and temporal resolutions allow to bring VR experiences closer to the experience of being “present</w:t>
            </w:r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5C4EE4A5" w:rsidR="00D42D30" w:rsidRDefault="00DC64E6" w:rsidP="008C1E81">
      <w:pPr>
        <w:spacing w:before="120" w:after="120"/>
        <w:jc w:val="both"/>
      </w:pPr>
      <w:bookmarkStart w:id="0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 xml:space="preserve">are expected to support </w:t>
      </w:r>
      <w:r w:rsidR="00E878FE">
        <w:t xml:space="preserve">up to </w:t>
      </w:r>
      <w:r w:rsidR="008C1E81">
        <w:t>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11105C97" w14:textId="4569268B" w:rsidR="00E878FE" w:rsidRDefault="00E878FE" w:rsidP="008C1E81">
      <w:pPr>
        <w:spacing w:before="120" w:after="120"/>
        <w:jc w:val="both"/>
      </w:pPr>
      <w:r>
        <w:t xml:space="preserve">In TR 26.928, the importance of better video quality has been stressed and the term </w:t>
      </w:r>
      <w:r w:rsidR="00F1183D">
        <w:t>“</w:t>
      </w:r>
      <w:r>
        <w:t>presence</w:t>
      </w:r>
      <w:r w:rsidR="00F1183D">
        <w:t>”</w:t>
      </w:r>
      <w:r>
        <w:t xml:space="preserve"> has been defined. Improved spatial and temporal resolutions allow to bring VR experiences closer to the experience of being “present”</w:t>
      </w:r>
      <w:r w:rsidR="00815EF5">
        <w:t>.</w:t>
      </w:r>
      <w:r>
        <w:t xml:space="preserve"> </w:t>
      </w:r>
    </w:p>
    <w:p w14:paraId="445C439A" w14:textId="5A41C4A5" w:rsidR="00B91D36" w:rsidRDefault="00E878FE" w:rsidP="008C1E81">
      <w:pPr>
        <w:spacing w:before="120" w:after="120"/>
        <w:jc w:val="both"/>
      </w:pPr>
      <w:r>
        <w:t xml:space="preserve">Also, </w:t>
      </w:r>
      <w:r w:rsidR="00485A9D">
        <w:t xml:space="preserve">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rPr>
          <w:lang w:eastAsia="en-GB"/>
        </w:rPr>
        <w:t xml:space="preserve">H.265/HEVC Main-10 Profile Main Tier Profile Level 5.1 corresponding to distribution formats up to 4K </w:t>
      </w:r>
      <w:r w:rsidR="003E2276" w:rsidRPr="0091076D">
        <w:t>resolutions and hence do not include any operation points to support 8K video distribution.</w:t>
      </w:r>
      <w:r w:rsidR="0057678D">
        <w:t xml:space="preserve"> Likewise, 8K decoding capabilities are also </w:t>
      </w:r>
      <w:r w:rsidR="00575298">
        <w:t xml:space="preserve">currently </w:t>
      </w:r>
      <w:r w:rsidR="0057678D">
        <w:t xml:space="preserve">lacking in 5G Media Streaming (5GMS) as defined in TS 26.511. </w:t>
      </w:r>
      <w:r w:rsidR="003E2276" w:rsidRPr="0091076D">
        <w:t xml:space="preserve"> </w:t>
      </w:r>
    </w:p>
    <w:p w14:paraId="2CE44302" w14:textId="19DAAB50" w:rsidR="00370B93" w:rsidRDefault="000A1618" w:rsidP="008C1E81">
      <w:pPr>
        <w:spacing w:before="120" w:after="120"/>
        <w:jc w:val="both"/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bookmarkEnd w:id="0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15C85936" w:rsidR="00C4704C" w:rsidRDefault="00433D7F" w:rsidP="00C4704C">
      <w:pPr>
        <w:tabs>
          <w:tab w:val="right" w:pos="9639"/>
        </w:tabs>
        <w:ind w:right="43"/>
      </w:pPr>
      <w:bookmarkStart w:id="1" w:name="_Hlk48551821"/>
      <w:r>
        <w:t xml:space="preserve">The objective of this Work Item is to specify </w:t>
      </w:r>
      <w:r w:rsidR="0088748E">
        <w:t xml:space="preserve">operation points in VR streaming specification TS 26.118 </w:t>
      </w:r>
      <w:r w:rsidR="00E878FE">
        <w:t xml:space="preserve">as well as new media decoding capabilities </w:t>
      </w:r>
      <w:r w:rsidR="00DB11B8">
        <w:t xml:space="preserve">for 5GMS </w:t>
      </w:r>
      <w:r w:rsidR="00E878FE">
        <w:t xml:space="preserve">in TS 26.511 </w:t>
      </w:r>
      <w:r w:rsidR="0088748E">
        <w:t>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r w:rsidR="00E878FE">
        <w:t xml:space="preserve">up to </w:t>
      </w:r>
      <w:r w:rsidR="0088748E">
        <w:t>8K video.</w:t>
      </w:r>
    </w:p>
    <w:p w14:paraId="48EED988" w14:textId="3FAB83A3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</w:t>
      </w:r>
      <w:r w:rsidR="00DF4445">
        <w:t xml:space="preserve">the following </w:t>
      </w:r>
      <w:r>
        <w:t xml:space="preserve">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r w:rsidR="00E878FE">
        <w:t xml:space="preserve"> and TS 26.511</w:t>
      </w:r>
      <w:r>
        <w:t xml:space="preserve">, toward </w:t>
      </w:r>
      <w:r w:rsidR="00DF4445">
        <w:t>fulfilling this objective</w:t>
      </w:r>
      <w:r>
        <w:t>:</w:t>
      </w:r>
    </w:p>
    <w:p w14:paraId="5C99373E" w14:textId="4CEEB7E0" w:rsidR="00856AD9" w:rsidRDefault="00856AD9" w:rsidP="00CC29CD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r w:rsidR="00DF4445">
        <w:rPr>
          <w:lang w:eastAsia="en-GB"/>
        </w:rPr>
        <w:t>Define n</w:t>
      </w:r>
      <w:r>
        <w:rPr>
          <w:lang w:eastAsia="en-GB"/>
        </w:rPr>
        <w:t xml:space="preserve">ew </w:t>
      </w:r>
      <w:r w:rsidR="0053723E">
        <w:rPr>
          <w:lang w:eastAsia="en-GB"/>
        </w:rPr>
        <w:t xml:space="preserve">360-degree video </w:t>
      </w:r>
      <w:r w:rsidR="00060275">
        <w:rPr>
          <w:lang w:eastAsia="en-GB"/>
        </w:rPr>
        <w:t>operation point</w:t>
      </w:r>
      <w:r w:rsidR="00241F6A">
        <w:rPr>
          <w:lang w:eastAsia="en-GB"/>
        </w:rPr>
        <w:t>(s)</w:t>
      </w:r>
      <w:r w:rsidR="0053723E">
        <w:rPr>
          <w:lang w:eastAsia="en-GB"/>
        </w:rPr>
        <w:t xml:space="preserve"> for </w:t>
      </w:r>
      <w:r>
        <w:rPr>
          <w:lang w:eastAsia="en-GB"/>
        </w:rPr>
        <w:t xml:space="preserve">VR streaming </w:t>
      </w:r>
      <w:r w:rsidR="00060275">
        <w:rPr>
          <w:lang w:eastAsia="en-GB"/>
        </w:rPr>
        <w:t xml:space="preserve">to be used in conjunction with the Main Video Profile </w:t>
      </w:r>
      <w:r w:rsidR="008505BB">
        <w:rPr>
          <w:lang w:eastAsia="en-GB"/>
        </w:rPr>
        <w:t xml:space="preserve">with conforming bitstream requirement </w:t>
      </w:r>
      <w:r>
        <w:rPr>
          <w:lang w:eastAsia="en-GB"/>
        </w:rPr>
        <w:t>based on H</w:t>
      </w:r>
      <w:r w:rsidR="00E97C6B">
        <w:rPr>
          <w:lang w:eastAsia="en-GB"/>
        </w:rPr>
        <w:t>.</w:t>
      </w:r>
      <w:r w:rsidRPr="00A366F3">
        <w:rPr>
          <w:lang w:eastAsia="en-GB"/>
        </w:rPr>
        <w:t xml:space="preserve">265/HEVC Main-10 Profile Main Tier Profile </w:t>
      </w:r>
      <w:r w:rsidR="00241F6A">
        <w:rPr>
          <w:lang w:eastAsia="en-GB"/>
        </w:rPr>
        <w:t xml:space="preserve">beyond the existing level 5.1 </w:t>
      </w:r>
      <w:r w:rsidR="00874EC4">
        <w:rPr>
          <w:lang w:eastAsia="en-GB"/>
        </w:rPr>
        <w:t>decoding capability</w:t>
      </w:r>
      <w:r w:rsidR="008C1DA4">
        <w:rPr>
          <w:lang w:eastAsia="en-GB"/>
        </w:rPr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</w:t>
      </w:r>
      <w:r w:rsidR="00241F6A">
        <w:t>up to 8K as well as frame</w:t>
      </w:r>
      <w:r w:rsidR="00F05FAA">
        <w:t xml:space="preserve"> </w:t>
      </w:r>
      <w:r w:rsidR="00241F6A">
        <w:t>rates up to 120fps</w:t>
      </w:r>
      <w:r w:rsidR="00FC7C73">
        <w:t>.</w:t>
      </w:r>
      <w:bookmarkStart w:id="2" w:name="_GoBack"/>
      <w:bookmarkEnd w:id="2"/>
    </w:p>
    <w:p w14:paraId="5D27B195" w14:textId="634D6544" w:rsidR="00241F6A" w:rsidRDefault="00241F6A" w:rsidP="00241F6A">
      <w:pPr>
        <w:pStyle w:val="B1"/>
      </w:pPr>
      <w:r>
        <w:t>-</w:t>
      </w:r>
      <w:r>
        <w:tab/>
        <w:t>Provid</w:t>
      </w:r>
      <w:r w:rsidR="002C369B">
        <w:t>e</w:t>
      </w:r>
      <w:r>
        <w:t xml:space="preserve"> implementation guidelines for deploying such new profiles and operation points.</w:t>
      </w:r>
    </w:p>
    <w:p w14:paraId="4D7002C9" w14:textId="439A29A6" w:rsidR="00241F6A" w:rsidRDefault="00241F6A" w:rsidP="00856AD9">
      <w:pPr>
        <w:pStyle w:val="B1"/>
      </w:pPr>
      <w:r>
        <w:t xml:space="preserve">- </w:t>
      </w:r>
      <w:r>
        <w:tab/>
        <w:t xml:space="preserve">Include the newly defined decoding capabilities and associated profiles and operation points </w:t>
      </w:r>
      <w:r w:rsidR="007807F8">
        <w:t>in</w:t>
      </w:r>
      <w:r>
        <w:t>to 5G Media Streaming.</w:t>
      </w:r>
    </w:p>
    <w:p w14:paraId="0C3CAEF5" w14:textId="678BA1C3" w:rsidR="00933546" w:rsidRDefault="00933546" w:rsidP="00856AD9">
      <w:pPr>
        <w:pStyle w:val="B1"/>
        <w:rPr>
          <w:lang w:eastAsia="en-GB"/>
        </w:rPr>
      </w:pPr>
      <w:r>
        <w:t>-</w:t>
      </w:r>
      <w:r>
        <w:tab/>
        <w:t>Document typical traffic characteristics of such 8K VR 360 video services.</w:t>
      </w:r>
    </w:p>
    <w:bookmarkEnd w:id="1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6A9DDD9A" w:rsidR="00856AD9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Decoding Capabilities and </w:t>
            </w:r>
            <w:r w:rsidR="00F77F65"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933546" w:rsidRPr="005563D9" w14:paraId="1526AB7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3A6" w14:textId="141E6A6C" w:rsidR="00933546" w:rsidRDefault="00933546" w:rsidP="00856AD9">
            <w:pPr>
              <w:spacing w:after="0"/>
              <w:rPr>
                <w:i/>
              </w:rPr>
            </w:pPr>
            <w:r>
              <w:rPr>
                <w:i/>
              </w:rPr>
              <w:t>TR 26.925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8590" w14:textId="5C2ED56E" w:rsidR="00933546" w:rsidRPr="00F77F65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Typical traffic characteristics for </w:t>
            </w:r>
            <w:proofErr w:type="spellStart"/>
            <w:r w:rsidRPr="00F77F65">
              <w:rPr>
                <w:sz w:val="16"/>
                <w:szCs w:val="16"/>
              </w:rPr>
              <w:t>for</w:t>
            </w:r>
            <w:proofErr w:type="spellEnd"/>
            <w:r w:rsidRPr="00F77F65">
              <w:rPr>
                <w:sz w:val="16"/>
                <w:szCs w:val="16"/>
              </w:rPr>
              <w:t xml:space="preserve"> 8K VR 360 Video over 5G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F77F65">
              <w:rPr>
                <w:sz w:val="16"/>
                <w:szCs w:val="16"/>
              </w:rPr>
              <w:t>5G</w:t>
            </w:r>
            <w:proofErr w:type="spellEnd"/>
            <w:r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27C" w14:textId="1327995F" w:rsidR="00933546" w:rsidRPr="00D94978" w:rsidRDefault="00933546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13F5540F" w:rsidR="0018138C" w:rsidRPr="00B4248D" w:rsidRDefault="0018138C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Ozgur Oyman,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7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56C8A8DB" w:rsidR="00E878FE" w:rsidRDefault="00E878FE" w:rsidP="00E878FE">
            <w:pPr>
              <w:pStyle w:val="TAL"/>
              <w:rPr>
                <w:lang w:eastAsia="ja-JP"/>
              </w:rPr>
            </w:pPr>
            <w:r w:rsidRPr="005A02E6">
              <w:rPr>
                <w:lang w:eastAsia="ja-JP"/>
              </w:rPr>
              <w:t>AT&amp;T</w:t>
            </w:r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8B1F0F" w:rsidR="00E878FE" w:rsidRDefault="00E878FE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 Incorporated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2E58B4B" w:rsidR="00E878FE" w:rsidRDefault="006733B2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Dolby Laboratories Inc.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40D25A85" w:rsidR="00E878FE" w:rsidRPr="00045515" w:rsidRDefault="006733B2" w:rsidP="00E878FE">
            <w:pPr>
              <w:pStyle w:val="TAL"/>
              <w:rPr>
                <w:lang w:eastAsia="ja-JP"/>
              </w:rPr>
            </w:pPr>
            <w:r w:rsidRPr="006733B2">
              <w:rPr>
                <w:lang w:eastAsia="ja-JP"/>
              </w:rPr>
              <w:t>Beijing Xiaomi Electronics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E0C7BF9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1FFCE5BD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EA0E5" w14:textId="77777777" w:rsidR="00394665" w:rsidRDefault="00394665">
      <w:r>
        <w:separator/>
      </w:r>
    </w:p>
  </w:endnote>
  <w:endnote w:type="continuationSeparator" w:id="0">
    <w:p w14:paraId="2E2EC61C" w14:textId="77777777" w:rsidR="00394665" w:rsidRDefault="00394665">
      <w:r>
        <w:continuationSeparator/>
      </w:r>
    </w:p>
  </w:endnote>
  <w:endnote w:type="continuationNotice" w:id="1">
    <w:p w14:paraId="7B084C9D" w14:textId="77777777" w:rsidR="00394665" w:rsidRDefault="00394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9BCEE" w14:textId="77777777" w:rsidR="00394665" w:rsidRDefault="00394665">
      <w:r>
        <w:separator/>
      </w:r>
    </w:p>
  </w:footnote>
  <w:footnote w:type="continuationSeparator" w:id="0">
    <w:p w14:paraId="5C180591" w14:textId="77777777" w:rsidR="00394665" w:rsidRDefault="00394665">
      <w:r>
        <w:continuationSeparator/>
      </w:r>
    </w:p>
  </w:footnote>
  <w:footnote w:type="continuationNotice" w:id="1">
    <w:p w14:paraId="5DDC2EA2" w14:textId="77777777" w:rsidR="00394665" w:rsidRDefault="003946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03515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5A9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369B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94665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C31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66DBE"/>
    <w:rsid w:val="005714DA"/>
    <w:rsid w:val="0057346E"/>
    <w:rsid w:val="00574059"/>
    <w:rsid w:val="005742A9"/>
    <w:rsid w:val="00575298"/>
    <w:rsid w:val="0057529B"/>
    <w:rsid w:val="0057678D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733B2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5182"/>
    <w:rsid w:val="007371EE"/>
    <w:rsid w:val="0074155C"/>
    <w:rsid w:val="007509F0"/>
    <w:rsid w:val="0075226B"/>
    <w:rsid w:val="0075252A"/>
    <w:rsid w:val="00764B84"/>
    <w:rsid w:val="00765028"/>
    <w:rsid w:val="00766950"/>
    <w:rsid w:val="00766B46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3546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B610B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47DA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168E"/>
    <w:rsid w:val="00CA486D"/>
    <w:rsid w:val="00CB4236"/>
    <w:rsid w:val="00CB586F"/>
    <w:rsid w:val="00CC00EF"/>
    <w:rsid w:val="00CC1778"/>
    <w:rsid w:val="00CC29CD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11B8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2E36"/>
    <w:rsid w:val="00E55506"/>
    <w:rsid w:val="00E57E7D"/>
    <w:rsid w:val="00E73B01"/>
    <w:rsid w:val="00E77B6C"/>
    <w:rsid w:val="00E8146B"/>
    <w:rsid w:val="00E81D95"/>
    <w:rsid w:val="00E84CD8"/>
    <w:rsid w:val="00E878FE"/>
    <w:rsid w:val="00E90B85"/>
    <w:rsid w:val="00E91679"/>
    <w:rsid w:val="00E92452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3851"/>
    <w:rsid w:val="00F556AB"/>
    <w:rsid w:val="00F62688"/>
    <w:rsid w:val="00F63502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E273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FE2E-6A3E-4D8C-BB46-6300C239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5474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Oyman, Ozgur</cp:lastModifiedBy>
  <cp:revision>3</cp:revision>
  <cp:lastPrinted>2000-02-29T06:01:00Z</cp:lastPrinted>
  <dcterms:created xsi:type="dcterms:W3CDTF">2020-08-26T13:53:00Z</dcterms:created>
  <dcterms:modified xsi:type="dcterms:W3CDTF">2020-08-26T13:54:00Z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2020-08-25 23:11:40Z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