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0D5634F3"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r w:rsidRPr="00B119A8">
              <w:t>V</w:t>
            </w:r>
            <w:bookmarkStart w:id="2" w:name="specVersion"/>
            <w:r w:rsidR="009243A0">
              <w:t>1</w:t>
            </w:r>
            <w:r w:rsidR="00E41D5E" w:rsidRPr="00B119A8">
              <w:t>.</w:t>
            </w:r>
            <w:r w:rsidR="004C7BEC">
              <w:t>2</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w:t>
            </w:r>
            <w:r w:rsidR="00E41D5E" w:rsidRPr="00B119A8">
              <w:rPr>
                <w:sz w:val="32"/>
              </w:rPr>
              <w:t>0</w:t>
            </w:r>
            <w:bookmarkEnd w:id="3"/>
            <w:r w:rsidR="004C7BEC">
              <w:rPr>
                <w:sz w:val="32"/>
              </w:rPr>
              <w:t>5</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 xml:space="preserve">3rd Generation Partnership </w:t>
            </w:r>
            <w:proofErr w:type="gramStart"/>
            <w:r w:rsidRPr="00B119A8">
              <w:t>Project;</w:t>
            </w:r>
            <w:proofErr w:type="gramEnd"/>
          </w:p>
          <w:p w14:paraId="552F6D7D" w14:textId="1F91BA42"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B93215">
              <w:t xml:space="preserve">Systems and </w:t>
            </w:r>
            <w:r w:rsidR="00E41D5E" w:rsidRPr="00B119A8">
              <w:t>S</w:t>
            </w:r>
            <w:r w:rsidR="00B93215">
              <w:t xml:space="preserve">ervices </w:t>
            </w:r>
            <w:proofErr w:type="gramStart"/>
            <w:r w:rsidR="00E41D5E" w:rsidRPr="00B119A8">
              <w:t>A</w:t>
            </w:r>
            <w:r w:rsidR="00B93215">
              <w:t>spects</w:t>
            </w:r>
            <w:r w:rsidR="00E41D5E" w:rsidRPr="00B119A8">
              <w:t>;</w:t>
            </w:r>
            <w:proofErr w:type="gramEnd"/>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 xml:space="preserve">User </w:t>
            </w:r>
            <w:proofErr w:type="gramStart"/>
            <w:r w:rsidR="00D93844" w:rsidRPr="00B119A8">
              <w:t>S</w:t>
            </w:r>
            <w:r w:rsidR="006B229F" w:rsidRPr="00B119A8">
              <w:t>ervices</w:t>
            </w:r>
            <w:r w:rsidR="00E41D5E" w:rsidRPr="00B119A8">
              <w:t>;</w:t>
            </w:r>
            <w:proofErr w:type="gramEnd"/>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 xml:space="preserve">650 Route des </w:t>
            </w:r>
            <w:proofErr w:type="spellStart"/>
            <w:r w:rsidRPr="00B119A8">
              <w:rPr>
                <w:rFonts w:ascii="Arial" w:hAnsi="Arial"/>
                <w:sz w:val="18"/>
              </w:rPr>
              <w:t>Lucioles</w:t>
            </w:r>
            <w:proofErr w:type="spellEnd"/>
            <w:r w:rsidRPr="00B119A8">
              <w:rPr>
                <w:rFonts w:ascii="Arial" w:hAnsi="Arial"/>
                <w:sz w:val="18"/>
              </w:rPr>
              <w:t xml:space="preserve"> - Sophia Antipolis</w:t>
            </w:r>
          </w:p>
          <w:p w14:paraId="2F093A2E" w14:textId="77777777" w:rsidR="00E16509" w:rsidRPr="00B119A8" w:rsidRDefault="00E16509" w:rsidP="00133525">
            <w:pPr>
              <w:pStyle w:val="FP"/>
              <w:ind w:left="2835" w:right="2835"/>
              <w:jc w:val="center"/>
              <w:rPr>
                <w:rFonts w:ascii="Arial" w:hAnsi="Arial"/>
                <w:sz w:val="18"/>
              </w:rPr>
            </w:pPr>
            <w:proofErr w:type="spellStart"/>
            <w:r w:rsidRPr="00B119A8">
              <w:rPr>
                <w:rFonts w:ascii="Arial" w:hAnsi="Arial"/>
                <w:sz w:val="18"/>
              </w:rPr>
              <w:t>Valbonne</w:t>
            </w:r>
            <w:proofErr w:type="spellEnd"/>
            <w:r w:rsidRPr="00B119A8">
              <w:rPr>
                <w:rFonts w:ascii="Arial" w:hAnsi="Arial"/>
                <w:sz w:val="18"/>
              </w:rPr>
              <w:t xml:space="preserv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0229E3DB" w:rsidR="00E16509" w:rsidRPr="00B119A8" w:rsidRDefault="00E16509" w:rsidP="00133525">
            <w:pPr>
              <w:pStyle w:val="FP"/>
              <w:jc w:val="center"/>
              <w:rPr>
                <w:noProof/>
                <w:sz w:val="18"/>
              </w:rPr>
            </w:pPr>
            <w:r w:rsidRPr="00B119A8">
              <w:rPr>
                <w:noProof/>
                <w:sz w:val="18"/>
              </w:rPr>
              <w:t xml:space="preserve">© </w:t>
            </w:r>
            <w:r w:rsidR="00E41D5E" w:rsidRPr="00B119A8">
              <w:rPr>
                <w:noProof/>
                <w:sz w:val="18"/>
              </w:rPr>
              <w:t>2021</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4E2553F7" w14:textId="361E7C60" w:rsidR="0076631C"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76631C">
        <w:t>Foreword</w:t>
      </w:r>
      <w:r w:rsidR="0076631C">
        <w:tab/>
      </w:r>
      <w:r w:rsidR="0076631C">
        <w:fldChar w:fldCharType="begin"/>
      </w:r>
      <w:r w:rsidR="0076631C">
        <w:instrText xml:space="preserve"> PAGEREF _Toc103880238 \h </w:instrText>
      </w:r>
      <w:r w:rsidR="0076631C">
        <w:fldChar w:fldCharType="separate"/>
      </w:r>
      <w:r w:rsidR="0076631C">
        <w:t>5</w:t>
      </w:r>
      <w:r w:rsidR="0076631C">
        <w:fldChar w:fldCharType="end"/>
      </w:r>
    </w:p>
    <w:p w14:paraId="0912FE81" w14:textId="1B71468F" w:rsidR="0076631C" w:rsidRDefault="007663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_Toc103880239 \h </w:instrText>
      </w:r>
      <w:r>
        <w:fldChar w:fldCharType="separate"/>
      </w:r>
      <w:r>
        <w:t>7</w:t>
      </w:r>
      <w:r>
        <w:fldChar w:fldCharType="end"/>
      </w:r>
    </w:p>
    <w:p w14:paraId="38BA5130" w14:textId="152768B6" w:rsidR="0076631C" w:rsidRDefault="007663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_Toc103880240 \h </w:instrText>
      </w:r>
      <w:r>
        <w:fldChar w:fldCharType="separate"/>
      </w:r>
      <w:r>
        <w:t>7</w:t>
      </w:r>
      <w:r>
        <w:fldChar w:fldCharType="end"/>
      </w:r>
    </w:p>
    <w:p w14:paraId="5EC96C5D" w14:textId="5E7724A0" w:rsidR="0076631C" w:rsidRDefault="007663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_Toc103880241 \h </w:instrText>
      </w:r>
      <w:r>
        <w:fldChar w:fldCharType="separate"/>
      </w:r>
      <w:r>
        <w:t>7</w:t>
      </w:r>
      <w:r>
        <w:fldChar w:fldCharType="end"/>
      </w:r>
    </w:p>
    <w:p w14:paraId="704F0206" w14:textId="1819C8CC" w:rsidR="0076631C" w:rsidRDefault="007663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_Toc103880242 \h </w:instrText>
      </w:r>
      <w:r>
        <w:fldChar w:fldCharType="separate"/>
      </w:r>
      <w:r>
        <w:t>7</w:t>
      </w:r>
      <w:r>
        <w:fldChar w:fldCharType="end"/>
      </w:r>
    </w:p>
    <w:p w14:paraId="220DA302" w14:textId="1BDA7888" w:rsidR="0076631C" w:rsidRDefault="007663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_Toc103880243 \h </w:instrText>
      </w:r>
      <w:r>
        <w:fldChar w:fldCharType="separate"/>
      </w:r>
      <w:r>
        <w:t>7</w:t>
      </w:r>
      <w:r>
        <w:fldChar w:fldCharType="end"/>
      </w:r>
    </w:p>
    <w:p w14:paraId="00333CE7" w14:textId="526D6DA5" w:rsidR="0076631C" w:rsidRDefault="007663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_Toc103880244 \h </w:instrText>
      </w:r>
      <w:r>
        <w:fldChar w:fldCharType="separate"/>
      </w:r>
      <w:r>
        <w:t>8</w:t>
      </w:r>
      <w:r>
        <w:fldChar w:fldCharType="end"/>
      </w:r>
    </w:p>
    <w:p w14:paraId="48B40DBC" w14:textId="7900777F" w:rsidR="0076631C" w:rsidRDefault="007663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_Toc103880245 \h </w:instrText>
      </w:r>
      <w:r>
        <w:fldChar w:fldCharType="separate"/>
      </w:r>
      <w:r>
        <w:t>8</w:t>
      </w:r>
      <w:r>
        <w:fldChar w:fldCharType="end"/>
      </w:r>
    </w:p>
    <w:p w14:paraId="3E7FB865" w14:textId="20ABC9D9" w:rsidR="0076631C" w:rsidRDefault="007663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_Toc103880246 \h </w:instrText>
      </w:r>
      <w:r>
        <w:fldChar w:fldCharType="separate"/>
      </w:r>
      <w:r>
        <w:t>8</w:t>
      </w:r>
      <w:r>
        <w:fldChar w:fldCharType="end"/>
      </w:r>
    </w:p>
    <w:p w14:paraId="44D1CD6A" w14:textId="1A491C80" w:rsidR="0076631C" w:rsidRDefault="007663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_Toc103880247 \h </w:instrText>
      </w:r>
      <w:r>
        <w:fldChar w:fldCharType="separate"/>
      </w:r>
      <w:r>
        <w:t>8</w:t>
      </w:r>
      <w:r>
        <w:fldChar w:fldCharType="end"/>
      </w:r>
    </w:p>
    <w:p w14:paraId="3FC2235D" w14:textId="7A257B15" w:rsidR="0076631C" w:rsidRDefault="007663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_Toc103880248 \h </w:instrText>
      </w:r>
      <w:r>
        <w:fldChar w:fldCharType="separate"/>
      </w:r>
      <w:r>
        <w:t>8</w:t>
      </w:r>
      <w:r>
        <w:fldChar w:fldCharType="end"/>
      </w:r>
    </w:p>
    <w:p w14:paraId="15D3880C" w14:textId="7E2076D5" w:rsidR="0076631C" w:rsidRDefault="007663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_Toc103880249 \h </w:instrText>
      </w:r>
      <w:r>
        <w:fldChar w:fldCharType="separate"/>
      </w:r>
      <w:r>
        <w:t>10</w:t>
      </w:r>
      <w:r>
        <w:fldChar w:fldCharType="end"/>
      </w:r>
    </w:p>
    <w:p w14:paraId="6F16DEFE" w14:textId="4391E4A2" w:rsidR="0076631C" w:rsidRDefault="007663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_Toc103880250 \h </w:instrText>
      </w:r>
      <w:r>
        <w:fldChar w:fldCharType="separate"/>
      </w:r>
      <w:r>
        <w:t>10</w:t>
      </w:r>
      <w:r>
        <w:fldChar w:fldCharType="end"/>
      </w:r>
    </w:p>
    <w:p w14:paraId="5B759DAC" w14:textId="1DC3005C" w:rsidR="0076631C" w:rsidRDefault="007663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p>
    <w:p w14:paraId="4A2EC2CC" w14:textId="5C0503E9" w:rsidR="0076631C" w:rsidRDefault="007663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MBS User Service Description metadata unit</w:t>
      </w:r>
      <w:r>
        <w:tab/>
      </w:r>
      <w:r>
        <w:fldChar w:fldCharType="begin"/>
      </w:r>
      <w:r>
        <w:instrText xml:space="preserve"> PAGEREF _Toc103880252 \h </w:instrText>
      </w:r>
      <w:r>
        <w:fldChar w:fldCharType="separate"/>
      </w:r>
      <w:r>
        <w:t>10</w:t>
      </w:r>
      <w:r>
        <w:fldChar w:fldCharType="end"/>
      </w:r>
    </w:p>
    <w:p w14:paraId="7EF3FADA" w14:textId="5B681274" w:rsidR="0076631C" w:rsidRDefault="0076631C">
      <w:pPr>
        <w:pStyle w:val="TOC3"/>
        <w:rPr>
          <w:rFonts w:asciiTheme="minorHAnsi" w:eastAsiaTheme="minorEastAsia" w:hAnsiTheme="minorHAnsi" w:cstheme="minorBidi"/>
          <w:sz w:val="22"/>
          <w:szCs w:val="22"/>
          <w:lang w:eastAsia="en-GB"/>
        </w:rPr>
      </w:pPr>
      <w:r w:rsidRPr="00B57887">
        <w:rPr>
          <w:lang w:val="en-US"/>
        </w:rPr>
        <w:t>5.2.4</w:t>
      </w:r>
      <w:r>
        <w:rPr>
          <w:rFonts w:asciiTheme="minorHAnsi" w:eastAsiaTheme="minorEastAsia" w:hAnsiTheme="minorHAnsi" w:cstheme="minorBidi"/>
          <w:sz w:val="22"/>
          <w:szCs w:val="22"/>
          <w:lang w:eastAsia="en-GB"/>
        </w:rPr>
        <w:tab/>
      </w:r>
      <w:r w:rsidRPr="00B57887">
        <w:rPr>
          <w:lang w:val="en-US"/>
        </w:rPr>
        <w:t>MBS Distribution Session Description metadata unit</w:t>
      </w:r>
      <w:r>
        <w:tab/>
      </w:r>
      <w:r>
        <w:fldChar w:fldCharType="begin"/>
      </w:r>
      <w:r>
        <w:instrText xml:space="preserve"> PAGEREF _Toc103880253 \h </w:instrText>
      </w:r>
      <w:r>
        <w:fldChar w:fldCharType="separate"/>
      </w:r>
      <w:r>
        <w:t>10</w:t>
      </w:r>
      <w:r>
        <w:fldChar w:fldCharType="end"/>
      </w:r>
    </w:p>
    <w:p w14:paraId="70EB68DD" w14:textId="4BD96B00" w:rsidR="0076631C" w:rsidRDefault="007663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p>
    <w:p w14:paraId="1222E73D" w14:textId="57B41506" w:rsidR="0076631C" w:rsidRDefault="007663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_Toc103880255 \h </w:instrText>
      </w:r>
      <w:r>
        <w:fldChar w:fldCharType="separate"/>
      </w:r>
      <w:r>
        <w:t>11</w:t>
      </w:r>
      <w:r>
        <w:fldChar w:fldCharType="end"/>
      </w:r>
    </w:p>
    <w:p w14:paraId="600DD9DD" w14:textId="3745D259" w:rsidR="0076631C" w:rsidRDefault="007663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_Toc103880256 \h </w:instrText>
      </w:r>
      <w:r>
        <w:fldChar w:fldCharType="separate"/>
      </w:r>
      <w:r>
        <w:t>12</w:t>
      </w:r>
      <w:r>
        <w:fldChar w:fldCharType="end"/>
      </w:r>
    </w:p>
    <w:p w14:paraId="0E6BD0CD" w14:textId="44B7DE1D" w:rsidR="0076631C" w:rsidRDefault="0076631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p>
    <w:p w14:paraId="5935EFF5" w14:textId="5A876088" w:rsidR="0076631C" w:rsidRDefault="007663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_Toc103880258 \h </w:instrText>
      </w:r>
      <w:r>
        <w:fldChar w:fldCharType="separate"/>
      </w:r>
      <w:r>
        <w:t>15</w:t>
      </w:r>
      <w:r>
        <w:fldChar w:fldCharType="end"/>
      </w:r>
    </w:p>
    <w:p w14:paraId="05437FA5" w14:textId="386FA8B3" w:rsidR="0076631C" w:rsidRDefault="007663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_Toc103880259 \h </w:instrText>
      </w:r>
      <w:r>
        <w:fldChar w:fldCharType="separate"/>
      </w:r>
      <w:r>
        <w:t>15</w:t>
      </w:r>
      <w:r>
        <w:fldChar w:fldCharType="end"/>
      </w:r>
    </w:p>
    <w:p w14:paraId="0984972A" w14:textId="19AA5DEE" w:rsidR="0076631C" w:rsidRDefault="0076631C">
      <w:pPr>
        <w:pStyle w:val="TOC2"/>
        <w:rPr>
          <w:rFonts w:asciiTheme="minorHAnsi" w:eastAsiaTheme="minorEastAsia" w:hAnsiTheme="minorHAnsi" w:cstheme="minorBidi"/>
          <w:sz w:val="22"/>
          <w:szCs w:val="22"/>
          <w:lang w:eastAsia="en-GB"/>
        </w:rPr>
      </w:pPr>
      <w:r w:rsidRPr="00B57887">
        <w:rPr>
          <w:lang w:val="en-US" w:eastAsia="ja-JP"/>
        </w:rPr>
        <w:t>6.1</w:t>
      </w:r>
      <w:r>
        <w:rPr>
          <w:rFonts w:asciiTheme="minorHAnsi" w:eastAsiaTheme="minorEastAsia" w:hAnsiTheme="minorHAnsi" w:cstheme="minorBidi"/>
          <w:sz w:val="22"/>
          <w:szCs w:val="22"/>
          <w:lang w:eastAsia="en-GB"/>
        </w:rPr>
        <w:tab/>
      </w:r>
      <w:r w:rsidRPr="00B57887">
        <w:rPr>
          <w:lang w:val="en-US" w:eastAsia="ja-JP"/>
        </w:rPr>
        <w:t>General</w:t>
      </w:r>
      <w:r>
        <w:tab/>
      </w:r>
      <w:r>
        <w:fldChar w:fldCharType="begin"/>
      </w:r>
      <w:r>
        <w:instrText xml:space="preserve"> PAGEREF _Toc103880260 \h </w:instrText>
      </w:r>
      <w:r>
        <w:fldChar w:fldCharType="separate"/>
      </w:r>
      <w:r>
        <w:t>15</w:t>
      </w:r>
      <w:r>
        <w:fldChar w:fldCharType="end"/>
      </w:r>
    </w:p>
    <w:p w14:paraId="3EA7DEE7" w14:textId="52A6EFE7" w:rsidR="0076631C" w:rsidRDefault="0076631C">
      <w:pPr>
        <w:pStyle w:val="TOC2"/>
        <w:rPr>
          <w:rFonts w:asciiTheme="minorHAnsi" w:eastAsiaTheme="minorEastAsia" w:hAnsiTheme="minorHAnsi" w:cstheme="minorBidi"/>
          <w:sz w:val="22"/>
          <w:szCs w:val="22"/>
          <w:lang w:eastAsia="en-GB"/>
        </w:rPr>
      </w:pPr>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p>
    <w:p w14:paraId="491F2A0C" w14:textId="22F1B104" w:rsidR="0076631C" w:rsidRDefault="0076631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p>
    <w:p w14:paraId="4B9CD7F0" w14:textId="34FEBAA7" w:rsidR="0076631C" w:rsidRDefault="0076631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_Toc103880263 \h </w:instrText>
      </w:r>
      <w:r>
        <w:fldChar w:fldCharType="separate"/>
      </w:r>
      <w:r>
        <w:t>15</w:t>
      </w:r>
      <w:r>
        <w:fldChar w:fldCharType="end"/>
      </w:r>
    </w:p>
    <w:p w14:paraId="5B14FA43" w14:textId="10E8956C" w:rsidR="0076631C" w:rsidRDefault="0076631C">
      <w:pPr>
        <w:pStyle w:val="TOC4"/>
        <w:rPr>
          <w:rFonts w:asciiTheme="minorHAnsi" w:eastAsiaTheme="minorEastAsia" w:hAnsiTheme="minorHAnsi" w:cstheme="minorBidi"/>
          <w:sz w:val="22"/>
          <w:szCs w:val="22"/>
          <w:lang w:eastAsia="en-GB"/>
        </w:rPr>
      </w:pPr>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p>
    <w:p w14:paraId="4ED1C1A4" w14:textId="3204D025" w:rsidR="0076631C" w:rsidRDefault="007663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p>
    <w:p w14:paraId="5FFEA098" w14:textId="1A86DE4E" w:rsidR="0076631C" w:rsidRDefault="007663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p>
    <w:p w14:paraId="4663D643" w14:textId="545C9F1D" w:rsidR="0076631C" w:rsidRDefault="007663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p>
    <w:p w14:paraId="7F1FA985" w14:textId="17E135D1" w:rsidR="0076631C" w:rsidRDefault="007663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_Toc103880268 \h </w:instrText>
      </w:r>
      <w:r>
        <w:fldChar w:fldCharType="separate"/>
      </w:r>
      <w:r>
        <w:t>17</w:t>
      </w:r>
      <w:r>
        <w:fldChar w:fldCharType="end"/>
      </w:r>
    </w:p>
    <w:p w14:paraId="7CB743B5" w14:textId="33BACF87" w:rsidR="0076631C" w:rsidRDefault="0076631C">
      <w:pPr>
        <w:pStyle w:val="TOC4"/>
        <w:rPr>
          <w:rFonts w:asciiTheme="minorHAnsi" w:eastAsiaTheme="minorEastAsia" w:hAnsiTheme="minorHAnsi" w:cstheme="minorBidi"/>
          <w:sz w:val="22"/>
          <w:szCs w:val="22"/>
          <w:lang w:eastAsia="en-GB"/>
        </w:rPr>
      </w:pPr>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p>
    <w:p w14:paraId="1DAD6247" w14:textId="23BD4E17" w:rsidR="0076631C" w:rsidRDefault="007663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p>
    <w:p w14:paraId="1FA00A72" w14:textId="4B555CFC" w:rsidR="0076631C" w:rsidRDefault="007663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p>
    <w:p w14:paraId="59BD8A49" w14:textId="16C335DA" w:rsidR="0076631C" w:rsidRDefault="007663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Segment streaming operating mode</w:t>
      </w:r>
      <w:r>
        <w:tab/>
      </w:r>
      <w:r>
        <w:fldChar w:fldCharType="begin"/>
      </w:r>
      <w:r>
        <w:instrText xml:space="preserve"> PAGEREF _Toc103880272 \h </w:instrText>
      </w:r>
      <w:r>
        <w:fldChar w:fldCharType="separate"/>
      </w:r>
      <w:r>
        <w:t>18</w:t>
      </w:r>
      <w:r>
        <w:fldChar w:fldCharType="end"/>
      </w:r>
    </w:p>
    <w:p w14:paraId="576EE850" w14:textId="0EDE5A20" w:rsidR="0076631C" w:rsidRDefault="007663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_Toc103880273 \h </w:instrText>
      </w:r>
      <w:r>
        <w:fldChar w:fldCharType="separate"/>
      </w:r>
      <w:r>
        <w:t>19</w:t>
      </w:r>
      <w:r>
        <w:fldChar w:fldCharType="end"/>
      </w:r>
    </w:p>
    <w:p w14:paraId="54D31E14" w14:textId="1D863746" w:rsidR="0076631C" w:rsidRDefault="007663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_Toc103880274 \h </w:instrText>
      </w:r>
      <w:r>
        <w:fldChar w:fldCharType="separate"/>
      </w:r>
      <w:r>
        <w:t>19</w:t>
      </w:r>
      <w:r>
        <w:fldChar w:fldCharType="end"/>
      </w:r>
    </w:p>
    <w:p w14:paraId="4235B703" w14:textId="3BB3FB0A" w:rsidR="0076631C" w:rsidRDefault="007663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p>
    <w:p w14:paraId="21BACE73" w14:textId="3CFC63A9" w:rsidR="0076631C" w:rsidRDefault="007663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p>
    <w:p w14:paraId="168EDBE2" w14:textId="29C7F143" w:rsidR="0076631C" w:rsidRDefault="0076631C">
      <w:pPr>
        <w:pStyle w:val="TOC3"/>
        <w:rPr>
          <w:rFonts w:asciiTheme="minorHAnsi" w:eastAsiaTheme="minorEastAsia" w:hAnsiTheme="minorHAnsi" w:cstheme="minorBidi"/>
          <w:sz w:val="22"/>
          <w:szCs w:val="22"/>
          <w:lang w:eastAsia="en-GB"/>
        </w:rPr>
      </w:pPr>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_Toc103880277 \h </w:instrText>
      </w:r>
      <w:r>
        <w:fldChar w:fldCharType="separate"/>
      </w:r>
      <w:r>
        <w:t>19</w:t>
      </w:r>
      <w:r>
        <w:fldChar w:fldCharType="end"/>
      </w:r>
    </w:p>
    <w:p w14:paraId="0196393C" w14:textId="48AC4569" w:rsidR="0076631C" w:rsidRDefault="0076631C">
      <w:pPr>
        <w:pStyle w:val="TOC4"/>
        <w:rPr>
          <w:rFonts w:asciiTheme="minorHAnsi" w:eastAsiaTheme="minorEastAsia" w:hAnsiTheme="minorHAnsi" w:cstheme="minorBidi"/>
          <w:sz w:val="22"/>
          <w:szCs w:val="22"/>
          <w:lang w:eastAsia="en-GB"/>
        </w:rPr>
      </w:pPr>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p>
    <w:p w14:paraId="7B1E54E3" w14:textId="520EAA4E" w:rsidR="0076631C" w:rsidRDefault="007663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p>
    <w:p w14:paraId="55AB7B1B" w14:textId="2CA1D40D"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p>
    <w:p w14:paraId="2E9E9CBE" w14:textId="354EBB19" w:rsidR="0076631C" w:rsidRDefault="007663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p>
    <w:p w14:paraId="15EFE803" w14:textId="445E4DFB" w:rsidR="0076631C" w:rsidRDefault="0076631C">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p>
    <w:p w14:paraId="2FA47D67" w14:textId="5A7B9AAE" w:rsidR="0076631C" w:rsidRDefault="0076631C">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p>
    <w:p w14:paraId="546BA8BD" w14:textId="155C30F3" w:rsidR="0076631C" w:rsidRDefault="0076631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p>
    <w:p w14:paraId="41355013" w14:textId="2BDA02A8" w:rsidR="0076631C" w:rsidRDefault="0076631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p>
    <w:p w14:paraId="354DB495" w14:textId="161FA729" w:rsidR="0076631C" w:rsidRDefault="0076631C">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p>
    <w:p w14:paraId="01157D24" w14:textId="1E8E0D3B" w:rsidR="0076631C" w:rsidRDefault="0076631C">
      <w:pPr>
        <w:pStyle w:val="TOC8"/>
        <w:rPr>
          <w:rFonts w:asciiTheme="minorHAnsi" w:eastAsiaTheme="minorEastAsia" w:hAnsiTheme="minorHAnsi" w:cstheme="minorBidi"/>
          <w:b w:val="0"/>
          <w:szCs w:val="22"/>
          <w:lang w:eastAsia="en-GB"/>
        </w:rPr>
      </w:pPr>
      <w:r w:rsidRPr="00B57887">
        <w:rPr>
          <w:lang w:val="it-IT" w:eastAsia="ja-JP"/>
        </w:rPr>
        <w:lastRenderedPageBreak/>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p>
    <w:p w14:paraId="306E8CB8" w14:textId="2B0D8587" w:rsidR="0076631C" w:rsidRDefault="007663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p>
    <w:p w14:paraId="1C1942FE" w14:textId="20A2E0C6" w:rsidR="0076631C" w:rsidRDefault="0076631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p>
    <w:p w14:paraId="102BC894" w14:textId="65F2D1D5"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p>
    <w:p w14:paraId="7ABA9DBB" w14:textId="3E1DF34D" w:rsidR="0076631C" w:rsidRDefault="0076631C">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_Toc103880291 \h </w:instrText>
      </w:r>
      <w:r>
        <w:fldChar w:fldCharType="separate"/>
      </w:r>
      <w:r>
        <w:t>33</w:t>
      </w:r>
      <w:r>
        <w:fldChar w:fldCharType="end"/>
      </w:r>
    </w:p>
    <w:p w14:paraId="18AF1CEE" w14:textId="64420DD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03880238"/>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 xml:space="preserve">Version </w:t>
      </w:r>
      <w:proofErr w:type="spellStart"/>
      <w:r w:rsidRPr="00B119A8">
        <w:t>x.y.z</w:t>
      </w:r>
      <w:proofErr w:type="spellEnd"/>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 xml:space="preserve">presented to TSG for </w:t>
      </w:r>
      <w:proofErr w:type="gramStart"/>
      <w:r w:rsidRPr="00B119A8">
        <w:t>information;</w:t>
      </w:r>
      <w:proofErr w:type="gramEnd"/>
    </w:p>
    <w:p w14:paraId="2CF75621" w14:textId="77777777" w:rsidR="00080512" w:rsidRPr="00B119A8" w:rsidRDefault="00080512">
      <w:pPr>
        <w:pStyle w:val="B3"/>
      </w:pPr>
      <w:r w:rsidRPr="00B119A8">
        <w:t>2</w:t>
      </w:r>
      <w:r w:rsidRPr="00B119A8">
        <w:tab/>
        <w:t xml:space="preserve">presented to TSG for </w:t>
      </w:r>
      <w:proofErr w:type="gramStart"/>
      <w:r w:rsidRPr="00B119A8">
        <w:t>approval;</w:t>
      </w:r>
      <w:proofErr w:type="gramEnd"/>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proofErr w:type="spellStart"/>
      <w:r w:rsidRPr="00B119A8">
        <w:t>y</w:t>
      </w:r>
      <w:proofErr w:type="spellEnd"/>
      <w:r w:rsidRPr="00B119A8">
        <w:tab/>
        <w:t xml:space="preserve">the second digit is incremented for all changes of substance, </w:t>
      </w:r>
      <w:proofErr w:type="gramStart"/>
      <w:r w:rsidRPr="00B119A8">
        <w:t>i.e.</w:t>
      </w:r>
      <w:proofErr w:type="gramEnd"/>
      <w:r w:rsidRPr="00B119A8">
        <w:t xml:space="preserv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w:t>
      </w:r>
      <w:proofErr w:type="gramStart"/>
      <w:r w:rsidRPr="00B119A8">
        <w:t>is</w:t>
      </w:r>
      <w:proofErr w:type="gramEnd"/>
      <w:r w:rsidRPr="00B119A8">
        <w:t>"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03880239"/>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03880240"/>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5" w:name="_Toc96455521"/>
      <w:bookmarkStart w:id="26" w:name="_Toc103880241"/>
      <w:r w:rsidRPr="00B119A8">
        <w:t>3</w:t>
      </w:r>
      <w:r w:rsidRPr="00B119A8">
        <w:tab/>
        <w:t>Definitions</w:t>
      </w:r>
      <w:r w:rsidR="00602AEA" w:rsidRPr="00B119A8">
        <w:t xml:space="preserve"> of terms, </w:t>
      </w:r>
      <w:proofErr w:type="gramStart"/>
      <w:r w:rsidR="00602AEA" w:rsidRPr="00B119A8">
        <w:t>symbols</w:t>
      </w:r>
      <w:proofErr w:type="gramEnd"/>
      <w:r w:rsidR="00602AEA" w:rsidRPr="00B119A8">
        <w:t xml:space="preserve"> and abbreviations</w:t>
      </w:r>
      <w:bookmarkEnd w:id="25"/>
      <w:bookmarkEnd w:id="26"/>
    </w:p>
    <w:p w14:paraId="2B2B0525" w14:textId="77777777" w:rsidR="00080512" w:rsidRPr="00B119A8" w:rsidRDefault="00080512">
      <w:pPr>
        <w:pStyle w:val="Heading2"/>
      </w:pPr>
      <w:bookmarkStart w:id="27" w:name="_Toc96455522"/>
      <w:bookmarkStart w:id="28" w:name="_Toc103880242"/>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03880243"/>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03880244"/>
      <w:r w:rsidRPr="00B119A8">
        <w:lastRenderedPageBreak/>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3" w:name="clause4"/>
      <w:bookmarkEnd w:id="33"/>
      <w:r>
        <w:t>UML</w:t>
      </w:r>
      <w:r>
        <w:tab/>
        <w:t xml:space="preserve">Unified Markup </w:t>
      </w:r>
      <w:r w:rsidRPr="00836703">
        <w:t>Lan</w:t>
      </w:r>
      <w:r w:rsidRPr="00E04679">
        <w:t>guage</w:t>
      </w:r>
    </w:p>
    <w:p w14:paraId="00D6A562" w14:textId="23DD827E" w:rsidR="00836703" w:rsidRDefault="00836703" w:rsidP="00836703">
      <w:pPr>
        <w:pStyle w:val="EW"/>
      </w:pPr>
      <w:r>
        <w:t>XML</w:t>
      </w:r>
      <w:r>
        <w:tab/>
      </w:r>
      <w:proofErr w:type="spellStart"/>
      <w:r>
        <w:t>eXtensible</w:t>
      </w:r>
      <w:proofErr w:type="spellEnd"/>
      <w:r>
        <w:t xml:space="preserve"> Markup </w:t>
      </w:r>
      <w:r w:rsidRPr="00836703">
        <w:t>Language</w:t>
      </w:r>
    </w:p>
    <w:p w14:paraId="662BBCA3" w14:textId="68D5D5E9" w:rsidR="007A504A" w:rsidRPr="00B119A8" w:rsidRDefault="00080512" w:rsidP="007A504A">
      <w:pPr>
        <w:pStyle w:val="Heading1"/>
      </w:pPr>
      <w:bookmarkStart w:id="34" w:name="_Toc96455525"/>
      <w:bookmarkStart w:id="35" w:name="_Toc103880245"/>
      <w:r w:rsidRPr="00B119A8">
        <w:t>4</w:t>
      </w:r>
      <w:r w:rsidRPr="00B119A8">
        <w:tab/>
      </w:r>
      <w:r w:rsidR="004C5243" w:rsidRPr="00B119A8">
        <w:t>System overview</w:t>
      </w:r>
      <w:bookmarkEnd w:id="34"/>
      <w:bookmarkEnd w:id="35"/>
    </w:p>
    <w:p w14:paraId="2E6EFC5E" w14:textId="4EDE43D0" w:rsidR="004C5243" w:rsidRPr="00B119A8" w:rsidRDefault="002B5109" w:rsidP="004C5243">
      <w:pPr>
        <w:pStyle w:val="Heading1"/>
      </w:pPr>
      <w:bookmarkStart w:id="36" w:name="tsgNames"/>
      <w:bookmarkStart w:id="37" w:name="_Toc96455526"/>
      <w:bookmarkStart w:id="38" w:name="_Toc103880246"/>
      <w:bookmarkEnd w:id="36"/>
      <w:r w:rsidRPr="00B119A8">
        <w:t>5</w:t>
      </w:r>
      <w:r w:rsidRPr="00B119A8">
        <w:tab/>
      </w:r>
      <w:r w:rsidR="004C5243" w:rsidRPr="00B119A8">
        <w:t>User Service Announcement</w:t>
      </w:r>
      <w:bookmarkEnd w:id="37"/>
      <w:bookmarkEnd w:id="38"/>
    </w:p>
    <w:p w14:paraId="19E3F70C" w14:textId="31398B85" w:rsidR="004C5243" w:rsidRPr="00B119A8" w:rsidRDefault="004C5243" w:rsidP="004C5243">
      <w:pPr>
        <w:pStyle w:val="Heading2"/>
      </w:pPr>
      <w:bookmarkStart w:id="39" w:name="_Toc96455527"/>
      <w:bookmarkStart w:id="40" w:name="_Toc103880247"/>
      <w:r w:rsidRPr="00B119A8">
        <w:t>5.1</w:t>
      </w:r>
      <w:r w:rsidRPr="00B119A8">
        <w:tab/>
        <w:t>Data model</w:t>
      </w:r>
      <w:bookmarkEnd w:id="39"/>
      <w:bookmarkEnd w:id="40"/>
    </w:p>
    <w:p w14:paraId="44C37F40" w14:textId="07153DBB" w:rsidR="00B93215" w:rsidRDefault="00B93215" w:rsidP="00B93215">
      <w:pPr>
        <w:pStyle w:val="Heading3"/>
      </w:pPr>
      <w:bookmarkStart w:id="41" w:name="_Toc96455528"/>
      <w:bookmarkStart w:id="42" w:name="_Toc103880248"/>
      <w:r>
        <w:t>5.1.1</w:t>
      </w:r>
      <w:r>
        <w:tab/>
      </w:r>
      <w:bookmarkEnd w:id="41"/>
      <w:r>
        <w:t>General</w:t>
      </w:r>
      <w:bookmarkEnd w:id="42"/>
    </w:p>
    <w:p w14:paraId="1AF5960A" w14:textId="03AFC047" w:rsidR="00B93215" w:rsidRDefault="00B93215" w:rsidP="00B93215">
      <w:r>
        <w:t xml:space="preserve">MBS User Service Announcement is needed in order to advertise MBS User Services in advance of, and potentially during, the MBS </w:t>
      </w:r>
      <w:bookmarkStart w:id="43" w:name="_Toc96455535"/>
      <w:r>
        <w:t>User Service Sessions described. The MBS User Service Sessions are described by a set of metadata documents that are delivered as described in</w:t>
      </w:r>
      <w:r w:rsidRPr="005F5B8C">
        <w:t xml:space="preserve"> clause </w:t>
      </w:r>
      <w:r>
        <w:t>4</w:t>
      </w:r>
      <w:r w:rsidRPr="005F5B8C">
        <w:t>.3.2 of TS</w:t>
      </w:r>
      <w:r>
        <w:t> </w:t>
      </w:r>
      <w:r w:rsidRPr="005F5B8C">
        <w:t>23.</w:t>
      </w:r>
      <w:r>
        <w:t>502 [3].</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6.25pt;height:322.5pt" o:ole="">
            <v:imagedata r:id="rId12" o:title="" croptop="16449f" cropbottom="5585f" cropleft="3131f" cropright="17727f"/>
          </v:shape>
          <o:OLEObject Type="Embed" ProgID="PowerPoint.Slide.12" ShapeID="_x0000_i1026" DrawAspect="Content" ObjectID="_1714492997" r:id="rId13"/>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B93215">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44" w:name="_Toc103880249"/>
      <w:r w:rsidRPr="00B119A8">
        <w:t>5.2</w:t>
      </w:r>
      <w:r w:rsidRPr="00B119A8">
        <w:tab/>
        <w:t>Semantics</w:t>
      </w:r>
      <w:bookmarkEnd w:id="44"/>
    </w:p>
    <w:p w14:paraId="56F06FA4" w14:textId="5F4265C7" w:rsidR="00B719E3" w:rsidRDefault="00B719E3" w:rsidP="00B719E3">
      <w:pPr>
        <w:pStyle w:val="Heading3"/>
      </w:pPr>
      <w:bookmarkStart w:id="45" w:name="_Toc96455536"/>
      <w:bookmarkStart w:id="46" w:name="_Toc103880250"/>
      <w:bookmarkEnd w:id="43"/>
      <w:r>
        <w:t>5.2.1</w:t>
      </w:r>
      <w:r>
        <w:tab/>
        <w:t>General</w:t>
      </w:r>
      <w:bookmarkEnd w:id="46"/>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47" w:name="_Toc103880251"/>
      <w:r>
        <w:t>5.2.2</w:t>
      </w:r>
      <w:r>
        <w:tab/>
      </w:r>
      <w:r w:rsidR="00AE47B4">
        <w:t xml:space="preserve">MBS </w:t>
      </w:r>
      <w:r>
        <w:t>User Service Bundle Description metadata unit</w:t>
      </w:r>
      <w:bookmarkEnd w:id="47"/>
    </w:p>
    <w:p w14:paraId="46AF9C52" w14:textId="086BEF95" w:rsidR="00B719E3" w:rsidRDefault="00B719E3" w:rsidP="00B719E3">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proofErr w:type="spellStart"/>
      <w:r>
        <w:rPr>
          <w:i/>
          <w:iCs/>
        </w:rPr>
        <w:t>bundleDescriptionType</w:t>
      </w:r>
      <w:proofErr w:type="spellEnd"/>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p>
    <w:p w14:paraId="097C53AB" w14:textId="680380CA" w:rsidR="004C5243" w:rsidRPr="00B119A8" w:rsidRDefault="004C5243" w:rsidP="004C5243">
      <w:pPr>
        <w:pStyle w:val="Heading3"/>
      </w:pPr>
      <w:bookmarkStart w:id="48" w:name="_Toc103880252"/>
      <w:r w:rsidRPr="00B119A8">
        <w:t>5.2.</w:t>
      </w:r>
      <w:r w:rsidR="00B719E3">
        <w:t>3</w:t>
      </w:r>
      <w:r w:rsidRPr="00B119A8">
        <w:tab/>
      </w:r>
      <w:r w:rsidR="00AE47B4">
        <w:t xml:space="preserve">MBS </w:t>
      </w:r>
      <w:r w:rsidRPr="00B119A8">
        <w:t>User Service Description</w:t>
      </w:r>
      <w:r w:rsidR="00AE47B4">
        <w:t xml:space="preserve"> metadata unit</w:t>
      </w:r>
      <w:bookmarkEnd w:id="48"/>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2DFEACDA"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p>
    <w:p w14:paraId="243C2FFC" w14:textId="358FA6F8" w:rsidR="00AE47B4" w:rsidRDefault="00AE47B4" w:rsidP="00AE47B4">
      <w:pPr>
        <w:pStyle w:val="Heading3"/>
        <w:rPr>
          <w:lang w:val="en-US"/>
        </w:rPr>
      </w:pPr>
      <w:bookmarkStart w:id="49" w:name="_Toc103880253"/>
      <w:r>
        <w:rPr>
          <w:lang w:val="en-US"/>
        </w:rPr>
        <w:t>5.2.4</w:t>
      </w:r>
      <w:r>
        <w:rPr>
          <w:lang w:val="en-US"/>
        </w:rPr>
        <w:tab/>
        <w:t>MBS Distribution Session Description metadata unit</w:t>
      </w:r>
      <w:bookmarkEnd w:id="49"/>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77777777"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w:t>
      </w:r>
      <w:proofErr w:type="gramStart"/>
      <w:r>
        <w:rPr>
          <w:lang w:val="en-US"/>
        </w:rPr>
        <w:t>in order to</w:t>
      </w:r>
      <w:proofErr w:type="gramEnd"/>
      <w:r>
        <w:rPr>
          <w:lang w:val="en-US"/>
        </w:rPr>
        <w:t xml:space="preserve"> fully receive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in annex C.</w:t>
      </w:r>
    </w:p>
    <w:p w14:paraId="64DC40AE" w14:textId="25450D9B" w:rsidR="00B719E3" w:rsidRDefault="00B719E3" w:rsidP="00B719E3">
      <w:pPr>
        <w:rPr>
          <w:lang w:val="en-US"/>
        </w:rPr>
      </w:pPr>
      <w:r>
        <w:rPr>
          <w:lang w:val="en-US"/>
        </w:rPr>
        <w:lastRenderedPageBreak/>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50"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50"/>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3E2D7392" w:rsidR="00B719E3" w:rsidRPr="00987890" w:rsidRDefault="00B719E3" w:rsidP="00B719E3">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8848427" w14:textId="498E76F7" w:rsidR="00B719E3" w:rsidRDefault="00B719E3" w:rsidP="00B719E3">
      <w:pPr>
        <w:pStyle w:val="B1"/>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44A26123" w14:textId="7976B1AD" w:rsidR="004C5243" w:rsidRPr="00B119A8" w:rsidRDefault="004C5243" w:rsidP="004C5243">
      <w:pPr>
        <w:pStyle w:val="Heading3"/>
      </w:pPr>
      <w:bookmarkStart w:id="51" w:name="_Toc103880254"/>
      <w:r w:rsidRPr="00B119A8">
        <w:t>5.2.</w:t>
      </w:r>
      <w:r w:rsidR="00323585">
        <w:t>5</w:t>
      </w:r>
      <w:r w:rsidRPr="00B119A8">
        <w:tab/>
        <w:t>Session Description</w:t>
      </w:r>
      <w:r w:rsidR="00353685">
        <w:t xml:space="preserve"> metadata unit</w:t>
      </w:r>
      <w:bookmarkEnd w:id="51"/>
    </w:p>
    <w:p w14:paraId="6888CC29" w14:textId="165099FF" w:rsidR="00353685" w:rsidRDefault="009F1207" w:rsidP="00353685">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353685">
      <w:pPr>
        <w:pStyle w:val="B1"/>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2" w:name="_Toc103880255"/>
      <w:r w:rsidRPr="00B119A8">
        <w:t>5.2.</w:t>
      </w:r>
      <w:r w:rsidR="00667C9A">
        <w:t>6</w:t>
      </w:r>
      <w:r w:rsidRPr="00B119A8">
        <w:tab/>
      </w:r>
      <w:r w:rsidR="00353685">
        <w:t xml:space="preserve">MBS </w:t>
      </w:r>
      <w:r w:rsidRPr="00B119A8">
        <w:t>Application Service</w:t>
      </w:r>
      <w:r w:rsidR="00353685">
        <w:t xml:space="preserve"> Description metadata unit</w:t>
      </w:r>
      <w:bookmarkEnd w:id="5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w:t>
      </w:r>
      <w:proofErr w:type="gramStart"/>
      <w:r>
        <w:t>i.e.</w:t>
      </w:r>
      <w:proofErr w:type="gramEnd"/>
      <w:r>
        <w:t xml:space="preserv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353685">
      <w:pPr>
        <w:pStyle w:val="B1"/>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lastRenderedPageBreak/>
        <w:t>4)</w:t>
      </w:r>
      <w:r>
        <w:tab/>
        <w:t xml:space="preserve">If an update to the Application Service Entry Point document is delivered as a FLUTE transmission </w:t>
      </w:r>
      <w:proofErr w:type="gramStart"/>
      <w:r>
        <w:t>object</w:t>
      </w:r>
      <w:proofErr w:type="gramEnd"/>
      <w:r>
        <w:t xml:space="preserve">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3" w:name="_Toc103880256"/>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3"/>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lastRenderedPageBreak/>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The MBS Distribution Session shall be available to the MBS Client during the time interval(s) announced by the session schedule (</w:t>
      </w:r>
      <w:proofErr w:type="gramStart"/>
      <w:r w:rsidRPr="00987890">
        <w:t>i.e.</w:t>
      </w:r>
      <w:proofErr w:type="gramEnd"/>
      <w:r w:rsidRPr="00987890">
        <w:t xml:space="preserv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lastRenderedPageBreak/>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4" w:name="_Toc103880257"/>
      <w:r>
        <w:t>5.2.8</w:t>
      </w:r>
      <w:r>
        <w:tab/>
        <w:t>MBS Object Repair Parameters metadata unit</w:t>
      </w:r>
      <w:bookmarkEnd w:id="54"/>
    </w:p>
    <w:p w14:paraId="5F61B6AB" w14:textId="77777777" w:rsidR="007E1B8E" w:rsidRDefault="007E1B8E" w:rsidP="007E1B8E">
      <w:r>
        <w:t>An Object Repair Parameters  document for the object repair procedures may be delivered to MBS Clients:</w:t>
      </w:r>
    </w:p>
    <w:p w14:paraId="42A9A7D8" w14:textId="1CA90730" w:rsidR="007E1B8E" w:rsidRDefault="007E1B8E" w:rsidP="007E1B8E">
      <w:pPr>
        <w:pStyle w:val="B1"/>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5" w:name="_Toc103880258"/>
      <w:r w:rsidRPr="00B119A8">
        <w:lastRenderedPageBreak/>
        <w:t>5.</w:t>
      </w:r>
      <w:r w:rsidR="009F7AA3">
        <w:t>3</w:t>
      </w:r>
      <w:r w:rsidRPr="00B119A8">
        <w:tab/>
        <w:t>Delivery</w:t>
      </w:r>
      <w:r w:rsidR="009F7AA3">
        <w:t xml:space="preserve"> of Service Announcement</w:t>
      </w:r>
      <w:bookmarkEnd w:id="55"/>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56" w:name="_Toc103880259"/>
      <w:r w:rsidRPr="00B119A8">
        <w:t>6</w:t>
      </w:r>
      <w:r w:rsidRPr="00B119A8">
        <w:tab/>
        <w:t>Object Delivery Method</w:t>
      </w:r>
      <w:bookmarkEnd w:id="56"/>
    </w:p>
    <w:p w14:paraId="08A7D9CC" w14:textId="09F293ED" w:rsidR="006761E8" w:rsidRDefault="006761E8" w:rsidP="006761E8">
      <w:pPr>
        <w:pStyle w:val="Heading2"/>
        <w:rPr>
          <w:lang w:val="en-US" w:eastAsia="ja-JP"/>
        </w:rPr>
      </w:pPr>
      <w:bookmarkStart w:id="57" w:name="_Toc26286423"/>
      <w:bookmarkStart w:id="58" w:name="_Toc72952338"/>
      <w:bookmarkStart w:id="59" w:name="_Toc103880260"/>
      <w:r>
        <w:rPr>
          <w:lang w:val="en-US" w:eastAsia="ja-JP"/>
        </w:rPr>
        <w:t>6.1</w:t>
      </w:r>
      <w:r>
        <w:rPr>
          <w:lang w:val="en-US" w:eastAsia="ja-JP"/>
        </w:rPr>
        <w:tab/>
        <w:t>General</w:t>
      </w:r>
      <w:bookmarkEnd w:id="59"/>
    </w:p>
    <w:p w14:paraId="65465916" w14:textId="13F8967D" w:rsidR="00000A4F" w:rsidRDefault="00000A4F" w:rsidP="00396CD6">
      <w:pPr>
        <w:keepNext/>
        <w:rPr>
          <w:lang w:eastAsia="ja-JP"/>
        </w:rPr>
      </w:pPr>
      <w:r>
        <w:rPr>
          <w:lang w:eastAsia="ja-JP"/>
        </w:rPr>
        <w:t xml:space="preserve">The Object Distribution Method supports the transmission of media segments, </w:t>
      </w:r>
      <w:proofErr w:type="gramStart"/>
      <w:r>
        <w:rPr>
          <w:lang w:eastAsia="ja-JP"/>
        </w:rPr>
        <w:t>e.g.</w:t>
      </w:r>
      <w:proofErr w:type="gramEnd"/>
      <w:r>
        <w:rPr>
          <w:lang w:eastAsia="ja-JP"/>
        </w:rPr>
        <w:t xml:space="preserve">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60" w:name="_Toc103880261"/>
      <w:r>
        <w:rPr>
          <w:lang w:val="en-US" w:eastAsia="ja-JP"/>
        </w:rPr>
        <w:t>6.2</w:t>
      </w:r>
      <w:r>
        <w:rPr>
          <w:lang w:val="en-US" w:eastAsia="ja-JP"/>
        </w:rPr>
        <w:tab/>
      </w:r>
      <w:r w:rsidRPr="00265A42">
        <w:rPr>
          <w:lang w:val="en-US" w:eastAsia="ja-JP"/>
        </w:rPr>
        <w:t>Usage of FLUTE for Object Distribution Method</w:t>
      </w:r>
      <w:bookmarkEnd w:id="60"/>
    </w:p>
    <w:p w14:paraId="03C741CA" w14:textId="77777777" w:rsidR="006761E8" w:rsidRPr="00265A42" w:rsidRDefault="006761E8" w:rsidP="006761E8">
      <w:pPr>
        <w:pStyle w:val="Heading3"/>
        <w:rPr>
          <w:lang w:eastAsia="ja-JP"/>
        </w:rPr>
      </w:pPr>
      <w:bookmarkStart w:id="61"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bookmarkEnd w:id="57"/>
      <w:bookmarkEnd w:id="58"/>
      <w:r>
        <w:rPr>
          <w:lang w:eastAsia="ja-JP"/>
        </w:rPr>
        <w:t>General</w:t>
      </w:r>
      <w:bookmarkEnd w:id="61"/>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77777777" w:rsidR="00F87055" w:rsidRDefault="00F87055" w:rsidP="00946CFA">
      <w:pPr>
        <w:keepNext/>
        <w:rPr>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p>
    <w:p w14:paraId="122508BC" w14:textId="24B66D98" w:rsidR="00B93BE1" w:rsidRDefault="00F87055" w:rsidP="00F87055">
      <w:pPr>
        <w:pStyle w:val="B1"/>
        <w:rPr>
          <w:lang w:eastAsia="ja-JP"/>
        </w:rPr>
      </w:pPr>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70E124B1"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p>
    <w:p w14:paraId="7A2D25C0" w14:textId="3B2B6AA7" w:rsidR="006761E8" w:rsidRDefault="006761E8" w:rsidP="006761E8">
      <w:pPr>
        <w:pStyle w:val="Heading3"/>
        <w:rPr>
          <w:lang w:eastAsia="ja-JP"/>
        </w:rPr>
      </w:pPr>
      <w:bookmarkStart w:id="62" w:name="_Toc103880263"/>
      <w:r>
        <w:rPr>
          <w:lang w:eastAsia="ja-JP"/>
        </w:rPr>
        <w:t>6.2.</w:t>
      </w:r>
      <w:r w:rsidR="00952A9C">
        <w:rPr>
          <w:lang w:eastAsia="ja-JP"/>
        </w:rPr>
        <w:t>2</w:t>
      </w:r>
      <w:r>
        <w:rPr>
          <w:lang w:eastAsia="ja-JP"/>
        </w:rPr>
        <w:tab/>
        <w:t>Session Description</w:t>
      </w:r>
      <w:r w:rsidR="000F7875">
        <w:rPr>
          <w:lang w:eastAsia="ja-JP"/>
        </w:rPr>
        <w:t xml:space="preserve"> metadata unit</w:t>
      </w:r>
      <w:bookmarkEnd w:id="62"/>
    </w:p>
    <w:p w14:paraId="310E3AA0" w14:textId="0BA75B05" w:rsidR="006761E8" w:rsidRDefault="006761E8" w:rsidP="006761E8">
      <w:pPr>
        <w:pStyle w:val="Heading4"/>
        <w:rPr>
          <w:lang w:eastAsia="ja-JP"/>
        </w:rPr>
      </w:pPr>
      <w:bookmarkStart w:id="63" w:name="_Toc103880264"/>
      <w:r>
        <w:rPr>
          <w:lang w:eastAsia="ja-JP"/>
        </w:rPr>
        <w:t>6.2.</w:t>
      </w:r>
      <w:r w:rsidR="00952A9C">
        <w:rPr>
          <w:lang w:eastAsia="ja-JP"/>
        </w:rPr>
        <w:t>2</w:t>
      </w:r>
      <w:r>
        <w:rPr>
          <w:lang w:eastAsia="ja-JP"/>
        </w:rPr>
        <w:t>.1</w:t>
      </w:r>
      <w:r>
        <w:rPr>
          <w:lang w:eastAsia="ja-JP"/>
        </w:rPr>
        <w:tab/>
        <w:t>General</w:t>
      </w:r>
      <w:bookmarkEnd w:id="63"/>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6761E8">
      <w:pPr>
        <w:rPr>
          <w:lang w:eastAsia="ja-JP"/>
        </w:rPr>
      </w:pPr>
      <w:r>
        <w:rPr>
          <w:lang w:eastAsia="ja-JP"/>
        </w:rPr>
        <w:t>Restrictions:</w:t>
      </w:r>
    </w:p>
    <w:p w14:paraId="431A484D" w14:textId="2657E92D" w:rsidR="006761E8" w:rsidRDefault="006761E8" w:rsidP="006761E8">
      <w:pPr>
        <w:pStyle w:val="B1"/>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lastRenderedPageBreak/>
        <w:t>-</w:t>
      </w:r>
      <w:r>
        <w:rPr>
          <w:lang w:eastAsia="ja-JP"/>
        </w:rPr>
        <w:tab/>
        <w:t xml:space="preserve">The </w:t>
      </w:r>
      <w:proofErr w:type="spellStart"/>
      <w:r w:rsidRPr="000F7875">
        <w:rPr>
          <w:i/>
          <w:iCs/>
          <w:lang w:eastAsia="ja-JP"/>
        </w:rPr>
        <w:t>QoE</w:t>
      </w:r>
      <w:proofErr w:type="spellEnd"/>
      <w:r w:rsidRPr="000F7875">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 xml:space="preserve">metadata </w:t>
      </w:r>
      <w:proofErr w:type="gramStart"/>
      <w:r w:rsidR="00917832">
        <w:t>unit</w:t>
      </w:r>
      <w:r>
        <w:t>, if</w:t>
      </w:r>
      <w:proofErr w:type="gramEnd"/>
      <w:r>
        <w:t xml:space="preserve">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6761E8">
      <w:pPr>
        <w:pStyle w:val="B1"/>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64" w:name="_Toc103880265"/>
      <w:r>
        <w:t>6.2.</w:t>
      </w:r>
      <w:r w:rsidR="00ED083E">
        <w:t>2</w:t>
      </w:r>
      <w:r>
        <w:t>.2</w:t>
      </w:r>
      <w:r>
        <w:tab/>
        <w:t>MBS service type of MBS Session</w:t>
      </w:r>
      <w:bookmarkEnd w:id="64"/>
    </w:p>
    <w:p w14:paraId="77882249" w14:textId="77777777" w:rsidR="006761E8" w:rsidRPr="006010E5" w:rsidRDefault="006761E8" w:rsidP="000F7875">
      <w:pPr>
        <w:keepNext/>
      </w:pPr>
      <w:r w:rsidRPr="006010E5">
        <w:t xml:space="preserve">A new MBS </w:t>
      </w:r>
      <w:r>
        <w:t>service type</w:t>
      </w:r>
      <w:r w:rsidRPr="006010E5">
        <w:t xml:space="preserve"> declaration attribute is</w:t>
      </w:r>
      <w:r>
        <w:t xml:space="preserve"> defined which results in, e.g.:</w:t>
      </w:r>
    </w:p>
    <w:p w14:paraId="3C98360B" w14:textId="77777777" w:rsidR="006761E8" w:rsidRDefault="006761E8" w:rsidP="000F7875">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365E10A6" w14:textId="28E131A2" w:rsidR="006761E8" w:rsidRDefault="000F7875" w:rsidP="000F7875">
      <w:r>
        <w:t>or:</w:t>
      </w:r>
    </w:p>
    <w:p w14:paraId="51B1832D" w14:textId="77777777" w:rsidR="006761E8" w:rsidRDefault="006761E8" w:rsidP="006761E8">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22022B25" w14:textId="4F29F0E1" w:rsidR="006761E8" w:rsidRDefault="006761E8" w:rsidP="006761E8">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5D2BB6F5" w14:textId="77777777" w:rsidR="006761E8" w:rsidRDefault="006761E8" w:rsidP="006761E8">
      <w:pPr>
        <w:pStyle w:val="B1"/>
      </w:pPr>
      <w:r>
        <w:t>-</w:t>
      </w:r>
      <w:r>
        <w:tab/>
      </w:r>
      <w:proofErr w:type="spellStart"/>
      <w:r w:rsidRPr="00014A2C">
        <w:rPr>
          <w:rStyle w:val="Code"/>
        </w:rPr>
        <w:t>tmgi</w:t>
      </w:r>
      <w:proofErr w:type="spellEnd"/>
      <w:r w:rsidRPr="00014A2C">
        <w:rPr>
          <w:rStyle w:val="Code"/>
        </w:rPr>
        <w:t xml:space="preserve"> = 1*15DIGIT</w:t>
      </w:r>
    </w:p>
    <w:p w14:paraId="0597D073" w14:textId="2B529186" w:rsidR="00592D02" w:rsidRDefault="00592D02" w:rsidP="00014A2C">
      <w:pPr>
        <w:pStyle w:val="EX"/>
      </w:pPr>
      <w:r w:rsidRPr="001D7642">
        <w:rPr>
          <w:lang w:val="de-DE"/>
        </w:rPr>
        <w:t>EXAMPLE</w:t>
      </w:r>
      <w:r w:rsidR="000F7875">
        <w:t>:</w:t>
      </w:r>
    </w:p>
    <w:p w14:paraId="11F01B98" w14:textId="18EA1BA1" w:rsidR="006761E8" w:rsidRPr="002A4FEE" w:rsidRDefault="006761E8" w:rsidP="00014A2C">
      <w:pPr>
        <w:pStyle w:val="EX"/>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014A2C">
      <w:pPr>
        <w:pStyle w:val="EX"/>
        <w:ind w:hanging="1134"/>
        <w:rPr>
          <w:lang w:val="en-US"/>
        </w:rPr>
      </w:pPr>
      <w:r w:rsidRPr="00304610">
        <w:rPr>
          <w:lang w:val="en-US"/>
        </w:rPr>
        <w:t>Vodafone UK MNC = 15</w:t>
      </w:r>
    </w:p>
    <w:p w14:paraId="3D555866" w14:textId="19A5899D" w:rsidR="006761E8" w:rsidRPr="00304610" w:rsidRDefault="00592D02" w:rsidP="00014A2C">
      <w:pPr>
        <w:pStyle w:val="EX"/>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014A2C">
      <w:pPr>
        <w:pStyle w:val="EX"/>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w:t>
      </w:r>
      <w:proofErr w:type="gramStart"/>
      <w:r w:rsidRPr="00B45C9A">
        <w:rPr>
          <w:color w:val="000000"/>
        </w:rPr>
        <w:t>line, and</w:t>
      </w:r>
      <w:proofErr w:type="gramEnd"/>
      <w:r w:rsidRPr="00B45C9A">
        <w:rPr>
          <w:color w:val="000000"/>
        </w:rPr>
        <w:t xml:space="preserve">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5" w:name="_Toc103880266"/>
      <w:r>
        <w:lastRenderedPageBreak/>
        <w:t>6.2.</w:t>
      </w:r>
      <w:r w:rsidR="00ED083E">
        <w:t>2</w:t>
      </w:r>
      <w:r>
        <w:t>.3</w:t>
      </w:r>
      <w:r w:rsidRPr="006010E5">
        <w:tab/>
        <w:t xml:space="preserve">SDP </w:t>
      </w:r>
      <w:r w:rsidR="00592D02">
        <w:t>e</w:t>
      </w:r>
      <w:r w:rsidRPr="006010E5">
        <w:t>xamples for FLUTE Session</w:t>
      </w:r>
      <w:bookmarkEnd w:id="65"/>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6" w:name="_Toc103880267"/>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6"/>
    </w:p>
    <w:p w14:paraId="07DC086E" w14:textId="584208F7" w:rsidR="006761E8" w:rsidRDefault="006761E8" w:rsidP="006761E8">
      <w:pPr>
        <w:pStyle w:val="Heading4"/>
      </w:pPr>
      <w:bookmarkStart w:id="67" w:name="_Toc103880268"/>
      <w:r>
        <w:t>6.2.</w:t>
      </w:r>
      <w:r w:rsidR="00ED083E">
        <w:t>3</w:t>
      </w:r>
      <w:r>
        <w:t>.1</w:t>
      </w:r>
      <w:r>
        <w:tab/>
        <w:t>Introduction</w:t>
      </w:r>
      <w:bookmarkEnd w:id="67"/>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8" w:name="_Toc103880269"/>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8"/>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9" w:name="_Toc103880270"/>
      <w:r>
        <w:t>6.2.</w:t>
      </w:r>
      <w:r w:rsidR="00ED083E">
        <w:t>3</w:t>
      </w:r>
      <w:r>
        <w:t>.3</w:t>
      </w:r>
      <w:r>
        <w:tab/>
        <w:t>Object collection operating mode</w:t>
      </w:r>
      <w:bookmarkEnd w:id="69"/>
    </w:p>
    <w:p w14:paraId="1724D4A1" w14:textId="175C039A" w:rsidR="003C19E7" w:rsidRDefault="003C19E7" w:rsidP="003C19E7">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1195B393" w:rsidR="003C19E7" w:rsidRPr="003F0E37" w:rsidRDefault="003C19E7" w:rsidP="003C19E7">
      <w:r>
        <w:rPr>
          <w:lang w:eastAsia="zh-CN"/>
        </w:rPr>
        <w:t xml:space="preserve">In this </w:t>
      </w:r>
      <w:r w:rsidR="001611CC">
        <w:rPr>
          <w:lang w:eastAsia="zh-CN"/>
        </w:rPr>
        <w:t>operating mode</w:t>
      </w:r>
      <w:r>
        <w:rPr>
          <w:lang w:eastAsia="zh-CN"/>
        </w:rPr>
        <w:t>, the FDT Instance should describe all objects that are part of the collection.</w:t>
      </w:r>
    </w:p>
    <w:p w14:paraId="2C0020DB" w14:textId="73ABECD9" w:rsidR="009C2A87" w:rsidRDefault="003C19E7" w:rsidP="009C2A87">
      <w:pPr>
        <w:pStyle w:val="Heading4"/>
      </w:pPr>
      <w:bookmarkStart w:id="70" w:name="_Toc103880271"/>
      <w:r>
        <w:lastRenderedPageBreak/>
        <w:t>6.2.</w:t>
      </w:r>
      <w:r w:rsidR="00ED083E">
        <w:t>3</w:t>
      </w:r>
      <w:r>
        <w:t>.4</w:t>
      </w:r>
      <w:r w:rsidR="009C2A87">
        <w:tab/>
        <w:t>Object carousel operating mode</w:t>
      </w:r>
      <w:bookmarkEnd w:id="70"/>
    </w:p>
    <w:p w14:paraId="1BF93C6A" w14:textId="4CF084BB" w:rsidR="009C2A87" w:rsidRDefault="009C2A87" w:rsidP="009C2A87">
      <w:pPr>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9C2A87">
      <w:pPr>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71" w:name="_Toc103880272"/>
      <w:r w:rsidRPr="00B119A8">
        <w:t>6.</w:t>
      </w:r>
      <w:r>
        <w:t>2.</w:t>
      </w:r>
      <w:r w:rsidR="00ED083E">
        <w:t>3</w:t>
      </w:r>
      <w:r>
        <w:t>.</w:t>
      </w:r>
      <w:r w:rsidR="009C2A87">
        <w:t>5</w:t>
      </w:r>
      <w:r w:rsidRPr="00B119A8">
        <w:tab/>
        <w:t>Segment streaming</w:t>
      </w:r>
      <w:r>
        <w:t xml:space="preserve"> </w:t>
      </w:r>
      <w:r w:rsidR="00844E1C">
        <w:t>operating mode</w:t>
      </w:r>
      <w:bookmarkEnd w:id="71"/>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 xml:space="preserve">This operating mode may also be used for non-media object flows, </w:t>
      </w:r>
      <w:proofErr w:type="gramStart"/>
      <w:r>
        <w:t>e.g.</w:t>
      </w:r>
      <w:proofErr w:type="gramEnd"/>
      <w:r>
        <w:t xml:space="preserve">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w:t>
      </w:r>
      <w:proofErr w:type="gramStart"/>
      <w:r>
        <w:t>i.e.</w:t>
      </w:r>
      <w:proofErr w:type="gramEnd"/>
      <w:r>
        <w:t xml:space="preserv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w:t>
      </w:r>
      <w:proofErr w:type="gramStart"/>
      <w:r>
        <w:t>i.e.</w:t>
      </w:r>
      <w:proofErr w:type="gramEnd"/>
      <w:r>
        <w:t xml:space="preserv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w:t>
      </w:r>
      <w:proofErr w:type="gramStart"/>
      <w:r>
        <w:t>e.g.</w:t>
      </w:r>
      <w:proofErr w:type="gramEnd"/>
      <w:r>
        <w:t xml:space="preserve">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The object list may also be defined by a presentation manifest (</w:t>
      </w:r>
      <w:proofErr w:type="gramStart"/>
      <w:r>
        <w:t>e.g.</w:t>
      </w:r>
      <w:proofErr w:type="gramEnd"/>
      <w:r>
        <w:t xml:space="preserve">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00F65EAF" w:rsidR="009C2A87" w:rsidRDefault="009C2A87" w:rsidP="009C2A87">
      <w:pPr>
        <w:pStyle w:val="B1"/>
        <w:keepNext/>
        <w:numPr>
          <w:ilvl w:val="0"/>
          <w:numId w:val="9"/>
        </w:numPr>
      </w:pPr>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p>
    <w:p w14:paraId="2A212BE8" w14:textId="0DC02DFF" w:rsidR="009C2A87" w:rsidRDefault="009C2A87" w:rsidP="009C2A87">
      <w:pPr>
        <w:pStyle w:val="B1"/>
        <w:numPr>
          <w:ilvl w:val="0"/>
          <w:numId w:val="9"/>
        </w:numPr>
      </w:pPr>
      <w:r>
        <w:t>An FDT Instance object should be sent frequently by the MBSTF</w:t>
      </w:r>
      <w:r w:rsidR="00241542">
        <w:t>,</w:t>
      </w:r>
      <w:r>
        <w:t xml:space="preserve"> describing all objects of the object list that are not yet fully transmitted.</w:t>
      </w:r>
    </w:p>
    <w:p w14:paraId="559E207F" w14:textId="77777777" w:rsidR="009C2A87" w:rsidRDefault="009C2A87" w:rsidP="009C2A87">
      <w:pPr>
        <w:pStyle w:val="B1"/>
        <w:numPr>
          <w:ilvl w:val="0"/>
          <w:numId w:val="9"/>
        </w:numPr>
      </w:pPr>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p>
    <w:p w14:paraId="2E519156" w14:textId="77777777" w:rsidR="009C2A87" w:rsidRDefault="009C2A87" w:rsidP="009C2A87">
      <w:pPr>
        <w:pStyle w:val="B1"/>
        <w:numPr>
          <w:ilvl w:val="0"/>
          <w:numId w:val="9"/>
        </w:numPr>
      </w:pPr>
      <w:r>
        <w:lastRenderedPageBreak/>
        <w:t xml:space="preserve">The </w:t>
      </w:r>
      <w:r w:rsidRPr="00CC7C19">
        <w:rPr>
          <w:rStyle w:val="XMLElementChar"/>
        </w:rPr>
        <w:t>File</w:t>
      </w:r>
      <w:r w:rsidRPr="00CC7C19">
        <w:rPr>
          <w:rStyle w:val="XMLAttributeChar"/>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p>
    <w:p w14:paraId="0A416AFC" w14:textId="77777777" w:rsidR="009C2A87" w:rsidRDefault="009C2A87" w:rsidP="009C2A87">
      <w:pPr>
        <w:pStyle w:val="B1"/>
        <w:numPr>
          <w:ilvl w:val="0"/>
          <w:numId w:val="9"/>
        </w:numPr>
      </w:pPr>
      <w:r>
        <w:t xml:space="preserve">The </w:t>
      </w:r>
      <w:r w:rsidRPr="00CC7C19">
        <w:rPr>
          <w:rStyle w:val="XMLElementChar"/>
        </w:rPr>
        <w:t>Cache-Control</w:t>
      </w:r>
      <w:r w:rsidRPr="00CC7C19">
        <w:rPr>
          <w:rStyle w:val="XMLAttributeChar"/>
        </w:rPr>
        <w:t>@Expires</w:t>
      </w:r>
      <w:r w:rsidRPr="00613630">
        <w:t xml:space="preserve"> att</w:t>
      </w:r>
      <w:r>
        <w:t xml:space="preserve">ribute shall be used to indicate the </w:t>
      </w:r>
      <w:r>
        <w:rPr>
          <w:i/>
          <w:iCs/>
        </w:rPr>
        <w:t>availability end time of the object.</w:t>
      </w:r>
    </w:p>
    <w:p w14:paraId="0AB1F7C1" w14:textId="77777777" w:rsidR="009C2A87" w:rsidRPr="00641179" w:rsidRDefault="009C2A87" w:rsidP="009C2A87">
      <w:pPr>
        <w:pStyle w:val="B1"/>
        <w:numPr>
          <w:ilvl w:val="0"/>
          <w:numId w:val="9"/>
        </w:numPr>
      </w:pPr>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p>
    <w:p w14:paraId="520C9016" w14:textId="15D8F3AE" w:rsidR="004C5243" w:rsidRPr="00B119A8" w:rsidRDefault="004C5243" w:rsidP="0041622E">
      <w:pPr>
        <w:pStyle w:val="Heading1"/>
      </w:pPr>
      <w:bookmarkStart w:id="72" w:name="_Toc103880273"/>
      <w:r w:rsidRPr="00B119A8">
        <w:t>7</w:t>
      </w:r>
      <w:r w:rsidRPr="00B119A8">
        <w:tab/>
        <w:t>Packet Delivery Method</w:t>
      </w:r>
      <w:bookmarkEnd w:id="72"/>
    </w:p>
    <w:p w14:paraId="5C2BBA35" w14:textId="2045F584" w:rsidR="00392066" w:rsidRDefault="00392066" w:rsidP="00392066">
      <w:pPr>
        <w:pStyle w:val="Heading2"/>
      </w:pPr>
      <w:bookmarkStart w:id="73" w:name="_Toc103880274"/>
      <w:r>
        <w:t>7.1</w:t>
      </w:r>
      <w:r>
        <w:tab/>
        <w:t>General</w:t>
      </w:r>
      <w:bookmarkEnd w:id="73"/>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74" w:name="_Toc103880275"/>
      <w:r w:rsidRPr="00B119A8">
        <w:t>7.</w:t>
      </w:r>
      <w:r>
        <w:t>2</w:t>
      </w:r>
      <w:r w:rsidRPr="00B119A8">
        <w:tab/>
      </w:r>
      <w:r>
        <w:t xml:space="preserve">Re-using MBMS Delivery </w:t>
      </w:r>
      <w:r w:rsidR="007F33C6">
        <w:t xml:space="preserve">Method </w:t>
      </w:r>
      <w:r>
        <w:t>as Packet Distribution Method</w:t>
      </w:r>
      <w:bookmarkEnd w:id="74"/>
    </w:p>
    <w:p w14:paraId="4FDDDA67" w14:textId="77777777" w:rsidR="00392066" w:rsidRDefault="00392066" w:rsidP="00392066">
      <w:pPr>
        <w:pStyle w:val="Heading3"/>
      </w:pPr>
      <w:bookmarkStart w:id="75" w:name="_Toc103880276"/>
      <w:r>
        <w:t>7.2.1</w:t>
      </w:r>
      <w:r>
        <w:tab/>
        <w:t>General</w:t>
      </w:r>
      <w:bookmarkEnd w:id="75"/>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w:t>
      </w:r>
      <w:proofErr w:type="gramStart"/>
      <w:r w:rsidR="007F33C6">
        <w:t>Method</w:t>
      </w:r>
      <w:proofErr w:type="gramEnd"/>
      <w:r w:rsidR="007F33C6">
        <w:t xml:space="preserve"> and Transparent Delivery Method) </w:t>
      </w:r>
      <w:r>
        <w:t>into a single distribution method</w:t>
      </w:r>
      <w:r w:rsidR="007F33C6">
        <w:t>, with a set of modifications</w:t>
      </w:r>
      <w:r>
        <w:t>.</w:t>
      </w:r>
    </w:p>
    <w:p w14:paraId="4D6F17F9" w14:textId="255A9594" w:rsidR="00392066" w:rsidRDefault="00392066" w:rsidP="00392066">
      <w:pPr>
        <w:keepNext/>
      </w:pPr>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7FE5BA29" w:rsidR="00392066" w:rsidRDefault="00392066" w:rsidP="00392066">
      <w:pPr>
        <w:pStyle w:val="B1"/>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502425F0" w14:textId="77777777" w:rsidR="00392066" w:rsidRDefault="00392066" w:rsidP="00392066">
      <w:pPr>
        <w:pStyle w:val="Heading3"/>
        <w:rPr>
          <w:lang w:eastAsia="ja-JP"/>
        </w:rPr>
      </w:pPr>
      <w:bookmarkStart w:id="76" w:name="_Toc103880277"/>
      <w:r>
        <w:rPr>
          <w:lang w:eastAsia="ja-JP"/>
        </w:rPr>
        <w:t>7.2.3</w:t>
      </w:r>
      <w:r>
        <w:rPr>
          <w:lang w:eastAsia="ja-JP"/>
        </w:rPr>
        <w:tab/>
        <w:t>Session Description</w:t>
      </w:r>
      <w:bookmarkEnd w:id="76"/>
    </w:p>
    <w:p w14:paraId="15D040D5" w14:textId="77777777" w:rsidR="00392066" w:rsidRDefault="00392066" w:rsidP="00392066">
      <w:pPr>
        <w:pStyle w:val="Heading4"/>
        <w:rPr>
          <w:lang w:eastAsia="ja-JP"/>
        </w:rPr>
      </w:pPr>
      <w:bookmarkStart w:id="77" w:name="_Toc103880278"/>
      <w:r>
        <w:rPr>
          <w:lang w:eastAsia="ja-JP"/>
        </w:rPr>
        <w:t>7.2.3.1</w:t>
      </w:r>
      <w:r>
        <w:rPr>
          <w:lang w:eastAsia="ja-JP"/>
        </w:rPr>
        <w:tab/>
        <w:t>General</w:t>
      </w:r>
      <w:bookmarkEnd w:id="77"/>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proofErr w:type="spellStart"/>
      <w:r w:rsidRPr="00392066">
        <w:rPr>
          <w:i/>
          <w:iCs/>
          <w:lang w:eastAsia="ja-JP"/>
        </w:rPr>
        <w:t>QoE</w:t>
      </w:r>
      <w:proofErr w:type="spellEnd"/>
      <w:r w:rsidRPr="00392066">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392066">
      <w:pPr>
        <w:pStyle w:val="B1"/>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 xml:space="preserve">Description metadata </w:t>
      </w:r>
      <w:proofErr w:type="gramStart"/>
      <w:r w:rsidR="00474DDB">
        <w:t>unit</w:t>
      </w:r>
      <w:r>
        <w:t>, if</w:t>
      </w:r>
      <w:proofErr w:type="gramEnd"/>
      <w:r>
        <w:t xml:space="preserve">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392066">
      <w:pPr>
        <w:pStyle w:val="B1"/>
        <w:keepNext/>
        <w:ind w:left="0" w:firstLine="0"/>
        <w:rPr>
          <w:lang w:eastAsia="ja-JP"/>
        </w:rPr>
      </w:pPr>
      <w:r>
        <w:rPr>
          <w:lang w:eastAsia="ja-JP"/>
        </w:rPr>
        <w:lastRenderedPageBreak/>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78" w:name="_Toc103880279"/>
      <w:r>
        <w:t>7.2.3.2</w:t>
      </w:r>
      <w:r>
        <w:tab/>
        <w:t xml:space="preserve">SDP </w:t>
      </w:r>
      <w:r w:rsidR="0039571F">
        <w:t>e</w:t>
      </w:r>
      <w:r>
        <w:t>xamples for Packet Distribution</w:t>
      </w:r>
      <w:r w:rsidR="0039571F">
        <w:t xml:space="preserve"> Method</w:t>
      </w:r>
      <w:bookmarkEnd w:id="78"/>
    </w:p>
    <w:p w14:paraId="2F6F358B" w14:textId="5A960CE2" w:rsidR="00392066" w:rsidRDefault="00516B82" w:rsidP="00392066">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516B82">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516B82">
            <w:pPr>
              <w:pStyle w:val="PL"/>
            </w:pPr>
            <w:r>
              <w:t>b=AS:77</w:t>
            </w:r>
          </w:p>
          <w:p w14:paraId="290F15FB" w14:textId="41CB03C4" w:rsidR="00516B82" w:rsidRDefault="00516B82" w:rsidP="00516B82">
            <w:pPr>
              <w:pStyle w:val="PL"/>
            </w:pPr>
            <w:r>
              <w:t>a=mbs-mode:broadcast 123869108302929</w:t>
            </w:r>
          </w:p>
          <w:p w14:paraId="42CAF8C7" w14:textId="77777777" w:rsidR="00516B82" w:rsidRDefault="00516B82" w:rsidP="00516B82">
            <w:pPr>
              <w:pStyle w:val="PL"/>
            </w:pPr>
            <w:r>
              <w:t>a=source-filter: incl IN IP6 * 2001:210:1:2:240:96FF:FE25:8EC9</w:t>
            </w:r>
          </w:p>
          <w:p w14:paraId="7FB6C5C7" w14:textId="77777777" w:rsidR="00516B82" w:rsidRDefault="00516B82" w:rsidP="00516B82">
            <w:pPr>
              <w:pStyle w:val="PL"/>
            </w:pPr>
            <w:r>
              <w:t>m=video 4002 RTP/AVP 96</w:t>
            </w:r>
          </w:p>
          <w:p w14:paraId="21CE5B2E" w14:textId="77777777" w:rsidR="00516B82" w:rsidRDefault="00516B82" w:rsidP="00516B82">
            <w:pPr>
              <w:pStyle w:val="PL"/>
              <w:rPr>
                <w:lang w:eastAsia="ja-JP"/>
              </w:rPr>
            </w:pPr>
            <w:r>
              <w:rPr>
                <w:lang w:eastAsia="ja-JP"/>
              </w:rPr>
              <w:t>b=TIAS:62000</w:t>
            </w:r>
          </w:p>
          <w:p w14:paraId="048CBF2B" w14:textId="77777777" w:rsidR="00516B82" w:rsidRDefault="00516B82" w:rsidP="00516B82">
            <w:pPr>
              <w:pStyle w:val="PL"/>
            </w:pPr>
            <w:r>
              <w:t>b=RR:0</w:t>
            </w:r>
          </w:p>
          <w:p w14:paraId="268E84BA" w14:textId="77777777" w:rsidR="00516B82" w:rsidRDefault="00516B82" w:rsidP="00516B82">
            <w:pPr>
              <w:pStyle w:val="PL"/>
            </w:pPr>
            <w:r>
              <w:t>b=RS:600</w:t>
            </w:r>
          </w:p>
          <w:p w14:paraId="44869E93" w14:textId="77777777" w:rsidR="00516B82" w:rsidRDefault="00516B82" w:rsidP="00516B82">
            <w:pPr>
              <w:pStyle w:val="PL"/>
            </w:pPr>
            <w:r>
              <w:t>a=maxprate:17</w:t>
            </w:r>
          </w:p>
          <w:p w14:paraId="689C5468" w14:textId="57D14F9E" w:rsidR="00516B82" w:rsidRDefault="00516B82" w:rsidP="00516B82">
            <w:pPr>
              <w:pStyle w:val="PL"/>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516B82">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516B82">
            <w:pPr>
              <w:pStyle w:val="PL"/>
            </w:pPr>
            <w:r>
              <w:t>b=AS:8000000</w:t>
            </w:r>
          </w:p>
          <w:p w14:paraId="2988A3FF" w14:textId="77777777" w:rsidR="00516B82" w:rsidRDefault="00516B82" w:rsidP="00516B82">
            <w:pPr>
              <w:pStyle w:val="PL"/>
            </w:pPr>
            <w:r>
              <w:t>a=mbs-mode:broadcast 123869108302929</w:t>
            </w:r>
          </w:p>
          <w:p w14:paraId="7A084945" w14:textId="77777777" w:rsidR="00516B82" w:rsidRDefault="00516B82" w:rsidP="00516B82">
            <w:pPr>
              <w:pStyle w:val="PL"/>
            </w:pPr>
          </w:p>
          <w:p w14:paraId="2AEFE1E4" w14:textId="77777777" w:rsidR="00516B82" w:rsidRDefault="00516B82" w:rsidP="00516B82">
            <w:pPr>
              <w:pStyle w:val="PL"/>
            </w:pPr>
            <w:r>
              <w:t>a=source-filter: incl IN IP6 * 2001:210:1:2:240:96FF:FE25:8EC9</w:t>
            </w:r>
          </w:p>
          <w:p w14:paraId="4FB9AB30" w14:textId="77777777" w:rsidR="00516B82" w:rsidRDefault="00516B82" w:rsidP="00516B82">
            <w:pPr>
              <w:pStyle w:val="PL"/>
            </w:pPr>
            <w:r>
              <w:t>m=video 4002 UDP/RTP/AVP 96</w:t>
            </w:r>
          </w:p>
          <w:p w14:paraId="20E93598" w14:textId="77777777" w:rsidR="00516B82" w:rsidRDefault="00516B82" w:rsidP="00516B82">
            <w:pPr>
              <w:pStyle w:val="PL"/>
              <w:rPr>
                <w:lang w:eastAsia="ja-JP"/>
              </w:rPr>
            </w:pPr>
            <w:r>
              <w:rPr>
                <w:lang w:eastAsia="ja-JP"/>
              </w:rPr>
              <w:t>b=TIAS:4000000</w:t>
            </w:r>
          </w:p>
          <w:p w14:paraId="2DB9C3F0" w14:textId="77777777" w:rsidR="00516B82" w:rsidRDefault="00516B82" w:rsidP="00516B82">
            <w:pPr>
              <w:pStyle w:val="PL"/>
            </w:pPr>
            <w:r>
              <w:t xml:space="preserve">a=mms-framing-header:0 2 </w:t>
            </w:r>
          </w:p>
          <w:p w14:paraId="4A9E9F1C" w14:textId="77777777" w:rsidR="00516B82" w:rsidRDefault="00516B82" w:rsidP="00516B82">
            <w:pPr>
              <w:pStyle w:val="PL"/>
            </w:pPr>
            <w:r>
              <w:t>a=rtpmap:100 MP2T/90000</w:t>
            </w:r>
          </w:p>
          <w:p w14:paraId="424AD59B" w14:textId="77777777" w:rsidR="00516B82" w:rsidRDefault="00516B82" w:rsidP="00516B82">
            <w:pPr>
              <w:pStyle w:val="PL"/>
            </w:pPr>
            <w:r>
              <w:t>m=video 4002 RTP/AVP 98</w:t>
            </w:r>
          </w:p>
          <w:p w14:paraId="4BF16C61" w14:textId="77777777" w:rsidR="00516B82" w:rsidRDefault="00516B82" w:rsidP="00516B82">
            <w:pPr>
              <w:pStyle w:val="PL"/>
              <w:rPr>
                <w:lang w:eastAsia="ja-JP"/>
              </w:rPr>
            </w:pPr>
            <w:r>
              <w:rPr>
                <w:lang w:eastAsia="ja-JP"/>
              </w:rPr>
              <w:t>b=TIAS:4000000</w:t>
            </w:r>
          </w:p>
          <w:p w14:paraId="07D7B39D" w14:textId="77777777" w:rsidR="00516B82" w:rsidRDefault="00516B82" w:rsidP="00516B82">
            <w:pPr>
              <w:pStyle w:val="PL"/>
            </w:pPr>
            <w:r>
              <w:t>a=rtpmap:100 MP2T/90000</w:t>
            </w:r>
          </w:p>
          <w:p w14:paraId="354F5F3E" w14:textId="07CA8B91" w:rsidR="00516B82" w:rsidRDefault="00516B82" w:rsidP="00392066">
            <w:pPr>
              <w:pStyle w:val="PL"/>
            </w:pPr>
            <w:r>
              <w:t>a=MBS-framing-trailer:0 2</w:t>
            </w:r>
          </w:p>
        </w:tc>
      </w:tr>
    </w:tbl>
    <w:p w14:paraId="210CB41A" w14:textId="77777777" w:rsidR="00516B82" w:rsidRDefault="00516B82" w:rsidP="00516B82">
      <w:pPr>
        <w:pStyle w:val="TAN"/>
      </w:pPr>
    </w:p>
    <w:p w14:paraId="6B59B8FD" w14:textId="10C8F0F6" w:rsidR="009F7AA3" w:rsidRDefault="006B30D0" w:rsidP="006E7418">
      <w:pPr>
        <w:pStyle w:val="Heading8"/>
      </w:pPr>
      <w:r w:rsidRPr="00B119A8">
        <w:br w:type="page"/>
      </w:r>
      <w:bookmarkStart w:id="79" w:name="_Toc103880280"/>
      <w:r w:rsidR="009F7AA3" w:rsidRPr="007F3A0C">
        <w:rPr>
          <w:lang w:val="it-IT" w:eastAsia="ja-JP"/>
        </w:rPr>
        <w:lastRenderedPageBreak/>
        <w:t>Annex</w:t>
      </w:r>
      <w:r w:rsidR="009F7AA3">
        <w:t xml:space="preserve"> A (normative)</w:t>
      </w:r>
      <w:r w:rsidR="009F7AA3">
        <w:br/>
        <w:t>Syntax for Service Announcement</w:t>
      </w:r>
      <w:bookmarkEnd w:id="79"/>
    </w:p>
    <w:p w14:paraId="6C1AA244" w14:textId="2C1520FD" w:rsidR="009F7AA3" w:rsidRDefault="009F7AA3" w:rsidP="00BB3A79">
      <w:pPr>
        <w:pStyle w:val="Heading1"/>
      </w:pPr>
      <w:bookmarkStart w:id="80" w:name="_Toc103880281"/>
      <w:r>
        <w:t>A</w:t>
      </w:r>
      <w:r>
        <w:t>.1</w:t>
      </w:r>
      <w:r>
        <w:tab/>
        <w:t>XML-based representation</w:t>
      </w:r>
      <w:bookmarkEnd w:id="45"/>
      <w:bookmarkEnd w:id="80"/>
    </w:p>
    <w:p w14:paraId="54CFFB52" w14:textId="607A3D4A" w:rsidR="009F7AA3" w:rsidRDefault="009F7AA3" w:rsidP="009F7AA3">
      <w:pPr>
        <w:pStyle w:val="Heading3"/>
      </w:pPr>
      <w:bookmarkStart w:id="81" w:name="_Toc96455537"/>
      <w:bookmarkStart w:id="82" w:name="_Toc103880282"/>
      <w:r>
        <w:t>A.1.1</w:t>
      </w:r>
      <w:r>
        <w:tab/>
        <w:t>MBS User Service Description schema</w:t>
      </w:r>
      <w:bookmarkEnd w:id="82"/>
    </w:p>
    <w:tbl>
      <w:tblPr>
        <w:tblStyle w:val="TableGrid"/>
        <w:tblW w:w="0" w:type="auto"/>
        <w:tblLook w:val="04A0" w:firstRow="1" w:lastRow="0" w:firstColumn="1" w:lastColumn="0" w:noHBand="0" w:noVBand="1"/>
      </w:tblPr>
      <w:tblGrid>
        <w:gridCol w:w="9631"/>
      </w:tblGrid>
      <w:tr w:rsidR="000F7875" w14:paraId="7B05E46E" w14:textId="77777777" w:rsidTr="000F7875">
        <w:tc>
          <w:tcPr>
            <w:tcW w:w="9631" w:type="dxa"/>
          </w:tcPr>
          <w:p w14:paraId="69D034CB" w14:textId="77777777" w:rsidR="000F7875" w:rsidRDefault="000F7875" w:rsidP="000F7875">
            <w:pPr>
              <w:pStyle w:val="PL"/>
              <w:rPr>
                <w:lang w:val="en-US"/>
              </w:rPr>
            </w:pPr>
            <w:r>
              <w:rPr>
                <w:lang w:val="en-US"/>
              </w:rPr>
              <w:t>&lt;?xml version="1.0" encoding="UTF-8"?&gt;</w:t>
            </w:r>
          </w:p>
          <w:p w14:paraId="738639B1" w14:textId="77777777" w:rsidR="000F7875" w:rsidRDefault="000F7875" w:rsidP="000F7875">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7F60355B" w14:textId="77777777" w:rsidR="000F7875" w:rsidRDefault="000F7875" w:rsidP="000F7875">
            <w:pPr>
              <w:pStyle w:val="PL"/>
              <w:rPr>
                <w:lang w:val="en-US"/>
              </w:rPr>
            </w:pPr>
            <w:r>
              <w:rPr>
                <w:lang w:val="en-US"/>
              </w:rPr>
              <w:tab/>
              <w:t>&lt;xs:element name="bundleDescription" type="bundleDescriptionType"/&gt;</w:t>
            </w:r>
          </w:p>
          <w:p w14:paraId="28EBE037" w14:textId="77777777" w:rsidR="000F7875" w:rsidRDefault="000F7875" w:rsidP="000F7875">
            <w:pPr>
              <w:pStyle w:val="PL"/>
              <w:rPr>
                <w:lang w:val="en-US"/>
              </w:rPr>
            </w:pPr>
            <w:r>
              <w:rPr>
                <w:lang w:val="en-US"/>
              </w:rPr>
              <w:tab/>
              <w:t>&lt;xs:complexType name="bundleDescriptionType"&gt;</w:t>
            </w:r>
          </w:p>
          <w:p w14:paraId="7C057711" w14:textId="77777777" w:rsidR="000F7875" w:rsidRDefault="000F7875" w:rsidP="000F7875">
            <w:pPr>
              <w:pStyle w:val="PL"/>
              <w:rPr>
                <w:lang w:val="en-US"/>
              </w:rPr>
            </w:pPr>
            <w:r>
              <w:rPr>
                <w:lang w:val="en-US"/>
              </w:rPr>
              <w:tab/>
              <w:t>&lt;xs:sequence&gt;</w:t>
            </w:r>
          </w:p>
          <w:p w14:paraId="78B5C640" w14:textId="77777777" w:rsidR="000F7875" w:rsidRDefault="000F7875" w:rsidP="000F7875">
            <w:pPr>
              <w:pStyle w:val="PL"/>
              <w:rPr>
                <w:lang w:val="en-US"/>
              </w:rPr>
            </w:pPr>
            <w:r>
              <w:rPr>
                <w:lang w:val="en-US"/>
              </w:rPr>
              <w:tab/>
            </w:r>
            <w:r>
              <w:rPr>
                <w:lang w:val="en-US"/>
              </w:rPr>
              <w:tab/>
              <w:t>&lt;xs:element name="userServiceDescription" type="userServiceDescriptionType" maxOccurs="unbounded"/&gt;</w:t>
            </w:r>
          </w:p>
          <w:p w14:paraId="708387D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00FF80C1" w14:textId="77777777" w:rsidR="000F7875" w:rsidRDefault="000F7875" w:rsidP="000F7875">
            <w:pPr>
              <w:pStyle w:val="PL"/>
              <w:rPr>
                <w:lang w:val="en-US"/>
              </w:rPr>
            </w:pPr>
            <w:r>
              <w:rPr>
                <w:lang w:val="en-US"/>
              </w:rPr>
              <w:tab/>
              <w:t>&lt;/xs:sequence&gt;</w:t>
            </w:r>
          </w:p>
          <w:p w14:paraId="64FB1566" w14:textId="77777777" w:rsidR="000F7875" w:rsidRDefault="000F7875" w:rsidP="000F7875">
            <w:pPr>
              <w:pStyle w:val="PL"/>
              <w:rPr>
                <w:lang w:val="en-US"/>
              </w:rPr>
            </w:pPr>
            <w:r>
              <w:rPr>
                <w:lang w:val="en-US"/>
              </w:rPr>
              <w:tab/>
              <w:t>&lt;xs:anyAttribute processContents="skip"/&gt;</w:t>
            </w:r>
          </w:p>
          <w:p w14:paraId="0F70C71F" w14:textId="77777777" w:rsidR="000F7875" w:rsidRDefault="000F7875" w:rsidP="000F7875">
            <w:pPr>
              <w:pStyle w:val="PL"/>
              <w:rPr>
                <w:lang w:val="en-US"/>
              </w:rPr>
            </w:pPr>
            <w:r>
              <w:rPr>
                <w:lang w:val="en-US"/>
              </w:rPr>
              <w:tab/>
              <w:t>&lt;/xs:complexType&gt;</w:t>
            </w:r>
          </w:p>
          <w:p w14:paraId="74939FC3" w14:textId="77777777" w:rsidR="000F7875" w:rsidRDefault="000F7875" w:rsidP="000F7875">
            <w:pPr>
              <w:pStyle w:val="PL"/>
              <w:rPr>
                <w:lang w:val="en-US"/>
              </w:rPr>
            </w:pPr>
            <w:r>
              <w:rPr>
                <w:lang w:val="en-US"/>
              </w:rPr>
              <w:tab/>
              <w:t>&lt;xs:complexType name="userServiceDescriptionType"&gt;</w:t>
            </w:r>
          </w:p>
          <w:p w14:paraId="5E65022F" w14:textId="77777777" w:rsidR="000F7875" w:rsidRDefault="000F7875" w:rsidP="000F7875">
            <w:pPr>
              <w:pStyle w:val="PL"/>
              <w:rPr>
                <w:lang w:val="en-US"/>
              </w:rPr>
            </w:pPr>
            <w:r>
              <w:rPr>
                <w:lang w:val="en-US"/>
              </w:rPr>
              <w:tab/>
              <w:t>&lt;xs:sequence&gt;</w:t>
            </w:r>
          </w:p>
          <w:p w14:paraId="6411B923" w14:textId="77777777" w:rsidR="000F7875" w:rsidRDefault="000F7875" w:rsidP="000F7875">
            <w:pPr>
              <w:pStyle w:val="PL"/>
              <w:rPr>
                <w:lang w:val="en-US"/>
              </w:rPr>
            </w:pPr>
            <w:r>
              <w:rPr>
                <w:lang w:val="en-US"/>
              </w:rPr>
              <w:tab/>
            </w:r>
            <w:r>
              <w:rPr>
                <w:lang w:val="en-US"/>
              </w:rPr>
              <w:tab/>
              <w:t>&lt;xs:element name="name" type="nameType" minOccurs="0" maxOccurs="unbounded"/&gt;</w:t>
            </w:r>
          </w:p>
          <w:p w14:paraId="16F85B6B" w14:textId="77777777" w:rsidR="000F7875" w:rsidRDefault="000F7875" w:rsidP="000F7875">
            <w:pPr>
              <w:pStyle w:val="PL"/>
              <w:rPr>
                <w:lang w:val="en-US"/>
              </w:rPr>
            </w:pPr>
            <w:r>
              <w:rPr>
                <w:lang w:val="en-US"/>
              </w:rPr>
              <w:tab/>
            </w:r>
            <w:r>
              <w:rPr>
                <w:lang w:val="en-US"/>
              </w:rPr>
              <w:tab/>
              <w:t>&lt;xs:element name="serviceLanguage" type="xs:language" minOccurs="0" maxOccurs="unbounded"/&gt;</w:t>
            </w:r>
          </w:p>
          <w:p w14:paraId="50D7DA55" w14:textId="77777777" w:rsidR="000F7875" w:rsidRDefault="000F7875" w:rsidP="000F7875">
            <w:pPr>
              <w:pStyle w:val="PL"/>
              <w:rPr>
                <w:lang w:val="en-US"/>
              </w:rPr>
            </w:pPr>
            <w:r>
              <w:rPr>
                <w:lang w:val="en-US"/>
              </w:rPr>
              <w:tab/>
            </w:r>
            <w:r>
              <w:rPr>
                <w:lang w:val="en-US"/>
              </w:rPr>
              <w:tab/>
              <w:t>&lt;xs:element name="distributionSessionDescription" type="distributionSessionDescriptionType" maxOccurs="unbounded"/&gt;</w:t>
            </w:r>
          </w:p>
          <w:p w14:paraId="03DFCD25" w14:textId="77777777" w:rsidR="000F7875" w:rsidRDefault="000F7875" w:rsidP="000F7875">
            <w:pPr>
              <w:pStyle w:val="PL"/>
            </w:pPr>
            <w:r>
              <w:rPr>
                <w:lang w:val="nb-NO"/>
              </w:rPr>
              <w:tab/>
            </w:r>
            <w:r>
              <w:rPr>
                <w:lang w:val="nb-NO"/>
              </w:rPr>
              <w:tab/>
            </w:r>
            <w:r>
              <w:t>&lt;xs:element ref="appService" minOccurs="0" maxOccurs="unbounded"/&gt;</w:t>
            </w:r>
          </w:p>
          <w:p w14:paraId="3BCDA4E3" w14:textId="77777777" w:rsidR="000F7875" w:rsidRDefault="000F7875" w:rsidP="000F7875">
            <w:pPr>
              <w:pStyle w:val="PL"/>
            </w:pPr>
            <w:r>
              <w:tab/>
            </w:r>
            <w:r>
              <w:tab/>
              <w:t>&lt;xs:element ref="availabilityInfo" minOccurs="0"/&gt;</w:t>
            </w:r>
          </w:p>
          <w:p w14:paraId="5B3B64E4"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109A6329" w14:textId="77777777" w:rsidR="000F7875" w:rsidRDefault="000F7875" w:rsidP="000F7875">
            <w:pPr>
              <w:pStyle w:val="PL"/>
              <w:rPr>
                <w:lang w:val="en-US"/>
              </w:rPr>
            </w:pPr>
            <w:r>
              <w:rPr>
                <w:lang w:val="en-US"/>
              </w:rPr>
              <w:tab/>
              <w:t>&lt;/xs:sequence&gt;</w:t>
            </w:r>
          </w:p>
          <w:p w14:paraId="0DDAD7B1" w14:textId="77777777" w:rsidR="000F7875" w:rsidRDefault="000F7875" w:rsidP="000F7875">
            <w:pPr>
              <w:pStyle w:val="PL"/>
              <w:rPr>
                <w:lang w:val="en-US"/>
              </w:rPr>
            </w:pPr>
            <w:r>
              <w:rPr>
                <w:lang w:val="en-US"/>
              </w:rPr>
              <w:tab/>
              <w:t>&lt;xs:attribute name="serviceId" type="xs:anyURI" use="required"/&gt;</w:t>
            </w:r>
          </w:p>
          <w:p w14:paraId="1F9152D5" w14:textId="77777777" w:rsidR="000F7875" w:rsidRDefault="000F7875" w:rsidP="000F7875">
            <w:pPr>
              <w:pStyle w:val="PL"/>
              <w:rPr>
                <w:lang w:val="fr-FR"/>
              </w:rPr>
            </w:pPr>
            <w:r>
              <w:rPr>
                <w:lang w:val="en-US"/>
              </w:rPr>
              <w:tab/>
            </w:r>
            <w:r>
              <w:rPr>
                <w:lang w:val="fr-FR"/>
              </w:rPr>
              <w:t>&lt;xs:anyAttribute processContents="skip"/&gt;</w:t>
            </w:r>
          </w:p>
          <w:p w14:paraId="25236B54" w14:textId="77777777" w:rsidR="000F7875" w:rsidRDefault="000F7875" w:rsidP="000F7875">
            <w:pPr>
              <w:pStyle w:val="PL"/>
              <w:rPr>
                <w:lang w:val="fr-FR"/>
              </w:rPr>
            </w:pPr>
            <w:r>
              <w:rPr>
                <w:lang w:val="fr-FR"/>
              </w:rPr>
              <w:tab/>
              <w:t>&lt;/xs:complexType&gt;</w:t>
            </w:r>
          </w:p>
          <w:p w14:paraId="5AD946F6" w14:textId="77777777" w:rsidR="000F7875" w:rsidRDefault="000F7875" w:rsidP="000F7875">
            <w:pPr>
              <w:pStyle w:val="PL"/>
              <w:rPr>
                <w:lang w:val="en-US"/>
              </w:rPr>
            </w:pPr>
            <w:r>
              <w:rPr>
                <w:lang w:val="en-US"/>
              </w:rPr>
              <w:tab/>
              <w:t>&lt;xs:complexType name="distributionSessionDescriptionType"&gt;</w:t>
            </w:r>
          </w:p>
          <w:p w14:paraId="5C843637" w14:textId="77777777" w:rsidR="000F7875" w:rsidRDefault="000F7875" w:rsidP="000F7875">
            <w:pPr>
              <w:pStyle w:val="PL"/>
              <w:rPr>
                <w:lang w:val="en-US"/>
              </w:rPr>
            </w:pPr>
            <w:r>
              <w:rPr>
                <w:lang w:val="en-US"/>
              </w:rPr>
              <w:tab/>
              <w:t>&lt;xs:sequence&gt;</w:t>
            </w:r>
          </w:p>
          <w:p w14:paraId="5720B691" w14:textId="77777777" w:rsidR="000F7875" w:rsidRDefault="000F7875" w:rsidP="000F7875">
            <w:pPr>
              <w:pStyle w:val="PL"/>
            </w:pPr>
            <w:r>
              <w:tab/>
            </w:r>
            <w:r>
              <w:tab/>
              <w:t>&lt;xs:element ref="</w:t>
            </w:r>
            <w:r>
              <w:rPr>
                <w:lang w:eastAsia="zh-CN"/>
              </w:rPr>
              <w:t>mbs</w:t>
            </w:r>
            <w:r>
              <w:t>AppService" minOccurs="0" maxOccurs="unbounded"/&gt;</w:t>
            </w:r>
          </w:p>
          <w:p w14:paraId="1D08C9AC" w14:textId="77777777" w:rsidR="000F7875" w:rsidRDefault="000F7875" w:rsidP="000F7875">
            <w:pPr>
              <w:pStyle w:val="PL"/>
            </w:pPr>
            <w:r>
              <w:tab/>
            </w:r>
            <w:r>
              <w:tab/>
              <w:t>&lt;xs:element ref="unicastAppService" minOccurs="0"/&gt;</w:t>
            </w:r>
          </w:p>
          <w:p w14:paraId="752D7BA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6CEDFABA" w14:textId="17C66F1C" w:rsidR="000F7875" w:rsidRDefault="000F7875" w:rsidP="000F7875">
            <w:pPr>
              <w:pStyle w:val="PL"/>
              <w:rPr>
                <w:lang w:val="en-US"/>
              </w:rPr>
            </w:pPr>
            <w:r>
              <w:rPr>
                <w:lang w:val="en-US"/>
              </w:rPr>
              <w:tab/>
              <w:t>&lt;/xs:sequence&gt;</w:t>
            </w:r>
          </w:p>
          <w:p w14:paraId="7A48ADB7" w14:textId="553FE95A" w:rsidR="00B71F26" w:rsidRDefault="00B71F26" w:rsidP="00B71F26">
            <w:pPr>
              <w:pStyle w:val="PL"/>
              <w:rPr>
                <w:lang w:val="en-US"/>
              </w:rPr>
            </w:pPr>
            <w:r>
              <w:rPr>
                <w:lang w:val="en-US"/>
              </w:rPr>
              <w:tab/>
              <w:t>&lt;xs:attribute name="conformanceProfile" type="xs:anyURI" use="required"/&gt;</w:t>
            </w:r>
          </w:p>
          <w:p w14:paraId="46EADD4D" w14:textId="77777777" w:rsidR="000F7875" w:rsidRDefault="000F7875" w:rsidP="000F7875">
            <w:pPr>
              <w:pStyle w:val="PL"/>
              <w:rPr>
                <w:lang w:val="en-US"/>
              </w:rPr>
            </w:pPr>
            <w:r>
              <w:rPr>
                <w:lang w:val="en-US"/>
              </w:rPr>
              <w:tab/>
              <w:t>&lt;xs:attribute name="sessionDescriptionURI" type="xs:anyURI" use="required"/&gt;</w:t>
            </w:r>
          </w:p>
          <w:p w14:paraId="63D6E937" w14:textId="52CA6790" w:rsidR="00407E3C" w:rsidRDefault="00407E3C" w:rsidP="00407E3C">
            <w:pPr>
              <w:pStyle w:val="PL"/>
              <w:rPr>
                <w:lang w:val="en-US"/>
              </w:rPr>
            </w:pPr>
            <w:r>
              <w:rPr>
                <w:lang w:val="en-US"/>
              </w:rPr>
              <w:tab/>
              <w:t>&lt;xs:attribute name="objectRepairParametersURI" type="xs:anyURI" use="optional"/&gt;</w:t>
            </w:r>
          </w:p>
          <w:p w14:paraId="3B389EF4" w14:textId="77777777" w:rsidR="000F7875" w:rsidRDefault="000F7875" w:rsidP="000F7875">
            <w:pPr>
              <w:pStyle w:val="PL"/>
              <w:rPr>
                <w:lang w:val="en-US"/>
              </w:rPr>
            </w:pPr>
            <w:r>
              <w:rPr>
                <w:lang w:val="en-US"/>
              </w:rPr>
              <w:tab/>
              <w:t>&lt;xs:attribute name="</w:t>
            </w:r>
            <w:proofErr w:type="spellStart"/>
            <w:r>
              <w:rPr>
                <w:noProof w:val="0"/>
                <w:lang w:val="en-US"/>
              </w:rPr>
              <w:t>dataNetworkName</w:t>
            </w:r>
            <w:proofErr w:type="spellEnd"/>
            <w:r>
              <w:rPr>
                <w:lang w:val="en-US"/>
              </w:rPr>
              <w:t>" type="xs:anyURI" use="optional" /&gt;</w:t>
            </w:r>
          </w:p>
          <w:p w14:paraId="0636BCA1" w14:textId="77777777" w:rsidR="000F7875" w:rsidRDefault="000F7875" w:rsidP="000F7875">
            <w:pPr>
              <w:pStyle w:val="PL"/>
              <w:rPr>
                <w:lang w:val="fr-FR"/>
              </w:rPr>
            </w:pPr>
            <w:r>
              <w:rPr>
                <w:lang w:val="en-US"/>
              </w:rPr>
              <w:tab/>
            </w:r>
            <w:r>
              <w:rPr>
                <w:lang w:val="fr-FR"/>
              </w:rPr>
              <w:t>&lt;xs:anyAttribute processContents="skip"/&gt;</w:t>
            </w:r>
          </w:p>
          <w:p w14:paraId="7CEF12A0" w14:textId="77777777" w:rsidR="000F7875" w:rsidRDefault="000F7875" w:rsidP="000F7875">
            <w:pPr>
              <w:pStyle w:val="PL"/>
              <w:rPr>
                <w:lang w:val="fr-FR"/>
              </w:rPr>
            </w:pPr>
            <w:r>
              <w:rPr>
                <w:lang w:val="fr-FR"/>
              </w:rPr>
              <w:tab/>
              <w:t>&lt;/xs:complexType&gt;</w:t>
            </w:r>
          </w:p>
          <w:p w14:paraId="7AAA6F6B" w14:textId="77777777" w:rsidR="000F7875" w:rsidRDefault="000F7875" w:rsidP="000F7875">
            <w:pPr>
              <w:pStyle w:val="PL"/>
            </w:pPr>
            <w:r>
              <w:rPr>
                <w:lang w:val="fr-FR"/>
              </w:rPr>
              <w:tab/>
            </w:r>
            <w:r>
              <w:t>&lt;xs:complexType name="nameType"&gt;</w:t>
            </w:r>
          </w:p>
          <w:p w14:paraId="77816044" w14:textId="77777777" w:rsidR="000F7875" w:rsidRDefault="000F7875" w:rsidP="000F7875">
            <w:pPr>
              <w:pStyle w:val="PL"/>
            </w:pPr>
            <w:r>
              <w:tab/>
              <w:t>&lt;xs:simpleContent&gt;</w:t>
            </w:r>
          </w:p>
          <w:p w14:paraId="39570F68" w14:textId="77777777" w:rsidR="000F7875" w:rsidRDefault="000F7875" w:rsidP="000F7875">
            <w:pPr>
              <w:pStyle w:val="PL"/>
            </w:pPr>
            <w:r>
              <w:tab/>
            </w:r>
            <w:r>
              <w:tab/>
              <w:t>&lt;xs:extension base="xs:string"&gt;</w:t>
            </w:r>
          </w:p>
          <w:p w14:paraId="5BF6E89D" w14:textId="77777777" w:rsidR="000F7875" w:rsidRDefault="000F7875" w:rsidP="000F7875">
            <w:pPr>
              <w:pStyle w:val="PL"/>
            </w:pPr>
            <w:r>
              <w:tab/>
            </w:r>
            <w:r>
              <w:tab/>
              <w:t>&lt;xs:attribute name="lang" type="xs:language" use="optional"/&gt;</w:t>
            </w:r>
          </w:p>
          <w:p w14:paraId="2A46B517" w14:textId="77777777" w:rsidR="000F7875" w:rsidRDefault="000F7875" w:rsidP="000F7875">
            <w:pPr>
              <w:pStyle w:val="PL"/>
            </w:pPr>
            <w:r>
              <w:tab/>
            </w:r>
            <w:r>
              <w:tab/>
              <w:t>&lt;/xs:extension&gt;</w:t>
            </w:r>
          </w:p>
          <w:p w14:paraId="759DF5F7" w14:textId="77777777" w:rsidR="000F7875" w:rsidRDefault="000F7875" w:rsidP="000F7875">
            <w:pPr>
              <w:pStyle w:val="PL"/>
            </w:pPr>
            <w:r>
              <w:tab/>
              <w:t>&lt;/xs:simpleContent&gt;</w:t>
            </w:r>
          </w:p>
          <w:p w14:paraId="47F1F0ED" w14:textId="77777777" w:rsidR="000F7875" w:rsidRDefault="000F7875" w:rsidP="000F7875">
            <w:pPr>
              <w:pStyle w:val="PL"/>
            </w:pPr>
            <w:r>
              <w:tab/>
              <w:t>&lt;/xs:complexType&gt;</w:t>
            </w:r>
          </w:p>
          <w:p w14:paraId="27B49907" w14:textId="77777777" w:rsidR="000F7875" w:rsidRDefault="000F7875" w:rsidP="000F7875">
            <w:pPr>
              <w:pStyle w:val="PL"/>
              <w:rPr>
                <w:color w:val="000000"/>
                <w:highlight w:val="white"/>
                <w:lang w:val="en-US" w:eastAsia="ja-JP"/>
              </w:rPr>
            </w:pPr>
            <w:r>
              <w:rPr>
                <w:color w:val="000000"/>
                <w:highlight w:val="white"/>
                <w:lang w:val="en-US" w:eastAsia="ja-JP"/>
              </w:rPr>
              <w:tab/>
              <w:t>&lt;xs:element name="appService" type="appServiceType"/&gt;</w:t>
            </w:r>
          </w:p>
          <w:p w14:paraId="565F6EB8" w14:textId="77777777" w:rsidR="000F7875" w:rsidRDefault="000F7875" w:rsidP="000F7875">
            <w:pPr>
              <w:pStyle w:val="PL"/>
              <w:rPr>
                <w:color w:val="000000"/>
                <w:highlight w:val="white"/>
                <w:lang w:val="en-US" w:eastAsia="ja-JP"/>
              </w:rPr>
            </w:pPr>
            <w:r>
              <w:rPr>
                <w:color w:val="000000"/>
                <w:highlight w:val="white"/>
                <w:lang w:val="en-US" w:eastAsia="ja-JP"/>
              </w:rPr>
              <w:tab/>
              <w:t>&lt;xs:complexType name="appServiceType"&gt;</w:t>
            </w:r>
          </w:p>
          <w:p w14:paraId="2627662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5085DF4C"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AD4423F"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BFE4A5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76FB8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209CDAC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C824250"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C36C31D"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BE81764"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1D60183"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6A04E28B"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873D42C"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E9F887A"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7943B11E" w14:textId="77777777" w:rsidR="000F7875" w:rsidRDefault="000F7875" w:rsidP="000F7875">
            <w:pPr>
              <w:pStyle w:val="PL"/>
              <w:ind w:leftChars="300" w:left="600"/>
              <w:rPr>
                <w:color w:val="000000"/>
                <w:highlight w:val="white"/>
                <w:lang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34EED565" w14:textId="77777777" w:rsidR="000F7875" w:rsidRDefault="000F7875" w:rsidP="000F7875">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97D4328"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862999"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F6CB24"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24DC07E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82740D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4EF6CD9"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702F742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7880CA1"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9595E1E" w14:textId="77777777" w:rsidR="000F7875" w:rsidRDefault="000F7875" w:rsidP="000F7875">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47C98BD" w14:textId="77777777" w:rsidR="000F7875" w:rsidRDefault="000F7875" w:rsidP="000F7875">
            <w:pPr>
              <w:pStyle w:val="PL"/>
              <w:rPr>
                <w:color w:val="000000"/>
                <w:highlight w:val="white"/>
                <w:lang w:val="fr-FR" w:eastAsia="ja-JP"/>
              </w:rPr>
            </w:pPr>
            <w:r>
              <w:rPr>
                <w:color w:val="000000"/>
                <w:highlight w:val="white"/>
                <w:lang w:val="fr-FR" w:eastAsia="ja-JP"/>
              </w:rPr>
              <w:tab/>
              <w:t>&lt;/xs:complexType&gt;</w:t>
            </w:r>
          </w:p>
          <w:p w14:paraId="5AFC5D74" w14:textId="77777777" w:rsidR="000F7875" w:rsidRDefault="000F7875" w:rsidP="000F7875">
            <w:pPr>
              <w:pStyle w:val="PL"/>
              <w:rPr>
                <w:color w:val="000000"/>
                <w:highlight w:val="white"/>
                <w:lang w:val="en-US" w:eastAsia="ja-JP"/>
              </w:rPr>
            </w:pPr>
            <w:r>
              <w:rPr>
                <w:color w:val="000000"/>
                <w:highlight w:val="white"/>
                <w:lang w:val="en-US" w:eastAsia="ja-JP"/>
              </w:rPr>
              <w:tab/>
              <w:t>&lt;xs:element name="mbsAppService"&gt;</w:t>
            </w:r>
          </w:p>
          <w:p w14:paraId="1E9A2055"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19D713A7"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B19BF0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5C2C68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C466E60"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5052A19"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22CD706"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1D41E822"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047329DC"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511997AA" w14:textId="77777777" w:rsidR="000F7875" w:rsidRDefault="000F7875" w:rsidP="000F7875">
            <w:pPr>
              <w:pStyle w:val="PL"/>
              <w:rPr>
                <w:color w:val="000000"/>
                <w:highlight w:val="white"/>
                <w:lang w:val="en-US" w:eastAsia="ja-JP"/>
              </w:rPr>
            </w:pPr>
            <w:r>
              <w:rPr>
                <w:color w:val="000000"/>
                <w:highlight w:val="white"/>
                <w:lang w:val="en-US" w:eastAsia="ja-JP"/>
              </w:rPr>
              <w:tab/>
              <w:t>&lt;xs:element name="unicastAppService"&gt;</w:t>
            </w:r>
          </w:p>
          <w:p w14:paraId="5DDC3E2E"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654A5A5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0792142"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1FDD6C3" w14:textId="77777777" w:rsidR="000F7875" w:rsidRDefault="000F7875" w:rsidP="000F7875">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3224E55C"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C7FD14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E8BE52F"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37E420DB"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45CD30C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6BD5E7A3" w14:textId="77777777" w:rsidR="000F7875" w:rsidRDefault="000F7875" w:rsidP="000F7875">
            <w:pPr>
              <w:pStyle w:val="PL"/>
              <w:rPr>
                <w:color w:val="000000"/>
                <w:highlight w:val="white"/>
                <w:lang w:val="en-US"/>
              </w:rPr>
            </w:pPr>
            <w:r>
              <w:rPr>
                <w:color w:val="000000"/>
                <w:highlight w:val="white"/>
                <w:lang w:val="en-US"/>
              </w:rPr>
              <w:tab/>
              <w:t>&lt;xs:complexType&gt;</w:t>
            </w:r>
          </w:p>
          <w:p w14:paraId="082436C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0562CC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34FFFEB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DBB69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6F82E86"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A1D8D9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6ACDBB8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1A157C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B07C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6E9A934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B124086" w14:textId="77777777" w:rsidR="000F7875" w:rsidRDefault="000F7875" w:rsidP="000F7875">
            <w:pPr>
              <w:pStyle w:val="PL"/>
              <w:rPr>
                <w:color w:val="000000"/>
                <w:highlight w:val="white"/>
                <w:lang w:val="en-US"/>
              </w:rPr>
            </w:pPr>
            <w:r>
              <w:rPr>
                <w:color w:val="000000"/>
                <w:highlight w:val="white"/>
                <w:lang w:val="en-US"/>
              </w:rPr>
              <w:tab/>
              <w:t>&lt;/xs:complexType&gt;</w:t>
            </w:r>
          </w:p>
          <w:p w14:paraId="46423437"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74D9EC28" w14:textId="77777777" w:rsidR="000F7875" w:rsidRDefault="000F7875" w:rsidP="000F7875">
            <w:pPr>
              <w:pStyle w:val="PL"/>
              <w:rPr>
                <w:color w:val="000000"/>
                <w:highlight w:val="white"/>
                <w:lang w:val="en-US"/>
              </w:rPr>
            </w:pPr>
            <w:r>
              <w:rPr>
                <w:color w:val="000000"/>
                <w:highlight w:val="white"/>
                <w:lang w:val="en-US"/>
              </w:rPr>
              <w:tab/>
              <w:t>&lt;xs:complexType&gt;</w:t>
            </w:r>
          </w:p>
          <w:p w14:paraId="6745B3F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816DBA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1FF69C3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2D2F8E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A3FF2E"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688136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021B99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8DA8EE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A9301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A621E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C700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0A78D41"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66E2E7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9CD9C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FC7A95"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F7956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6C2B39C7" w14:textId="77777777" w:rsidR="000F7875" w:rsidRDefault="000F7875" w:rsidP="000F7875">
            <w:pPr>
              <w:pStyle w:val="PL"/>
              <w:rPr>
                <w:color w:val="000000"/>
                <w:highlight w:val="white"/>
                <w:lang w:val="en-US"/>
              </w:rPr>
            </w:pPr>
            <w:r>
              <w:rPr>
                <w:color w:val="000000"/>
                <w:highlight w:val="white"/>
                <w:lang w:val="en-US"/>
              </w:rPr>
              <w:tab/>
              <w:t>&lt;/xs:complexType&gt;</w:t>
            </w:r>
          </w:p>
          <w:p w14:paraId="51546B52"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EA61583" w14:textId="77777777" w:rsidR="000F7875" w:rsidRDefault="000F7875" w:rsidP="000F7875">
            <w:pPr>
              <w:pStyle w:val="PL"/>
              <w:rPr>
                <w:color w:val="000000"/>
                <w:highlight w:val="white"/>
                <w:lang w:val="en-US"/>
              </w:rPr>
            </w:pPr>
            <w:r>
              <w:rPr>
                <w:color w:val="000000"/>
                <w:highlight w:val="white"/>
                <w:lang w:val="en-US"/>
              </w:rPr>
              <w:tab/>
              <w:t>&lt;xs:complexType&gt;</w:t>
            </w:r>
          </w:p>
          <w:p w14:paraId="34940B9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2E8CB6B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4B03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DF3C20"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6127C7A"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6E3E40E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54C4C3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B1578B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1C57D1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505CCF6B" w14:textId="77777777" w:rsidR="000F7875" w:rsidRDefault="000F7875" w:rsidP="000F7875">
            <w:pPr>
              <w:pStyle w:val="PL"/>
              <w:rPr>
                <w:color w:val="000000"/>
                <w:highlight w:val="white"/>
                <w:lang w:val="en-US"/>
              </w:rPr>
            </w:pPr>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138E23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EF780D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08177C8C" w14:textId="77777777" w:rsidR="000F7875" w:rsidRDefault="000F7875" w:rsidP="000F7875">
            <w:pPr>
              <w:pStyle w:val="PL"/>
              <w:rPr>
                <w:color w:val="000000"/>
                <w:highlight w:val="white"/>
                <w:lang w:val="en-US"/>
              </w:rPr>
            </w:pPr>
            <w:r>
              <w:rPr>
                <w:color w:val="000000"/>
                <w:highlight w:val="white"/>
                <w:lang w:val="en-US"/>
              </w:rPr>
              <w:tab/>
              <w:t>&lt;/xs:complexType&gt;</w:t>
            </w:r>
          </w:p>
          <w:p w14:paraId="0811CDA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2E0BE58D" w14:textId="77777777" w:rsidR="000F7875" w:rsidRDefault="000F7875" w:rsidP="000F7875">
            <w:pPr>
              <w:pStyle w:val="PL"/>
              <w:rPr>
                <w:color w:val="000000"/>
                <w:highlight w:val="white"/>
                <w:lang w:val="en-US"/>
              </w:rPr>
            </w:pPr>
            <w:r>
              <w:rPr>
                <w:color w:val="000000"/>
                <w:highlight w:val="white"/>
                <w:lang w:val="en-US"/>
              </w:rPr>
              <w:tab/>
              <w:t>&lt;xs:complexType&gt;</w:t>
            </w:r>
          </w:p>
          <w:p w14:paraId="1972103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7E3E39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0C9F1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4E200C7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E8BC27F" w14:textId="77777777" w:rsidR="000F7875" w:rsidRDefault="000F7875" w:rsidP="000F7875">
            <w:pPr>
              <w:pStyle w:val="PL"/>
              <w:rPr>
                <w:color w:val="000000"/>
                <w:highlight w:val="white"/>
                <w:lang w:val="en-US"/>
              </w:rPr>
            </w:pPr>
            <w:r>
              <w:rPr>
                <w:color w:val="000000"/>
                <w:highlight w:val="white"/>
                <w:lang w:val="en-US"/>
              </w:rPr>
              <w:tab/>
              <w:t>&lt;/xs:complexType&gt;</w:t>
            </w:r>
          </w:p>
          <w:p w14:paraId="12B146A0"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35EF1C5A" w14:textId="77777777" w:rsidR="000F7875" w:rsidRDefault="000F7875" w:rsidP="000F7875">
            <w:pPr>
              <w:pStyle w:val="PL"/>
              <w:rPr>
                <w:color w:val="000000"/>
                <w:highlight w:val="white"/>
                <w:lang w:val="en-US"/>
              </w:rPr>
            </w:pPr>
            <w:r>
              <w:rPr>
                <w:color w:val="000000"/>
                <w:highlight w:val="white"/>
                <w:lang w:val="en-US"/>
              </w:rPr>
              <w:tab/>
              <w:t>&lt;xs:complexType&gt;</w:t>
            </w:r>
          </w:p>
          <w:p w14:paraId="311F735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1E980DB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4A5237A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2D37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A837A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146B5BD5"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75AEB84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AE00A4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F63BB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745D24E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345EB5A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06C610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8D2FF57" w14:textId="77777777" w:rsidR="000F7875" w:rsidRDefault="000F7875" w:rsidP="000F7875">
            <w:pPr>
              <w:pStyle w:val="PL"/>
              <w:rPr>
                <w:color w:val="000000"/>
                <w:highlight w:val="white"/>
                <w:lang w:val="en-US"/>
              </w:rPr>
            </w:pPr>
            <w:r>
              <w:rPr>
                <w:color w:val="000000"/>
                <w:highlight w:val="white"/>
                <w:lang w:val="en-US"/>
              </w:rPr>
              <w:tab/>
              <w:t>&lt;/xs:complexType&gt;</w:t>
            </w:r>
          </w:p>
          <w:p w14:paraId="18732757" w14:textId="12423CE6" w:rsidR="000F7875" w:rsidRPr="000F7875" w:rsidRDefault="000F7875" w:rsidP="009F7AA3">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9F7AA3">
      <w:pPr>
        <w:pStyle w:val="Heading3"/>
      </w:pPr>
      <w:bookmarkStart w:id="83" w:name="_Toc103880283"/>
      <w:r>
        <w:t>A.1.2</w:t>
      </w:r>
      <w:r>
        <w:tab/>
      </w:r>
      <w:r w:rsidR="00D2106A">
        <w:t>Object Repair Parameters</w:t>
      </w:r>
      <w:r>
        <w:t xml:space="preserve"> schema</w:t>
      </w:r>
      <w:bookmarkEnd w:id="83"/>
    </w:p>
    <w:p w14:paraId="7FE39705" w14:textId="393676CF"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r>
      <w:r w:rsidR="000F7875">
        <w:t>object-repair-parameters</w:t>
      </w:r>
      <w:r>
        <w:t>+xml</w:t>
      </w:r>
      <w:proofErr w:type="spellEnd"/>
      <w:r>
        <w:t xml:space="preserve">".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0F7875" w14:paraId="20C4FD94" w14:textId="77777777" w:rsidTr="000F7875">
        <w:tc>
          <w:tcPr>
            <w:tcW w:w="9631" w:type="dxa"/>
          </w:tcPr>
          <w:p w14:paraId="40A8B095" w14:textId="77777777" w:rsidR="000F7875" w:rsidRDefault="000F7875" w:rsidP="000F7875">
            <w:pPr>
              <w:pStyle w:val="PL"/>
              <w:rPr>
                <w:lang w:val="de-DE"/>
              </w:rPr>
            </w:pPr>
            <w:r>
              <w:rPr>
                <w:lang w:val="de-DE"/>
              </w:rPr>
              <w:t>&lt;?xml version="1.0" encoding="UTF-8"?&gt;</w:t>
            </w:r>
          </w:p>
          <w:p w14:paraId="228B1162" w14:textId="77777777" w:rsidR="000F7875" w:rsidRDefault="000F7875" w:rsidP="000F7875">
            <w:pPr>
              <w:pStyle w:val="PL"/>
              <w:rPr>
                <w:lang w:val="de-DE"/>
              </w:rPr>
            </w:pPr>
            <w:r>
              <w:rPr>
                <w:lang w:val="de-DE"/>
              </w:rPr>
              <w:t xml:space="preserve">&lt;xs:schema </w:t>
            </w:r>
          </w:p>
          <w:p w14:paraId="4C269A7E" w14:textId="77777777" w:rsidR="000F7875" w:rsidRDefault="000F7875" w:rsidP="000F7875">
            <w:pPr>
              <w:pStyle w:val="PL"/>
              <w:rPr>
                <w:lang w:val="en-US"/>
              </w:rPr>
            </w:pPr>
            <w:r>
              <w:rPr>
                <w:lang w:val="de-DE"/>
              </w:rPr>
              <w:tab/>
            </w:r>
            <w:r>
              <w:rPr>
                <w:lang w:val="en-US"/>
              </w:rPr>
              <w:t>xmlns="urn:3gpp:metadata:2020:MBS:associatedProcedure"</w:t>
            </w:r>
          </w:p>
          <w:p w14:paraId="0001AEF7" w14:textId="77777777" w:rsidR="000F7875" w:rsidRDefault="000F7875" w:rsidP="000F7875">
            <w:pPr>
              <w:pStyle w:val="PL"/>
              <w:rPr>
                <w:lang w:val="en-US"/>
              </w:rPr>
            </w:pPr>
            <w:r>
              <w:rPr>
                <w:lang w:val="en-US"/>
              </w:rPr>
              <w:tab/>
              <w:t xml:space="preserve">xmlns:xs="http://www.w3.org/2001/XMLSchema" </w:t>
            </w:r>
          </w:p>
          <w:p w14:paraId="5BA1EF61" w14:textId="77777777" w:rsidR="000F7875" w:rsidRDefault="000F7875" w:rsidP="000F7875">
            <w:pPr>
              <w:pStyle w:val="PL"/>
              <w:rPr>
                <w:lang w:val="en-US"/>
              </w:rPr>
            </w:pPr>
            <w:r>
              <w:rPr>
                <w:lang w:val="en-US"/>
              </w:rPr>
              <w:tab/>
              <w:t>targetNamespace="urn:3gpp:metadata:2022:MBS:associatedProcedure"</w:t>
            </w:r>
          </w:p>
          <w:p w14:paraId="6E69382D" w14:textId="77777777" w:rsidR="000F7875" w:rsidRDefault="000F7875" w:rsidP="000F7875">
            <w:pPr>
              <w:pStyle w:val="PL"/>
            </w:pPr>
            <w:r>
              <w:rPr>
                <w:lang w:val="en-US"/>
              </w:rPr>
              <w:tab/>
            </w:r>
            <w:r>
              <w:t>elementFormDefault="qualified"</w:t>
            </w:r>
          </w:p>
          <w:p w14:paraId="559CF92D" w14:textId="77777777" w:rsidR="000F7875" w:rsidRDefault="000F7875" w:rsidP="000F7875">
            <w:pPr>
              <w:pStyle w:val="PL"/>
            </w:pPr>
            <w:r>
              <w:tab/>
              <w:t>version="1"&gt;</w:t>
            </w:r>
          </w:p>
          <w:p w14:paraId="021023AB" w14:textId="77777777" w:rsidR="000F7875" w:rsidRDefault="000F7875" w:rsidP="000F7875">
            <w:pPr>
              <w:pStyle w:val="PL"/>
              <w:rPr>
                <w:lang w:val="en-US"/>
              </w:rPr>
            </w:pPr>
            <w:r>
              <w:tab/>
            </w:r>
            <w:r>
              <w:rPr>
                <w:lang w:val="en-US"/>
              </w:rPr>
              <w:t>&lt;xs:element name="associatedProcedureDescription" type="associatedProcedureType"/&gt;</w:t>
            </w:r>
          </w:p>
          <w:p w14:paraId="40351550" w14:textId="77777777" w:rsidR="000F7875" w:rsidRDefault="000F7875" w:rsidP="000F7875">
            <w:pPr>
              <w:pStyle w:val="PL"/>
            </w:pPr>
            <w:r>
              <w:rPr>
                <w:lang w:val="en-US"/>
              </w:rPr>
              <w:tab/>
            </w:r>
            <w:r>
              <w:t>&lt;xs:complexType name="associatedProcedureType"&gt;</w:t>
            </w:r>
          </w:p>
          <w:p w14:paraId="4F7F6EC3" w14:textId="77777777" w:rsidR="000F7875" w:rsidRDefault="000F7875" w:rsidP="000F7875">
            <w:pPr>
              <w:pStyle w:val="PL"/>
            </w:pPr>
            <w:r>
              <w:tab/>
              <w:t>&lt;xs:sequence&gt;</w:t>
            </w:r>
          </w:p>
          <w:p w14:paraId="66C9115E" w14:textId="77777777" w:rsidR="000F7875" w:rsidRDefault="000F7875" w:rsidP="000F7875">
            <w:pPr>
              <w:pStyle w:val="PL"/>
            </w:pPr>
            <w:r>
              <w:tab/>
            </w:r>
            <w:r>
              <w:tab/>
              <w:t>&lt;xs:element name="postFileRepair" type="basicProcedureType" minOccurs="0"/&gt;</w:t>
            </w:r>
          </w:p>
          <w:p w14:paraId="4AAC3DE1" w14:textId="77777777" w:rsidR="000F7875" w:rsidRDefault="000F7875" w:rsidP="000F7875">
            <w:pPr>
              <w:pStyle w:val="PL"/>
            </w:pPr>
            <w:r>
              <w:tab/>
            </w:r>
            <w:r>
              <w:tab/>
              <w:t>&lt;xs:element name="</w:t>
            </w:r>
            <w:r>
              <w:rPr>
                <w:lang w:eastAsia="zh-CN"/>
              </w:rPr>
              <w:t>mbs</w:t>
            </w:r>
            <w:r>
              <w:t>FileRepair" type="</w:t>
            </w:r>
            <w:r>
              <w:rPr>
                <w:lang w:eastAsia="zh-CN"/>
              </w:rPr>
              <w:t>mbs</w:t>
            </w:r>
            <w:r>
              <w:t>FileRepairType" minOccurs="0"/&gt;</w:t>
            </w:r>
          </w:p>
          <w:p w14:paraId="4CCECECF" w14:textId="77777777" w:rsidR="000F7875" w:rsidRDefault="000F7875" w:rsidP="000F7875">
            <w:pPr>
              <w:pStyle w:val="PL"/>
            </w:pPr>
            <w:r>
              <w:tab/>
            </w:r>
            <w:r>
              <w:tab/>
              <w:t>&lt;xs:any namespace="##other" processContents="skip" minOccurs="0" maxOccurs="unbounded"/&gt;</w:t>
            </w:r>
          </w:p>
          <w:p w14:paraId="34E0AE85" w14:textId="77777777" w:rsidR="000F7875" w:rsidRDefault="000F7875" w:rsidP="000F7875">
            <w:pPr>
              <w:pStyle w:val="PL"/>
            </w:pPr>
            <w:r>
              <w:tab/>
              <w:t>&lt;/xs:sequence&gt;</w:t>
            </w:r>
          </w:p>
          <w:p w14:paraId="2A93FD8F" w14:textId="77777777" w:rsidR="000F7875" w:rsidRDefault="000F7875" w:rsidP="000F7875">
            <w:pPr>
              <w:pStyle w:val="PL"/>
            </w:pPr>
            <w:r>
              <w:tab/>
              <w:t>&lt;/xs:complexType&gt;</w:t>
            </w:r>
          </w:p>
          <w:p w14:paraId="0A73173E" w14:textId="77777777" w:rsidR="000F7875" w:rsidRDefault="000F7875" w:rsidP="000F7875">
            <w:pPr>
              <w:pStyle w:val="PL"/>
            </w:pPr>
            <w:r>
              <w:tab/>
              <w:t>&lt;xs:complexType name="basicProcedureType"&gt;</w:t>
            </w:r>
          </w:p>
          <w:p w14:paraId="7C4F5327" w14:textId="77777777" w:rsidR="000F7875" w:rsidRDefault="000F7875" w:rsidP="000F7875">
            <w:pPr>
              <w:pStyle w:val="PL"/>
            </w:pPr>
            <w:r>
              <w:tab/>
              <w:t>&lt;xs:sequence&gt;</w:t>
            </w:r>
          </w:p>
          <w:p w14:paraId="0A35F0C3" w14:textId="77777777" w:rsidR="000F7875" w:rsidRDefault="000F7875" w:rsidP="000F7875">
            <w:pPr>
              <w:pStyle w:val="PL"/>
            </w:pPr>
            <w:r>
              <w:tab/>
            </w:r>
            <w:r>
              <w:tab/>
              <w:t>&lt;xs:element name="serviceURI" type="xs:anyURI" maxOccurs="unbounded"/&gt;</w:t>
            </w:r>
          </w:p>
          <w:p w14:paraId="52622A67" w14:textId="77777777" w:rsidR="000F7875" w:rsidRDefault="000F7875" w:rsidP="000F7875">
            <w:pPr>
              <w:pStyle w:val="PL"/>
            </w:pPr>
            <w:r>
              <w:tab/>
              <w:t>&lt;/xs:sequence&gt;</w:t>
            </w:r>
          </w:p>
          <w:p w14:paraId="1B0188C9" w14:textId="77777777" w:rsidR="000F7875" w:rsidRDefault="000F7875" w:rsidP="000F7875">
            <w:pPr>
              <w:pStyle w:val="PL"/>
            </w:pPr>
            <w:r>
              <w:tab/>
              <w:t>&lt;xs:attribute name="offsetTime" type="xs:unsignedLong" use="optional"/&gt;</w:t>
            </w:r>
          </w:p>
          <w:p w14:paraId="24E958EB" w14:textId="77777777" w:rsidR="000F7875" w:rsidRDefault="000F7875" w:rsidP="000F7875">
            <w:pPr>
              <w:pStyle w:val="PL"/>
            </w:pPr>
            <w:r>
              <w:tab/>
              <w:t>&lt;xs:attribute name="randomTimePeriod" type="xs:unsignedLong" use="required"/&gt;</w:t>
            </w:r>
          </w:p>
          <w:p w14:paraId="2704F74E" w14:textId="77777777" w:rsidR="000F7875" w:rsidRDefault="000F7875" w:rsidP="000F7875">
            <w:pPr>
              <w:pStyle w:val="PL"/>
            </w:pPr>
            <w:r>
              <w:tab/>
              <w:t>&lt;/xs:complexType&gt;</w:t>
            </w:r>
          </w:p>
          <w:p w14:paraId="04902D34" w14:textId="77777777" w:rsidR="000F7875" w:rsidRDefault="000F7875" w:rsidP="000F7875">
            <w:pPr>
              <w:pStyle w:val="PL"/>
            </w:pPr>
            <w:r>
              <w:tab/>
              <w:t>&lt;xs:complexType name="</w:t>
            </w:r>
            <w:r>
              <w:rPr>
                <w:lang w:eastAsia="zh-CN"/>
              </w:rPr>
              <w:t>mbs</w:t>
            </w:r>
            <w:r>
              <w:t>FileRepairType"&gt;</w:t>
            </w:r>
          </w:p>
          <w:p w14:paraId="2A22CA68" w14:textId="77777777" w:rsidR="000F7875" w:rsidRDefault="000F7875" w:rsidP="000F7875">
            <w:pPr>
              <w:pStyle w:val="PL"/>
            </w:pPr>
            <w:r>
              <w:tab/>
              <w:t>&lt;xs:attribute name="sessionDescriptionURI" type="xs:anyURI" use="required"/&gt;</w:t>
            </w:r>
          </w:p>
          <w:p w14:paraId="13BBB932" w14:textId="77777777" w:rsidR="000F7875" w:rsidRDefault="000F7875" w:rsidP="000F7875">
            <w:pPr>
              <w:pStyle w:val="PL"/>
            </w:pPr>
            <w:r>
              <w:tab/>
              <w:t>&lt;/xs:complexType&gt;</w:t>
            </w:r>
          </w:p>
          <w:p w14:paraId="23BC7C99" w14:textId="77777777" w:rsidR="000F7875" w:rsidRDefault="000F7875" w:rsidP="000F7875">
            <w:pPr>
              <w:pStyle w:val="PL"/>
            </w:pPr>
            <w:r>
              <w:t>&lt;/xs:schema&gt;</w:t>
            </w:r>
          </w:p>
          <w:p w14:paraId="7C114910" w14:textId="77777777" w:rsidR="000F7875" w:rsidRDefault="000F7875" w:rsidP="009F7AA3">
            <w:pPr>
              <w:pStyle w:val="PL"/>
              <w:rPr>
                <w:lang w:val="de-DE"/>
              </w:rPr>
            </w:pPr>
          </w:p>
        </w:tc>
      </w:tr>
    </w:tbl>
    <w:p w14:paraId="06FD959F" w14:textId="77777777" w:rsidR="000F7875" w:rsidRDefault="000F7875" w:rsidP="000F7875">
      <w:pPr>
        <w:pStyle w:val="TAN"/>
        <w:keepNext w:val="0"/>
      </w:pPr>
    </w:p>
    <w:p w14:paraId="344B55C9" w14:textId="5005BBAC" w:rsidR="009F7AA3" w:rsidRDefault="009F7AA3" w:rsidP="009F7AA3">
      <w:pPr>
        <w:pStyle w:val="Heading2"/>
      </w:pPr>
      <w:bookmarkStart w:id="84" w:name="_Toc103880284"/>
      <w:r>
        <w:t>A.1.3</w:t>
      </w:r>
      <w:r>
        <w:tab/>
        <w:t>Schedule Description schema</w:t>
      </w:r>
      <w:bookmarkEnd w:id="84"/>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lastRenderedPageBreak/>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85" w:name="OLE_LINK3"/>
            <w:r>
              <w:rPr>
                <w:lang w:val="en-US"/>
              </w:rPr>
              <w:t>serviceSchedule</w:t>
            </w:r>
            <w:bookmarkEnd w:id="85"/>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BB3A79">
      <w:pPr>
        <w:pStyle w:val="Heading2"/>
      </w:pPr>
      <w:bookmarkStart w:id="86" w:name="_Toc103880285"/>
      <w:r>
        <w:lastRenderedPageBreak/>
        <w:t>A</w:t>
      </w:r>
      <w:r>
        <w:t>.2</w:t>
      </w:r>
      <w:r>
        <w:tab/>
        <w:t>JSON-based representation</w:t>
      </w:r>
      <w:bookmarkEnd w:id="81"/>
      <w:bookmarkEnd w:id="86"/>
    </w:p>
    <w:p w14:paraId="66AC7241" w14:textId="2C18B3BE" w:rsidR="009F7AA3" w:rsidRDefault="009F7AA3" w:rsidP="009F7AA3">
      <w:pPr>
        <w:pStyle w:val="Heading3"/>
      </w:pPr>
      <w:bookmarkStart w:id="87" w:name="_Toc103880286"/>
      <w:r>
        <w:t>A.2.1</w:t>
      </w:r>
      <w:r>
        <w:tab/>
        <w:t>MBS User Service Bundle Description schema</w:t>
      </w:r>
      <w:bookmarkEnd w:id="87"/>
    </w:p>
    <w:tbl>
      <w:tblPr>
        <w:tblStyle w:val="TableGrid"/>
        <w:tblW w:w="0" w:type="auto"/>
        <w:tblLook w:val="04A0" w:firstRow="1" w:lastRow="0" w:firstColumn="1" w:lastColumn="0" w:noHBand="0" w:noVBand="1"/>
      </w:tblPr>
      <w:tblGrid>
        <w:gridCol w:w="9631"/>
      </w:tblGrid>
      <w:tr w:rsidR="000F7875" w14:paraId="205F2161" w14:textId="77777777" w:rsidTr="000F7875">
        <w:tc>
          <w:tcPr>
            <w:tcW w:w="9631" w:type="dxa"/>
          </w:tcPr>
          <w:p w14:paraId="3AE58B51" w14:textId="77777777" w:rsidR="000F7875" w:rsidRDefault="000F7875" w:rsidP="000F7875">
            <w:pPr>
              <w:pStyle w:val="PL"/>
            </w:pPr>
            <w:r>
              <w:t>openapi: 3.0.0</w:t>
            </w:r>
          </w:p>
          <w:p w14:paraId="131E6617" w14:textId="77777777" w:rsidR="000F7875" w:rsidRDefault="000F7875" w:rsidP="000F7875">
            <w:pPr>
              <w:pStyle w:val="PL"/>
            </w:pPr>
          </w:p>
          <w:p w14:paraId="103F34A9" w14:textId="77777777" w:rsidR="000F7875" w:rsidRDefault="000F7875" w:rsidP="000F7875">
            <w:pPr>
              <w:pStyle w:val="PL"/>
            </w:pPr>
            <w:r>
              <w:t>info:</w:t>
            </w:r>
          </w:p>
          <w:p w14:paraId="63D3E2A0" w14:textId="77777777" w:rsidR="000F7875" w:rsidRDefault="000F7875" w:rsidP="000F7875">
            <w:pPr>
              <w:pStyle w:val="PL"/>
            </w:pPr>
            <w:r>
              <w:t xml:space="preserve">  title: 'MBS User Service Announcement Element units’ definition'</w:t>
            </w:r>
          </w:p>
          <w:p w14:paraId="52AA0CE9" w14:textId="77777777" w:rsidR="000F7875" w:rsidRDefault="000F7875" w:rsidP="000F7875">
            <w:pPr>
              <w:pStyle w:val="PL"/>
            </w:pPr>
            <w:r>
              <w:t xml:space="preserve">  version: 1.0.0</w:t>
            </w:r>
          </w:p>
          <w:p w14:paraId="60BE18FD" w14:textId="77777777" w:rsidR="000F7875" w:rsidRDefault="000F7875" w:rsidP="000F7875">
            <w:pPr>
              <w:pStyle w:val="PL"/>
            </w:pPr>
            <w:r>
              <w:t xml:space="preserve">  description: |</w:t>
            </w:r>
          </w:p>
          <w:p w14:paraId="77D193A6" w14:textId="77777777" w:rsidR="000F7875" w:rsidRDefault="000F7875" w:rsidP="000F7875">
            <w:pPr>
              <w:pStyle w:val="PL"/>
            </w:pPr>
            <w:r>
              <w:t xml:space="preserve">    MBS User Service Announcement Element units.</w:t>
            </w:r>
          </w:p>
          <w:p w14:paraId="3E1A3D2B" w14:textId="77777777" w:rsidR="000F7875" w:rsidRDefault="000F7875" w:rsidP="000F7875">
            <w:pPr>
              <w:pStyle w:val="PL"/>
            </w:pPr>
            <w:r>
              <w:t xml:space="preserve">    © 2022, 3GPP Organizational Partners (ARIB, ATIS, CCSA, ETSI, TSDSI, TTA, TTC).</w:t>
            </w:r>
          </w:p>
          <w:p w14:paraId="0FA969D3" w14:textId="77777777" w:rsidR="000F7875" w:rsidRDefault="000F7875" w:rsidP="000F7875">
            <w:pPr>
              <w:pStyle w:val="PL"/>
            </w:pPr>
            <w:r>
              <w:t xml:space="preserve">    All rights reserved.</w:t>
            </w:r>
          </w:p>
          <w:p w14:paraId="714D76E7" w14:textId="77777777" w:rsidR="000F7875" w:rsidRDefault="000F7875" w:rsidP="000F7875">
            <w:pPr>
              <w:pStyle w:val="PL"/>
            </w:pPr>
          </w:p>
          <w:p w14:paraId="43D75F0C" w14:textId="77777777" w:rsidR="000F7875" w:rsidRDefault="000F7875" w:rsidP="000F7875">
            <w:pPr>
              <w:pStyle w:val="PL"/>
            </w:pPr>
            <w:r>
              <w:t>externalDocs:</w:t>
            </w:r>
          </w:p>
          <w:p w14:paraId="38663530" w14:textId="77777777" w:rsidR="000F7875" w:rsidRDefault="000F7875" w:rsidP="000F7875">
            <w:pPr>
              <w:pStyle w:val="PL"/>
            </w:pPr>
            <w:r>
              <w:t xml:space="preserve">  description: 3GPP TS 26.517 V0.1.0; 5G System; 5G MBSF; Stage 3.</w:t>
            </w:r>
          </w:p>
          <w:p w14:paraId="44134682" w14:textId="77777777" w:rsidR="000F7875" w:rsidRDefault="000F7875" w:rsidP="000F7875">
            <w:pPr>
              <w:pStyle w:val="PL"/>
            </w:pPr>
            <w:r>
              <w:t xml:space="preserve">  url: http://www.3gpp.org/ftp/Specs/archive/26_series/26.517/</w:t>
            </w:r>
          </w:p>
          <w:p w14:paraId="3284BB6D" w14:textId="77777777" w:rsidR="000F7875" w:rsidRDefault="000F7875" w:rsidP="000F7875">
            <w:pPr>
              <w:pStyle w:val="PL"/>
            </w:pPr>
            <w:r>
              <w:t>paths: {}</w:t>
            </w:r>
          </w:p>
          <w:p w14:paraId="2917020A" w14:textId="77777777" w:rsidR="000F7875" w:rsidRDefault="000F7875" w:rsidP="000F7875">
            <w:pPr>
              <w:pStyle w:val="PL"/>
            </w:pPr>
            <w:r>
              <w:t>components:</w:t>
            </w:r>
          </w:p>
          <w:p w14:paraId="72B6115F" w14:textId="77777777" w:rsidR="000F7875" w:rsidRDefault="000F7875" w:rsidP="000F7875">
            <w:pPr>
              <w:pStyle w:val="PL"/>
            </w:pPr>
            <w:r>
              <w:t xml:space="preserve">  schemas:  </w:t>
            </w:r>
          </w:p>
          <w:p w14:paraId="4DC55E40" w14:textId="77777777" w:rsidR="000F7875" w:rsidRDefault="000F7875" w:rsidP="000F7875">
            <w:pPr>
              <w:pStyle w:val="PL"/>
            </w:pPr>
            <w:r>
              <w:t xml:space="preserve">    bundleDescription:</w:t>
            </w:r>
          </w:p>
          <w:p w14:paraId="27BD9717" w14:textId="77777777" w:rsidR="000F7875" w:rsidRDefault="000F7875" w:rsidP="000F7875">
            <w:pPr>
              <w:pStyle w:val="PL"/>
            </w:pPr>
            <w:r>
              <w:t xml:space="preserve">      type: array</w:t>
            </w:r>
          </w:p>
          <w:p w14:paraId="2F5A1F07" w14:textId="77777777" w:rsidR="000F7875" w:rsidRDefault="000F7875" w:rsidP="000F7875">
            <w:pPr>
              <w:pStyle w:val="PL"/>
            </w:pPr>
            <w:r>
              <w:t xml:space="preserve">      items:</w:t>
            </w:r>
          </w:p>
          <w:p w14:paraId="2F6528EF" w14:textId="77777777" w:rsidR="000F7875" w:rsidRDefault="000F7875" w:rsidP="000F7875">
            <w:pPr>
              <w:pStyle w:val="PL"/>
            </w:pPr>
            <w:r>
              <w:t xml:space="preserve">        $ref: '#/components/schemas/userServiceDescription'</w:t>
            </w:r>
          </w:p>
          <w:p w14:paraId="56E0270C" w14:textId="77777777" w:rsidR="000F7875" w:rsidRDefault="000F7875" w:rsidP="000F7875">
            <w:pPr>
              <w:pStyle w:val="PL"/>
            </w:pPr>
            <w:r>
              <w:t xml:space="preserve">      minItems: 1       </w:t>
            </w:r>
          </w:p>
          <w:p w14:paraId="7046E979" w14:textId="77777777" w:rsidR="000F7875" w:rsidRDefault="000F7875" w:rsidP="000F7875">
            <w:pPr>
              <w:pStyle w:val="PL"/>
            </w:pPr>
            <w:r>
              <w:t xml:space="preserve">    userServiceDescription:</w:t>
            </w:r>
          </w:p>
          <w:p w14:paraId="6B77B94C" w14:textId="77777777" w:rsidR="000F7875" w:rsidRDefault="000F7875" w:rsidP="000F7875">
            <w:pPr>
              <w:pStyle w:val="PL"/>
            </w:pPr>
            <w:r>
              <w:t xml:space="preserve">      type: object</w:t>
            </w:r>
          </w:p>
          <w:p w14:paraId="6B0C79A4" w14:textId="77777777" w:rsidR="000F7875" w:rsidRDefault="000F7875" w:rsidP="000F7875">
            <w:pPr>
              <w:pStyle w:val="PL"/>
            </w:pPr>
            <w:r>
              <w:t xml:space="preserve">      properties:</w:t>
            </w:r>
          </w:p>
          <w:p w14:paraId="58A36B1C" w14:textId="77777777" w:rsidR="000F7875" w:rsidRDefault="000F7875" w:rsidP="000F7875">
            <w:pPr>
              <w:pStyle w:val="PL"/>
            </w:pPr>
            <w:r>
              <w:t xml:space="preserve">        name:</w:t>
            </w:r>
          </w:p>
          <w:p w14:paraId="1050E59F" w14:textId="77777777" w:rsidR="000F7875" w:rsidRDefault="000F7875" w:rsidP="000F7875">
            <w:pPr>
              <w:pStyle w:val="PL"/>
            </w:pPr>
            <w:r>
              <w:t xml:space="preserve">          type: array</w:t>
            </w:r>
          </w:p>
          <w:p w14:paraId="0A85AD14" w14:textId="77777777" w:rsidR="000F7875" w:rsidRDefault="000F7875" w:rsidP="000F7875">
            <w:pPr>
              <w:pStyle w:val="PL"/>
            </w:pPr>
            <w:r>
              <w:t xml:space="preserve">          items: </w:t>
            </w:r>
          </w:p>
          <w:p w14:paraId="454D811A" w14:textId="77777777" w:rsidR="000F7875" w:rsidRDefault="000F7875" w:rsidP="000F7875">
            <w:pPr>
              <w:pStyle w:val="PL"/>
            </w:pPr>
            <w:r>
              <w:t xml:space="preserve">            type: string</w:t>
            </w:r>
          </w:p>
          <w:p w14:paraId="495E9C0F" w14:textId="77777777" w:rsidR="000F7875" w:rsidRDefault="000F7875" w:rsidP="000F7875">
            <w:pPr>
              <w:pStyle w:val="PL"/>
            </w:pPr>
            <w:r>
              <w:t xml:space="preserve">        serviceLanguage:</w:t>
            </w:r>
          </w:p>
          <w:p w14:paraId="4D95CE94" w14:textId="77777777" w:rsidR="000F7875" w:rsidRDefault="000F7875" w:rsidP="000F7875">
            <w:pPr>
              <w:pStyle w:val="PL"/>
            </w:pPr>
            <w:r>
              <w:t xml:space="preserve">          type: array</w:t>
            </w:r>
          </w:p>
          <w:p w14:paraId="0722E986" w14:textId="77777777" w:rsidR="000F7875" w:rsidRDefault="000F7875" w:rsidP="000F7875">
            <w:pPr>
              <w:pStyle w:val="PL"/>
            </w:pPr>
            <w:r>
              <w:t xml:space="preserve">          items: </w:t>
            </w:r>
          </w:p>
          <w:p w14:paraId="6165606A" w14:textId="77777777" w:rsidR="000F7875" w:rsidRDefault="000F7875" w:rsidP="000F7875">
            <w:pPr>
              <w:pStyle w:val="PL"/>
            </w:pPr>
            <w:r>
              <w:t xml:space="preserve">            type: string</w:t>
            </w:r>
          </w:p>
          <w:p w14:paraId="0930BF31" w14:textId="77777777" w:rsidR="000F7875" w:rsidRDefault="000F7875" w:rsidP="000F7875">
            <w:pPr>
              <w:pStyle w:val="PL"/>
            </w:pPr>
            <w:r>
              <w:t xml:space="preserve">        serviceId: </w:t>
            </w:r>
          </w:p>
          <w:p w14:paraId="2E2377DE" w14:textId="77777777" w:rsidR="000F7875" w:rsidRDefault="000F7875" w:rsidP="000F7875">
            <w:pPr>
              <w:pStyle w:val="PL"/>
            </w:pPr>
            <w:r>
              <w:t xml:space="preserve">          type: string</w:t>
            </w:r>
          </w:p>
          <w:p w14:paraId="21BA5AEA" w14:textId="77777777" w:rsidR="000F7875" w:rsidRDefault="000F7875" w:rsidP="000F7875">
            <w:pPr>
              <w:pStyle w:val="PL"/>
            </w:pPr>
            <w:r>
              <w:t xml:space="preserve">        distributionSessionDescription:</w:t>
            </w:r>
          </w:p>
          <w:p w14:paraId="053E7FA1" w14:textId="77777777" w:rsidR="000F7875" w:rsidRDefault="000F7875" w:rsidP="000F7875">
            <w:pPr>
              <w:pStyle w:val="PL"/>
            </w:pPr>
            <w:r>
              <w:t xml:space="preserve">          $ref: '#/components/schemas/distributionMethod'</w:t>
            </w:r>
          </w:p>
          <w:p w14:paraId="49B2F4F1" w14:textId="77777777" w:rsidR="000F7875" w:rsidRDefault="000F7875" w:rsidP="000F7875">
            <w:pPr>
              <w:pStyle w:val="PL"/>
            </w:pPr>
            <w:r>
              <w:t xml:space="preserve">        appService:</w:t>
            </w:r>
          </w:p>
          <w:p w14:paraId="716B96E4" w14:textId="77777777" w:rsidR="000F7875" w:rsidRDefault="000F7875" w:rsidP="000F7875">
            <w:pPr>
              <w:pStyle w:val="PL"/>
            </w:pPr>
            <w:r>
              <w:t xml:space="preserve">          $ref: '#/components/schemas/mbsAppService'</w:t>
            </w:r>
          </w:p>
          <w:p w14:paraId="4788A4C2" w14:textId="77777777" w:rsidR="000F7875" w:rsidRDefault="000F7875" w:rsidP="000F7875">
            <w:pPr>
              <w:pStyle w:val="PL"/>
            </w:pPr>
            <w:r>
              <w:t xml:space="preserve">        availabilityInfo:</w:t>
            </w:r>
          </w:p>
          <w:p w14:paraId="60259119" w14:textId="77777777" w:rsidR="000F7875" w:rsidRDefault="000F7875" w:rsidP="000F7875">
            <w:pPr>
              <w:pStyle w:val="PL"/>
            </w:pPr>
            <w:r>
              <w:t xml:space="preserve">          $ref: '#/components/schemas/availabilityInfo'</w:t>
            </w:r>
          </w:p>
          <w:p w14:paraId="1C3C5822" w14:textId="77777777" w:rsidR="000F7875" w:rsidRDefault="000F7875" w:rsidP="000F7875">
            <w:pPr>
              <w:pStyle w:val="PL"/>
            </w:pPr>
            <w:r>
              <w:t xml:space="preserve">      required:</w:t>
            </w:r>
          </w:p>
          <w:p w14:paraId="520DC0FB" w14:textId="77777777" w:rsidR="000F7875" w:rsidRDefault="000F7875" w:rsidP="000F7875">
            <w:pPr>
              <w:pStyle w:val="PL"/>
            </w:pPr>
            <w:r>
              <w:t xml:space="preserve">       - distributionMethod</w:t>
            </w:r>
          </w:p>
          <w:p w14:paraId="74B13299" w14:textId="77777777" w:rsidR="000F7875" w:rsidRDefault="000F7875" w:rsidP="000F7875">
            <w:pPr>
              <w:pStyle w:val="PL"/>
            </w:pPr>
            <w:r>
              <w:t xml:space="preserve">       - serviceId</w:t>
            </w:r>
          </w:p>
          <w:p w14:paraId="4CEF1A7B" w14:textId="77777777" w:rsidR="000F7875" w:rsidRDefault="000F7875" w:rsidP="000F7875">
            <w:pPr>
              <w:pStyle w:val="PL"/>
            </w:pPr>
            <w:r>
              <w:t xml:space="preserve">    distributionSessionDescription:</w:t>
            </w:r>
          </w:p>
          <w:p w14:paraId="0BD7C71D" w14:textId="77777777" w:rsidR="000F7875" w:rsidRDefault="000F7875" w:rsidP="000F7875">
            <w:pPr>
              <w:pStyle w:val="PL"/>
            </w:pPr>
            <w:r>
              <w:t xml:space="preserve">      type: object   </w:t>
            </w:r>
          </w:p>
          <w:p w14:paraId="6FFE629F" w14:textId="77777777" w:rsidR="000F7875" w:rsidRDefault="000F7875" w:rsidP="000F7875">
            <w:pPr>
              <w:pStyle w:val="PL"/>
            </w:pPr>
            <w:r>
              <w:t xml:space="preserve">      properties:</w:t>
            </w:r>
          </w:p>
          <w:p w14:paraId="0E3EB836" w14:textId="72912B77" w:rsidR="00901DD0" w:rsidRDefault="00901DD0" w:rsidP="000F7875">
            <w:pPr>
              <w:pStyle w:val="PL"/>
            </w:pPr>
            <w:r>
              <w:t xml:space="preserve">        conformanceProfile:</w:t>
            </w:r>
          </w:p>
          <w:p w14:paraId="463D71E3" w14:textId="6BB3A699" w:rsidR="00901DD0" w:rsidRDefault="00901DD0" w:rsidP="000F7875">
            <w:pPr>
              <w:pStyle w:val="PL"/>
            </w:pPr>
            <w:r>
              <w:t xml:space="preserve">          type: string</w:t>
            </w:r>
          </w:p>
          <w:p w14:paraId="0D1A6BB8" w14:textId="34DC9B4D" w:rsidR="000F7875" w:rsidRDefault="000F7875" w:rsidP="000F7875">
            <w:pPr>
              <w:pStyle w:val="PL"/>
            </w:pPr>
            <w:r>
              <w:t xml:space="preserve">        sessionDescriptionURI:</w:t>
            </w:r>
          </w:p>
          <w:p w14:paraId="49A3325B" w14:textId="77777777" w:rsidR="000F7875" w:rsidRDefault="000F7875" w:rsidP="000F7875">
            <w:pPr>
              <w:pStyle w:val="PL"/>
            </w:pPr>
            <w:r>
              <w:t xml:space="preserve">          type: string</w:t>
            </w:r>
          </w:p>
          <w:p w14:paraId="14CFB5F6" w14:textId="39E475F3" w:rsidR="000F7875" w:rsidRDefault="000F7875" w:rsidP="000F7875">
            <w:pPr>
              <w:pStyle w:val="PL"/>
            </w:pPr>
            <w:r>
              <w:t xml:space="preserve">        </w:t>
            </w:r>
            <w:r w:rsidR="00901DD0">
              <w:t>objectRepairParameters</w:t>
            </w:r>
            <w:r>
              <w:t>URI:</w:t>
            </w:r>
          </w:p>
          <w:p w14:paraId="7F845D3A" w14:textId="77777777" w:rsidR="000F7875" w:rsidRDefault="000F7875" w:rsidP="000F7875">
            <w:pPr>
              <w:pStyle w:val="PL"/>
            </w:pPr>
            <w:r>
              <w:t xml:space="preserve">          type: string</w:t>
            </w:r>
          </w:p>
          <w:p w14:paraId="13F9897C" w14:textId="77777777" w:rsidR="000F7875" w:rsidRDefault="000F7875" w:rsidP="000F7875">
            <w:pPr>
              <w:pStyle w:val="PL"/>
            </w:pPr>
            <w:r>
              <w:t xml:space="preserve">        dataNetworkName:</w:t>
            </w:r>
          </w:p>
          <w:p w14:paraId="671C26FF" w14:textId="77777777" w:rsidR="000F7875" w:rsidRDefault="000F7875" w:rsidP="000F7875">
            <w:pPr>
              <w:pStyle w:val="PL"/>
            </w:pPr>
            <w:r>
              <w:t xml:space="preserve">          type: string</w:t>
            </w:r>
          </w:p>
          <w:p w14:paraId="3E10F362" w14:textId="77777777" w:rsidR="000F7875" w:rsidRDefault="000F7875" w:rsidP="000F7875">
            <w:pPr>
              <w:pStyle w:val="PL"/>
            </w:pPr>
            <w:r>
              <w:t xml:space="preserve">        mbsAppService:</w:t>
            </w:r>
          </w:p>
          <w:p w14:paraId="2B55BBE9" w14:textId="77777777" w:rsidR="000F7875" w:rsidRDefault="000F7875" w:rsidP="000F7875">
            <w:pPr>
              <w:pStyle w:val="PL"/>
            </w:pPr>
            <w:r>
              <w:t xml:space="preserve">          type: array</w:t>
            </w:r>
          </w:p>
          <w:p w14:paraId="1316B429" w14:textId="77777777" w:rsidR="000F7875" w:rsidRDefault="000F7875" w:rsidP="000F7875">
            <w:pPr>
              <w:pStyle w:val="PL"/>
            </w:pPr>
            <w:r>
              <w:t xml:space="preserve">          items:</w:t>
            </w:r>
          </w:p>
          <w:p w14:paraId="690A4C8D" w14:textId="77777777" w:rsidR="000F7875" w:rsidRDefault="000F7875" w:rsidP="000F7875">
            <w:pPr>
              <w:pStyle w:val="PL"/>
            </w:pPr>
            <w:r>
              <w:t xml:space="preserve">            $ref: '#/components/schemas/appService'</w:t>
            </w:r>
          </w:p>
          <w:p w14:paraId="4B27BE40" w14:textId="77777777" w:rsidR="000F7875" w:rsidRDefault="000F7875" w:rsidP="000F7875">
            <w:pPr>
              <w:pStyle w:val="PL"/>
            </w:pPr>
            <w:r>
              <w:t xml:space="preserve">        unicastAppServices:</w:t>
            </w:r>
          </w:p>
          <w:p w14:paraId="4EBA6ED9" w14:textId="77777777" w:rsidR="000F7875" w:rsidRDefault="000F7875" w:rsidP="000F7875">
            <w:pPr>
              <w:pStyle w:val="PL"/>
            </w:pPr>
            <w:r>
              <w:t xml:space="preserve">          type: array</w:t>
            </w:r>
          </w:p>
          <w:p w14:paraId="613B4D40" w14:textId="77777777" w:rsidR="000F7875" w:rsidRDefault="000F7875" w:rsidP="000F7875">
            <w:pPr>
              <w:pStyle w:val="PL"/>
            </w:pPr>
            <w:r>
              <w:t xml:space="preserve">          items:</w:t>
            </w:r>
          </w:p>
          <w:p w14:paraId="3B0F88F6" w14:textId="77777777" w:rsidR="000F7875" w:rsidRDefault="000F7875" w:rsidP="000F7875">
            <w:pPr>
              <w:pStyle w:val="PL"/>
            </w:pPr>
            <w:r>
              <w:t xml:space="preserve">            unicastAppService:</w:t>
            </w:r>
          </w:p>
          <w:p w14:paraId="5E0610BE" w14:textId="77777777" w:rsidR="000F7875" w:rsidRDefault="000F7875" w:rsidP="000F7875">
            <w:pPr>
              <w:pStyle w:val="PL"/>
            </w:pPr>
            <w:r>
              <w:t xml:space="preserve">              type: object</w:t>
            </w:r>
          </w:p>
          <w:p w14:paraId="29BD3EE3" w14:textId="77777777" w:rsidR="000F7875" w:rsidRDefault="000F7875" w:rsidP="000F7875">
            <w:pPr>
              <w:pStyle w:val="PL"/>
            </w:pPr>
            <w:r>
              <w:t xml:space="preserve">              properties:</w:t>
            </w:r>
          </w:p>
          <w:p w14:paraId="5C225996" w14:textId="77777777" w:rsidR="000F7875" w:rsidRDefault="000F7875" w:rsidP="000F7875">
            <w:pPr>
              <w:pStyle w:val="PL"/>
            </w:pPr>
            <w:r>
              <w:t xml:space="preserve">                $ref: '#/components/schemas/appService'</w:t>
            </w:r>
          </w:p>
          <w:p w14:paraId="2CD3C881" w14:textId="77777777" w:rsidR="000F7875" w:rsidRDefault="000F7875" w:rsidP="000F7875">
            <w:pPr>
              <w:pStyle w:val="PL"/>
            </w:pPr>
            <w:r>
              <w:t xml:space="preserve">      required:</w:t>
            </w:r>
          </w:p>
          <w:p w14:paraId="53BFBDC0" w14:textId="77777777" w:rsidR="000F7875" w:rsidRDefault="000F7875" w:rsidP="000F7875">
            <w:pPr>
              <w:pStyle w:val="PL"/>
            </w:pPr>
            <w:r>
              <w:t xml:space="preserve">        - sessionDescriptionURI</w:t>
            </w:r>
          </w:p>
          <w:p w14:paraId="7DDF5420" w14:textId="77777777" w:rsidR="000F7875" w:rsidRDefault="000F7875" w:rsidP="000F7875">
            <w:pPr>
              <w:pStyle w:val="PL"/>
            </w:pPr>
            <w:r>
              <w:t xml:space="preserve">    mbsAppService: </w:t>
            </w:r>
          </w:p>
          <w:p w14:paraId="7BAB469C" w14:textId="77777777" w:rsidR="000F7875" w:rsidRDefault="000F7875" w:rsidP="000F7875">
            <w:pPr>
              <w:pStyle w:val="PL"/>
            </w:pPr>
            <w:r>
              <w:t xml:space="preserve">      type: object</w:t>
            </w:r>
          </w:p>
          <w:p w14:paraId="74C0B997" w14:textId="77777777" w:rsidR="000F7875" w:rsidRDefault="000F7875" w:rsidP="000F7875">
            <w:pPr>
              <w:pStyle w:val="PL"/>
            </w:pPr>
            <w:r>
              <w:t xml:space="preserve">      properties: </w:t>
            </w:r>
          </w:p>
          <w:p w14:paraId="209CDDDA" w14:textId="77777777" w:rsidR="000F7875" w:rsidRDefault="000F7875" w:rsidP="000F7875">
            <w:pPr>
              <w:pStyle w:val="PL"/>
            </w:pPr>
            <w:r>
              <w:t xml:space="preserve">        MediaManifestDescriptionURI:</w:t>
            </w:r>
          </w:p>
          <w:p w14:paraId="3CF7C1BF" w14:textId="77777777" w:rsidR="000F7875" w:rsidRDefault="000F7875" w:rsidP="000F7875">
            <w:pPr>
              <w:pStyle w:val="PL"/>
            </w:pPr>
            <w:r>
              <w:t xml:space="preserve">          type: string</w:t>
            </w:r>
          </w:p>
          <w:p w14:paraId="07D09628" w14:textId="77777777" w:rsidR="000F7875" w:rsidRDefault="000F7875" w:rsidP="000F7875">
            <w:pPr>
              <w:pStyle w:val="PL"/>
            </w:pPr>
            <w:r>
              <w:lastRenderedPageBreak/>
              <w:t xml:space="preserve">        mimeType:</w:t>
            </w:r>
          </w:p>
          <w:p w14:paraId="681D20DF" w14:textId="77777777" w:rsidR="000F7875" w:rsidRDefault="000F7875" w:rsidP="000F7875">
            <w:pPr>
              <w:pStyle w:val="PL"/>
            </w:pPr>
            <w:r>
              <w:t xml:space="preserve">          type: string</w:t>
            </w:r>
          </w:p>
          <w:p w14:paraId="4082E886" w14:textId="77777777" w:rsidR="000F7875" w:rsidRDefault="000F7875" w:rsidP="000F7875">
            <w:pPr>
              <w:pStyle w:val="PL"/>
            </w:pPr>
            <w:r>
              <w:t xml:space="preserve">        identicalContents:</w:t>
            </w:r>
          </w:p>
          <w:p w14:paraId="791F2A87" w14:textId="77777777" w:rsidR="000F7875" w:rsidRDefault="000F7875" w:rsidP="000F7875">
            <w:pPr>
              <w:pStyle w:val="PL"/>
            </w:pPr>
            <w:r>
              <w:t xml:space="preserve">          type: array</w:t>
            </w:r>
          </w:p>
          <w:p w14:paraId="3BAF72AE" w14:textId="77777777" w:rsidR="000F7875" w:rsidRDefault="000F7875" w:rsidP="000F7875">
            <w:pPr>
              <w:pStyle w:val="PL"/>
            </w:pPr>
            <w:r>
              <w:t xml:space="preserve">          items:</w:t>
            </w:r>
          </w:p>
          <w:p w14:paraId="54CF5DF1" w14:textId="77777777" w:rsidR="000F7875" w:rsidRDefault="000F7875" w:rsidP="000F7875">
            <w:pPr>
              <w:pStyle w:val="PL"/>
            </w:pPr>
            <w:r>
              <w:t xml:space="preserve">              identicalContent:</w:t>
            </w:r>
          </w:p>
          <w:p w14:paraId="3253D37F" w14:textId="77777777" w:rsidR="000F7875" w:rsidRDefault="000F7875" w:rsidP="000F7875">
            <w:pPr>
              <w:pStyle w:val="PL"/>
            </w:pPr>
            <w:r>
              <w:t xml:space="preserve">                type: array</w:t>
            </w:r>
          </w:p>
          <w:p w14:paraId="54E58D05" w14:textId="77777777" w:rsidR="000F7875" w:rsidRDefault="000F7875" w:rsidP="000F7875">
            <w:pPr>
              <w:pStyle w:val="PL"/>
            </w:pPr>
            <w:r>
              <w:t xml:space="preserve">                items:</w:t>
            </w:r>
          </w:p>
          <w:p w14:paraId="055FE983" w14:textId="77777777" w:rsidR="000F7875" w:rsidRDefault="000F7875" w:rsidP="000F7875">
            <w:pPr>
              <w:pStyle w:val="PL"/>
            </w:pPr>
            <w:r>
              <w:t xml:space="preserve">                  $ref: '#/components/schemas/appService'</w:t>
            </w:r>
          </w:p>
          <w:p w14:paraId="4B8E0142" w14:textId="77777777" w:rsidR="000F7875" w:rsidRDefault="000F7875" w:rsidP="000F7875">
            <w:pPr>
              <w:pStyle w:val="PL"/>
            </w:pPr>
            <w:r>
              <w:t xml:space="preserve">        alternativeContents:</w:t>
            </w:r>
          </w:p>
          <w:p w14:paraId="21D3236F" w14:textId="77777777" w:rsidR="000F7875" w:rsidRDefault="000F7875" w:rsidP="000F7875">
            <w:pPr>
              <w:pStyle w:val="PL"/>
            </w:pPr>
            <w:r>
              <w:t xml:space="preserve">          type: array</w:t>
            </w:r>
          </w:p>
          <w:p w14:paraId="3C0326BA" w14:textId="77777777" w:rsidR="000F7875" w:rsidRDefault="000F7875" w:rsidP="000F7875">
            <w:pPr>
              <w:pStyle w:val="PL"/>
            </w:pPr>
            <w:r>
              <w:t xml:space="preserve">          items: </w:t>
            </w:r>
          </w:p>
          <w:p w14:paraId="5FF17965" w14:textId="77777777" w:rsidR="000F7875" w:rsidRDefault="000F7875" w:rsidP="000F7875">
            <w:pPr>
              <w:pStyle w:val="PL"/>
            </w:pPr>
            <w:r>
              <w:t xml:space="preserve">            alternativeContent:</w:t>
            </w:r>
          </w:p>
          <w:p w14:paraId="4DCB1100" w14:textId="77777777" w:rsidR="000F7875" w:rsidRDefault="000F7875" w:rsidP="000F7875">
            <w:pPr>
              <w:pStyle w:val="PL"/>
            </w:pPr>
            <w:r>
              <w:t xml:space="preserve">              type: array</w:t>
            </w:r>
          </w:p>
          <w:p w14:paraId="025809C4" w14:textId="77777777" w:rsidR="000F7875" w:rsidRDefault="000F7875" w:rsidP="000F7875">
            <w:pPr>
              <w:pStyle w:val="PL"/>
            </w:pPr>
            <w:r>
              <w:t xml:space="preserve">              items:</w:t>
            </w:r>
          </w:p>
          <w:p w14:paraId="067B52BD" w14:textId="77777777" w:rsidR="000F7875" w:rsidRDefault="000F7875" w:rsidP="000F7875">
            <w:pPr>
              <w:pStyle w:val="PL"/>
            </w:pPr>
            <w:r>
              <w:t xml:space="preserve">                  $ref: '#/components/schemas/appService'</w:t>
            </w:r>
          </w:p>
          <w:p w14:paraId="4421C86C" w14:textId="77777777" w:rsidR="000F7875" w:rsidRDefault="000F7875" w:rsidP="000F7875">
            <w:pPr>
              <w:pStyle w:val="PL"/>
            </w:pPr>
            <w:r>
              <w:t xml:space="preserve">      </w:t>
            </w:r>
          </w:p>
          <w:p w14:paraId="5F12A4B3" w14:textId="77777777" w:rsidR="000F7875" w:rsidRDefault="000F7875" w:rsidP="000F7875">
            <w:pPr>
              <w:pStyle w:val="PL"/>
            </w:pPr>
            <w:r>
              <w:t xml:space="preserve">    appService:</w:t>
            </w:r>
          </w:p>
          <w:p w14:paraId="694550E6" w14:textId="77777777" w:rsidR="000F7875" w:rsidRDefault="000F7875" w:rsidP="000F7875">
            <w:pPr>
              <w:pStyle w:val="PL"/>
            </w:pPr>
            <w:r>
              <w:t xml:space="preserve">      type: object</w:t>
            </w:r>
          </w:p>
          <w:p w14:paraId="233D7AA6" w14:textId="77777777" w:rsidR="000F7875" w:rsidRDefault="000F7875" w:rsidP="000F7875">
            <w:pPr>
              <w:pStyle w:val="PL"/>
            </w:pPr>
            <w:r>
              <w:t xml:space="preserve">      properties:</w:t>
            </w:r>
          </w:p>
          <w:p w14:paraId="0896E5C9" w14:textId="77777777" w:rsidR="000F7875" w:rsidRDefault="000F7875" w:rsidP="000F7875">
            <w:pPr>
              <w:pStyle w:val="PL"/>
            </w:pPr>
            <w:r>
              <w:t xml:space="preserve">        basePattern:</w:t>
            </w:r>
          </w:p>
          <w:p w14:paraId="1FF9FB55" w14:textId="77777777" w:rsidR="000F7875" w:rsidRDefault="000F7875" w:rsidP="000F7875">
            <w:pPr>
              <w:pStyle w:val="PL"/>
            </w:pPr>
            <w:r>
              <w:t xml:space="preserve">          type: string</w:t>
            </w:r>
          </w:p>
          <w:p w14:paraId="542B9EE7" w14:textId="77777777" w:rsidR="000F7875" w:rsidRDefault="000F7875" w:rsidP="000F7875">
            <w:pPr>
              <w:pStyle w:val="PL"/>
            </w:pPr>
            <w:r>
              <w:t xml:space="preserve">      required:</w:t>
            </w:r>
          </w:p>
          <w:p w14:paraId="287BF882" w14:textId="77777777" w:rsidR="000F7875" w:rsidRDefault="000F7875" w:rsidP="000F7875">
            <w:pPr>
              <w:pStyle w:val="PL"/>
            </w:pPr>
            <w:r>
              <w:t xml:space="preserve">        - basePattern</w:t>
            </w:r>
          </w:p>
          <w:p w14:paraId="36F95EFB" w14:textId="77777777" w:rsidR="000F7875" w:rsidRDefault="000F7875" w:rsidP="000F7875">
            <w:pPr>
              <w:pStyle w:val="PL"/>
            </w:pPr>
            <w:r>
              <w:t xml:space="preserve">      </w:t>
            </w:r>
          </w:p>
          <w:p w14:paraId="17BD8F2A" w14:textId="77777777" w:rsidR="000F7875" w:rsidRDefault="000F7875" w:rsidP="000F7875">
            <w:pPr>
              <w:pStyle w:val="PL"/>
            </w:pPr>
            <w:r>
              <w:t xml:space="preserve">    MbsServiceArea:</w:t>
            </w:r>
          </w:p>
          <w:p w14:paraId="5E29F8C6" w14:textId="77777777" w:rsidR="000F7875" w:rsidRDefault="000F7875" w:rsidP="000F7875">
            <w:pPr>
              <w:pStyle w:val="PL"/>
            </w:pPr>
            <w:r>
              <w:t xml:space="preserve">      description: MBS Service Area</w:t>
            </w:r>
          </w:p>
          <w:p w14:paraId="0B39BED1" w14:textId="77777777" w:rsidR="000F7875" w:rsidRDefault="000F7875" w:rsidP="000F7875">
            <w:pPr>
              <w:pStyle w:val="PL"/>
            </w:pPr>
            <w:r>
              <w:t xml:space="preserve">      type: object</w:t>
            </w:r>
          </w:p>
          <w:p w14:paraId="415A0735" w14:textId="77777777" w:rsidR="000F7875" w:rsidRDefault="000F7875" w:rsidP="000F7875">
            <w:pPr>
              <w:pStyle w:val="PL"/>
            </w:pPr>
            <w:r>
              <w:t xml:space="preserve">      properties:</w:t>
            </w:r>
          </w:p>
          <w:p w14:paraId="35D34755" w14:textId="77777777" w:rsidR="000F7875" w:rsidRDefault="000F7875" w:rsidP="000F7875">
            <w:pPr>
              <w:pStyle w:val="PL"/>
            </w:pPr>
            <w:r>
              <w:t xml:space="preserve">        ncgiList:</w:t>
            </w:r>
          </w:p>
          <w:p w14:paraId="056461DF" w14:textId="77777777" w:rsidR="000F7875" w:rsidRDefault="000F7875" w:rsidP="000F7875">
            <w:pPr>
              <w:pStyle w:val="PL"/>
            </w:pPr>
            <w:r>
              <w:t xml:space="preserve">          type: array</w:t>
            </w:r>
          </w:p>
          <w:p w14:paraId="770B6141" w14:textId="77777777" w:rsidR="000F7875" w:rsidRDefault="000F7875" w:rsidP="000F7875">
            <w:pPr>
              <w:pStyle w:val="PL"/>
            </w:pPr>
            <w:r>
              <w:t xml:space="preserve">          items:</w:t>
            </w:r>
          </w:p>
          <w:p w14:paraId="0A9EF221" w14:textId="77777777" w:rsidR="000F7875" w:rsidRDefault="000F7875" w:rsidP="000F7875">
            <w:pPr>
              <w:pStyle w:val="PL"/>
            </w:pPr>
            <w:r>
              <w:t xml:space="preserve">            $ref: '#/components/schemas/NcgiTai'</w:t>
            </w:r>
          </w:p>
          <w:p w14:paraId="0EBB84AD" w14:textId="77777777" w:rsidR="000F7875" w:rsidRDefault="000F7875" w:rsidP="000F7875">
            <w:pPr>
              <w:pStyle w:val="PL"/>
            </w:pPr>
            <w:r>
              <w:t xml:space="preserve">          minItems: 1</w:t>
            </w:r>
          </w:p>
          <w:p w14:paraId="4ADDAC86" w14:textId="77777777" w:rsidR="000F7875" w:rsidRDefault="000F7875" w:rsidP="000F7875">
            <w:pPr>
              <w:pStyle w:val="PL"/>
            </w:pPr>
            <w:r>
              <w:t xml:space="preserve">          description: List of NR cell Ids </w:t>
            </w:r>
          </w:p>
          <w:p w14:paraId="35307C0E" w14:textId="77777777" w:rsidR="000F7875" w:rsidRDefault="000F7875" w:rsidP="000F7875">
            <w:pPr>
              <w:pStyle w:val="PL"/>
            </w:pPr>
            <w:r>
              <w:t xml:space="preserve">        taiList:</w:t>
            </w:r>
          </w:p>
          <w:p w14:paraId="2013E3BA" w14:textId="77777777" w:rsidR="000F7875" w:rsidRDefault="000F7875" w:rsidP="000F7875">
            <w:pPr>
              <w:pStyle w:val="PL"/>
            </w:pPr>
            <w:r>
              <w:t xml:space="preserve">          type: array</w:t>
            </w:r>
          </w:p>
          <w:p w14:paraId="36142AB7" w14:textId="77777777" w:rsidR="000F7875" w:rsidRDefault="000F7875" w:rsidP="000F7875">
            <w:pPr>
              <w:pStyle w:val="PL"/>
            </w:pPr>
            <w:r>
              <w:t xml:space="preserve">          items:</w:t>
            </w:r>
          </w:p>
          <w:p w14:paraId="3EB787A5" w14:textId="77777777" w:rsidR="000F7875" w:rsidRDefault="000F7875" w:rsidP="000F7875">
            <w:pPr>
              <w:pStyle w:val="PL"/>
            </w:pPr>
            <w:r>
              <w:t xml:space="preserve">            $ref: '#/components/schemas/Tai'</w:t>
            </w:r>
          </w:p>
          <w:p w14:paraId="21DBA4A1" w14:textId="77777777" w:rsidR="000F7875" w:rsidRDefault="000F7875" w:rsidP="000F7875">
            <w:pPr>
              <w:pStyle w:val="PL"/>
            </w:pPr>
            <w:r>
              <w:t xml:space="preserve">          minItems: 1</w:t>
            </w:r>
          </w:p>
          <w:p w14:paraId="0247663F" w14:textId="77777777" w:rsidR="000F7875" w:rsidRDefault="000F7875" w:rsidP="000F7875">
            <w:pPr>
              <w:pStyle w:val="PL"/>
            </w:pPr>
            <w:r>
              <w:t xml:space="preserve">          description: List of tracking area Ids</w:t>
            </w:r>
          </w:p>
          <w:p w14:paraId="082A2361" w14:textId="77777777" w:rsidR="000F7875" w:rsidRDefault="000F7875" w:rsidP="000F7875">
            <w:pPr>
              <w:pStyle w:val="PL"/>
            </w:pPr>
            <w:r>
              <w:t xml:space="preserve">    NcgiTai:</w:t>
            </w:r>
          </w:p>
          <w:p w14:paraId="539C0553" w14:textId="77777777" w:rsidR="000F7875" w:rsidRDefault="000F7875" w:rsidP="000F7875">
            <w:pPr>
              <w:pStyle w:val="PL"/>
            </w:pPr>
            <w:r>
              <w:t xml:space="preserve">      description: List of NR cell ids, with their pertaining TAIs</w:t>
            </w:r>
          </w:p>
          <w:p w14:paraId="23851DC2" w14:textId="77777777" w:rsidR="000F7875" w:rsidRDefault="000F7875" w:rsidP="000F7875">
            <w:pPr>
              <w:pStyle w:val="PL"/>
            </w:pPr>
            <w:r>
              <w:t xml:space="preserve">      type: object</w:t>
            </w:r>
          </w:p>
          <w:p w14:paraId="44D35326" w14:textId="77777777" w:rsidR="000F7875" w:rsidRDefault="000F7875" w:rsidP="000F7875">
            <w:pPr>
              <w:pStyle w:val="PL"/>
            </w:pPr>
            <w:r>
              <w:t xml:space="preserve">      properties:</w:t>
            </w:r>
          </w:p>
          <w:p w14:paraId="7A29B111" w14:textId="77777777" w:rsidR="000F7875" w:rsidRDefault="000F7875" w:rsidP="000F7875">
            <w:pPr>
              <w:pStyle w:val="PL"/>
            </w:pPr>
            <w:r>
              <w:t xml:space="preserve">        tai:</w:t>
            </w:r>
          </w:p>
          <w:p w14:paraId="2C7AD855" w14:textId="77777777" w:rsidR="000F7875" w:rsidRDefault="000F7875" w:rsidP="000F7875">
            <w:pPr>
              <w:pStyle w:val="PL"/>
            </w:pPr>
            <w:r>
              <w:t xml:space="preserve">          $ref: '#/components/schemas/Tai'</w:t>
            </w:r>
          </w:p>
          <w:p w14:paraId="7FC9F1CB" w14:textId="77777777" w:rsidR="000F7875" w:rsidRDefault="000F7875" w:rsidP="000F7875">
            <w:pPr>
              <w:pStyle w:val="PL"/>
            </w:pPr>
            <w:r>
              <w:t xml:space="preserve">        cellList:</w:t>
            </w:r>
          </w:p>
          <w:p w14:paraId="014DEC71" w14:textId="77777777" w:rsidR="000F7875" w:rsidRDefault="000F7875" w:rsidP="000F7875">
            <w:pPr>
              <w:pStyle w:val="PL"/>
            </w:pPr>
            <w:r>
              <w:t xml:space="preserve">          type: array</w:t>
            </w:r>
          </w:p>
          <w:p w14:paraId="2574498C" w14:textId="77777777" w:rsidR="000F7875" w:rsidRDefault="000F7875" w:rsidP="000F7875">
            <w:pPr>
              <w:pStyle w:val="PL"/>
            </w:pPr>
            <w:r>
              <w:t xml:space="preserve">          items:</w:t>
            </w:r>
          </w:p>
          <w:p w14:paraId="793656ED" w14:textId="77777777" w:rsidR="000F7875" w:rsidRDefault="000F7875" w:rsidP="000F7875">
            <w:pPr>
              <w:pStyle w:val="PL"/>
            </w:pPr>
            <w:r>
              <w:t xml:space="preserve">            $ref: '#/components/schemas/Ncgi'</w:t>
            </w:r>
          </w:p>
          <w:p w14:paraId="34B1A9FD" w14:textId="77777777" w:rsidR="000F7875" w:rsidRDefault="000F7875" w:rsidP="000F7875">
            <w:pPr>
              <w:pStyle w:val="PL"/>
            </w:pPr>
            <w:r>
              <w:t xml:space="preserve">          minItems: 1</w:t>
            </w:r>
          </w:p>
          <w:p w14:paraId="1ED30FBA" w14:textId="77777777" w:rsidR="000F7875" w:rsidRDefault="000F7875" w:rsidP="000F7875">
            <w:pPr>
              <w:pStyle w:val="PL"/>
            </w:pPr>
            <w:r>
              <w:t xml:space="preserve">          description: List of List of NR cell ids</w:t>
            </w:r>
          </w:p>
          <w:p w14:paraId="220F0A9E" w14:textId="77777777" w:rsidR="000F7875" w:rsidRDefault="000F7875" w:rsidP="000F7875">
            <w:pPr>
              <w:pStyle w:val="PL"/>
            </w:pPr>
            <w:r>
              <w:t xml:space="preserve">      required:</w:t>
            </w:r>
          </w:p>
          <w:p w14:paraId="36172425" w14:textId="77777777" w:rsidR="000F7875" w:rsidRDefault="000F7875" w:rsidP="000F7875">
            <w:pPr>
              <w:pStyle w:val="PL"/>
            </w:pPr>
            <w:r>
              <w:t xml:space="preserve">        - tai</w:t>
            </w:r>
          </w:p>
          <w:p w14:paraId="30D263A1" w14:textId="77777777" w:rsidR="000F7875" w:rsidRDefault="000F7875" w:rsidP="000F7875">
            <w:pPr>
              <w:pStyle w:val="PL"/>
            </w:pPr>
            <w:r>
              <w:t xml:space="preserve">        - cellList</w:t>
            </w:r>
          </w:p>
          <w:p w14:paraId="1244D635" w14:textId="77777777" w:rsidR="000F7875" w:rsidRDefault="000F7875" w:rsidP="000F7875">
            <w:pPr>
              <w:pStyle w:val="PL"/>
            </w:pPr>
            <w:r>
              <w:t xml:space="preserve">    Tai:</w:t>
            </w:r>
          </w:p>
          <w:p w14:paraId="75DA6400" w14:textId="77777777" w:rsidR="000F7875" w:rsidRDefault="000F7875" w:rsidP="000F7875">
            <w:pPr>
              <w:pStyle w:val="PL"/>
            </w:pPr>
            <w:r>
              <w:t xml:space="preserve">      description: Contains the tracking area identity as described in 3GPP 23.003</w:t>
            </w:r>
          </w:p>
          <w:p w14:paraId="563B4F68" w14:textId="77777777" w:rsidR="000F7875" w:rsidRDefault="000F7875" w:rsidP="000F7875">
            <w:pPr>
              <w:pStyle w:val="PL"/>
            </w:pPr>
            <w:r>
              <w:t xml:space="preserve">      type: object</w:t>
            </w:r>
          </w:p>
          <w:p w14:paraId="3C6228EA" w14:textId="77777777" w:rsidR="000F7875" w:rsidRDefault="000F7875" w:rsidP="000F7875">
            <w:pPr>
              <w:pStyle w:val="PL"/>
            </w:pPr>
            <w:r>
              <w:t xml:space="preserve">      properties:</w:t>
            </w:r>
          </w:p>
          <w:p w14:paraId="1CC87493" w14:textId="77777777" w:rsidR="000F7875" w:rsidRDefault="000F7875" w:rsidP="000F7875">
            <w:pPr>
              <w:pStyle w:val="PL"/>
            </w:pPr>
            <w:r>
              <w:t xml:space="preserve">        plmnId:</w:t>
            </w:r>
          </w:p>
          <w:p w14:paraId="512CDD87" w14:textId="77777777" w:rsidR="000F7875" w:rsidRDefault="000F7875" w:rsidP="000F7875">
            <w:pPr>
              <w:pStyle w:val="PL"/>
            </w:pPr>
            <w:r>
              <w:t xml:space="preserve">          $ref: '#/components/schemas/PlmnId'</w:t>
            </w:r>
          </w:p>
          <w:p w14:paraId="413B71BD" w14:textId="77777777" w:rsidR="000F7875" w:rsidRDefault="000F7875" w:rsidP="000F7875">
            <w:pPr>
              <w:pStyle w:val="PL"/>
            </w:pPr>
            <w:r>
              <w:t xml:space="preserve">        tac:</w:t>
            </w:r>
          </w:p>
          <w:p w14:paraId="20873681" w14:textId="77777777" w:rsidR="000F7875" w:rsidRDefault="000F7875" w:rsidP="000F7875">
            <w:pPr>
              <w:pStyle w:val="PL"/>
            </w:pPr>
            <w:r>
              <w:t xml:space="preserve">          $ref: '#/components/schemas/Tac'</w:t>
            </w:r>
          </w:p>
          <w:p w14:paraId="7E42BA57" w14:textId="77777777" w:rsidR="000F7875" w:rsidRDefault="000F7875" w:rsidP="000F7875">
            <w:pPr>
              <w:pStyle w:val="PL"/>
            </w:pPr>
            <w:r>
              <w:t xml:space="preserve">        nid:</w:t>
            </w:r>
          </w:p>
          <w:p w14:paraId="60F3A6BF" w14:textId="77777777" w:rsidR="000F7875" w:rsidRDefault="000F7875" w:rsidP="000F7875">
            <w:pPr>
              <w:pStyle w:val="PL"/>
            </w:pPr>
            <w:r>
              <w:t xml:space="preserve">          $ref: '#/components/schemas/Nid'</w:t>
            </w:r>
          </w:p>
          <w:p w14:paraId="7E50D310" w14:textId="77777777" w:rsidR="000F7875" w:rsidRDefault="000F7875" w:rsidP="000F7875">
            <w:pPr>
              <w:pStyle w:val="PL"/>
            </w:pPr>
            <w:r>
              <w:t xml:space="preserve">      required:</w:t>
            </w:r>
          </w:p>
          <w:p w14:paraId="7DBDF94E" w14:textId="77777777" w:rsidR="000F7875" w:rsidRDefault="000F7875" w:rsidP="000F7875">
            <w:pPr>
              <w:pStyle w:val="PL"/>
            </w:pPr>
            <w:r>
              <w:t xml:space="preserve">        - plmnId</w:t>
            </w:r>
          </w:p>
          <w:p w14:paraId="7C122622" w14:textId="77777777" w:rsidR="000F7875" w:rsidRDefault="000F7875" w:rsidP="000F7875">
            <w:pPr>
              <w:pStyle w:val="PL"/>
            </w:pPr>
            <w:r>
              <w:t xml:space="preserve">        - tac</w:t>
            </w:r>
          </w:p>
          <w:p w14:paraId="5F4DEFD8" w14:textId="77777777" w:rsidR="000F7875" w:rsidRDefault="000F7875" w:rsidP="000F7875">
            <w:pPr>
              <w:pStyle w:val="PL"/>
            </w:pPr>
            <w:r>
              <w:t xml:space="preserve">    Ncgi:</w:t>
            </w:r>
          </w:p>
          <w:p w14:paraId="4BF7174C" w14:textId="77777777" w:rsidR="000F7875" w:rsidRDefault="000F7875" w:rsidP="000F7875">
            <w:pPr>
              <w:pStyle w:val="PL"/>
            </w:pPr>
            <w:r>
              <w:t xml:space="preserve">      description: Contains the NCGI (NR Cell Global Identity), as described in 3GPP 23.003</w:t>
            </w:r>
          </w:p>
          <w:p w14:paraId="614592AD" w14:textId="77777777" w:rsidR="000F7875" w:rsidRDefault="000F7875" w:rsidP="000F7875">
            <w:pPr>
              <w:pStyle w:val="PL"/>
            </w:pPr>
            <w:r>
              <w:t xml:space="preserve">      type: object</w:t>
            </w:r>
          </w:p>
          <w:p w14:paraId="4518EF68" w14:textId="77777777" w:rsidR="000F7875" w:rsidRDefault="000F7875" w:rsidP="000F7875">
            <w:pPr>
              <w:pStyle w:val="PL"/>
            </w:pPr>
            <w:r>
              <w:t xml:space="preserve">      properties:</w:t>
            </w:r>
          </w:p>
          <w:p w14:paraId="68A54C95" w14:textId="77777777" w:rsidR="000F7875" w:rsidRDefault="000F7875" w:rsidP="000F7875">
            <w:pPr>
              <w:pStyle w:val="PL"/>
            </w:pPr>
            <w:r>
              <w:t xml:space="preserve">        plmnId:</w:t>
            </w:r>
          </w:p>
          <w:p w14:paraId="2877EE3C" w14:textId="77777777" w:rsidR="000F7875" w:rsidRDefault="000F7875" w:rsidP="000F7875">
            <w:pPr>
              <w:pStyle w:val="PL"/>
            </w:pPr>
            <w:r>
              <w:t xml:space="preserve">          $ref: '#/components/schemas/PlmnId'</w:t>
            </w:r>
          </w:p>
          <w:p w14:paraId="1BFB422D" w14:textId="77777777" w:rsidR="000F7875" w:rsidRDefault="000F7875" w:rsidP="000F7875">
            <w:pPr>
              <w:pStyle w:val="PL"/>
            </w:pPr>
            <w:r>
              <w:t xml:space="preserve">        nrCellId:</w:t>
            </w:r>
          </w:p>
          <w:p w14:paraId="11266BAD" w14:textId="77777777" w:rsidR="000F7875" w:rsidRDefault="000F7875" w:rsidP="000F7875">
            <w:pPr>
              <w:pStyle w:val="PL"/>
            </w:pPr>
            <w:r>
              <w:t xml:space="preserve">          $ref: '#/components/schemas/NrCellId'</w:t>
            </w:r>
          </w:p>
          <w:p w14:paraId="09FD8F96" w14:textId="77777777" w:rsidR="000F7875" w:rsidRDefault="000F7875" w:rsidP="000F7875">
            <w:pPr>
              <w:pStyle w:val="PL"/>
            </w:pPr>
            <w:r>
              <w:t xml:space="preserve">        nid:</w:t>
            </w:r>
          </w:p>
          <w:p w14:paraId="5F7A28C2" w14:textId="77777777" w:rsidR="000F7875" w:rsidRDefault="000F7875" w:rsidP="000F7875">
            <w:pPr>
              <w:pStyle w:val="PL"/>
            </w:pPr>
            <w:r>
              <w:lastRenderedPageBreak/>
              <w:t xml:space="preserve">          $ref: '#/components/schemas/Nid'</w:t>
            </w:r>
          </w:p>
          <w:p w14:paraId="6C7A8E50" w14:textId="77777777" w:rsidR="000F7875" w:rsidRDefault="000F7875" w:rsidP="000F7875">
            <w:pPr>
              <w:pStyle w:val="PL"/>
            </w:pPr>
            <w:r>
              <w:t xml:space="preserve">      required:</w:t>
            </w:r>
          </w:p>
          <w:p w14:paraId="34B28C39" w14:textId="77777777" w:rsidR="000F7875" w:rsidRDefault="000F7875" w:rsidP="000F7875">
            <w:pPr>
              <w:pStyle w:val="PL"/>
            </w:pPr>
            <w:r>
              <w:t xml:space="preserve">        - plmnId</w:t>
            </w:r>
          </w:p>
          <w:p w14:paraId="40BA359B" w14:textId="77777777" w:rsidR="000F7875" w:rsidRDefault="000F7875" w:rsidP="000F7875">
            <w:pPr>
              <w:pStyle w:val="PL"/>
            </w:pPr>
            <w:r>
              <w:t xml:space="preserve">        - nrCellId</w:t>
            </w:r>
          </w:p>
          <w:p w14:paraId="42A75F6A" w14:textId="77777777" w:rsidR="000F7875" w:rsidRDefault="000F7875" w:rsidP="000F7875">
            <w:pPr>
              <w:pStyle w:val="PL"/>
            </w:pPr>
            <w:r>
              <w:t xml:space="preserve">    PlmnId:</w:t>
            </w:r>
          </w:p>
          <w:p w14:paraId="2A0432C3" w14:textId="77777777" w:rsidR="000F7875" w:rsidRDefault="000F7875" w:rsidP="000F7875">
            <w:pPr>
              <w:pStyle w:val="PL"/>
            </w:pPr>
            <w:r>
              <w:t xml:space="preserve">      type: object</w:t>
            </w:r>
          </w:p>
          <w:p w14:paraId="7E1C20BA" w14:textId="77777777" w:rsidR="000F7875" w:rsidRDefault="000F7875" w:rsidP="000F7875">
            <w:pPr>
              <w:pStyle w:val="PL"/>
            </w:pPr>
            <w:r>
              <w:t xml:space="preserve">      properties:</w:t>
            </w:r>
          </w:p>
          <w:p w14:paraId="18208120" w14:textId="77777777" w:rsidR="000F7875" w:rsidRDefault="000F7875" w:rsidP="000F7875">
            <w:pPr>
              <w:pStyle w:val="PL"/>
            </w:pPr>
            <w:r>
              <w:t xml:space="preserve">        mcc:</w:t>
            </w:r>
          </w:p>
          <w:p w14:paraId="32065E5A" w14:textId="77777777" w:rsidR="000F7875" w:rsidRDefault="000F7875" w:rsidP="000F7875">
            <w:pPr>
              <w:pStyle w:val="PL"/>
            </w:pPr>
            <w:r>
              <w:t xml:space="preserve">          $ref: '#/components/schemas/Mcc'</w:t>
            </w:r>
          </w:p>
          <w:p w14:paraId="395E5F3D" w14:textId="77777777" w:rsidR="000F7875" w:rsidRDefault="000F7875" w:rsidP="000F7875">
            <w:pPr>
              <w:pStyle w:val="PL"/>
            </w:pPr>
            <w:r>
              <w:t xml:space="preserve">        mnc:</w:t>
            </w:r>
          </w:p>
          <w:p w14:paraId="74787801" w14:textId="77777777" w:rsidR="000F7875" w:rsidRDefault="000F7875" w:rsidP="000F7875">
            <w:pPr>
              <w:pStyle w:val="PL"/>
            </w:pPr>
            <w:r>
              <w:t xml:space="preserve">          $ref: '#/components/schemas/Mnc'</w:t>
            </w:r>
          </w:p>
          <w:p w14:paraId="4CA0BE31" w14:textId="77777777" w:rsidR="000F7875" w:rsidRDefault="000F7875" w:rsidP="000F7875">
            <w:pPr>
              <w:pStyle w:val="PL"/>
            </w:pPr>
            <w:r>
              <w:t xml:space="preserve">      description: When PlmnId needs to be converted to string (e.g. when used in maps as key), the string shall be composed of three digits "mcc" followed by "-" and two or three digits "mnc".</w:t>
            </w:r>
          </w:p>
          <w:p w14:paraId="4DAD3325" w14:textId="77777777" w:rsidR="000F7875" w:rsidRDefault="000F7875" w:rsidP="000F7875">
            <w:pPr>
              <w:pStyle w:val="PL"/>
            </w:pPr>
            <w:r>
              <w:t xml:space="preserve">      required:</w:t>
            </w:r>
          </w:p>
          <w:p w14:paraId="088FE803" w14:textId="77777777" w:rsidR="000F7875" w:rsidRDefault="000F7875" w:rsidP="000F7875">
            <w:pPr>
              <w:pStyle w:val="PL"/>
            </w:pPr>
            <w:r>
              <w:t xml:space="preserve">        - mcc</w:t>
            </w:r>
          </w:p>
          <w:p w14:paraId="13C47F34" w14:textId="77777777" w:rsidR="000F7875" w:rsidRDefault="000F7875" w:rsidP="000F7875">
            <w:pPr>
              <w:pStyle w:val="PL"/>
            </w:pPr>
            <w:r>
              <w:t xml:space="preserve">        - mnc</w:t>
            </w:r>
          </w:p>
          <w:p w14:paraId="7450A5A2" w14:textId="77777777" w:rsidR="000F7875" w:rsidRDefault="000F7875" w:rsidP="000F7875">
            <w:pPr>
              <w:pStyle w:val="PL"/>
            </w:pPr>
            <w:r>
              <w:t xml:space="preserve">    Mcc:</w:t>
            </w:r>
          </w:p>
          <w:p w14:paraId="54EF3D73" w14:textId="77777777" w:rsidR="000F7875" w:rsidRDefault="000F7875" w:rsidP="000F7875">
            <w:pPr>
              <w:pStyle w:val="PL"/>
            </w:pPr>
            <w:r>
              <w:t xml:space="preserve">      type: string</w:t>
            </w:r>
          </w:p>
          <w:p w14:paraId="79153985" w14:textId="77777777" w:rsidR="000F7875" w:rsidRDefault="000F7875" w:rsidP="000F7875">
            <w:pPr>
              <w:pStyle w:val="PL"/>
            </w:pPr>
            <w:r>
              <w:t xml:space="preserve">      pattern: '^\d{3}$'</w:t>
            </w:r>
          </w:p>
          <w:p w14:paraId="3E4C8DDD" w14:textId="77777777" w:rsidR="000F7875" w:rsidRDefault="000F7875" w:rsidP="000F7875">
            <w:pPr>
              <w:pStyle w:val="PL"/>
            </w:pPr>
            <w:r>
              <w:t xml:space="preserve">      description: Mobile Country Code part of the PLMN, comprising 3 digits, as defined in clause 9.3.3.5 of 3GPP TS 38.413.</w:t>
            </w:r>
          </w:p>
          <w:p w14:paraId="19EB3C84" w14:textId="77777777" w:rsidR="000F7875" w:rsidRDefault="000F7875" w:rsidP="000F7875">
            <w:pPr>
              <w:pStyle w:val="PL"/>
            </w:pPr>
            <w:r>
              <w:t xml:space="preserve">    Mnc:</w:t>
            </w:r>
          </w:p>
          <w:p w14:paraId="707D56A3" w14:textId="77777777" w:rsidR="000F7875" w:rsidRDefault="000F7875" w:rsidP="000F7875">
            <w:pPr>
              <w:pStyle w:val="PL"/>
            </w:pPr>
            <w:r>
              <w:t xml:space="preserve">      type: string</w:t>
            </w:r>
          </w:p>
          <w:p w14:paraId="13719E62" w14:textId="77777777" w:rsidR="000F7875" w:rsidRDefault="000F7875" w:rsidP="000F7875">
            <w:pPr>
              <w:pStyle w:val="PL"/>
            </w:pPr>
            <w:r>
              <w:t xml:space="preserve">      pattern: '^\d{2,3}$'</w:t>
            </w:r>
          </w:p>
          <w:p w14:paraId="08D5D020" w14:textId="77777777" w:rsidR="000F7875" w:rsidRDefault="000F7875" w:rsidP="000F7875">
            <w:pPr>
              <w:pStyle w:val="PL"/>
            </w:pPr>
            <w:r>
              <w:t xml:space="preserve">      description: Mobile Network Code part of the PLMN, comprising 2 or 3 digits, as defined in clause 9.3.3.5 of 3GPP TS 38.413.</w:t>
            </w:r>
          </w:p>
          <w:p w14:paraId="0D9E09C9" w14:textId="77777777" w:rsidR="000F7875" w:rsidRDefault="000F7875" w:rsidP="000F7875">
            <w:pPr>
              <w:pStyle w:val="PL"/>
            </w:pPr>
            <w:r>
              <w:t xml:space="preserve">    Tac:</w:t>
            </w:r>
          </w:p>
          <w:p w14:paraId="02EA134E" w14:textId="77777777" w:rsidR="000F7875" w:rsidRDefault="000F7875" w:rsidP="000F7875">
            <w:pPr>
              <w:pStyle w:val="PL"/>
            </w:pPr>
            <w:r>
              <w:t xml:space="preserve">      type: string</w:t>
            </w:r>
          </w:p>
          <w:p w14:paraId="68F33C0C" w14:textId="77777777" w:rsidR="000F7875" w:rsidRDefault="000F7875" w:rsidP="000F7875">
            <w:pPr>
              <w:pStyle w:val="PL"/>
            </w:pPr>
            <w:r>
              <w:t xml:space="preserve">      pattern: '(^[A-Fa-f0-9]{4}$)|(^[A-Fa-f0-9]{6}$)'</w:t>
            </w:r>
          </w:p>
          <w:p w14:paraId="565398B6" w14:textId="77777777" w:rsidR="000F7875" w:rsidRDefault="000F7875" w:rsidP="000F7875">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01674BA" w14:textId="77777777" w:rsidR="000F7875" w:rsidRDefault="000F7875" w:rsidP="000F7875">
            <w:pPr>
              <w:pStyle w:val="PL"/>
            </w:pPr>
            <w:r>
              <w:t xml:space="preserve">    Nid:</w:t>
            </w:r>
          </w:p>
          <w:p w14:paraId="5888F203" w14:textId="77777777" w:rsidR="000F7875" w:rsidRDefault="000F7875" w:rsidP="000F7875">
            <w:pPr>
              <w:pStyle w:val="PL"/>
            </w:pPr>
            <w:r>
              <w:t xml:space="preserve">      type: string</w:t>
            </w:r>
          </w:p>
          <w:p w14:paraId="18B95341" w14:textId="77777777" w:rsidR="000F7875" w:rsidRDefault="000F7875" w:rsidP="000F7875">
            <w:pPr>
              <w:pStyle w:val="PL"/>
            </w:pPr>
            <w:r>
              <w:t xml:space="preserve">      pattern: '^[A-Fa-f0-9]{11}$'</w:t>
            </w:r>
          </w:p>
          <w:p w14:paraId="18BBA940" w14:textId="77777777" w:rsidR="000F7875" w:rsidRDefault="000F7875" w:rsidP="000F7875">
            <w:pPr>
              <w:pStyle w:val="PL"/>
            </w:pPr>
            <w:r>
              <w:t xml:space="preserve">      description: This represents the Network Identifier, which together with a PLMN ID is used to identify an SNPN (see 3GPP TS 23.003 and 3GPP TS 23.501 clause 5.30.2.1).</w:t>
            </w:r>
          </w:p>
          <w:p w14:paraId="7258BE69" w14:textId="77777777" w:rsidR="000F7875" w:rsidRDefault="000F7875" w:rsidP="000F7875">
            <w:pPr>
              <w:pStyle w:val="PL"/>
            </w:pPr>
            <w:r>
              <w:t xml:space="preserve">    NrCellId:</w:t>
            </w:r>
          </w:p>
          <w:p w14:paraId="518DAAE5" w14:textId="77777777" w:rsidR="000F7875" w:rsidRDefault="000F7875" w:rsidP="000F7875">
            <w:pPr>
              <w:pStyle w:val="PL"/>
            </w:pPr>
            <w:r>
              <w:t xml:space="preserve">      type: string</w:t>
            </w:r>
          </w:p>
          <w:p w14:paraId="42E1EAA2" w14:textId="77777777" w:rsidR="000F7875" w:rsidRDefault="000F7875" w:rsidP="000F7875">
            <w:pPr>
              <w:pStyle w:val="PL"/>
            </w:pPr>
            <w:r>
              <w:t xml:space="preserve">      pattern: '^[A-Fa-f0-9]{9}$'</w:t>
            </w:r>
          </w:p>
          <w:p w14:paraId="6FF321B7" w14:textId="77777777" w:rsidR="000F7875" w:rsidRDefault="000F7875" w:rsidP="000F7875">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6153A7" w14:textId="77777777" w:rsidR="000F7875" w:rsidRDefault="000F7875" w:rsidP="000F7875">
            <w:pPr>
              <w:pStyle w:val="PL"/>
            </w:pPr>
            <w:r>
              <w:t xml:space="preserve">    availabilityInfo:</w:t>
            </w:r>
          </w:p>
          <w:p w14:paraId="79D31657" w14:textId="77777777" w:rsidR="000F7875" w:rsidRDefault="000F7875" w:rsidP="000F7875">
            <w:pPr>
              <w:pStyle w:val="PL"/>
            </w:pPr>
            <w:r>
              <w:t xml:space="preserve">      type: array</w:t>
            </w:r>
          </w:p>
          <w:p w14:paraId="320CFE4B" w14:textId="77777777" w:rsidR="000F7875" w:rsidRDefault="000F7875" w:rsidP="000F7875">
            <w:pPr>
              <w:pStyle w:val="PL"/>
            </w:pPr>
            <w:r>
              <w:t xml:space="preserve">      properties:</w:t>
            </w:r>
          </w:p>
          <w:p w14:paraId="3784524C" w14:textId="77777777" w:rsidR="000F7875" w:rsidRDefault="000F7875" w:rsidP="000F7875">
            <w:pPr>
              <w:pStyle w:val="PL"/>
            </w:pPr>
            <w:r>
              <w:t xml:space="preserve">        $ref: '#/components/schemas/infoBinding'</w:t>
            </w:r>
          </w:p>
          <w:p w14:paraId="6A55F949" w14:textId="77777777" w:rsidR="000F7875" w:rsidRDefault="000F7875" w:rsidP="000F7875">
            <w:pPr>
              <w:pStyle w:val="PL"/>
            </w:pPr>
            <w:r>
              <w:t xml:space="preserve">    infoBinding:</w:t>
            </w:r>
          </w:p>
          <w:p w14:paraId="7F4950E3" w14:textId="77777777" w:rsidR="000F7875" w:rsidRDefault="000F7875" w:rsidP="000F7875">
            <w:pPr>
              <w:pStyle w:val="PL"/>
            </w:pPr>
            <w:r>
              <w:t xml:space="preserve">      type: object</w:t>
            </w:r>
          </w:p>
          <w:p w14:paraId="3AB11FD5" w14:textId="77777777" w:rsidR="000F7875" w:rsidRDefault="000F7875" w:rsidP="000F7875">
            <w:pPr>
              <w:pStyle w:val="PL"/>
            </w:pPr>
            <w:r>
              <w:t xml:space="preserve">      properties:</w:t>
            </w:r>
          </w:p>
          <w:p w14:paraId="381F0286" w14:textId="77777777" w:rsidR="000F7875" w:rsidRDefault="000F7875" w:rsidP="000F7875">
            <w:pPr>
              <w:pStyle w:val="PL"/>
            </w:pPr>
            <w:r>
              <w:t xml:space="preserve">        mbsServiceArea:</w:t>
            </w:r>
          </w:p>
          <w:p w14:paraId="18B0A7D9" w14:textId="77777777" w:rsidR="000F7875" w:rsidRDefault="000F7875" w:rsidP="000F7875">
            <w:pPr>
              <w:pStyle w:val="PL"/>
            </w:pPr>
            <w:r>
              <w:t xml:space="preserve">          type: array</w:t>
            </w:r>
          </w:p>
          <w:p w14:paraId="4C23E927" w14:textId="77777777" w:rsidR="000F7875" w:rsidRDefault="000F7875" w:rsidP="000F7875">
            <w:pPr>
              <w:pStyle w:val="PL"/>
            </w:pPr>
            <w:r>
              <w:t xml:space="preserve">          items:</w:t>
            </w:r>
          </w:p>
          <w:p w14:paraId="18B45549" w14:textId="77777777" w:rsidR="000F7875" w:rsidRDefault="000F7875" w:rsidP="000F7875">
            <w:pPr>
              <w:pStyle w:val="PL"/>
            </w:pPr>
            <w:r>
              <w:t xml:space="preserve">            $ref: '#/components/schemas/MbsServiceArea'</w:t>
            </w:r>
          </w:p>
          <w:p w14:paraId="59389C5F" w14:textId="77777777" w:rsidR="000F7875" w:rsidRDefault="000F7875" w:rsidP="000F7875">
            <w:pPr>
              <w:pStyle w:val="PL"/>
            </w:pPr>
            <w:r>
              <w:t xml:space="preserve">       radioFrequency:</w:t>
            </w:r>
          </w:p>
          <w:p w14:paraId="6BD3D3F5" w14:textId="77777777" w:rsidR="000F7875" w:rsidRDefault="000F7875" w:rsidP="000F7875">
            <w:pPr>
              <w:pStyle w:val="PL"/>
            </w:pPr>
            <w:r>
              <w:t xml:space="preserve">         type: array</w:t>
            </w:r>
          </w:p>
          <w:p w14:paraId="387749FA" w14:textId="77777777" w:rsidR="000F7875" w:rsidRDefault="000F7875" w:rsidP="000F7875">
            <w:pPr>
              <w:pStyle w:val="PL"/>
            </w:pPr>
            <w:r>
              <w:t xml:space="preserve">         items:</w:t>
            </w:r>
          </w:p>
          <w:p w14:paraId="535DCBEB" w14:textId="77777777" w:rsidR="000F7875" w:rsidRDefault="000F7875" w:rsidP="000F7875">
            <w:pPr>
              <w:pStyle w:val="PL"/>
            </w:pPr>
            <w:r>
              <w:t xml:space="preserve">           type: integer</w:t>
            </w:r>
          </w:p>
          <w:p w14:paraId="5064D6E1" w14:textId="77777777" w:rsidR="000F7875" w:rsidRDefault="000F7875" w:rsidP="000F7875">
            <w:pPr>
              <w:pStyle w:val="PL"/>
            </w:pPr>
            <w:r>
              <w:t xml:space="preserve">           minimum: 0</w:t>
            </w:r>
          </w:p>
          <w:p w14:paraId="47944DC7" w14:textId="77777777" w:rsidR="000F7875" w:rsidRDefault="000F7875" w:rsidP="000F7875">
            <w:pPr>
              <w:pStyle w:val="PL"/>
            </w:pPr>
            <w:r>
              <w:t xml:space="preserve">       </w:t>
            </w:r>
          </w:p>
          <w:p w14:paraId="1F78B58B" w14:textId="77777777" w:rsidR="000F7875" w:rsidRDefault="000F7875" w:rsidP="000F7875">
            <w:pPr>
              <w:pStyle w:val="PL"/>
            </w:pPr>
            <w:r>
              <w:t xml:space="preserve">    associatedProcedureDescription:</w:t>
            </w:r>
          </w:p>
          <w:p w14:paraId="74D95EB3" w14:textId="77777777" w:rsidR="000F7875" w:rsidRDefault="000F7875" w:rsidP="000F7875">
            <w:pPr>
              <w:pStyle w:val="PL"/>
            </w:pPr>
            <w:r>
              <w:t xml:space="preserve">      type: object</w:t>
            </w:r>
          </w:p>
          <w:p w14:paraId="5212E4A0" w14:textId="77777777" w:rsidR="000F7875" w:rsidRDefault="000F7875" w:rsidP="000F7875">
            <w:pPr>
              <w:pStyle w:val="PL"/>
            </w:pPr>
            <w:r>
              <w:t xml:space="preserve">      properties:</w:t>
            </w:r>
          </w:p>
          <w:p w14:paraId="39D9A1AC" w14:textId="77777777" w:rsidR="000F7875" w:rsidRDefault="000F7875" w:rsidP="000F7875">
            <w:pPr>
              <w:pStyle w:val="PL"/>
            </w:pPr>
            <w:r>
              <w:t xml:space="preserve">        postFileRepair: </w:t>
            </w:r>
          </w:p>
          <w:p w14:paraId="6D1C0B43" w14:textId="77777777" w:rsidR="000F7875" w:rsidRDefault="000F7875" w:rsidP="000F7875">
            <w:pPr>
              <w:pStyle w:val="PL"/>
            </w:pPr>
            <w:r>
              <w:t xml:space="preserve">          $ref: '#/components/schemas/postFileRepair'</w:t>
            </w:r>
          </w:p>
          <w:p w14:paraId="67E909FD" w14:textId="77777777" w:rsidR="000F7875" w:rsidRDefault="000F7875" w:rsidP="000F7875">
            <w:pPr>
              <w:pStyle w:val="PL"/>
            </w:pPr>
            <w:r>
              <w:t xml:space="preserve">        mbsFileRepair:</w:t>
            </w:r>
          </w:p>
          <w:p w14:paraId="72312A77" w14:textId="77777777" w:rsidR="000F7875" w:rsidRDefault="000F7875" w:rsidP="000F7875">
            <w:pPr>
              <w:pStyle w:val="PL"/>
            </w:pPr>
            <w:r>
              <w:t xml:space="preserve">          $ref: '#/components/schemas/mbsFileRepair'</w:t>
            </w:r>
          </w:p>
          <w:p w14:paraId="63370539" w14:textId="77777777" w:rsidR="000F7875" w:rsidRDefault="000F7875" w:rsidP="000F7875">
            <w:pPr>
              <w:pStyle w:val="PL"/>
            </w:pPr>
            <w:r>
              <w:t xml:space="preserve">    postFileRepair:</w:t>
            </w:r>
          </w:p>
          <w:p w14:paraId="50D04E6C" w14:textId="77777777" w:rsidR="000F7875" w:rsidRDefault="000F7875" w:rsidP="000F7875">
            <w:pPr>
              <w:pStyle w:val="PL"/>
            </w:pPr>
            <w:r>
              <w:t xml:space="preserve">      type: object</w:t>
            </w:r>
          </w:p>
          <w:p w14:paraId="625D6298" w14:textId="77777777" w:rsidR="000F7875" w:rsidRDefault="000F7875" w:rsidP="000F7875">
            <w:pPr>
              <w:pStyle w:val="PL"/>
            </w:pPr>
            <w:r>
              <w:t xml:space="preserve">      items:</w:t>
            </w:r>
          </w:p>
          <w:p w14:paraId="339C477F" w14:textId="77777777" w:rsidR="000F7875" w:rsidRDefault="000F7875" w:rsidP="000F7875">
            <w:pPr>
              <w:pStyle w:val="PL"/>
            </w:pPr>
            <w:r>
              <w:t xml:space="preserve">         serviceURI:</w:t>
            </w:r>
          </w:p>
          <w:p w14:paraId="0D6FAAA8" w14:textId="77777777" w:rsidR="000F7875" w:rsidRDefault="000F7875" w:rsidP="000F7875">
            <w:pPr>
              <w:pStyle w:val="PL"/>
            </w:pPr>
            <w:r>
              <w:t xml:space="preserve">           type: array</w:t>
            </w:r>
          </w:p>
          <w:p w14:paraId="0FF2A881" w14:textId="77777777" w:rsidR="000F7875" w:rsidRDefault="000F7875" w:rsidP="000F7875">
            <w:pPr>
              <w:pStyle w:val="PL"/>
            </w:pPr>
            <w:r>
              <w:t xml:space="preserve">           items:</w:t>
            </w:r>
          </w:p>
          <w:p w14:paraId="6B371C8D" w14:textId="77777777" w:rsidR="000F7875" w:rsidRDefault="000F7875" w:rsidP="000F7875">
            <w:pPr>
              <w:pStyle w:val="PL"/>
            </w:pPr>
            <w:r>
              <w:lastRenderedPageBreak/>
              <w:t xml:space="preserve">              type: string</w:t>
            </w:r>
          </w:p>
          <w:p w14:paraId="3C4F3633" w14:textId="77777777" w:rsidR="000F7875" w:rsidRDefault="000F7875" w:rsidP="000F7875">
            <w:pPr>
              <w:pStyle w:val="PL"/>
            </w:pPr>
            <w:r>
              <w:t xml:space="preserve">         offsetTime:</w:t>
            </w:r>
          </w:p>
          <w:p w14:paraId="45DF086F" w14:textId="77777777" w:rsidR="000F7875" w:rsidRDefault="000F7875" w:rsidP="000F7875">
            <w:pPr>
              <w:pStyle w:val="PL"/>
            </w:pPr>
            <w:r>
              <w:t xml:space="preserve">           type: integer</w:t>
            </w:r>
          </w:p>
          <w:p w14:paraId="18537639" w14:textId="77777777" w:rsidR="000F7875" w:rsidRDefault="000F7875" w:rsidP="000F7875">
            <w:pPr>
              <w:pStyle w:val="PL"/>
            </w:pPr>
            <w:r>
              <w:t xml:space="preserve">         randomTimePeriod:</w:t>
            </w:r>
          </w:p>
          <w:p w14:paraId="54EB31C3" w14:textId="77777777" w:rsidR="000F7875" w:rsidRDefault="000F7875" w:rsidP="000F7875">
            <w:pPr>
              <w:pStyle w:val="PL"/>
            </w:pPr>
            <w:r>
              <w:t xml:space="preserve">           type: integer</w:t>
            </w:r>
          </w:p>
          <w:p w14:paraId="5DE0E380" w14:textId="77777777" w:rsidR="000F7875" w:rsidRDefault="000F7875" w:rsidP="000F7875">
            <w:pPr>
              <w:pStyle w:val="PL"/>
            </w:pPr>
            <w:r>
              <w:t xml:space="preserve">    mbsFileRepair:</w:t>
            </w:r>
          </w:p>
          <w:p w14:paraId="1784814A" w14:textId="77777777" w:rsidR="000F7875" w:rsidRDefault="000F7875" w:rsidP="000F7875">
            <w:pPr>
              <w:pStyle w:val="PL"/>
            </w:pPr>
            <w:r>
              <w:t xml:space="preserve">      type: object</w:t>
            </w:r>
          </w:p>
          <w:p w14:paraId="5160BAEA" w14:textId="77777777" w:rsidR="000F7875" w:rsidRDefault="000F7875" w:rsidP="000F7875">
            <w:pPr>
              <w:pStyle w:val="PL"/>
            </w:pPr>
            <w:r>
              <w:t xml:space="preserve">      properties:</w:t>
            </w:r>
          </w:p>
          <w:p w14:paraId="06EF8458" w14:textId="77777777" w:rsidR="000F7875" w:rsidRDefault="000F7875" w:rsidP="000F7875">
            <w:pPr>
              <w:pStyle w:val="PL"/>
            </w:pPr>
            <w:r>
              <w:t xml:space="preserve">        "sessionDescriptionURI":</w:t>
            </w:r>
          </w:p>
          <w:p w14:paraId="2DB4D593" w14:textId="77777777" w:rsidR="000F7875" w:rsidRDefault="000F7875" w:rsidP="000F7875">
            <w:pPr>
              <w:pStyle w:val="PL"/>
            </w:pPr>
            <w:r>
              <w:t xml:space="preserve">           type: string      </w:t>
            </w:r>
          </w:p>
          <w:p w14:paraId="0D722553" w14:textId="77777777" w:rsidR="000F7875" w:rsidRDefault="000F7875" w:rsidP="000F7875">
            <w:pPr>
              <w:pStyle w:val="PL"/>
            </w:pPr>
            <w:r>
              <w:t xml:space="preserve">    scheduleDescription:</w:t>
            </w:r>
          </w:p>
          <w:p w14:paraId="6F0E881D" w14:textId="77777777" w:rsidR="000F7875" w:rsidRDefault="000F7875" w:rsidP="000F7875">
            <w:pPr>
              <w:pStyle w:val="PL"/>
            </w:pPr>
            <w:r>
              <w:t xml:space="preserve">      type: array</w:t>
            </w:r>
          </w:p>
          <w:p w14:paraId="1B88ABC3" w14:textId="77777777" w:rsidR="000F7875" w:rsidRDefault="000F7875" w:rsidP="000F7875">
            <w:pPr>
              <w:pStyle w:val="PL"/>
            </w:pPr>
            <w:r>
              <w:t xml:space="preserve">      items:</w:t>
            </w:r>
          </w:p>
          <w:p w14:paraId="6532089E" w14:textId="77777777" w:rsidR="000F7875" w:rsidRDefault="000F7875" w:rsidP="000F7875">
            <w:pPr>
              <w:pStyle w:val="PL"/>
            </w:pPr>
            <w:r>
              <w:t xml:space="preserve">        $ref: '#/components/schemas/serviceSchedule'</w:t>
            </w:r>
          </w:p>
          <w:p w14:paraId="4B8178C1" w14:textId="77777777" w:rsidR="000F7875" w:rsidRDefault="000F7875" w:rsidP="000F7875">
            <w:pPr>
              <w:pStyle w:val="PL"/>
            </w:pPr>
            <w:r>
              <w:t xml:space="preserve">       </w:t>
            </w:r>
          </w:p>
          <w:p w14:paraId="41025868" w14:textId="77777777" w:rsidR="000F7875" w:rsidRDefault="000F7875" w:rsidP="000F7875">
            <w:pPr>
              <w:pStyle w:val="PL"/>
            </w:pPr>
            <w:r>
              <w:t xml:space="preserve">    serviceSchedule:</w:t>
            </w:r>
          </w:p>
          <w:p w14:paraId="120674E3" w14:textId="77777777" w:rsidR="000F7875" w:rsidRDefault="000F7875" w:rsidP="000F7875">
            <w:pPr>
              <w:pStyle w:val="PL"/>
            </w:pPr>
            <w:r>
              <w:t xml:space="preserve">      type: object</w:t>
            </w:r>
          </w:p>
          <w:p w14:paraId="1CBED98C" w14:textId="77777777" w:rsidR="000F7875" w:rsidRDefault="000F7875" w:rsidP="000F7875">
            <w:pPr>
              <w:pStyle w:val="PL"/>
            </w:pPr>
            <w:r>
              <w:t xml:space="preserve">      properties:</w:t>
            </w:r>
          </w:p>
          <w:p w14:paraId="60AC825C" w14:textId="77777777" w:rsidR="000F7875" w:rsidRDefault="000F7875" w:rsidP="000F7875">
            <w:pPr>
              <w:pStyle w:val="PL"/>
            </w:pPr>
            <w:r>
              <w:t xml:space="preserve">        sessionSchedule: </w:t>
            </w:r>
          </w:p>
          <w:p w14:paraId="5511ED98" w14:textId="77777777" w:rsidR="000F7875" w:rsidRDefault="000F7875" w:rsidP="000F7875">
            <w:pPr>
              <w:pStyle w:val="PL"/>
            </w:pPr>
            <w:r>
              <w:t xml:space="preserve">          $ref: '#/components/schemas/sessionSchedule'</w:t>
            </w:r>
          </w:p>
          <w:p w14:paraId="2BD4C8D2" w14:textId="77777777" w:rsidR="000F7875" w:rsidRDefault="000F7875" w:rsidP="000F7875">
            <w:pPr>
              <w:pStyle w:val="PL"/>
            </w:pPr>
            <w:r>
              <w:t xml:space="preserve">        sessionScheduleOverride: </w:t>
            </w:r>
          </w:p>
          <w:p w14:paraId="1D28E9A5" w14:textId="77777777" w:rsidR="000F7875" w:rsidRDefault="000F7875" w:rsidP="000F7875">
            <w:pPr>
              <w:pStyle w:val="PL"/>
            </w:pPr>
            <w:r>
              <w:t xml:space="preserve">          $ref: '#/components/schemas/sessionScheduleOverride'</w:t>
            </w:r>
          </w:p>
          <w:p w14:paraId="4598321D" w14:textId="77777777" w:rsidR="000F7875" w:rsidRDefault="000F7875" w:rsidP="000F7875">
            <w:pPr>
              <w:pStyle w:val="PL"/>
            </w:pPr>
            <w:r>
              <w:t xml:space="preserve">        fileSchedule:</w:t>
            </w:r>
          </w:p>
          <w:p w14:paraId="7AC74DD6" w14:textId="77777777" w:rsidR="000F7875" w:rsidRDefault="000F7875" w:rsidP="000F7875">
            <w:pPr>
              <w:pStyle w:val="PL"/>
            </w:pPr>
            <w:r>
              <w:t xml:space="preserve">          $ref: '#/components/schemas/fileSchedule'</w:t>
            </w:r>
          </w:p>
          <w:p w14:paraId="4B01F9A3" w14:textId="77777777" w:rsidR="000F7875" w:rsidRDefault="000F7875" w:rsidP="000F7875">
            <w:pPr>
              <w:pStyle w:val="PL"/>
            </w:pPr>
            <w:r>
              <w:t xml:space="preserve">        serviceId:   </w:t>
            </w:r>
          </w:p>
          <w:p w14:paraId="25D2B576" w14:textId="77777777" w:rsidR="000F7875" w:rsidRDefault="000F7875" w:rsidP="000F7875">
            <w:pPr>
              <w:pStyle w:val="PL"/>
            </w:pPr>
            <w:r>
              <w:t xml:space="preserve">          type: string</w:t>
            </w:r>
          </w:p>
          <w:p w14:paraId="1F884224" w14:textId="77777777" w:rsidR="000F7875" w:rsidRDefault="000F7875" w:rsidP="000F7875">
            <w:pPr>
              <w:pStyle w:val="PL"/>
            </w:pPr>
            <w:r>
              <w:t xml:space="preserve">        serviceClass:</w:t>
            </w:r>
          </w:p>
          <w:p w14:paraId="495E237D" w14:textId="77777777" w:rsidR="000F7875" w:rsidRDefault="000F7875" w:rsidP="000F7875">
            <w:pPr>
              <w:pStyle w:val="PL"/>
            </w:pPr>
            <w:r>
              <w:t xml:space="preserve">          type: string</w:t>
            </w:r>
          </w:p>
          <w:p w14:paraId="3B844608" w14:textId="77777777" w:rsidR="000F7875" w:rsidRDefault="000F7875" w:rsidP="000F7875">
            <w:pPr>
              <w:pStyle w:val="PL"/>
            </w:pPr>
            <w:r>
              <w:t xml:space="preserve">      required:</w:t>
            </w:r>
          </w:p>
          <w:p w14:paraId="5C7F6FA8" w14:textId="77777777" w:rsidR="000F7875" w:rsidRDefault="000F7875" w:rsidP="000F7875">
            <w:pPr>
              <w:pStyle w:val="PL"/>
            </w:pPr>
            <w:r>
              <w:t xml:space="preserve">       - serviceId</w:t>
            </w:r>
          </w:p>
          <w:p w14:paraId="1FEB5633" w14:textId="77777777" w:rsidR="000F7875" w:rsidRDefault="000F7875" w:rsidP="000F7875">
            <w:pPr>
              <w:pStyle w:val="PL"/>
            </w:pPr>
            <w:r>
              <w:t xml:space="preserve">       - serviceClass</w:t>
            </w:r>
          </w:p>
          <w:p w14:paraId="2256B806" w14:textId="77777777" w:rsidR="000F7875" w:rsidRDefault="000F7875" w:rsidP="000F7875">
            <w:pPr>
              <w:pStyle w:val="PL"/>
            </w:pPr>
            <w:r>
              <w:t xml:space="preserve">       - serviceSchedule</w:t>
            </w:r>
          </w:p>
          <w:p w14:paraId="73DE7B51" w14:textId="77777777" w:rsidR="000F7875" w:rsidRDefault="000F7875" w:rsidP="000F7875">
            <w:pPr>
              <w:pStyle w:val="PL"/>
            </w:pPr>
            <w:r>
              <w:t xml:space="preserve">    sessionSchedule:</w:t>
            </w:r>
          </w:p>
          <w:p w14:paraId="392DDB05" w14:textId="77777777" w:rsidR="000F7875" w:rsidRDefault="000F7875" w:rsidP="000F7875">
            <w:pPr>
              <w:pStyle w:val="PL"/>
            </w:pPr>
            <w:r>
              <w:t xml:space="preserve">      type: array</w:t>
            </w:r>
          </w:p>
          <w:p w14:paraId="2F382DC0" w14:textId="77777777" w:rsidR="000F7875" w:rsidRDefault="000F7875" w:rsidP="000F7875">
            <w:pPr>
              <w:pStyle w:val="PL"/>
            </w:pPr>
            <w:r>
              <w:t xml:space="preserve">      items:</w:t>
            </w:r>
          </w:p>
          <w:p w14:paraId="193FFDE9" w14:textId="77777777" w:rsidR="000F7875" w:rsidRDefault="000F7875" w:rsidP="000F7875">
            <w:pPr>
              <w:pStyle w:val="PL"/>
            </w:pPr>
            <w:r>
              <w:t xml:space="preserve">        type: object</w:t>
            </w:r>
          </w:p>
          <w:p w14:paraId="46FCA158" w14:textId="77777777" w:rsidR="000F7875" w:rsidRDefault="000F7875" w:rsidP="000F7875">
            <w:pPr>
              <w:pStyle w:val="PL"/>
            </w:pPr>
            <w:r>
              <w:t xml:space="preserve">        properties:</w:t>
            </w:r>
          </w:p>
          <w:p w14:paraId="64C694AB" w14:textId="77777777" w:rsidR="000F7875" w:rsidRDefault="000F7875" w:rsidP="000F7875">
            <w:pPr>
              <w:pStyle w:val="PL"/>
            </w:pPr>
            <w:r>
              <w:t xml:space="preserve">           start:</w:t>
            </w:r>
          </w:p>
          <w:p w14:paraId="31424CF2" w14:textId="77777777" w:rsidR="000F7875" w:rsidRDefault="000F7875" w:rsidP="000F7875">
            <w:pPr>
              <w:pStyle w:val="PL"/>
            </w:pPr>
            <w:r>
              <w:t xml:space="preserve">             type: string</w:t>
            </w:r>
          </w:p>
          <w:p w14:paraId="578EBE2C" w14:textId="77777777" w:rsidR="000F7875" w:rsidRDefault="000F7875" w:rsidP="000F7875">
            <w:pPr>
              <w:pStyle w:val="PL"/>
            </w:pPr>
            <w:r>
              <w:t xml:space="preserve">           stop:</w:t>
            </w:r>
          </w:p>
          <w:p w14:paraId="1A228B28" w14:textId="77777777" w:rsidR="000F7875" w:rsidRDefault="000F7875" w:rsidP="000F7875">
            <w:pPr>
              <w:pStyle w:val="PL"/>
            </w:pPr>
            <w:r>
              <w:t xml:space="preserve">             type: string</w:t>
            </w:r>
          </w:p>
          <w:p w14:paraId="3A4149F5" w14:textId="77777777" w:rsidR="000F7875" w:rsidRDefault="000F7875" w:rsidP="000F7875">
            <w:pPr>
              <w:pStyle w:val="PL"/>
            </w:pPr>
            <w:r>
              <w:t xml:space="preserve">           reoccurencePattern:</w:t>
            </w:r>
          </w:p>
          <w:p w14:paraId="75BF2054" w14:textId="77777777" w:rsidR="000F7875" w:rsidRDefault="000F7875" w:rsidP="000F7875">
            <w:pPr>
              <w:pStyle w:val="PL"/>
            </w:pPr>
            <w:r>
              <w:t xml:space="preserve">             type: string</w:t>
            </w:r>
          </w:p>
          <w:p w14:paraId="40483F09" w14:textId="77777777" w:rsidR="000F7875" w:rsidRDefault="000F7875" w:rsidP="000F7875">
            <w:pPr>
              <w:pStyle w:val="PL"/>
            </w:pPr>
            <w:r>
              <w:t xml:space="preserve">           numberOfTimes:</w:t>
            </w:r>
          </w:p>
          <w:p w14:paraId="2EA71450" w14:textId="77777777" w:rsidR="000F7875" w:rsidRDefault="000F7875" w:rsidP="000F7875">
            <w:pPr>
              <w:pStyle w:val="PL"/>
            </w:pPr>
            <w:r>
              <w:t xml:space="preserve">             type: integer</w:t>
            </w:r>
          </w:p>
          <w:p w14:paraId="5AC304F2" w14:textId="77777777" w:rsidR="000F7875" w:rsidRDefault="000F7875" w:rsidP="000F7875">
            <w:pPr>
              <w:pStyle w:val="PL"/>
            </w:pPr>
            <w:r>
              <w:t xml:space="preserve">           reoccurenceStopTime:</w:t>
            </w:r>
          </w:p>
          <w:p w14:paraId="06A1A77C" w14:textId="77777777" w:rsidR="000F7875" w:rsidRDefault="000F7875" w:rsidP="000F7875">
            <w:pPr>
              <w:pStyle w:val="PL"/>
            </w:pPr>
            <w:r>
              <w:t xml:space="preserve">             type: string</w:t>
            </w:r>
          </w:p>
          <w:p w14:paraId="02A30549" w14:textId="77777777" w:rsidR="000F7875" w:rsidRDefault="000F7875" w:rsidP="000F7875">
            <w:pPr>
              <w:pStyle w:val="PL"/>
            </w:pPr>
            <w:r>
              <w:t xml:space="preserve">           index:</w:t>
            </w:r>
          </w:p>
          <w:p w14:paraId="430E6EB4" w14:textId="77777777" w:rsidR="000F7875" w:rsidRDefault="000F7875" w:rsidP="000F7875">
            <w:pPr>
              <w:pStyle w:val="PL"/>
            </w:pPr>
            <w:r>
              <w:t xml:space="preserve">             type: integer</w:t>
            </w:r>
          </w:p>
          <w:p w14:paraId="1BB9B72D" w14:textId="77777777" w:rsidR="000F7875" w:rsidRDefault="000F7875" w:rsidP="000F7875">
            <w:pPr>
              <w:pStyle w:val="PL"/>
            </w:pPr>
            <w:r>
              <w:t xml:space="preserve">           FDTInstanceURI:</w:t>
            </w:r>
          </w:p>
          <w:p w14:paraId="3EB50447" w14:textId="77777777" w:rsidR="000F7875" w:rsidRDefault="000F7875" w:rsidP="000F7875">
            <w:pPr>
              <w:pStyle w:val="PL"/>
            </w:pPr>
            <w:r>
              <w:t xml:space="preserve">             type: string</w:t>
            </w:r>
          </w:p>
          <w:p w14:paraId="4171E3D8" w14:textId="77777777" w:rsidR="000F7875" w:rsidRDefault="000F7875" w:rsidP="000F7875">
            <w:pPr>
              <w:pStyle w:val="PL"/>
            </w:pPr>
            <w:r>
              <w:t xml:space="preserve">        required:</w:t>
            </w:r>
          </w:p>
          <w:p w14:paraId="493EBD52" w14:textId="77777777" w:rsidR="000F7875" w:rsidRDefault="000F7875" w:rsidP="000F7875">
            <w:pPr>
              <w:pStyle w:val="PL"/>
            </w:pPr>
            <w:r>
              <w:t xml:space="preserve">          - start</w:t>
            </w:r>
          </w:p>
          <w:p w14:paraId="06F1C331" w14:textId="77777777" w:rsidR="000F7875" w:rsidRDefault="000F7875" w:rsidP="000F7875">
            <w:pPr>
              <w:pStyle w:val="PL"/>
            </w:pPr>
            <w:r>
              <w:t xml:space="preserve">          - stop</w:t>
            </w:r>
          </w:p>
          <w:p w14:paraId="03D9DE76" w14:textId="77777777" w:rsidR="000F7875" w:rsidRDefault="000F7875" w:rsidP="000F7875">
            <w:pPr>
              <w:pStyle w:val="PL"/>
            </w:pPr>
            <w:r>
              <w:t xml:space="preserve">    sessionScheduleOverride:</w:t>
            </w:r>
          </w:p>
          <w:p w14:paraId="5837F60F" w14:textId="77777777" w:rsidR="000F7875" w:rsidRDefault="000F7875" w:rsidP="000F7875">
            <w:pPr>
              <w:pStyle w:val="PL"/>
            </w:pPr>
            <w:r>
              <w:t xml:space="preserve">      type: array</w:t>
            </w:r>
          </w:p>
          <w:p w14:paraId="75E78931" w14:textId="77777777" w:rsidR="000F7875" w:rsidRDefault="000F7875" w:rsidP="000F7875">
            <w:pPr>
              <w:pStyle w:val="PL"/>
            </w:pPr>
            <w:r>
              <w:t xml:space="preserve">      items: </w:t>
            </w:r>
          </w:p>
          <w:p w14:paraId="4E8724A5" w14:textId="77777777" w:rsidR="000F7875" w:rsidRDefault="000F7875" w:rsidP="000F7875">
            <w:pPr>
              <w:pStyle w:val="PL"/>
            </w:pPr>
            <w:r>
              <w:t xml:space="preserve">        type: object</w:t>
            </w:r>
          </w:p>
          <w:p w14:paraId="3195B3EC" w14:textId="77777777" w:rsidR="000F7875" w:rsidRDefault="000F7875" w:rsidP="000F7875">
            <w:pPr>
              <w:pStyle w:val="PL"/>
            </w:pPr>
            <w:r>
              <w:t xml:space="preserve">        properties:</w:t>
            </w:r>
          </w:p>
          <w:p w14:paraId="57242060" w14:textId="77777777" w:rsidR="000F7875" w:rsidRDefault="000F7875" w:rsidP="000F7875">
            <w:pPr>
              <w:pStyle w:val="PL"/>
            </w:pPr>
            <w:r>
              <w:t xml:space="preserve">          start:</w:t>
            </w:r>
          </w:p>
          <w:p w14:paraId="1FFAF332" w14:textId="77777777" w:rsidR="000F7875" w:rsidRDefault="000F7875" w:rsidP="000F7875">
            <w:pPr>
              <w:pStyle w:val="PL"/>
            </w:pPr>
            <w:r>
              <w:t xml:space="preserve">            type: string</w:t>
            </w:r>
          </w:p>
          <w:p w14:paraId="7950835A" w14:textId="77777777" w:rsidR="000F7875" w:rsidRDefault="000F7875" w:rsidP="000F7875">
            <w:pPr>
              <w:pStyle w:val="PL"/>
            </w:pPr>
            <w:r>
              <w:t xml:space="preserve">          stop:</w:t>
            </w:r>
          </w:p>
          <w:p w14:paraId="20CC0AC2" w14:textId="77777777" w:rsidR="000F7875" w:rsidRDefault="000F7875" w:rsidP="000F7875">
            <w:pPr>
              <w:pStyle w:val="PL"/>
            </w:pPr>
            <w:r>
              <w:t xml:space="preserve">            type: string</w:t>
            </w:r>
          </w:p>
          <w:p w14:paraId="4EC58014" w14:textId="77777777" w:rsidR="000F7875" w:rsidRDefault="000F7875" w:rsidP="000F7875">
            <w:pPr>
              <w:pStyle w:val="PL"/>
            </w:pPr>
            <w:r>
              <w:t xml:space="preserve">          index:</w:t>
            </w:r>
          </w:p>
          <w:p w14:paraId="09CF63AC" w14:textId="77777777" w:rsidR="000F7875" w:rsidRDefault="000F7875" w:rsidP="000F7875">
            <w:pPr>
              <w:pStyle w:val="PL"/>
            </w:pPr>
            <w:r>
              <w:t xml:space="preserve">            type: integer</w:t>
            </w:r>
          </w:p>
          <w:p w14:paraId="742F803E" w14:textId="77777777" w:rsidR="000F7875" w:rsidRDefault="000F7875" w:rsidP="000F7875">
            <w:pPr>
              <w:pStyle w:val="PL"/>
            </w:pPr>
            <w:r>
              <w:t xml:space="preserve">          cancelled:</w:t>
            </w:r>
          </w:p>
          <w:p w14:paraId="5D57C4A8" w14:textId="77777777" w:rsidR="000F7875" w:rsidRDefault="000F7875" w:rsidP="000F7875">
            <w:pPr>
              <w:pStyle w:val="PL"/>
            </w:pPr>
            <w:r>
              <w:t xml:space="preserve">            type: boolean</w:t>
            </w:r>
          </w:p>
          <w:p w14:paraId="0B203DDF" w14:textId="77777777" w:rsidR="000F7875" w:rsidRDefault="000F7875" w:rsidP="000F7875">
            <w:pPr>
              <w:pStyle w:val="PL"/>
            </w:pPr>
            <w:r>
              <w:t xml:space="preserve">          sessionDescriptionURI:</w:t>
            </w:r>
          </w:p>
          <w:p w14:paraId="6EF24982" w14:textId="77777777" w:rsidR="000F7875" w:rsidRDefault="000F7875" w:rsidP="000F7875">
            <w:pPr>
              <w:pStyle w:val="PL"/>
            </w:pPr>
            <w:r>
              <w:t xml:space="preserve">            type: string</w:t>
            </w:r>
          </w:p>
          <w:p w14:paraId="5FFAF497" w14:textId="77777777" w:rsidR="000F7875" w:rsidRDefault="000F7875" w:rsidP="000F7875">
            <w:pPr>
              <w:pStyle w:val="PL"/>
            </w:pPr>
            <w:r>
              <w:t xml:space="preserve">         </w:t>
            </w:r>
          </w:p>
          <w:p w14:paraId="39862224" w14:textId="77777777" w:rsidR="000F7875" w:rsidRDefault="000F7875" w:rsidP="000F7875">
            <w:pPr>
              <w:pStyle w:val="PL"/>
            </w:pPr>
            <w:r>
              <w:t xml:space="preserve">    fileSchedule:</w:t>
            </w:r>
          </w:p>
          <w:p w14:paraId="69D89E62" w14:textId="77777777" w:rsidR="000F7875" w:rsidRDefault="000F7875" w:rsidP="000F7875">
            <w:pPr>
              <w:pStyle w:val="PL"/>
            </w:pPr>
            <w:r>
              <w:t xml:space="preserve">      type: array</w:t>
            </w:r>
          </w:p>
          <w:p w14:paraId="3641179A" w14:textId="77777777" w:rsidR="000F7875" w:rsidRDefault="000F7875" w:rsidP="000F7875">
            <w:pPr>
              <w:pStyle w:val="PL"/>
            </w:pPr>
            <w:r>
              <w:t xml:space="preserve">      items:</w:t>
            </w:r>
          </w:p>
          <w:p w14:paraId="7A334E67" w14:textId="77777777" w:rsidR="000F7875" w:rsidRDefault="000F7875" w:rsidP="000F7875">
            <w:pPr>
              <w:pStyle w:val="PL"/>
            </w:pPr>
            <w:r>
              <w:t xml:space="preserve">        type:object</w:t>
            </w:r>
          </w:p>
          <w:p w14:paraId="1D53AEFF" w14:textId="77777777" w:rsidR="000F7875" w:rsidRDefault="000F7875" w:rsidP="000F7875">
            <w:pPr>
              <w:pStyle w:val="PL"/>
            </w:pPr>
            <w:r>
              <w:t xml:space="preserve">        properties: </w:t>
            </w:r>
          </w:p>
          <w:p w14:paraId="2E6D1D91" w14:textId="77777777" w:rsidR="000F7875" w:rsidRDefault="000F7875" w:rsidP="000F7875">
            <w:pPr>
              <w:pStyle w:val="PL"/>
            </w:pPr>
            <w:r>
              <w:t xml:space="preserve">          fileURI: </w:t>
            </w:r>
          </w:p>
          <w:p w14:paraId="2B140E9B" w14:textId="77777777" w:rsidR="000F7875" w:rsidRDefault="000F7875" w:rsidP="000F7875">
            <w:pPr>
              <w:pStyle w:val="PL"/>
            </w:pPr>
            <w:r>
              <w:t xml:space="preserve">            type: string</w:t>
            </w:r>
          </w:p>
          <w:p w14:paraId="3B811C5D" w14:textId="77777777" w:rsidR="000F7875" w:rsidRDefault="000F7875" w:rsidP="000F7875">
            <w:pPr>
              <w:pStyle w:val="PL"/>
            </w:pPr>
            <w:r>
              <w:t xml:space="preserve">          sessionId:</w:t>
            </w:r>
          </w:p>
          <w:p w14:paraId="6329DD45" w14:textId="77777777" w:rsidR="000F7875" w:rsidRDefault="000F7875" w:rsidP="000F7875">
            <w:pPr>
              <w:pStyle w:val="PL"/>
            </w:pPr>
            <w:r>
              <w:lastRenderedPageBreak/>
              <w:t xml:space="preserve">            type: string</w:t>
            </w:r>
          </w:p>
          <w:p w14:paraId="581A96D4" w14:textId="77777777" w:rsidR="000F7875" w:rsidRDefault="000F7875" w:rsidP="000F7875">
            <w:pPr>
              <w:pStyle w:val="PL"/>
            </w:pPr>
            <w:r>
              <w:t xml:space="preserve">          fileEtag:</w:t>
            </w:r>
          </w:p>
          <w:p w14:paraId="0F191909" w14:textId="77777777" w:rsidR="000F7875" w:rsidRDefault="000F7875" w:rsidP="000F7875">
            <w:pPr>
              <w:pStyle w:val="PL"/>
            </w:pPr>
            <w:r>
              <w:t xml:space="preserve">            type: string</w:t>
            </w:r>
          </w:p>
          <w:p w14:paraId="50E235D3" w14:textId="77777777" w:rsidR="000F7875" w:rsidRDefault="000F7875" w:rsidP="000F7875">
            <w:pPr>
              <w:pStyle w:val="PL"/>
            </w:pPr>
            <w:r>
              <w:t xml:space="preserve">          unicastOnly:</w:t>
            </w:r>
          </w:p>
          <w:p w14:paraId="1137CB67" w14:textId="77777777" w:rsidR="000F7875" w:rsidRDefault="000F7875" w:rsidP="000F7875">
            <w:pPr>
              <w:pStyle w:val="PL"/>
            </w:pPr>
            <w:r>
              <w:t xml:space="preserve">            type: boolean</w:t>
            </w:r>
          </w:p>
          <w:p w14:paraId="2482E98A" w14:textId="77777777" w:rsidR="000F7875" w:rsidRDefault="000F7875" w:rsidP="000F7875">
            <w:pPr>
              <w:pStyle w:val="PL"/>
            </w:pPr>
            <w:r>
              <w:t xml:space="preserve">          deliveryInfo:</w:t>
            </w:r>
          </w:p>
          <w:p w14:paraId="4D4612AC" w14:textId="77777777" w:rsidR="000F7875" w:rsidRDefault="000F7875" w:rsidP="000F7875">
            <w:pPr>
              <w:pStyle w:val="PL"/>
            </w:pPr>
            <w:r>
              <w:t xml:space="preserve">            type: array</w:t>
            </w:r>
          </w:p>
          <w:p w14:paraId="14472B86" w14:textId="77777777" w:rsidR="000F7875" w:rsidRDefault="000F7875" w:rsidP="000F7875">
            <w:pPr>
              <w:pStyle w:val="PL"/>
            </w:pPr>
            <w:r>
              <w:t xml:space="preserve">            items:</w:t>
            </w:r>
          </w:p>
          <w:p w14:paraId="095D81C2" w14:textId="77777777" w:rsidR="000F7875" w:rsidRDefault="000F7875" w:rsidP="000F7875">
            <w:pPr>
              <w:pStyle w:val="PL"/>
            </w:pPr>
            <w:r>
              <w:t xml:space="preserve">              type: object</w:t>
            </w:r>
          </w:p>
          <w:p w14:paraId="6347AD4A" w14:textId="77777777" w:rsidR="000F7875" w:rsidRDefault="000F7875" w:rsidP="000F7875">
            <w:pPr>
              <w:pStyle w:val="PL"/>
            </w:pPr>
            <w:r>
              <w:t xml:space="preserve">              properties:</w:t>
            </w:r>
          </w:p>
          <w:p w14:paraId="4FCFEA77" w14:textId="77777777" w:rsidR="000F7875" w:rsidRDefault="000F7875" w:rsidP="000F7875">
            <w:pPr>
              <w:pStyle w:val="PL"/>
            </w:pPr>
            <w:r>
              <w:t xml:space="preserve">                start:</w:t>
            </w:r>
          </w:p>
          <w:p w14:paraId="7662B75C" w14:textId="77777777" w:rsidR="000F7875" w:rsidRDefault="000F7875" w:rsidP="000F7875">
            <w:pPr>
              <w:pStyle w:val="PL"/>
            </w:pPr>
            <w:r>
              <w:t xml:space="preserve">                  type: string</w:t>
            </w:r>
          </w:p>
          <w:p w14:paraId="44214659" w14:textId="77777777" w:rsidR="000F7875" w:rsidRDefault="000F7875" w:rsidP="000F7875">
            <w:pPr>
              <w:pStyle w:val="PL"/>
            </w:pPr>
            <w:r>
              <w:t xml:space="preserve">                stop:</w:t>
            </w:r>
          </w:p>
          <w:p w14:paraId="1ACBF520" w14:textId="67074344" w:rsidR="000F7875" w:rsidRDefault="000F7875" w:rsidP="009F7AA3">
            <w:pPr>
              <w:pStyle w:val="PL"/>
            </w:pPr>
            <w:r>
              <w:t xml:space="preserve">                  type: string</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D910E4" w:rsidR="000F7875" w:rsidRDefault="000F7875" w:rsidP="000F7875">
      <w:pPr>
        <w:pStyle w:val="Heading8"/>
      </w:pPr>
      <w:bookmarkStart w:id="88" w:name="_Toc103880287"/>
      <w:r w:rsidRPr="007F3A0C">
        <w:rPr>
          <w:lang w:val="it-IT" w:eastAsia="ja-JP"/>
        </w:rPr>
        <w:lastRenderedPageBreak/>
        <w:t>Annex</w:t>
      </w:r>
      <w:r>
        <w:t xml:space="preserve"> B (informative)</w:t>
      </w:r>
      <w:r>
        <w:br/>
        <w:t>Service Announcement examples</w:t>
      </w:r>
      <w:bookmarkEnd w:id="88"/>
    </w:p>
    <w:p w14:paraId="49E5B786" w14:textId="2C0AE144" w:rsidR="000F7875" w:rsidRDefault="000F7875" w:rsidP="000F7875">
      <w:pPr>
        <w:pStyle w:val="Heading1"/>
      </w:pPr>
      <w:bookmarkStart w:id="89" w:name="_Toc103880288"/>
      <w:r>
        <w:t>B.1</w:t>
      </w:r>
      <w:r>
        <w:tab/>
        <w:t>XML-based representation</w:t>
      </w:r>
      <w:bookmarkEnd w:id="89"/>
    </w:p>
    <w:p w14:paraId="3870CAD7" w14:textId="44F672C5" w:rsidR="000F7875" w:rsidRPr="000F7875" w:rsidRDefault="000F7875" w:rsidP="000F7875">
      <w:pPr>
        <w:pStyle w:val="Heading1"/>
      </w:pPr>
      <w:bookmarkStart w:id="90" w:name="_Toc103880289"/>
      <w:r>
        <w:t>B.2</w:t>
      </w:r>
      <w:r>
        <w:tab/>
        <w:t>JSON-based representation</w:t>
      </w:r>
      <w:bookmarkEnd w:id="90"/>
    </w:p>
    <w:tbl>
      <w:tblPr>
        <w:tblStyle w:val="TableGrid"/>
        <w:tblW w:w="0" w:type="auto"/>
        <w:tblLook w:val="04A0" w:firstRow="1" w:lastRow="0" w:firstColumn="1" w:lastColumn="0" w:noHBand="0" w:noVBand="1"/>
      </w:tblPr>
      <w:tblGrid>
        <w:gridCol w:w="9631"/>
      </w:tblGrid>
      <w:tr w:rsidR="000F7875" w14:paraId="72BA1A22" w14:textId="77777777" w:rsidTr="000F7875">
        <w:tc>
          <w:tcPr>
            <w:tcW w:w="9631" w:type="dxa"/>
          </w:tcPr>
          <w:p w14:paraId="2F455641" w14:textId="77777777" w:rsidR="000F7875" w:rsidRDefault="000F7875" w:rsidP="000F7875">
            <w:pPr>
              <w:pStyle w:val="PL"/>
              <w:rPr>
                <w:lang w:eastAsia="zh-CN"/>
              </w:rPr>
            </w:pPr>
            <w:r>
              <w:rPr>
                <w:lang w:eastAsia="zh-CN"/>
              </w:rPr>
              <w:t>{</w:t>
            </w:r>
          </w:p>
          <w:p w14:paraId="120ABD54" w14:textId="77777777" w:rsidR="000F7875" w:rsidRDefault="000F7875" w:rsidP="000F7875">
            <w:pPr>
              <w:pStyle w:val="PL"/>
              <w:rPr>
                <w:lang w:eastAsia="zh-CN"/>
              </w:rPr>
            </w:pPr>
            <w:r>
              <w:rPr>
                <w:lang w:eastAsia="zh-CN"/>
              </w:rPr>
              <w:t xml:space="preserve">  "bundleDescription":[</w:t>
            </w:r>
          </w:p>
          <w:p w14:paraId="410DFE75" w14:textId="77777777" w:rsidR="000F7875" w:rsidRDefault="000F7875" w:rsidP="000F7875">
            <w:pPr>
              <w:pStyle w:val="PL"/>
              <w:rPr>
                <w:lang w:eastAsia="zh-CN"/>
              </w:rPr>
            </w:pPr>
            <w:r>
              <w:rPr>
                <w:lang w:eastAsia="zh-CN"/>
              </w:rPr>
              <w:t xml:space="preserve">    {</w:t>
            </w:r>
          </w:p>
          <w:p w14:paraId="50E79828" w14:textId="77777777" w:rsidR="000F7875" w:rsidRDefault="000F7875" w:rsidP="000F7875">
            <w:pPr>
              <w:pStyle w:val="PL"/>
              <w:rPr>
                <w:lang w:eastAsia="zh-CN"/>
              </w:rPr>
            </w:pPr>
            <w:r>
              <w:rPr>
                <w:lang w:eastAsia="zh-CN"/>
              </w:rPr>
              <w:t xml:space="preserve">      "userServiceDescription":{</w:t>
            </w:r>
          </w:p>
          <w:p w14:paraId="5FC52593" w14:textId="77777777" w:rsidR="000F7875" w:rsidRDefault="000F7875" w:rsidP="000F7875">
            <w:pPr>
              <w:pStyle w:val="PL"/>
              <w:rPr>
                <w:lang w:eastAsia="zh-CN"/>
              </w:rPr>
            </w:pPr>
            <w:r>
              <w:rPr>
                <w:lang w:eastAsia="zh-CN"/>
              </w:rPr>
              <w:t xml:space="preserve">        "name":[</w:t>
            </w:r>
          </w:p>
          <w:p w14:paraId="293F5996" w14:textId="77777777" w:rsidR="000F7875" w:rsidRDefault="000F7875" w:rsidP="000F7875">
            <w:pPr>
              <w:pStyle w:val="PL"/>
              <w:rPr>
                <w:lang w:eastAsia="zh-CN"/>
              </w:rPr>
            </w:pPr>
            <w:r>
              <w:rPr>
                <w:lang w:eastAsia="zh-CN"/>
              </w:rPr>
              <w:t xml:space="preserve">          "test1"</w:t>
            </w:r>
          </w:p>
          <w:p w14:paraId="7E5C9985" w14:textId="77777777" w:rsidR="000F7875" w:rsidRDefault="000F7875" w:rsidP="000F7875">
            <w:pPr>
              <w:pStyle w:val="PL"/>
              <w:rPr>
                <w:lang w:eastAsia="zh-CN"/>
              </w:rPr>
            </w:pPr>
            <w:r>
              <w:rPr>
                <w:lang w:eastAsia="zh-CN"/>
              </w:rPr>
              <w:t xml:space="preserve">        ],</w:t>
            </w:r>
          </w:p>
          <w:p w14:paraId="417A6ED7" w14:textId="77777777" w:rsidR="000F7875" w:rsidRDefault="000F7875" w:rsidP="000F7875">
            <w:pPr>
              <w:pStyle w:val="PL"/>
              <w:rPr>
                <w:lang w:eastAsia="zh-CN"/>
              </w:rPr>
            </w:pPr>
            <w:r>
              <w:rPr>
                <w:lang w:eastAsia="zh-CN"/>
              </w:rPr>
              <w:t xml:space="preserve">        "serviceLanguage":[</w:t>
            </w:r>
          </w:p>
          <w:p w14:paraId="10FAFAC3" w14:textId="77777777" w:rsidR="000F7875" w:rsidRDefault="000F7875" w:rsidP="000F7875">
            <w:pPr>
              <w:pStyle w:val="PL"/>
              <w:rPr>
                <w:lang w:eastAsia="zh-CN"/>
              </w:rPr>
            </w:pPr>
            <w:r>
              <w:rPr>
                <w:lang w:eastAsia="zh-CN"/>
              </w:rPr>
              <w:t xml:space="preserve">          "en-us"</w:t>
            </w:r>
          </w:p>
          <w:p w14:paraId="0772B75A" w14:textId="77777777" w:rsidR="000F7875" w:rsidRDefault="000F7875" w:rsidP="000F7875">
            <w:pPr>
              <w:pStyle w:val="PL"/>
              <w:rPr>
                <w:lang w:eastAsia="zh-CN"/>
              </w:rPr>
            </w:pPr>
            <w:r>
              <w:rPr>
                <w:lang w:eastAsia="zh-CN"/>
              </w:rPr>
              <w:t xml:space="preserve">        ],</w:t>
            </w:r>
          </w:p>
          <w:p w14:paraId="56F0A720" w14:textId="77777777" w:rsidR="000F7875" w:rsidRDefault="000F7875" w:rsidP="000F7875">
            <w:pPr>
              <w:pStyle w:val="PL"/>
              <w:rPr>
                <w:lang w:eastAsia="zh-CN"/>
              </w:rPr>
            </w:pPr>
            <w:r>
              <w:rPr>
                <w:lang w:eastAsia="zh-CN"/>
              </w:rPr>
              <w:t xml:space="preserve">        "serviceId":"urn:test:test:D4-Service:D4-SB:D4-US",</w:t>
            </w:r>
          </w:p>
          <w:p w14:paraId="69484FA3" w14:textId="77777777" w:rsidR="000F7875" w:rsidRDefault="000F7875" w:rsidP="000F7875">
            <w:pPr>
              <w:pStyle w:val="PL"/>
              <w:rPr>
                <w:lang w:eastAsia="zh-CN"/>
              </w:rPr>
            </w:pPr>
            <w:r>
              <w:rPr>
                <w:lang w:eastAsia="zh-CN"/>
              </w:rPr>
              <w:t xml:space="preserve">        "distributionSessionDescription":{</w:t>
            </w:r>
          </w:p>
          <w:p w14:paraId="169822FE" w14:textId="67070747" w:rsidR="00AD51D3" w:rsidRDefault="00AD51D3" w:rsidP="00AD51D3">
            <w:pPr>
              <w:pStyle w:val="PL"/>
              <w:rPr>
                <w:lang w:eastAsia="zh-CN"/>
              </w:rPr>
            </w:pPr>
            <w:r>
              <w:rPr>
                <w:lang w:eastAsia="zh-CN"/>
              </w:rPr>
              <w:tab/>
            </w:r>
            <w:r>
              <w:rPr>
                <w:lang w:eastAsia="zh-CN"/>
              </w:rPr>
              <w:tab/>
              <w:t xml:space="preserve">   "conformanceProfile":"urn:3gpp:...",</w:t>
            </w:r>
          </w:p>
          <w:p w14:paraId="16241854" w14:textId="77777777" w:rsidR="000F7875" w:rsidRDefault="000F7875" w:rsidP="000F7875">
            <w:pPr>
              <w:pStyle w:val="PL"/>
              <w:rPr>
                <w:lang w:eastAsia="zh-CN"/>
              </w:rPr>
            </w:pPr>
            <w:r>
              <w:rPr>
                <w:lang w:eastAsia="zh-CN"/>
              </w:rPr>
              <w:tab/>
            </w:r>
            <w:r>
              <w:rPr>
                <w:lang w:eastAsia="zh-CN"/>
              </w:rPr>
              <w:tab/>
              <w:t xml:space="preserve">   "sessionDescriptionURI":"http://www.test.com/D4-Service/D4-SB/D4-US.sdp",</w:t>
            </w:r>
          </w:p>
          <w:p w14:paraId="01C60884" w14:textId="77777777" w:rsidR="000F7875" w:rsidRDefault="000F7875" w:rsidP="000F7875">
            <w:pPr>
              <w:pStyle w:val="PL"/>
              <w:rPr>
                <w:lang w:eastAsia="zh-CN"/>
              </w:rPr>
            </w:pPr>
            <w:r>
              <w:rPr>
                <w:lang w:eastAsia="zh-CN"/>
              </w:rPr>
              <w:t xml:space="preserve">           "dataNetworkName":"media-dnn",</w:t>
            </w:r>
          </w:p>
          <w:p w14:paraId="254153B2" w14:textId="77777777" w:rsidR="000F7875" w:rsidRDefault="000F7875" w:rsidP="000F7875">
            <w:pPr>
              <w:pStyle w:val="PL"/>
              <w:rPr>
                <w:lang w:eastAsia="zh-CN"/>
              </w:rPr>
            </w:pPr>
            <w:r>
              <w:rPr>
                <w:lang w:eastAsia="zh-CN"/>
              </w:rPr>
              <w:tab/>
            </w:r>
            <w:r>
              <w:rPr>
                <w:lang w:eastAsia="zh-CN"/>
              </w:rPr>
              <w:tab/>
              <w:t xml:space="preserve">   "mbsAppService":[</w:t>
            </w:r>
          </w:p>
          <w:p w14:paraId="56349FCB"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BE30E35"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0A4CA78" w14:textId="77777777" w:rsidR="000F7875" w:rsidRDefault="000F7875" w:rsidP="000F7875">
            <w:pPr>
              <w:pStyle w:val="PL"/>
              <w:rPr>
                <w:lang w:eastAsia="zh-CN"/>
              </w:rPr>
            </w:pPr>
            <w:r>
              <w:rPr>
                <w:lang w:eastAsia="zh-CN"/>
              </w:rPr>
              <w:tab/>
            </w:r>
            <w:r>
              <w:rPr>
                <w:lang w:eastAsia="zh-CN"/>
              </w:rPr>
              <w:tab/>
              <w:t xml:space="preserve">   ],</w:t>
            </w:r>
          </w:p>
          <w:p w14:paraId="1CF80E73" w14:textId="77777777" w:rsidR="000F7875" w:rsidRDefault="000F7875" w:rsidP="000F7875">
            <w:pPr>
              <w:pStyle w:val="PL"/>
              <w:rPr>
                <w:lang w:eastAsia="zh-CN"/>
              </w:rPr>
            </w:pPr>
            <w:r>
              <w:rPr>
                <w:lang w:eastAsia="zh-CN"/>
              </w:rPr>
              <w:tab/>
            </w:r>
            <w:r>
              <w:rPr>
                <w:lang w:eastAsia="zh-CN"/>
              </w:rPr>
              <w:tab/>
              <w:t xml:space="preserve">   "unicastAppServices":[</w:t>
            </w:r>
          </w:p>
          <w:p w14:paraId="734F15BC" w14:textId="77777777" w:rsidR="000F7875" w:rsidRDefault="000F7875" w:rsidP="000F7875">
            <w:pPr>
              <w:pStyle w:val="PL"/>
              <w:rPr>
                <w:lang w:eastAsia="zh-CN"/>
              </w:rPr>
            </w:pPr>
            <w:r>
              <w:rPr>
                <w:lang w:eastAsia="zh-CN"/>
              </w:rPr>
              <w:tab/>
            </w:r>
            <w:r>
              <w:rPr>
                <w:lang w:eastAsia="zh-CN"/>
              </w:rPr>
              <w:tab/>
              <w:t xml:space="preserve">    {"unicastAppService":[</w:t>
            </w:r>
          </w:p>
          <w:p w14:paraId="3C01C3D6"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{"basePattern":"http://www.test.com/D4-Service/D4-SB/D4-US/video/1024/"},</w:t>
            </w:r>
          </w:p>
          <w:p w14:paraId="2AC2AA02"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0900CA39" w14:textId="77777777" w:rsidR="000F7875" w:rsidRDefault="000F7875" w:rsidP="000F7875">
            <w:pPr>
              <w:pStyle w:val="PL"/>
              <w:rPr>
                <w:lang w:eastAsia="zh-CN"/>
              </w:rPr>
            </w:pPr>
            <w:r>
              <w:rPr>
                <w:lang w:eastAsia="zh-CN"/>
              </w:rPr>
              <w:tab/>
            </w:r>
            <w:r>
              <w:rPr>
                <w:lang w:eastAsia="zh-CN"/>
              </w:rPr>
              <w:tab/>
            </w:r>
            <w:r>
              <w:rPr>
                <w:lang w:eastAsia="zh-CN"/>
              </w:rPr>
              <w:tab/>
              <w:t>},</w:t>
            </w:r>
          </w:p>
          <w:p w14:paraId="7E5AA8B9" w14:textId="77777777" w:rsidR="000F7875" w:rsidRDefault="000F7875" w:rsidP="000F7875">
            <w:pPr>
              <w:pStyle w:val="PL"/>
              <w:rPr>
                <w:lang w:eastAsia="zh-CN"/>
              </w:rPr>
            </w:pPr>
            <w:r>
              <w:rPr>
                <w:lang w:eastAsia="zh-CN"/>
              </w:rPr>
              <w:tab/>
            </w:r>
            <w:r>
              <w:rPr>
                <w:lang w:eastAsia="zh-CN"/>
              </w:rPr>
              <w:tab/>
              <w:t xml:space="preserve">    {"unicastAppService":[</w:t>
            </w:r>
          </w:p>
          <w:p w14:paraId="7707AE0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7CAB2C4F"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4DCFCBB5" w14:textId="77777777" w:rsidR="000F7875" w:rsidRDefault="000F7875" w:rsidP="000F7875">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37C6C615" w14:textId="77777777" w:rsidR="000F7875" w:rsidRDefault="000F7875" w:rsidP="000F7875">
            <w:pPr>
              <w:pStyle w:val="PL"/>
              <w:rPr>
                <w:lang w:eastAsia="zh-CN"/>
              </w:rPr>
            </w:pPr>
            <w:r>
              <w:rPr>
                <w:lang w:eastAsia="zh-CN"/>
              </w:rPr>
              <w:tab/>
            </w:r>
            <w:r>
              <w:rPr>
                <w:lang w:eastAsia="zh-CN"/>
              </w:rPr>
              <w:tab/>
              <w:t xml:space="preserve">   ]</w:t>
            </w:r>
            <w:r>
              <w:rPr>
                <w:lang w:eastAsia="zh-CN"/>
              </w:rPr>
              <w:tab/>
              <w:t xml:space="preserve">   </w:t>
            </w:r>
          </w:p>
          <w:p w14:paraId="5FA9D99C" w14:textId="77777777" w:rsidR="000F7875" w:rsidRDefault="000F7875" w:rsidP="000F7875">
            <w:pPr>
              <w:pStyle w:val="PL"/>
              <w:rPr>
                <w:lang w:eastAsia="zh-CN"/>
              </w:rPr>
            </w:pPr>
            <w:r>
              <w:rPr>
                <w:lang w:eastAsia="zh-CN"/>
              </w:rPr>
              <w:t xml:space="preserve">        },</w:t>
            </w:r>
          </w:p>
          <w:p w14:paraId="120E288A" w14:textId="77777777" w:rsidR="000F7875" w:rsidRDefault="000F7875" w:rsidP="000F7875">
            <w:pPr>
              <w:pStyle w:val="PL"/>
              <w:rPr>
                <w:lang w:eastAsia="zh-CN"/>
              </w:rPr>
            </w:pPr>
            <w:r>
              <w:rPr>
                <w:lang w:eastAsia="zh-CN"/>
              </w:rPr>
              <w:t xml:space="preserve">        "appService":{</w:t>
            </w:r>
          </w:p>
          <w:p w14:paraId="4435FB11" w14:textId="77777777" w:rsidR="000F7875" w:rsidRDefault="000F7875" w:rsidP="000F7875">
            <w:pPr>
              <w:pStyle w:val="PL"/>
              <w:rPr>
                <w:lang w:eastAsia="zh-CN"/>
              </w:rPr>
            </w:pPr>
            <w:r>
              <w:rPr>
                <w:lang w:eastAsia="zh-CN"/>
              </w:rPr>
              <w:t xml:space="preserve">           "MediaManifestDescriptionURI":"http://www.test.com/D4-Service/D4-SB/D4-US/adpd.xml",</w:t>
            </w:r>
          </w:p>
          <w:p w14:paraId="65ED9935" w14:textId="77777777" w:rsidR="000F7875" w:rsidRDefault="000F7875" w:rsidP="000F7875">
            <w:pPr>
              <w:pStyle w:val="PL"/>
              <w:rPr>
                <w:lang w:eastAsia="zh-CN"/>
              </w:rPr>
            </w:pPr>
            <w:r>
              <w:rPr>
                <w:lang w:eastAsia="zh-CN"/>
              </w:rPr>
              <w:tab/>
            </w:r>
            <w:r>
              <w:rPr>
                <w:lang w:eastAsia="zh-CN"/>
              </w:rPr>
              <w:tab/>
              <w:t xml:space="preserve">   "mimeType":"application/dash+xml;profiles=urn:3GPP:PSS:profile:DASH10",</w:t>
            </w:r>
          </w:p>
          <w:p w14:paraId="671B84E1" w14:textId="77777777" w:rsidR="000F7875" w:rsidRDefault="000F7875" w:rsidP="000F7875">
            <w:pPr>
              <w:pStyle w:val="PL"/>
              <w:rPr>
                <w:lang w:eastAsia="zh-CN"/>
              </w:rPr>
            </w:pPr>
            <w:r>
              <w:rPr>
                <w:lang w:eastAsia="zh-CN"/>
              </w:rPr>
              <w:tab/>
            </w:r>
            <w:r>
              <w:rPr>
                <w:lang w:eastAsia="zh-CN"/>
              </w:rPr>
              <w:tab/>
              <w:t xml:space="preserve">   "identicalContents":[</w:t>
            </w:r>
          </w:p>
          <w:p w14:paraId="25C5AAE5" w14:textId="77777777" w:rsidR="000F7875" w:rsidRDefault="000F7875" w:rsidP="000F7875">
            <w:pPr>
              <w:pStyle w:val="PL"/>
              <w:rPr>
                <w:lang w:eastAsia="zh-CN"/>
              </w:rPr>
            </w:pPr>
            <w:r>
              <w:rPr>
                <w:lang w:eastAsia="zh-CN"/>
              </w:rPr>
              <w:tab/>
            </w:r>
            <w:r>
              <w:rPr>
                <w:lang w:eastAsia="zh-CN"/>
              </w:rPr>
              <w:tab/>
              <w:t xml:space="preserve">   {</w:t>
            </w:r>
          </w:p>
          <w:p w14:paraId="2B39D009" w14:textId="77777777" w:rsidR="000F7875" w:rsidRDefault="000F7875" w:rsidP="000F7875">
            <w:pPr>
              <w:pStyle w:val="PL"/>
              <w:rPr>
                <w:lang w:eastAsia="zh-CN"/>
              </w:rPr>
            </w:pPr>
            <w:r>
              <w:rPr>
                <w:lang w:eastAsia="zh-CN"/>
              </w:rPr>
              <w:tab/>
            </w:r>
            <w:r>
              <w:rPr>
                <w:lang w:eastAsia="zh-CN"/>
              </w:rPr>
              <w:tab/>
              <w:t xml:space="preserve">     "identicalContent":[</w:t>
            </w:r>
          </w:p>
          <w:p w14:paraId="63EEAFA0" w14:textId="77777777" w:rsidR="000F7875" w:rsidRDefault="000F7875" w:rsidP="000F7875">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56D47C78"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0B7DE49" w14:textId="77777777" w:rsidR="000F7875" w:rsidRDefault="000F7875" w:rsidP="000F7875">
            <w:pPr>
              <w:pStyle w:val="PL"/>
              <w:rPr>
                <w:lang w:eastAsia="zh-CN"/>
              </w:rPr>
            </w:pPr>
            <w:r>
              <w:rPr>
                <w:lang w:eastAsia="zh-CN"/>
              </w:rPr>
              <w:tab/>
            </w:r>
            <w:r>
              <w:rPr>
                <w:lang w:eastAsia="zh-CN"/>
              </w:rPr>
              <w:tab/>
              <w:t xml:space="preserve">     ],</w:t>
            </w:r>
          </w:p>
          <w:p w14:paraId="18D7766E" w14:textId="77777777" w:rsidR="000F7875" w:rsidRDefault="000F7875" w:rsidP="000F7875">
            <w:pPr>
              <w:pStyle w:val="PL"/>
              <w:rPr>
                <w:lang w:eastAsia="zh-CN"/>
              </w:rPr>
            </w:pPr>
            <w:r>
              <w:rPr>
                <w:lang w:eastAsia="zh-CN"/>
              </w:rPr>
              <w:tab/>
            </w:r>
            <w:r>
              <w:rPr>
                <w:lang w:eastAsia="zh-CN"/>
              </w:rPr>
              <w:tab/>
              <w:t xml:space="preserve">   },{</w:t>
            </w:r>
          </w:p>
          <w:p w14:paraId="1CE7209F" w14:textId="77777777" w:rsidR="000F7875" w:rsidRDefault="000F7875" w:rsidP="000F7875">
            <w:pPr>
              <w:pStyle w:val="PL"/>
              <w:rPr>
                <w:lang w:eastAsia="zh-CN"/>
              </w:rPr>
            </w:pPr>
            <w:r>
              <w:rPr>
                <w:lang w:eastAsia="zh-CN"/>
              </w:rPr>
              <w:tab/>
            </w:r>
            <w:r>
              <w:rPr>
                <w:lang w:eastAsia="zh-CN"/>
              </w:rPr>
              <w:tab/>
              <w:t xml:space="preserve">     "identicalContent":[</w:t>
            </w:r>
          </w:p>
          <w:p w14:paraId="69DB324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923ADD3" w14:textId="77777777" w:rsidR="000F7875" w:rsidRDefault="000F7875" w:rsidP="000F7875">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08D032B3" w14:textId="77777777" w:rsidR="000F7875" w:rsidRDefault="000F7875" w:rsidP="000F7875">
            <w:pPr>
              <w:pStyle w:val="PL"/>
              <w:rPr>
                <w:lang w:eastAsia="zh-CN"/>
              </w:rPr>
            </w:pPr>
            <w:r>
              <w:rPr>
                <w:lang w:eastAsia="zh-CN"/>
              </w:rPr>
              <w:tab/>
            </w:r>
            <w:r>
              <w:rPr>
                <w:lang w:eastAsia="zh-CN"/>
              </w:rPr>
              <w:tab/>
              <w:t xml:space="preserve">  }]</w:t>
            </w:r>
          </w:p>
          <w:p w14:paraId="3635B599" w14:textId="77777777" w:rsidR="000F7875" w:rsidRDefault="000F7875" w:rsidP="000F7875">
            <w:pPr>
              <w:pStyle w:val="PL"/>
              <w:rPr>
                <w:lang w:eastAsia="zh-CN"/>
              </w:rPr>
            </w:pPr>
            <w:r>
              <w:rPr>
                <w:lang w:eastAsia="zh-CN"/>
              </w:rPr>
              <w:tab/>
            </w:r>
            <w:r>
              <w:rPr>
                <w:lang w:eastAsia="zh-CN"/>
              </w:rPr>
              <w:tab/>
              <w:t>},</w:t>
            </w:r>
          </w:p>
          <w:p w14:paraId="45848DBE" w14:textId="77777777" w:rsidR="000F7875" w:rsidRDefault="000F7875" w:rsidP="000F7875">
            <w:pPr>
              <w:pStyle w:val="PL"/>
              <w:rPr>
                <w:lang w:eastAsia="zh-CN"/>
              </w:rPr>
            </w:pPr>
            <w:r>
              <w:rPr>
                <w:lang w:eastAsia="zh-CN"/>
              </w:rPr>
              <w:t xml:space="preserve">        "availabilityInfo":[</w:t>
            </w:r>
          </w:p>
          <w:p w14:paraId="093E7FBA" w14:textId="77777777" w:rsidR="000F7875" w:rsidRDefault="000F7875" w:rsidP="000F7875">
            <w:pPr>
              <w:pStyle w:val="PL"/>
              <w:rPr>
                <w:lang w:eastAsia="zh-CN"/>
              </w:rPr>
            </w:pPr>
            <w:r>
              <w:rPr>
                <w:lang w:eastAsia="zh-CN"/>
              </w:rPr>
              <w:t xml:space="preserve">          {</w:t>
            </w:r>
          </w:p>
          <w:p w14:paraId="3DB6C3E9" w14:textId="77777777" w:rsidR="000F7875" w:rsidRDefault="000F7875" w:rsidP="000F7875">
            <w:pPr>
              <w:pStyle w:val="PL"/>
              <w:rPr>
                <w:lang w:eastAsia="zh-CN"/>
              </w:rPr>
            </w:pPr>
            <w:r>
              <w:rPr>
                <w:lang w:eastAsia="zh-CN"/>
              </w:rPr>
              <w:t xml:space="preserve">            "infoBinding":{</w:t>
            </w:r>
          </w:p>
          <w:p w14:paraId="2786841C" w14:textId="77777777" w:rsidR="000F7875" w:rsidRDefault="000F7875" w:rsidP="000F7875">
            <w:pPr>
              <w:pStyle w:val="PL"/>
              <w:rPr>
                <w:lang w:eastAsia="zh-CN"/>
              </w:rPr>
            </w:pPr>
            <w:r>
              <w:rPr>
                <w:lang w:eastAsia="zh-CN"/>
              </w:rPr>
              <w:t xml:space="preserve">              "mbsServiceArea":[</w:t>
            </w:r>
          </w:p>
          <w:p w14:paraId="6E86DE11" w14:textId="77777777" w:rsidR="000F7875" w:rsidRDefault="000F7875" w:rsidP="000F7875">
            <w:pPr>
              <w:pStyle w:val="PL"/>
              <w:rPr>
                <w:lang w:eastAsia="zh-CN"/>
              </w:rPr>
            </w:pPr>
            <w:r>
              <w:rPr>
                <w:lang w:eastAsia="zh-CN"/>
              </w:rPr>
              <w:t xml:space="preserve">                {</w:t>
            </w:r>
          </w:p>
          <w:p w14:paraId="47021F59" w14:textId="77777777" w:rsidR="000F7875" w:rsidRDefault="000F7875" w:rsidP="000F7875">
            <w:pPr>
              <w:pStyle w:val="PL"/>
              <w:rPr>
                <w:lang w:eastAsia="zh-CN"/>
              </w:rPr>
            </w:pPr>
            <w:r>
              <w:rPr>
                <w:lang w:eastAsia="zh-CN"/>
              </w:rPr>
              <w:t xml:space="preserve">                  "ncgiList":[</w:t>
            </w:r>
          </w:p>
          <w:p w14:paraId="377965D6" w14:textId="77777777" w:rsidR="000F7875" w:rsidRDefault="000F7875" w:rsidP="000F7875">
            <w:pPr>
              <w:pStyle w:val="PL"/>
              <w:rPr>
                <w:lang w:eastAsia="zh-CN"/>
              </w:rPr>
            </w:pPr>
            <w:r>
              <w:rPr>
                <w:lang w:eastAsia="zh-CN"/>
              </w:rPr>
              <w:t xml:space="preserve">                    {</w:t>
            </w:r>
          </w:p>
          <w:p w14:paraId="474487AD" w14:textId="77777777" w:rsidR="000F7875" w:rsidRDefault="000F7875" w:rsidP="000F7875">
            <w:pPr>
              <w:pStyle w:val="PL"/>
              <w:rPr>
                <w:lang w:eastAsia="zh-CN"/>
              </w:rPr>
            </w:pPr>
            <w:r>
              <w:rPr>
                <w:lang w:eastAsia="zh-CN"/>
              </w:rPr>
              <w:t xml:space="preserve">                      "NcgiTai":{</w:t>
            </w:r>
          </w:p>
          <w:p w14:paraId="2B15D5E2" w14:textId="77777777" w:rsidR="000F7875" w:rsidRDefault="000F7875" w:rsidP="000F7875">
            <w:pPr>
              <w:pStyle w:val="PL"/>
              <w:rPr>
                <w:lang w:eastAsia="zh-CN"/>
              </w:rPr>
            </w:pPr>
            <w:r>
              <w:rPr>
                <w:lang w:eastAsia="zh-CN"/>
              </w:rPr>
              <w:t xml:space="preserve">                        "tai":{</w:t>
            </w:r>
          </w:p>
          <w:p w14:paraId="7FBB175D" w14:textId="77777777" w:rsidR="000F7875" w:rsidRDefault="000F7875" w:rsidP="000F7875">
            <w:pPr>
              <w:pStyle w:val="PL"/>
              <w:rPr>
                <w:lang w:eastAsia="zh-CN"/>
              </w:rPr>
            </w:pPr>
            <w:r>
              <w:rPr>
                <w:lang w:eastAsia="zh-CN"/>
              </w:rPr>
              <w:t xml:space="preserve">                          "plmnId":{</w:t>
            </w:r>
          </w:p>
          <w:p w14:paraId="477C49F0" w14:textId="77777777" w:rsidR="000F7875" w:rsidRDefault="000F7875" w:rsidP="000F7875">
            <w:pPr>
              <w:pStyle w:val="PL"/>
              <w:rPr>
                <w:lang w:eastAsia="zh-CN"/>
              </w:rPr>
            </w:pPr>
            <w:r>
              <w:rPr>
                <w:lang w:eastAsia="zh-CN"/>
              </w:rPr>
              <w:t xml:space="preserve">                            "mcc":"860",</w:t>
            </w:r>
          </w:p>
          <w:p w14:paraId="062D5F79" w14:textId="77777777" w:rsidR="000F7875" w:rsidRDefault="000F7875" w:rsidP="000F7875">
            <w:pPr>
              <w:pStyle w:val="PL"/>
              <w:rPr>
                <w:lang w:eastAsia="zh-CN"/>
              </w:rPr>
            </w:pPr>
            <w:r>
              <w:rPr>
                <w:lang w:eastAsia="zh-CN"/>
              </w:rPr>
              <w:t xml:space="preserve">                            "mnc":"15"</w:t>
            </w:r>
          </w:p>
          <w:p w14:paraId="15B44BEC" w14:textId="77777777" w:rsidR="000F7875" w:rsidRDefault="000F7875" w:rsidP="000F7875">
            <w:pPr>
              <w:pStyle w:val="PL"/>
              <w:rPr>
                <w:lang w:eastAsia="zh-CN"/>
              </w:rPr>
            </w:pPr>
            <w:r>
              <w:rPr>
                <w:lang w:eastAsia="zh-CN"/>
              </w:rPr>
              <w:t xml:space="preserve">                          },</w:t>
            </w:r>
          </w:p>
          <w:p w14:paraId="40D16198" w14:textId="77777777" w:rsidR="000F7875" w:rsidRDefault="000F7875" w:rsidP="000F7875">
            <w:pPr>
              <w:pStyle w:val="PL"/>
              <w:rPr>
                <w:lang w:eastAsia="zh-CN"/>
              </w:rPr>
            </w:pPr>
            <w:r>
              <w:rPr>
                <w:lang w:eastAsia="zh-CN"/>
              </w:rPr>
              <w:t xml:space="preserve">                          "tac":"0fa0"</w:t>
            </w:r>
          </w:p>
          <w:p w14:paraId="3B99DB49" w14:textId="77777777" w:rsidR="000F7875" w:rsidRDefault="000F7875" w:rsidP="000F7875">
            <w:pPr>
              <w:pStyle w:val="PL"/>
              <w:rPr>
                <w:lang w:eastAsia="zh-CN"/>
              </w:rPr>
            </w:pPr>
            <w:r>
              <w:rPr>
                <w:lang w:eastAsia="zh-CN"/>
              </w:rPr>
              <w:t xml:space="preserve">                        },</w:t>
            </w:r>
          </w:p>
          <w:p w14:paraId="187E5BE9" w14:textId="77777777" w:rsidR="000F7875" w:rsidRDefault="000F7875" w:rsidP="000F7875">
            <w:pPr>
              <w:pStyle w:val="PL"/>
              <w:rPr>
                <w:lang w:eastAsia="zh-CN"/>
              </w:rPr>
            </w:pPr>
            <w:r>
              <w:rPr>
                <w:lang w:eastAsia="zh-CN"/>
              </w:rPr>
              <w:t xml:space="preserve">                        "cellList":[</w:t>
            </w:r>
          </w:p>
          <w:p w14:paraId="4298ABB2" w14:textId="77777777" w:rsidR="000F7875" w:rsidRDefault="000F7875" w:rsidP="000F7875">
            <w:pPr>
              <w:pStyle w:val="PL"/>
              <w:rPr>
                <w:lang w:eastAsia="zh-CN"/>
              </w:rPr>
            </w:pPr>
            <w:r>
              <w:rPr>
                <w:lang w:eastAsia="zh-CN"/>
              </w:rPr>
              <w:t xml:space="preserve">                          {</w:t>
            </w:r>
          </w:p>
          <w:p w14:paraId="75FFB263" w14:textId="77777777" w:rsidR="000F7875" w:rsidRDefault="000F7875" w:rsidP="000F7875">
            <w:pPr>
              <w:pStyle w:val="PL"/>
              <w:rPr>
                <w:lang w:eastAsia="zh-CN"/>
              </w:rPr>
            </w:pPr>
            <w:r>
              <w:rPr>
                <w:lang w:eastAsia="zh-CN"/>
              </w:rPr>
              <w:t xml:space="preserve">                            "Ncgi":{</w:t>
            </w:r>
          </w:p>
          <w:p w14:paraId="6D6B814A" w14:textId="77777777" w:rsidR="000F7875" w:rsidRDefault="000F7875" w:rsidP="000F7875">
            <w:pPr>
              <w:pStyle w:val="PL"/>
              <w:rPr>
                <w:lang w:eastAsia="zh-CN"/>
              </w:rPr>
            </w:pPr>
            <w:r>
              <w:rPr>
                <w:lang w:eastAsia="zh-CN"/>
              </w:rPr>
              <w:lastRenderedPageBreak/>
              <w:t xml:space="preserve">                              "plmnId":{</w:t>
            </w:r>
          </w:p>
          <w:p w14:paraId="504BE181" w14:textId="77777777" w:rsidR="000F7875" w:rsidRDefault="000F7875" w:rsidP="000F7875">
            <w:pPr>
              <w:pStyle w:val="PL"/>
              <w:rPr>
                <w:lang w:eastAsia="zh-CN"/>
              </w:rPr>
            </w:pPr>
            <w:r>
              <w:rPr>
                <w:lang w:eastAsia="zh-CN"/>
              </w:rPr>
              <w:t xml:space="preserve">                                "mcc":"860",</w:t>
            </w:r>
          </w:p>
          <w:p w14:paraId="0A16E1D1" w14:textId="77777777" w:rsidR="000F7875" w:rsidRDefault="000F7875" w:rsidP="000F7875">
            <w:pPr>
              <w:pStyle w:val="PL"/>
              <w:rPr>
                <w:lang w:eastAsia="zh-CN"/>
              </w:rPr>
            </w:pPr>
            <w:r>
              <w:rPr>
                <w:lang w:eastAsia="zh-CN"/>
              </w:rPr>
              <w:t xml:space="preserve">                                "mnc":"15"</w:t>
            </w:r>
          </w:p>
          <w:p w14:paraId="2AE1BB23" w14:textId="77777777" w:rsidR="000F7875" w:rsidRDefault="000F7875" w:rsidP="000F7875">
            <w:pPr>
              <w:pStyle w:val="PL"/>
              <w:rPr>
                <w:lang w:eastAsia="zh-CN"/>
              </w:rPr>
            </w:pPr>
            <w:r>
              <w:rPr>
                <w:lang w:eastAsia="zh-CN"/>
              </w:rPr>
              <w:t xml:space="preserve">                              },</w:t>
            </w:r>
          </w:p>
          <w:p w14:paraId="30D4E7A3" w14:textId="77777777" w:rsidR="000F7875" w:rsidRDefault="000F7875" w:rsidP="000F7875">
            <w:pPr>
              <w:pStyle w:val="PL"/>
              <w:rPr>
                <w:lang w:eastAsia="zh-CN"/>
              </w:rPr>
            </w:pPr>
            <w:r>
              <w:rPr>
                <w:lang w:eastAsia="zh-CN"/>
              </w:rPr>
              <w:t xml:space="preserve">                              "nrCellId":"999999999"</w:t>
            </w:r>
          </w:p>
          <w:p w14:paraId="72C71B59" w14:textId="77777777" w:rsidR="000F7875" w:rsidRDefault="000F7875" w:rsidP="000F7875">
            <w:pPr>
              <w:pStyle w:val="PL"/>
              <w:rPr>
                <w:lang w:eastAsia="zh-CN"/>
              </w:rPr>
            </w:pPr>
            <w:r>
              <w:rPr>
                <w:lang w:eastAsia="zh-CN"/>
              </w:rPr>
              <w:t xml:space="preserve">                            }</w:t>
            </w:r>
          </w:p>
          <w:p w14:paraId="5B711BF1" w14:textId="77777777" w:rsidR="000F7875" w:rsidRDefault="000F7875" w:rsidP="000F7875">
            <w:pPr>
              <w:pStyle w:val="PL"/>
              <w:rPr>
                <w:lang w:eastAsia="zh-CN"/>
              </w:rPr>
            </w:pPr>
            <w:r>
              <w:rPr>
                <w:lang w:eastAsia="zh-CN"/>
              </w:rPr>
              <w:t xml:space="preserve">                          },</w:t>
            </w:r>
          </w:p>
          <w:p w14:paraId="1D49DB13" w14:textId="77777777" w:rsidR="000F7875" w:rsidRDefault="000F7875" w:rsidP="000F7875">
            <w:pPr>
              <w:pStyle w:val="PL"/>
              <w:rPr>
                <w:lang w:eastAsia="zh-CN"/>
              </w:rPr>
            </w:pPr>
            <w:r>
              <w:rPr>
                <w:lang w:eastAsia="zh-CN"/>
              </w:rPr>
              <w:t xml:space="preserve">                          {</w:t>
            </w:r>
          </w:p>
          <w:p w14:paraId="3566184F" w14:textId="77777777" w:rsidR="000F7875" w:rsidRDefault="000F7875" w:rsidP="000F7875">
            <w:pPr>
              <w:pStyle w:val="PL"/>
              <w:rPr>
                <w:lang w:eastAsia="zh-CN"/>
              </w:rPr>
            </w:pPr>
            <w:r>
              <w:rPr>
                <w:lang w:eastAsia="zh-CN"/>
              </w:rPr>
              <w:t xml:space="preserve">                            "Ncgi":{</w:t>
            </w:r>
          </w:p>
          <w:p w14:paraId="28BF4F37" w14:textId="77777777" w:rsidR="000F7875" w:rsidRDefault="000F7875" w:rsidP="000F7875">
            <w:pPr>
              <w:pStyle w:val="PL"/>
              <w:rPr>
                <w:lang w:eastAsia="zh-CN"/>
              </w:rPr>
            </w:pPr>
            <w:r>
              <w:rPr>
                <w:lang w:eastAsia="zh-CN"/>
              </w:rPr>
              <w:t xml:space="preserve">                              "plmnId":{</w:t>
            </w:r>
          </w:p>
          <w:p w14:paraId="4E4EB384" w14:textId="77777777" w:rsidR="000F7875" w:rsidRDefault="000F7875" w:rsidP="000F7875">
            <w:pPr>
              <w:pStyle w:val="PL"/>
              <w:rPr>
                <w:lang w:eastAsia="zh-CN"/>
              </w:rPr>
            </w:pPr>
            <w:r>
              <w:rPr>
                <w:lang w:eastAsia="zh-CN"/>
              </w:rPr>
              <w:t xml:space="preserve">                                "mcc":"860",</w:t>
            </w:r>
          </w:p>
          <w:p w14:paraId="3C49B42F" w14:textId="77777777" w:rsidR="000F7875" w:rsidRDefault="000F7875" w:rsidP="000F7875">
            <w:pPr>
              <w:pStyle w:val="PL"/>
              <w:rPr>
                <w:lang w:eastAsia="zh-CN"/>
              </w:rPr>
            </w:pPr>
            <w:r>
              <w:rPr>
                <w:lang w:eastAsia="zh-CN"/>
              </w:rPr>
              <w:t xml:space="preserve">                                "mnc":"15"</w:t>
            </w:r>
          </w:p>
          <w:p w14:paraId="729231C2" w14:textId="77777777" w:rsidR="000F7875" w:rsidRDefault="000F7875" w:rsidP="000F7875">
            <w:pPr>
              <w:pStyle w:val="PL"/>
              <w:rPr>
                <w:lang w:eastAsia="zh-CN"/>
              </w:rPr>
            </w:pPr>
            <w:r>
              <w:rPr>
                <w:lang w:eastAsia="zh-CN"/>
              </w:rPr>
              <w:t xml:space="preserve">                              },</w:t>
            </w:r>
          </w:p>
          <w:p w14:paraId="6D8BD2A4" w14:textId="77777777" w:rsidR="000F7875" w:rsidRDefault="000F7875" w:rsidP="000F7875">
            <w:pPr>
              <w:pStyle w:val="PL"/>
              <w:rPr>
                <w:lang w:eastAsia="zh-CN"/>
              </w:rPr>
            </w:pPr>
            <w:r>
              <w:rPr>
                <w:lang w:eastAsia="zh-CN"/>
              </w:rPr>
              <w:t xml:space="preserve">                              "nrCellId":"999999998"</w:t>
            </w:r>
          </w:p>
          <w:p w14:paraId="281CBE76" w14:textId="77777777" w:rsidR="000F7875" w:rsidRDefault="000F7875" w:rsidP="000F7875">
            <w:pPr>
              <w:pStyle w:val="PL"/>
              <w:rPr>
                <w:lang w:eastAsia="zh-CN"/>
              </w:rPr>
            </w:pPr>
            <w:r>
              <w:rPr>
                <w:lang w:eastAsia="zh-CN"/>
              </w:rPr>
              <w:t xml:space="preserve">                            }</w:t>
            </w:r>
          </w:p>
          <w:p w14:paraId="71C38975" w14:textId="77777777" w:rsidR="000F7875" w:rsidRDefault="000F7875" w:rsidP="000F7875">
            <w:pPr>
              <w:pStyle w:val="PL"/>
              <w:rPr>
                <w:lang w:eastAsia="zh-CN"/>
              </w:rPr>
            </w:pPr>
            <w:r>
              <w:rPr>
                <w:lang w:eastAsia="zh-CN"/>
              </w:rPr>
              <w:t xml:space="preserve">                          }</w:t>
            </w:r>
          </w:p>
          <w:p w14:paraId="757D507A" w14:textId="77777777" w:rsidR="000F7875" w:rsidRDefault="000F7875" w:rsidP="000F7875">
            <w:pPr>
              <w:pStyle w:val="PL"/>
              <w:rPr>
                <w:lang w:eastAsia="zh-CN"/>
              </w:rPr>
            </w:pPr>
            <w:r>
              <w:rPr>
                <w:lang w:eastAsia="zh-CN"/>
              </w:rPr>
              <w:t xml:space="preserve">                        ]</w:t>
            </w:r>
          </w:p>
          <w:p w14:paraId="638545A4" w14:textId="77777777" w:rsidR="000F7875" w:rsidRDefault="000F7875" w:rsidP="000F7875">
            <w:pPr>
              <w:pStyle w:val="PL"/>
              <w:rPr>
                <w:lang w:eastAsia="zh-CN"/>
              </w:rPr>
            </w:pPr>
            <w:r>
              <w:rPr>
                <w:lang w:eastAsia="zh-CN"/>
              </w:rPr>
              <w:t xml:space="preserve">                      }</w:t>
            </w:r>
          </w:p>
          <w:p w14:paraId="0ACD7F05" w14:textId="77777777" w:rsidR="000F7875" w:rsidRDefault="000F7875" w:rsidP="000F7875">
            <w:pPr>
              <w:pStyle w:val="PL"/>
              <w:rPr>
                <w:lang w:eastAsia="zh-CN"/>
              </w:rPr>
            </w:pPr>
            <w:r>
              <w:rPr>
                <w:lang w:eastAsia="zh-CN"/>
              </w:rPr>
              <w:t xml:space="preserve">                    }</w:t>
            </w:r>
          </w:p>
          <w:p w14:paraId="088E9F83" w14:textId="77777777" w:rsidR="000F7875" w:rsidRDefault="000F7875" w:rsidP="000F7875">
            <w:pPr>
              <w:pStyle w:val="PL"/>
              <w:rPr>
                <w:lang w:eastAsia="zh-CN"/>
              </w:rPr>
            </w:pPr>
            <w:r>
              <w:rPr>
                <w:lang w:eastAsia="zh-CN"/>
              </w:rPr>
              <w:t xml:space="preserve">                  ],</w:t>
            </w:r>
          </w:p>
          <w:p w14:paraId="628A1D02" w14:textId="77777777" w:rsidR="000F7875" w:rsidRDefault="000F7875" w:rsidP="000F7875">
            <w:pPr>
              <w:pStyle w:val="PL"/>
              <w:rPr>
                <w:lang w:eastAsia="zh-CN"/>
              </w:rPr>
            </w:pPr>
            <w:r>
              <w:rPr>
                <w:lang w:eastAsia="zh-CN"/>
              </w:rPr>
              <w:t xml:space="preserve">                  "taiList":[</w:t>
            </w:r>
          </w:p>
          <w:p w14:paraId="6787CD4F" w14:textId="77777777" w:rsidR="000F7875" w:rsidRDefault="000F7875" w:rsidP="000F7875">
            <w:pPr>
              <w:pStyle w:val="PL"/>
              <w:rPr>
                <w:lang w:eastAsia="zh-CN"/>
              </w:rPr>
            </w:pPr>
            <w:r>
              <w:rPr>
                <w:lang w:eastAsia="zh-CN"/>
              </w:rPr>
              <w:t xml:space="preserve">                    {</w:t>
            </w:r>
          </w:p>
          <w:p w14:paraId="5FDC4C01" w14:textId="77777777" w:rsidR="000F7875" w:rsidRDefault="000F7875" w:rsidP="000F7875">
            <w:pPr>
              <w:pStyle w:val="PL"/>
              <w:rPr>
                <w:lang w:eastAsia="zh-CN"/>
              </w:rPr>
            </w:pPr>
            <w:r>
              <w:rPr>
                <w:lang w:eastAsia="zh-CN"/>
              </w:rPr>
              <w:t xml:space="preserve">                      "tai":{</w:t>
            </w:r>
          </w:p>
          <w:p w14:paraId="215CA951" w14:textId="77777777" w:rsidR="000F7875" w:rsidRDefault="000F7875" w:rsidP="000F7875">
            <w:pPr>
              <w:pStyle w:val="PL"/>
              <w:rPr>
                <w:lang w:eastAsia="zh-CN"/>
              </w:rPr>
            </w:pPr>
            <w:r>
              <w:rPr>
                <w:lang w:eastAsia="zh-CN"/>
              </w:rPr>
              <w:t xml:space="preserve">                        "plmnId":{</w:t>
            </w:r>
          </w:p>
          <w:p w14:paraId="7AD851ED" w14:textId="77777777" w:rsidR="000F7875" w:rsidRDefault="000F7875" w:rsidP="000F7875">
            <w:pPr>
              <w:pStyle w:val="PL"/>
              <w:rPr>
                <w:lang w:eastAsia="zh-CN"/>
              </w:rPr>
            </w:pPr>
            <w:r>
              <w:rPr>
                <w:lang w:eastAsia="zh-CN"/>
              </w:rPr>
              <w:t xml:space="preserve">                          "mcc":"860",</w:t>
            </w:r>
          </w:p>
          <w:p w14:paraId="57CBF891" w14:textId="77777777" w:rsidR="000F7875" w:rsidRDefault="000F7875" w:rsidP="000F7875">
            <w:pPr>
              <w:pStyle w:val="PL"/>
              <w:rPr>
                <w:lang w:eastAsia="zh-CN"/>
              </w:rPr>
            </w:pPr>
            <w:r>
              <w:rPr>
                <w:lang w:eastAsia="zh-CN"/>
              </w:rPr>
              <w:t xml:space="preserve">                          "mnc":"15"</w:t>
            </w:r>
          </w:p>
          <w:p w14:paraId="470BBC1A" w14:textId="77777777" w:rsidR="000F7875" w:rsidRDefault="000F7875" w:rsidP="000F7875">
            <w:pPr>
              <w:pStyle w:val="PL"/>
              <w:rPr>
                <w:lang w:eastAsia="zh-CN"/>
              </w:rPr>
            </w:pPr>
            <w:r>
              <w:rPr>
                <w:lang w:eastAsia="zh-CN"/>
              </w:rPr>
              <w:t xml:space="preserve">                        },</w:t>
            </w:r>
          </w:p>
          <w:p w14:paraId="283BFABA" w14:textId="77777777" w:rsidR="000F7875" w:rsidRDefault="000F7875" w:rsidP="000F7875">
            <w:pPr>
              <w:pStyle w:val="PL"/>
              <w:rPr>
                <w:lang w:eastAsia="zh-CN"/>
              </w:rPr>
            </w:pPr>
            <w:r>
              <w:rPr>
                <w:lang w:eastAsia="zh-CN"/>
              </w:rPr>
              <w:t xml:space="preserve">                        "tac":"0fa0"</w:t>
            </w:r>
          </w:p>
          <w:p w14:paraId="200E7DC6" w14:textId="77777777" w:rsidR="000F7875" w:rsidRDefault="000F7875" w:rsidP="000F7875">
            <w:pPr>
              <w:pStyle w:val="PL"/>
              <w:rPr>
                <w:lang w:eastAsia="zh-CN"/>
              </w:rPr>
            </w:pPr>
            <w:r>
              <w:rPr>
                <w:lang w:eastAsia="zh-CN"/>
              </w:rPr>
              <w:t xml:space="preserve">                      }</w:t>
            </w:r>
          </w:p>
          <w:p w14:paraId="66FBE45A" w14:textId="77777777" w:rsidR="000F7875" w:rsidRDefault="000F7875" w:rsidP="000F7875">
            <w:pPr>
              <w:pStyle w:val="PL"/>
              <w:rPr>
                <w:lang w:eastAsia="zh-CN"/>
              </w:rPr>
            </w:pPr>
            <w:r>
              <w:rPr>
                <w:lang w:eastAsia="zh-CN"/>
              </w:rPr>
              <w:t xml:space="preserve">                    },</w:t>
            </w:r>
          </w:p>
          <w:p w14:paraId="68743F36" w14:textId="77777777" w:rsidR="000F7875" w:rsidRDefault="000F7875" w:rsidP="000F7875">
            <w:pPr>
              <w:pStyle w:val="PL"/>
              <w:rPr>
                <w:lang w:eastAsia="zh-CN"/>
              </w:rPr>
            </w:pPr>
            <w:r>
              <w:rPr>
                <w:lang w:eastAsia="zh-CN"/>
              </w:rPr>
              <w:t xml:space="preserve">                    {</w:t>
            </w:r>
          </w:p>
          <w:p w14:paraId="4EA9F7BF" w14:textId="77777777" w:rsidR="000F7875" w:rsidRDefault="000F7875" w:rsidP="000F7875">
            <w:pPr>
              <w:pStyle w:val="PL"/>
              <w:rPr>
                <w:lang w:eastAsia="zh-CN"/>
              </w:rPr>
            </w:pPr>
            <w:r>
              <w:rPr>
                <w:lang w:eastAsia="zh-CN"/>
              </w:rPr>
              <w:t xml:space="preserve">                      "tai":{</w:t>
            </w:r>
          </w:p>
          <w:p w14:paraId="69924143" w14:textId="77777777" w:rsidR="000F7875" w:rsidRDefault="000F7875" w:rsidP="000F7875">
            <w:pPr>
              <w:pStyle w:val="PL"/>
              <w:rPr>
                <w:lang w:eastAsia="zh-CN"/>
              </w:rPr>
            </w:pPr>
            <w:r>
              <w:rPr>
                <w:lang w:eastAsia="zh-CN"/>
              </w:rPr>
              <w:t xml:space="preserve">                        "plmnId":{</w:t>
            </w:r>
          </w:p>
          <w:p w14:paraId="2ADE903E" w14:textId="77777777" w:rsidR="000F7875" w:rsidRDefault="000F7875" w:rsidP="000F7875">
            <w:pPr>
              <w:pStyle w:val="PL"/>
              <w:rPr>
                <w:lang w:eastAsia="zh-CN"/>
              </w:rPr>
            </w:pPr>
            <w:r>
              <w:rPr>
                <w:lang w:eastAsia="zh-CN"/>
              </w:rPr>
              <w:t xml:space="preserve">                          "mcc":"860",</w:t>
            </w:r>
          </w:p>
          <w:p w14:paraId="37505964" w14:textId="77777777" w:rsidR="000F7875" w:rsidRDefault="000F7875" w:rsidP="000F7875">
            <w:pPr>
              <w:pStyle w:val="PL"/>
              <w:rPr>
                <w:lang w:eastAsia="zh-CN"/>
              </w:rPr>
            </w:pPr>
            <w:r>
              <w:rPr>
                <w:lang w:eastAsia="zh-CN"/>
              </w:rPr>
              <w:t xml:space="preserve">                          "mnc":"15"</w:t>
            </w:r>
          </w:p>
          <w:p w14:paraId="20821404" w14:textId="77777777" w:rsidR="000F7875" w:rsidRDefault="000F7875" w:rsidP="000F7875">
            <w:pPr>
              <w:pStyle w:val="PL"/>
              <w:rPr>
                <w:lang w:eastAsia="zh-CN"/>
              </w:rPr>
            </w:pPr>
            <w:r>
              <w:rPr>
                <w:lang w:eastAsia="zh-CN"/>
              </w:rPr>
              <w:t xml:space="preserve">                        },</w:t>
            </w:r>
          </w:p>
          <w:p w14:paraId="3946AA41" w14:textId="77777777" w:rsidR="000F7875" w:rsidRDefault="000F7875" w:rsidP="000F7875">
            <w:pPr>
              <w:pStyle w:val="PL"/>
              <w:rPr>
                <w:lang w:eastAsia="zh-CN"/>
              </w:rPr>
            </w:pPr>
            <w:r>
              <w:rPr>
                <w:lang w:eastAsia="zh-CN"/>
              </w:rPr>
              <w:t xml:space="preserve">                        "tac":"0fa0"</w:t>
            </w:r>
          </w:p>
          <w:p w14:paraId="66FE606B" w14:textId="77777777" w:rsidR="000F7875" w:rsidRDefault="000F7875" w:rsidP="000F7875">
            <w:pPr>
              <w:pStyle w:val="PL"/>
              <w:rPr>
                <w:lang w:eastAsia="zh-CN"/>
              </w:rPr>
            </w:pPr>
            <w:r>
              <w:rPr>
                <w:lang w:eastAsia="zh-CN"/>
              </w:rPr>
              <w:t xml:space="preserve">                      }</w:t>
            </w:r>
          </w:p>
          <w:p w14:paraId="47C5DCC9" w14:textId="77777777" w:rsidR="000F7875" w:rsidRDefault="000F7875" w:rsidP="000F7875">
            <w:pPr>
              <w:pStyle w:val="PL"/>
              <w:rPr>
                <w:lang w:eastAsia="zh-CN"/>
              </w:rPr>
            </w:pPr>
            <w:r>
              <w:rPr>
                <w:lang w:eastAsia="zh-CN"/>
              </w:rPr>
              <w:t xml:space="preserve">                    }</w:t>
            </w:r>
          </w:p>
          <w:p w14:paraId="0CB3E4C9" w14:textId="77777777" w:rsidR="000F7875" w:rsidRDefault="000F7875" w:rsidP="000F7875">
            <w:pPr>
              <w:pStyle w:val="PL"/>
              <w:rPr>
                <w:lang w:eastAsia="zh-CN"/>
              </w:rPr>
            </w:pPr>
            <w:r>
              <w:rPr>
                <w:lang w:eastAsia="zh-CN"/>
              </w:rPr>
              <w:t xml:space="preserve">                  ]</w:t>
            </w:r>
          </w:p>
          <w:p w14:paraId="6C5CBDB8" w14:textId="77777777" w:rsidR="000F7875" w:rsidRDefault="000F7875" w:rsidP="000F7875">
            <w:pPr>
              <w:pStyle w:val="PL"/>
              <w:rPr>
                <w:lang w:eastAsia="zh-CN"/>
              </w:rPr>
            </w:pPr>
            <w:r>
              <w:rPr>
                <w:lang w:eastAsia="zh-CN"/>
              </w:rPr>
              <w:t xml:space="preserve">                }</w:t>
            </w:r>
          </w:p>
          <w:p w14:paraId="3CE73FB8" w14:textId="77777777" w:rsidR="000F7875" w:rsidRDefault="000F7875" w:rsidP="000F7875">
            <w:pPr>
              <w:pStyle w:val="PL"/>
              <w:rPr>
                <w:lang w:eastAsia="zh-CN"/>
              </w:rPr>
            </w:pPr>
            <w:r>
              <w:rPr>
                <w:lang w:eastAsia="zh-CN"/>
              </w:rPr>
              <w:t xml:space="preserve">              ],</w:t>
            </w:r>
          </w:p>
          <w:p w14:paraId="0E8443B3" w14:textId="77777777" w:rsidR="000F7875" w:rsidRDefault="000F7875" w:rsidP="000F7875">
            <w:pPr>
              <w:pStyle w:val="PL"/>
              <w:rPr>
                <w:lang w:eastAsia="zh-CN"/>
              </w:rPr>
            </w:pPr>
            <w:r>
              <w:rPr>
                <w:lang w:eastAsia="zh-CN"/>
              </w:rPr>
              <w:t xml:space="preserve">              "radioFrequency":[</w:t>
            </w:r>
          </w:p>
          <w:p w14:paraId="0325D2F1" w14:textId="77777777" w:rsidR="000F7875" w:rsidRDefault="000F7875" w:rsidP="000F7875">
            <w:pPr>
              <w:pStyle w:val="PL"/>
              <w:rPr>
                <w:lang w:eastAsia="zh-CN"/>
              </w:rPr>
            </w:pPr>
            <w:r>
              <w:rPr>
                <w:lang w:eastAsia="zh-CN"/>
              </w:rPr>
              <w:t xml:space="preserve">                "9410"</w:t>
            </w:r>
          </w:p>
          <w:p w14:paraId="5D1A21C5" w14:textId="77777777" w:rsidR="000F7875" w:rsidRDefault="000F7875" w:rsidP="000F7875">
            <w:pPr>
              <w:pStyle w:val="PL"/>
              <w:rPr>
                <w:lang w:eastAsia="zh-CN"/>
              </w:rPr>
            </w:pPr>
            <w:r>
              <w:rPr>
                <w:lang w:eastAsia="zh-CN"/>
              </w:rPr>
              <w:t xml:space="preserve">              ]</w:t>
            </w:r>
          </w:p>
          <w:p w14:paraId="4E8E6194" w14:textId="77777777" w:rsidR="000F7875" w:rsidRDefault="000F7875" w:rsidP="000F7875">
            <w:pPr>
              <w:pStyle w:val="PL"/>
              <w:rPr>
                <w:lang w:eastAsia="zh-CN"/>
              </w:rPr>
            </w:pPr>
            <w:r>
              <w:rPr>
                <w:lang w:eastAsia="zh-CN"/>
              </w:rPr>
              <w:t xml:space="preserve">            }</w:t>
            </w:r>
          </w:p>
          <w:p w14:paraId="47424188" w14:textId="77777777" w:rsidR="000F7875" w:rsidRDefault="000F7875" w:rsidP="000F7875">
            <w:pPr>
              <w:pStyle w:val="PL"/>
              <w:rPr>
                <w:lang w:eastAsia="zh-CN"/>
              </w:rPr>
            </w:pPr>
            <w:r>
              <w:rPr>
                <w:lang w:eastAsia="zh-CN"/>
              </w:rPr>
              <w:t xml:space="preserve">          }</w:t>
            </w:r>
          </w:p>
          <w:p w14:paraId="53D8E548" w14:textId="77777777" w:rsidR="000F7875" w:rsidRDefault="000F7875" w:rsidP="000F7875">
            <w:pPr>
              <w:pStyle w:val="PL"/>
              <w:rPr>
                <w:lang w:eastAsia="zh-CN"/>
              </w:rPr>
            </w:pPr>
            <w:r>
              <w:rPr>
                <w:lang w:eastAsia="zh-CN"/>
              </w:rPr>
              <w:t xml:space="preserve">        ]</w:t>
            </w:r>
          </w:p>
          <w:p w14:paraId="42E0E40E" w14:textId="77777777" w:rsidR="000F7875" w:rsidRDefault="000F7875" w:rsidP="000F7875">
            <w:pPr>
              <w:pStyle w:val="PL"/>
              <w:rPr>
                <w:lang w:eastAsia="zh-CN"/>
              </w:rPr>
            </w:pPr>
            <w:r>
              <w:rPr>
                <w:lang w:eastAsia="zh-CN"/>
              </w:rPr>
              <w:t xml:space="preserve">      }</w:t>
            </w:r>
          </w:p>
          <w:p w14:paraId="4899D250" w14:textId="77777777" w:rsidR="000F7875" w:rsidRDefault="000F7875" w:rsidP="000F7875">
            <w:pPr>
              <w:pStyle w:val="PL"/>
              <w:rPr>
                <w:lang w:eastAsia="zh-CN"/>
              </w:rPr>
            </w:pPr>
            <w:r>
              <w:rPr>
                <w:lang w:eastAsia="zh-CN"/>
              </w:rPr>
              <w:t xml:space="preserve">    }</w:t>
            </w:r>
          </w:p>
          <w:p w14:paraId="5026301C" w14:textId="77777777" w:rsidR="000F7875" w:rsidRDefault="000F7875" w:rsidP="000F7875">
            <w:pPr>
              <w:pStyle w:val="PL"/>
              <w:rPr>
                <w:lang w:eastAsia="zh-CN"/>
              </w:rPr>
            </w:pPr>
            <w:r>
              <w:rPr>
                <w:lang w:eastAsia="zh-CN"/>
              </w:rPr>
              <w:t xml:space="preserve">  ]</w:t>
            </w:r>
          </w:p>
          <w:p w14:paraId="64109556" w14:textId="77777777" w:rsidR="000F7875" w:rsidRDefault="000F7875" w:rsidP="000F7875">
            <w:pPr>
              <w:pStyle w:val="PL"/>
              <w:rPr>
                <w:lang w:eastAsia="zh-CN"/>
              </w:rPr>
            </w:pPr>
            <w:r>
              <w:rPr>
                <w:lang w:eastAsia="zh-CN"/>
              </w:rPr>
              <w:t>}</w:t>
            </w:r>
          </w:p>
          <w:p w14:paraId="3C7F17A0" w14:textId="77777777" w:rsidR="000F7875" w:rsidRDefault="000F7875" w:rsidP="009F7AA3">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0FFB17A" w:rsidR="006E7418" w:rsidRDefault="006E7418" w:rsidP="002B5109">
      <w:pPr>
        <w:pStyle w:val="Heading8"/>
      </w:pPr>
      <w:bookmarkStart w:id="91" w:name="_Toc103880290"/>
      <w:r w:rsidRPr="007F3A0C">
        <w:rPr>
          <w:lang w:val="it-IT" w:eastAsia="ja-JP"/>
        </w:rPr>
        <w:lastRenderedPageBreak/>
        <w:t>Annex</w:t>
      </w:r>
      <w:r>
        <w:t xml:space="preserve"> C (normative)</w:t>
      </w:r>
      <w:r>
        <w:br/>
        <w:t>Controlled vocabulary of conformance profiles</w:t>
      </w:r>
      <w:bookmarkEnd w:id="91"/>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92" w:name="_Toc96455548"/>
      <w:bookmarkStart w:id="93" w:name="_Toc103880291"/>
      <w:r w:rsidR="00080512" w:rsidRPr="00B119A8">
        <w:lastRenderedPageBreak/>
        <w:t>Annex &lt;X&gt; (informative):</w:t>
      </w:r>
      <w:r w:rsidR="00080512" w:rsidRPr="00B119A8">
        <w:br/>
        <w:t>Change history</w:t>
      </w:r>
      <w:bookmarkEnd w:id="92"/>
      <w:bookmarkEnd w:id="9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Change w:id="94">
          <w:tblGrid>
            <w:gridCol w:w="800"/>
            <w:gridCol w:w="995"/>
            <w:gridCol w:w="899"/>
            <w:gridCol w:w="519"/>
            <w:gridCol w:w="425"/>
            <w:gridCol w:w="425"/>
            <w:gridCol w:w="4868"/>
            <w:gridCol w:w="708"/>
          </w:tblGrid>
        </w:tblGridChange>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95" w:name="historyclause"/>
            <w:bookmarkEnd w:id="95"/>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proofErr w:type="spellStart"/>
            <w:r w:rsidRPr="00B119A8">
              <w:rPr>
                <w:b/>
                <w:sz w:val="16"/>
              </w:rPr>
              <w:t>TDoc</w:t>
            </w:r>
            <w:proofErr w:type="spellEnd"/>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bl>
    <w:p w14:paraId="4B5610D7" w14:textId="77777777" w:rsidR="003C3971" w:rsidRPr="00B119A8" w:rsidRDefault="003C3971" w:rsidP="005B1AE1">
      <w:pPr>
        <w:pStyle w:val="TAN"/>
      </w:pPr>
    </w:p>
    <w:sectPr w:rsidR="003C3971" w:rsidRPr="00B119A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92D7" w14:textId="77777777" w:rsidR="00BB31C3" w:rsidRDefault="00BB31C3">
      <w:r>
        <w:separator/>
      </w:r>
    </w:p>
  </w:endnote>
  <w:endnote w:type="continuationSeparator" w:id="0">
    <w:p w14:paraId="12493AC3" w14:textId="77777777" w:rsidR="00BB31C3" w:rsidRDefault="00BB31C3">
      <w:r>
        <w:continuationSeparator/>
      </w:r>
    </w:p>
  </w:endnote>
  <w:endnote w:type="continuationNotice" w:id="1">
    <w:p w14:paraId="65C5C2E9" w14:textId="77777777" w:rsidR="00BB31C3" w:rsidRDefault="00BB3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647A" w14:textId="77777777" w:rsidR="00BB31C3" w:rsidRDefault="00BB31C3">
      <w:r>
        <w:separator/>
      </w:r>
    </w:p>
  </w:footnote>
  <w:footnote w:type="continuationSeparator" w:id="0">
    <w:p w14:paraId="5FC13B1B" w14:textId="77777777" w:rsidR="00BB31C3" w:rsidRDefault="00BB31C3">
      <w:r>
        <w:continuationSeparator/>
      </w:r>
    </w:p>
  </w:footnote>
  <w:footnote w:type="continuationNotice" w:id="1">
    <w:p w14:paraId="4E8D35FA" w14:textId="77777777" w:rsidR="00BB31C3" w:rsidRDefault="00BB3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1AD69D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31C">
      <w:rPr>
        <w:rFonts w:ascii="Arial" w:hAnsi="Arial" w:cs="Arial"/>
        <w:b/>
        <w:noProof/>
        <w:sz w:val="18"/>
        <w:szCs w:val="18"/>
      </w:rPr>
      <w:t>3GPP TS 26.517 V1.2.0 (2022-05)</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715CD1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31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5998880">
    <w:abstractNumId w:val="4"/>
  </w:num>
  <w:num w:numId="2" w16cid:durableId="2081056672">
    <w:abstractNumId w:val="11"/>
  </w:num>
  <w:num w:numId="3" w16cid:durableId="798644062">
    <w:abstractNumId w:val="4"/>
  </w:num>
  <w:num w:numId="4" w16cid:durableId="155539088">
    <w:abstractNumId w:val="6"/>
  </w:num>
  <w:num w:numId="5" w16cid:durableId="322701893">
    <w:abstractNumId w:val="4"/>
  </w:num>
  <w:num w:numId="6" w16cid:durableId="541213709">
    <w:abstractNumId w:val="13"/>
  </w:num>
  <w:num w:numId="7" w16cid:durableId="16599218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92454">
    <w:abstractNumId w:val="3"/>
  </w:num>
  <w:num w:numId="9" w16cid:durableId="564335408">
    <w:abstractNumId w:val="7"/>
  </w:num>
  <w:num w:numId="10" w16cid:durableId="15308735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5171623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97659596">
    <w:abstractNumId w:val="1"/>
  </w:num>
  <w:num w:numId="13" w16cid:durableId="784613123">
    <w:abstractNumId w:val="12"/>
  </w:num>
  <w:num w:numId="14" w16cid:durableId="439110073">
    <w:abstractNumId w:val="10"/>
  </w:num>
  <w:num w:numId="15" w16cid:durableId="1968778720">
    <w:abstractNumId w:val="9"/>
  </w:num>
  <w:num w:numId="16" w16cid:durableId="527915750">
    <w:abstractNumId w:val="5"/>
  </w:num>
  <w:num w:numId="17" w16cid:durableId="2016884943">
    <w:abstractNumId w:val="2"/>
  </w:num>
  <w:num w:numId="18" w16cid:durableId="695885756">
    <w:abstractNumId w:val="8"/>
  </w:num>
  <w:num w:numId="19" w16cid:durableId="19350177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C1D"/>
    <w:rsid w:val="001F1132"/>
    <w:rsid w:val="001F168B"/>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F1F8E"/>
    <w:rsid w:val="003F381C"/>
    <w:rsid w:val="00407E3C"/>
    <w:rsid w:val="0041622E"/>
    <w:rsid w:val="00423334"/>
    <w:rsid w:val="0043375D"/>
    <w:rsid w:val="004345EC"/>
    <w:rsid w:val="004435AE"/>
    <w:rsid w:val="00465515"/>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393F"/>
    <w:rsid w:val="005E4BB2"/>
    <w:rsid w:val="005E70B5"/>
    <w:rsid w:val="005F3043"/>
    <w:rsid w:val="00602AEA"/>
    <w:rsid w:val="00614FDF"/>
    <w:rsid w:val="00620DAC"/>
    <w:rsid w:val="00634718"/>
    <w:rsid w:val="0063543D"/>
    <w:rsid w:val="00636AFD"/>
    <w:rsid w:val="00646437"/>
    <w:rsid w:val="00647114"/>
    <w:rsid w:val="006569D7"/>
    <w:rsid w:val="00662BC4"/>
    <w:rsid w:val="006643DB"/>
    <w:rsid w:val="00667C9A"/>
    <w:rsid w:val="006761E8"/>
    <w:rsid w:val="00685E5C"/>
    <w:rsid w:val="006A323F"/>
    <w:rsid w:val="006B229F"/>
    <w:rsid w:val="006B30D0"/>
    <w:rsid w:val="006C3D95"/>
    <w:rsid w:val="006E5C86"/>
    <w:rsid w:val="006E7418"/>
    <w:rsid w:val="006F5E03"/>
    <w:rsid w:val="00701116"/>
    <w:rsid w:val="00713C44"/>
    <w:rsid w:val="00734A5B"/>
    <w:rsid w:val="0074026F"/>
    <w:rsid w:val="007429F6"/>
    <w:rsid w:val="00744E76"/>
    <w:rsid w:val="007511C7"/>
    <w:rsid w:val="00765A66"/>
    <w:rsid w:val="0076631C"/>
    <w:rsid w:val="00774DA4"/>
    <w:rsid w:val="00781F0F"/>
    <w:rsid w:val="007A332B"/>
    <w:rsid w:val="007A504A"/>
    <w:rsid w:val="007B600E"/>
    <w:rsid w:val="007E1B8E"/>
    <w:rsid w:val="007E3233"/>
    <w:rsid w:val="007F0F4A"/>
    <w:rsid w:val="007F33C6"/>
    <w:rsid w:val="008028A4"/>
    <w:rsid w:val="008238B9"/>
    <w:rsid w:val="00830747"/>
    <w:rsid w:val="00836703"/>
    <w:rsid w:val="00844E1C"/>
    <w:rsid w:val="00863D59"/>
    <w:rsid w:val="008768CA"/>
    <w:rsid w:val="00880B7E"/>
    <w:rsid w:val="00885CC7"/>
    <w:rsid w:val="008B4CF7"/>
    <w:rsid w:val="008C384C"/>
    <w:rsid w:val="008C5705"/>
    <w:rsid w:val="008C692A"/>
    <w:rsid w:val="00901DD0"/>
    <w:rsid w:val="0090271F"/>
    <w:rsid w:val="00902E23"/>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C23F3"/>
    <w:rsid w:val="00AC6BC6"/>
    <w:rsid w:val="00AD51D3"/>
    <w:rsid w:val="00AE47B4"/>
    <w:rsid w:val="00AE65E2"/>
    <w:rsid w:val="00B119A8"/>
    <w:rsid w:val="00B15449"/>
    <w:rsid w:val="00B26D7A"/>
    <w:rsid w:val="00B719E3"/>
    <w:rsid w:val="00B71F26"/>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496A"/>
    <w:rsid w:val="00C33079"/>
    <w:rsid w:val="00C36D32"/>
    <w:rsid w:val="00C45231"/>
    <w:rsid w:val="00C72833"/>
    <w:rsid w:val="00C80F1D"/>
    <w:rsid w:val="00C854CA"/>
    <w:rsid w:val="00C93F40"/>
    <w:rsid w:val="00CA3D0C"/>
    <w:rsid w:val="00CA5347"/>
    <w:rsid w:val="00CC7C19"/>
    <w:rsid w:val="00CD40D6"/>
    <w:rsid w:val="00D2106A"/>
    <w:rsid w:val="00D230CF"/>
    <w:rsid w:val="00D471C3"/>
    <w:rsid w:val="00D57008"/>
    <w:rsid w:val="00D57972"/>
    <w:rsid w:val="00D663EF"/>
    <w:rsid w:val="00D675A9"/>
    <w:rsid w:val="00D738D6"/>
    <w:rsid w:val="00D755EB"/>
    <w:rsid w:val="00D76048"/>
    <w:rsid w:val="00D81B09"/>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3360"/>
    <w:rsid w:val="00F22EC7"/>
    <w:rsid w:val="00F325C8"/>
    <w:rsid w:val="00F35664"/>
    <w:rsid w:val="00F36200"/>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lang w:val="en-US"/>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noProof/>
      <w:w w:val="90"/>
      <w:sz w:val="19"/>
      <w:szCs w:val="18"/>
    </w:rPr>
  </w:style>
  <w:style w:type="character" w:customStyle="1" w:styleId="XMLElementChar">
    <w:name w:val="XML Element Char"/>
    <w:basedOn w:val="DefaultParagraphFont"/>
    <w:link w:val="XMLElement"/>
    <w:rsid w:val="003219B0"/>
    <w:rPr>
      <w:rFonts w:ascii="Courier New" w:hAnsi="Courier New" w:cs="Arial"/>
      <w:b/>
      <w:noProof/>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noProof/>
      <w:w w:val="90"/>
      <w:sz w:val="19"/>
      <w:szCs w:val="18"/>
    </w:rPr>
  </w:style>
  <w:style w:type="character" w:customStyle="1" w:styleId="XMLAttributeChar">
    <w:name w:val="XML Attribute Char"/>
    <w:basedOn w:val="DefaultParagraphFont"/>
    <w:link w:val="XMLAttribute"/>
    <w:rsid w:val="003219B0"/>
    <w:rPr>
      <w:rFonts w:ascii="Courier New" w:hAnsi="Courier New" w:cs="Arial"/>
      <w:noProof/>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noProof/>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noProof/>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noProof/>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link w:val="PlainText"/>
    <w:rsid w:val="009F7AA3"/>
    <w:rPr>
      <w:rFonts w:ascii="Courier New" w:eastAsiaTheme="minorEastAsia" w:hAnsi="Courier New"/>
      <w:lang w:val="nb-NO"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val="fr-FR"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lang w:val="en-US"/>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val="en-US"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val="en-US" w:eastAsia="fr-FR"/>
    </w:rPr>
  </w:style>
  <w:style w:type="character" w:customStyle="1" w:styleId="BodyTextIndentChar">
    <w:name w:val="Body Text Indent Char"/>
    <w:basedOn w:val="DefaultParagraphFont"/>
    <w:link w:val="BodyTextIndent"/>
    <w:rsid w:val="009F7AA3"/>
    <w:rPr>
      <w:rFonts w:eastAsiaTheme="minorEastAsia"/>
      <w:sz w:val="24"/>
      <w:szCs w:val="24"/>
      <w:lang w:val="en-US"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val="en-US"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lang w:val="en-US"/>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lang w:val="en-US"/>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val="en-US" w:eastAsia="zh-CN"/>
    </w:rPr>
  </w:style>
  <w:style w:type="character" w:customStyle="1" w:styleId="PLChar">
    <w:name w:val="PL Char"/>
    <w:link w:val="PL"/>
    <w:qFormat/>
    <w:locked/>
    <w:rsid w:val="009F7AA3"/>
    <w:rPr>
      <w:rFonts w:ascii="Courier New" w:hAnsi="Courier New"/>
      <w:noProof/>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11206</Words>
  <Characters>63878</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74935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(2022-05-19)</cp:lastModifiedBy>
  <cp:revision>4</cp:revision>
  <cp:lastPrinted>2019-02-25T14:05:00Z</cp:lastPrinted>
  <dcterms:created xsi:type="dcterms:W3CDTF">2022-05-19T18:16:00Z</dcterms:created>
  <dcterms:modified xsi:type="dcterms:W3CDTF">2022-05-19T18:17:00Z</dcterms:modified>
</cp:coreProperties>
</file>