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2C3F2A" w14:textId="0AD8AFFB"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914CAB">
        <w:rPr>
          <w:rFonts w:ascii="Arial" w:hAnsi="Arial" w:cs="Arial"/>
          <w:lang w:val="pt-BR" w:eastAsia="ja-JP"/>
        </w:rPr>
        <w:t>4</w:t>
      </w:r>
      <w:r w:rsidR="00437285">
        <w:rPr>
          <w:rFonts w:ascii="Arial" w:hAnsi="Arial" w:cs="Arial"/>
          <w:lang w:val="pt-BR" w:eastAsia="ja-JP"/>
        </w:rPr>
        <w:t>.</w:t>
      </w:r>
      <w:r w:rsidR="00914CAB">
        <w:rPr>
          <w:rFonts w:ascii="Arial" w:hAnsi="Arial" w:cs="Arial"/>
          <w:lang w:val="pt-BR" w:eastAsia="ja-JP"/>
        </w:rPr>
        <w:t>6</w:t>
      </w:r>
    </w:p>
    <w:p w14:paraId="3780016E"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r w:rsidR="00DE5BD8">
        <w:rPr>
          <w:rFonts w:ascii="Arial" w:hAnsi="Arial" w:cs="Arial"/>
          <w:lang w:eastAsia="ja-JP"/>
        </w:rPr>
        <w:t xml:space="preserve"> (Rapporteur)</w:t>
      </w:r>
    </w:p>
    <w:p w14:paraId="44C3A444" w14:textId="443D38E1"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DE5BD8" w:rsidRPr="00DE5BD8">
        <w:rPr>
          <w:rFonts w:ascii="Arial" w:hAnsi="Arial" w:cs="Arial"/>
          <w:bCs/>
          <w:lang w:eastAsia="ja-JP"/>
        </w:rPr>
        <w:t xml:space="preserve">[FS_5GVideo] </w:t>
      </w:r>
      <w:r w:rsidR="00B2535C" w:rsidRPr="00B2535C">
        <w:rPr>
          <w:rFonts w:ascii="Arial" w:hAnsi="Arial" w:cs="Arial"/>
          <w:bCs/>
          <w:lang w:eastAsia="ja-JP"/>
        </w:rPr>
        <w:t>Editor's Proposed Updates to TR26.955</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77777777" w:rsidR="00BE08C0" w:rsidRDefault="00BE08C0" w:rsidP="00BE08C0">
      <w:pPr>
        <w:pStyle w:val="Heading1"/>
        <w:numPr>
          <w:ilvl w:val="0"/>
          <w:numId w:val="3"/>
        </w:numPr>
      </w:pPr>
      <w:bookmarkStart w:id="0" w:name="_Toc504713888"/>
      <w:r w:rsidRPr="00C112DE">
        <w:t>Introduction</w:t>
      </w:r>
    </w:p>
    <w:bookmarkEnd w:id="0"/>
    <w:p w14:paraId="0CD21A45" w14:textId="2BF9BE98" w:rsidR="00C14B5D" w:rsidRPr="00B2535C" w:rsidRDefault="00DE5BD8" w:rsidP="00D530E7">
      <w:pPr>
        <w:spacing w:after="240"/>
      </w:pPr>
      <w:r>
        <w:t xml:space="preserve">This document summarizes the agreements </w:t>
      </w:r>
      <w:r w:rsidR="00B2535C">
        <w:t xml:space="preserve">during </w:t>
      </w:r>
      <w:r w:rsidR="00B2535C" w:rsidRPr="00B2535C">
        <w:t>SA4-e (AH) Video SWG post 114-e (2021-06-08 - Online)</w:t>
      </w:r>
      <w:r w:rsidR="00B2535C">
        <w:t xml:space="preserve">. </w:t>
      </w:r>
    </w:p>
    <w:p w14:paraId="73468D79" w14:textId="77777777" w:rsidR="00DE5BD8" w:rsidRDefault="00DE5BD8" w:rsidP="00D530E7">
      <w:pPr>
        <w:spacing w:after="240"/>
      </w:pPr>
      <w:r>
        <w:t>A revised version as well as a clean version is provided together with the attachments.</w:t>
      </w:r>
    </w:p>
    <w:p w14:paraId="74AE54F0" w14:textId="7D90647C" w:rsidR="00D530E7" w:rsidRDefault="00DE5BD8" w:rsidP="00D530E7">
      <w:pPr>
        <w:spacing w:after="240"/>
      </w:pPr>
      <w:bookmarkStart w:id="1" w:name="_Hlk72962228"/>
      <w:r>
        <w:t xml:space="preserve">The revisions are also uploaded to the online repository here: </w:t>
      </w:r>
      <w:hyperlink r:id="rId11" w:history="1">
        <w:r w:rsidRPr="0052370E">
          <w:rPr>
            <w:rStyle w:val="Hyperlink"/>
          </w:rPr>
          <w:t>https://dash-large-files.akamaized.net/WAVE/3GPP/5GVideo</w:t>
        </w:r>
      </w:hyperlink>
    </w:p>
    <w:p w14:paraId="276BE308" w14:textId="1E2D2041" w:rsidR="00117A0E" w:rsidRDefault="00117A0E" w:rsidP="00117A0E">
      <w:pPr>
        <w:pStyle w:val="Heading1"/>
        <w:numPr>
          <w:ilvl w:val="0"/>
          <w:numId w:val="3"/>
        </w:numPr>
      </w:pPr>
      <w:r>
        <w:t>Baseline</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620"/>
        <w:gridCol w:w="3030"/>
        <w:gridCol w:w="2235"/>
        <w:gridCol w:w="2010"/>
      </w:tblGrid>
      <w:tr w:rsidR="00F95526" w14:paraId="38D87532" w14:textId="77777777" w:rsidTr="0019774C">
        <w:trPr>
          <w:trHeight w:val="1070"/>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5434996A" w14:textId="77777777" w:rsidR="00F95526" w:rsidRDefault="00B60841" w:rsidP="0019774C">
            <w:pPr>
              <w:spacing w:before="240"/>
              <w:rPr>
                <w:color w:val="0000FF"/>
                <w:sz w:val="20"/>
                <w:szCs w:val="20"/>
                <w:u w:val="single"/>
              </w:rPr>
            </w:pPr>
            <w:hyperlink r:id="rId12">
              <w:r w:rsidR="00F95526">
                <w:rPr>
                  <w:color w:val="0000FF"/>
                  <w:sz w:val="20"/>
                  <w:szCs w:val="20"/>
                  <w:u w:val="single"/>
                </w:rPr>
                <w:t>S4aV210727</w:t>
              </w:r>
            </w:hyperlink>
          </w:p>
        </w:tc>
        <w:tc>
          <w:tcPr>
            <w:tcW w:w="303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00EE5120" w14:textId="77777777" w:rsidR="00F95526" w:rsidRDefault="00F95526" w:rsidP="0019774C">
            <w:pPr>
              <w:spacing w:before="240"/>
              <w:rPr>
                <w:sz w:val="20"/>
                <w:szCs w:val="20"/>
              </w:rPr>
            </w:pPr>
            <w:r>
              <w:rPr>
                <w:sz w:val="20"/>
                <w:szCs w:val="20"/>
              </w:rPr>
              <w:t>[FS_5GVideo] Editor's Proposed Updates to TR26.955</w:t>
            </w:r>
          </w:p>
        </w:tc>
        <w:tc>
          <w:tcPr>
            <w:tcW w:w="223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51AAF564" w14:textId="77777777" w:rsidR="00F95526" w:rsidRDefault="00F95526" w:rsidP="0019774C">
            <w:pPr>
              <w:spacing w:before="240"/>
              <w:rPr>
                <w:sz w:val="20"/>
                <w:szCs w:val="20"/>
              </w:rPr>
            </w:pPr>
            <w:r>
              <w:rPr>
                <w:sz w:val="20"/>
                <w:szCs w:val="20"/>
              </w:rPr>
              <w:t>Qualcomm CDMA Technologies</w:t>
            </w:r>
          </w:p>
        </w:tc>
        <w:tc>
          <w:tcPr>
            <w:tcW w:w="201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694E315" w14:textId="77777777" w:rsidR="00F95526" w:rsidRDefault="00F95526" w:rsidP="0019774C">
            <w:pPr>
              <w:spacing w:before="240"/>
              <w:rPr>
                <w:sz w:val="20"/>
                <w:szCs w:val="20"/>
              </w:rPr>
            </w:pPr>
            <w:r>
              <w:rPr>
                <w:sz w:val="20"/>
                <w:szCs w:val="20"/>
              </w:rPr>
              <w:t>Thomas Stockhammer</w:t>
            </w:r>
          </w:p>
        </w:tc>
      </w:tr>
    </w:tbl>
    <w:p w14:paraId="6314CD76" w14:textId="77777777" w:rsidR="00F95526" w:rsidRDefault="00F95526" w:rsidP="00F95526">
      <w:pPr>
        <w:spacing w:before="240" w:after="240"/>
        <w:rPr>
          <w:sz w:val="20"/>
          <w:szCs w:val="20"/>
        </w:rPr>
      </w:pPr>
      <w:r>
        <w:rPr>
          <w:b/>
          <w:sz w:val="20"/>
          <w:szCs w:val="20"/>
        </w:rPr>
        <w:t>Presenter</w:t>
      </w:r>
      <w:r>
        <w:rPr>
          <w:sz w:val="20"/>
          <w:szCs w:val="20"/>
        </w:rPr>
        <w:t>:  Thomas Stockhammer (Qualcomm)</w:t>
      </w:r>
    </w:p>
    <w:p w14:paraId="301B20F4" w14:textId="77777777" w:rsidR="00F95526" w:rsidRDefault="00F95526" w:rsidP="00F95526">
      <w:pPr>
        <w:spacing w:before="120"/>
        <w:rPr>
          <w:sz w:val="20"/>
          <w:szCs w:val="20"/>
        </w:rPr>
      </w:pPr>
      <w:r>
        <w:rPr>
          <w:b/>
          <w:sz w:val="20"/>
          <w:szCs w:val="20"/>
        </w:rPr>
        <w:t>Discussion</w:t>
      </w:r>
      <w:r>
        <w:rPr>
          <w:sz w:val="20"/>
          <w:szCs w:val="20"/>
        </w:rPr>
        <w:t xml:space="preserve">: </w:t>
      </w:r>
    </w:p>
    <w:p w14:paraId="1BCBF880" w14:textId="77777777" w:rsidR="00F95526" w:rsidRDefault="00F95526" w:rsidP="00F95526">
      <w:pPr>
        <w:numPr>
          <w:ilvl w:val="0"/>
          <w:numId w:val="19"/>
        </w:numPr>
        <w:spacing w:line="276" w:lineRule="auto"/>
        <w:rPr>
          <w:sz w:val="20"/>
          <w:szCs w:val="20"/>
        </w:rPr>
      </w:pPr>
      <w:r>
        <w:rPr>
          <w:sz w:val="20"/>
          <w:szCs w:val="20"/>
        </w:rPr>
        <w:t>No comments</w:t>
      </w:r>
    </w:p>
    <w:p w14:paraId="7B090164" w14:textId="77777777" w:rsidR="00F95526" w:rsidRDefault="00F95526" w:rsidP="00F95526">
      <w:pPr>
        <w:spacing w:before="120"/>
        <w:rPr>
          <w:b/>
          <w:sz w:val="20"/>
          <w:szCs w:val="20"/>
        </w:rPr>
      </w:pPr>
      <w:r>
        <w:rPr>
          <w:b/>
          <w:sz w:val="20"/>
          <w:szCs w:val="20"/>
        </w:rPr>
        <w:t>Decision:</w:t>
      </w:r>
    </w:p>
    <w:p w14:paraId="238750B1" w14:textId="77777777" w:rsidR="00F95526" w:rsidRDefault="00F95526" w:rsidP="00F95526">
      <w:pPr>
        <w:numPr>
          <w:ilvl w:val="0"/>
          <w:numId w:val="19"/>
        </w:numPr>
        <w:spacing w:line="276" w:lineRule="auto"/>
        <w:rPr>
          <w:sz w:val="20"/>
          <w:szCs w:val="20"/>
        </w:rPr>
      </w:pPr>
      <w:r>
        <w:rPr>
          <w:sz w:val="20"/>
          <w:szCs w:val="20"/>
        </w:rPr>
        <w:t>Agreed as basis for future work.</w:t>
      </w:r>
    </w:p>
    <w:p w14:paraId="192F576B" w14:textId="77777777" w:rsidR="00F95526" w:rsidRDefault="00F95526" w:rsidP="00F95526">
      <w:pPr>
        <w:rPr>
          <w:sz w:val="20"/>
          <w:szCs w:val="20"/>
        </w:rPr>
      </w:pPr>
    </w:p>
    <w:p w14:paraId="443B1B34" w14:textId="45B3D43F" w:rsidR="00F95526" w:rsidRPr="00F95526" w:rsidRDefault="00F95526" w:rsidP="00F95526">
      <w:pPr>
        <w:spacing w:before="120"/>
        <w:rPr>
          <w:sz w:val="20"/>
          <w:szCs w:val="20"/>
        </w:rPr>
      </w:pPr>
      <w:r>
        <w:rPr>
          <w:b/>
          <w:color w:val="0000FF"/>
          <w:sz w:val="20"/>
          <w:szCs w:val="20"/>
        </w:rPr>
        <w:t>S4aV210727</w:t>
      </w:r>
      <w:r>
        <w:rPr>
          <w:sz w:val="20"/>
          <w:szCs w:val="20"/>
        </w:rPr>
        <w:t xml:space="preserve"> is </w:t>
      </w:r>
      <w:r>
        <w:rPr>
          <w:b/>
          <w:color w:val="FF0000"/>
          <w:sz w:val="20"/>
          <w:szCs w:val="20"/>
        </w:rPr>
        <w:t>agreed.</w:t>
      </w:r>
    </w:p>
    <w:bookmarkEnd w:id="1"/>
    <w:p w14:paraId="5EFD704D" w14:textId="422B4BBD" w:rsidR="00DE5BD8" w:rsidRDefault="00B2535C" w:rsidP="00DE5BD8">
      <w:pPr>
        <w:pStyle w:val="Heading1"/>
        <w:numPr>
          <w:ilvl w:val="0"/>
          <w:numId w:val="3"/>
        </w:numPr>
      </w:pPr>
      <w:r>
        <w:t xml:space="preserve">Implemented </w:t>
      </w:r>
      <w:r w:rsidR="00DE5BD8">
        <w:t>Agreements</w:t>
      </w: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620"/>
        <w:gridCol w:w="2700"/>
        <w:gridCol w:w="3135"/>
        <w:gridCol w:w="1425"/>
      </w:tblGrid>
      <w:tr w:rsidR="00F95526" w14:paraId="7CF84640" w14:textId="77777777" w:rsidTr="0019774C">
        <w:trPr>
          <w:trHeight w:val="1070"/>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0257669E" w14:textId="77777777" w:rsidR="00F95526" w:rsidRDefault="00B60841" w:rsidP="0019774C">
            <w:pPr>
              <w:spacing w:before="240"/>
              <w:rPr>
                <w:color w:val="0000FF"/>
                <w:sz w:val="20"/>
                <w:szCs w:val="20"/>
                <w:u w:val="single"/>
              </w:rPr>
            </w:pPr>
            <w:hyperlink r:id="rId13">
              <w:r w:rsidR="00F95526">
                <w:rPr>
                  <w:color w:val="0000FF"/>
                  <w:sz w:val="20"/>
                  <w:szCs w:val="20"/>
                  <w:u w:val="single"/>
                </w:rPr>
                <w:t>S4aV210723</w:t>
              </w:r>
            </w:hyperlink>
          </w:p>
        </w:tc>
        <w:tc>
          <w:tcPr>
            <w:tcW w:w="270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6E0871DE" w14:textId="77777777" w:rsidR="00F95526" w:rsidRDefault="00F95526" w:rsidP="0019774C">
            <w:pPr>
              <w:spacing w:before="240"/>
              <w:rPr>
                <w:sz w:val="20"/>
                <w:szCs w:val="20"/>
              </w:rPr>
            </w:pPr>
            <w:r>
              <w:rPr>
                <w:sz w:val="20"/>
                <w:szCs w:val="20"/>
              </w:rPr>
              <w:t>High level description of AV1 and related changes</w:t>
            </w:r>
          </w:p>
        </w:tc>
        <w:tc>
          <w:tcPr>
            <w:tcW w:w="313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550553E0" w14:textId="77777777" w:rsidR="00F95526" w:rsidRDefault="00F95526" w:rsidP="0019774C">
            <w:pPr>
              <w:spacing w:before="240"/>
              <w:rPr>
                <w:sz w:val="20"/>
                <w:szCs w:val="20"/>
              </w:rPr>
            </w:pPr>
            <w:r>
              <w:rPr>
                <w:sz w:val="20"/>
                <w:szCs w:val="20"/>
              </w:rPr>
              <w:t>Google inc., Apple, ATEME, BBC, Facebook Inc., Intel, Samsung</w:t>
            </w:r>
          </w:p>
        </w:tc>
        <w:tc>
          <w:tcPr>
            <w:tcW w:w="142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486F9D74" w14:textId="77777777" w:rsidR="00F95526" w:rsidRDefault="00F95526" w:rsidP="0019774C">
            <w:pPr>
              <w:spacing w:before="240"/>
              <w:rPr>
                <w:sz w:val="20"/>
                <w:szCs w:val="20"/>
              </w:rPr>
            </w:pPr>
            <w:r>
              <w:rPr>
                <w:sz w:val="20"/>
                <w:szCs w:val="20"/>
              </w:rPr>
              <w:t>John Simmons</w:t>
            </w:r>
          </w:p>
        </w:tc>
      </w:tr>
    </w:tbl>
    <w:p w14:paraId="5BAC00A8" w14:textId="77777777" w:rsidR="00F95526" w:rsidRDefault="00F95526" w:rsidP="00F95526">
      <w:pPr>
        <w:spacing w:before="240" w:after="240"/>
        <w:rPr>
          <w:sz w:val="20"/>
          <w:szCs w:val="20"/>
        </w:rPr>
      </w:pPr>
      <w:r>
        <w:rPr>
          <w:b/>
          <w:sz w:val="20"/>
          <w:szCs w:val="20"/>
        </w:rPr>
        <w:t>Presenter</w:t>
      </w:r>
      <w:r>
        <w:rPr>
          <w:sz w:val="20"/>
          <w:szCs w:val="20"/>
        </w:rPr>
        <w:t>:  John Simmons (Google)</w:t>
      </w:r>
    </w:p>
    <w:p w14:paraId="70A20D29" w14:textId="77777777" w:rsidR="00F95526" w:rsidRDefault="00F95526" w:rsidP="00F95526">
      <w:pPr>
        <w:spacing w:before="120"/>
        <w:rPr>
          <w:sz w:val="20"/>
          <w:szCs w:val="20"/>
        </w:rPr>
      </w:pPr>
      <w:r>
        <w:rPr>
          <w:b/>
          <w:sz w:val="20"/>
          <w:szCs w:val="20"/>
        </w:rPr>
        <w:t>Discussion</w:t>
      </w:r>
      <w:r>
        <w:rPr>
          <w:sz w:val="20"/>
          <w:szCs w:val="20"/>
        </w:rPr>
        <w:t xml:space="preserve">: </w:t>
      </w:r>
    </w:p>
    <w:p w14:paraId="13DFDFD3" w14:textId="77777777" w:rsidR="00F95526" w:rsidRDefault="00F95526" w:rsidP="00F95526">
      <w:pPr>
        <w:numPr>
          <w:ilvl w:val="0"/>
          <w:numId w:val="19"/>
        </w:numPr>
        <w:spacing w:line="276" w:lineRule="auto"/>
        <w:rPr>
          <w:sz w:val="20"/>
          <w:szCs w:val="20"/>
        </w:rPr>
      </w:pPr>
      <w:r>
        <w:rPr>
          <w:sz w:val="20"/>
          <w:szCs w:val="20"/>
        </w:rPr>
        <w:lastRenderedPageBreak/>
        <w:t>Gaelle: Last paragraph is irrelevant for the discussion of the codecs. Not present for other codecs either</w:t>
      </w:r>
    </w:p>
    <w:p w14:paraId="0E9A53EF" w14:textId="77777777" w:rsidR="00F95526" w:rsidRDefault="00F95526" w:rsidP="00F95526">
      <w:pPr>
        <w:numPr>
          <w:ilvl w:val="1"/>
          <w:numId w:val="19"/>
        </w:numPr>
        <w:spacing w:line="276" w:lineRule="auto"/>
        <w:rPr>
          <w:sz w:val="20"/>
          <w:szCs w:val="20"/>
        </w:rPr>
      </w:pPr>
      <w:r>
        <w:rPr>
          <w:sz w:val="20"/>
          <w:szCs w:val="20"/>
        </w:rPr>
        <w:t>John: ok, it is just added there are scenarios that containers are defined.</w:t>
      </w:r>
    </w:p>
    <w:p w14:paraId="5192A6BB" w14:textId="77777777" w:rsidR="00F95526" w:rsidRDefault="00F95526" w:rsidP="00F95526">
      <w:pPr>
        <w:numPr>
          <w:ilvl w:val="1"/>
          <w:numId w:val="19"/>
        </w:numPr>
        <w:spacing w:line="276" w:lineRule="auto"/>
        <w:rPr>
          <w:sz w:val="20"/>
          <w:szCs w:val="20"/>
        </w:rPr>
      </w:pPr>
      <w:r>
        <w:rPr>
          <w:sz w:val="20"/>
          <w:szCs w:val="20"/>
        </w:rPr>
        <w:t>Gilles: suggest to remove it.</w:t>
      </w:r>
    </w:p>
    <w:p w14:paraId="0213228A" w14:textId="77777777" w:rsidR="00F95526" w:rsidRDefault="00F95526" w:rsidP="00F95526">
      <w:pPr>
        <w:numPr>
          <w:ilvl w:val="1"/>
          <w:numId w:val="19"/>
        </w:numPr>
        <w:spacing w:line="276" w:lineRule="auto"/>
        <w:rPr>
          <w:sz w:val="20"/>
          <w:szCs w:val="20"/>
        </w:rPr>
      </w:pPr>
      <w:r>
        <w:rPr>
          <w:sz w:val="20"/>
          <w:szCs w:val="20"/>
        </w:rPr>
        <w:t>Dave: suggest to possible add it later</w:t>
      </w:r>
    </w:p>
    <w:p w14:paraId="3320AA00" w14:textId="77777777" w:rsidR="00F95526" w:rsidRDefault="00F95526" w:rsidP="00F95526">
      <w:pPr>
        <w:numPr>
          <w:ilvl w:val="1"/>
          <w:numId w:val="19"/>
        </w:numPr>
        <w:spacing w:line="276" w:lineRule="auto"/>
        <w:rPr>
          <w:sz w:val="20"/>
          <w:szCs w:val="20"/>
        </w:rPr>
      </w:pPr>
      <w:r>
        <w:rPr>
          <w:sz w:val="20"/>
          <w:szCs w:val="20"/>
        </w:rPr>
        <w:t>Chris: we should add the systems aspects.</w:t>
      </w:r>
    </w:p>
    <w:p w14:paraId="07269FBE" w14:textId="77777777" w:rsidR="00F95526" w:rsidRDefault="00F95526" w:rsidP="00F95526">
      <w:pPr>
        <w:numPr>
          <w:ilvl w:val="1"/>
          <w:numId w:val="19"/>
        </w:numPr>
        <w:spacing w:line="276" w:lineRule="auto"/>
        <w:rPr>
          <w:sz w:val="20"/>
          <w:szCs w:val="20"/>
        </w:rPr>
      </w:pPr>
      <w:r>
        <w:rPr>
          <w:sz w:val="20"/>
          <w:szCs w:val="20"/>
        </w:rPr>
        <w:t>Thomas: ok with this in general, but no-one needs to explain to us what CMAF is.</w:t>
      </w:r>
    </w:p>
    <w:p w14:paraId="6FCAE90E" w14:textId="77777777" w:rsidR="00F95526" w:rsidRDefault="00F95526" w:rsidP="00F95526">
      <w:pPr>
        <w:numPr>
          <w:ilvl w:val="1"/>
          <w:numId w:val="19"/>
        </w:numPr>
        <w:spacing w:line="276" w:lineRule="auto"/>
        <w:rPr>
          <w:sz w:val="20"/>
          <w:szCs w:val="20"/>
        </w:rPr>
      </w:pPr>
      <w:r>
        <w:rPr>
          <w:sz w:val="20"/>
          <w:szCs w:val="20"/>
        </w:rPr>
        <w:t>Dave: we can add it later.</w:t>
      </w:r>
    </w:p>
    <w:p w14:paraId="565B9E4B" w14:textId="77777777" w:rsidR="00F95526" w:rsidRDefault="00F95526" w:rsidP="00F95526">
      <w:pPr>
        <w:numPr>
          <w:ilvl w:val="0"/>
          <w:numId w:val="19"/>
        </w:numPr>
        <w:spacing w:line="276" w:lineRule="auto"/>
        <w:rPr>
          <w:sz w:val="20"/>
          <w:szCs w:val="20"/>
        </w:rPr>
      </w:pPr>
      <w:r>
        <w:rPr>
          <w:sz w:val="20"/>
          <w:szCs w:val="20"/>
        </w:rPr>
        <w:t>Gilles: online edits are done to remove reference and the last paragraph. This is agreeable.</w:t>
      </w:r>
    </w:p>
    <w:p w14:paraId="13D485C8" w14:textId="77777777" w:rsidR="00F95526" w:rsidRDefault="00F95526" w:rsidP="00F95526">
      <w:pPr>
        <w:spacing w:before="120"/>
        <w:rPr>
          <w:b/>
          <w:sz w:val="20"/>
          <w:szCs w:val="20"/>
        </w:rPr>
      </w:pPr>
      <w:r>
        <w:rPr>
          <w:b/>
          <w:sz w:val="20"/>
          <w:szCs w:val="20"/>
        </w:rPr>
        <w:t>Decision:</w:t>
      </w:r>
    </w:p>
    <w:p w14:paraId="5B1CF7A9" w14:textId="77777777" w:rsidR="00F95526" w:rsidRDefault="00F95526" w:rsidP="00F95526">
      <w:pPr>
        <w:numPr>
          <w:ilvl w:val="0"/>
          <w:numId w:val="19"/>
        </w:numPr>
        <w:spacing w:line="276" w:lineRule="auto"/>
        <w:rPr>
          <w:sz w:val="20"/>
          <w:szCs w:val="20"/>
        </w:rPr>
      </w:pPr>
      <w:r>
        <w:rPr>
          <w:sz w:val="20"/>
          <w:szCs w:val="20"/>
        </w:rPr>
        <w:t>Agreed with the changes above.</w:t>
      </w:r>
    </w:p>
    <w:p w14:paraId="0155FC78" w14:textId="77777777" w:rsidR="00F95526" w:rsidRDefault="00F95526" w:rsidP="00F95526">
      <w:pPr>
        <w:rPr>
          <w:sz w:val="20"/>
          <w:szCs w:val="20"/>
        </w:rPr>
      </w:pPr>
    </w:p>
    <w:p w14:paraId="5AC3348D" w14:textId="0E09981A" w:rsidR="00F95526" w:rsidRDefault="00F95526" w:rsidP="00F95526">
      <w:pPr>
        <w:spacing w:before="120"/>
      </w:pPr>
      <w:r>
        <w:rPr>
          <w:b/>
          <w:color w:val="0000FF"/>
          <w:sz w:val="20"/>
          <w:szCs w:val="20"/>
        </w:rPr>
        <w:t>S4aV210723</w:t>
      </w:r>
      <w:r>
        <w:rPr>
          <w:sz w:val="20"/>
          <w:szCs w:val="20"/>
        </w:rPr>
        <w:t xml:space="preserve"> is </w:t>
      </w:r>
      <w:r>
        <w:rPr>
          <w:b/>
          <w:color w:val="FF0000"/>
          <w:sz w:val="20"/>
          <w:szCs w:val="20"/>
        </w:rPr>
        <w:t>agreed.</w:t>
      </w:r>
    </w:p>
    <w:p w14:paraId="120572FF" w14:textId="380B97A0" w:rsidR="00F95526" w:rsidRDefault="00F95526" w:rsidP="00F95526"/>
    <w:p w14:paraId="416E5F5B" w14:textId="51B8DD9E" w:rsidR="005E3044" w:rsidRDefault="005E3044" w:rsidP="005E3044">
      <w:pPr>
        <w:pStyle w:val="Heading1"/>
        <w:numPr>
          <w:ilvl w:val="0"/>
          <w:numId w:val="3"/>
        </w:numPr>
      </w:pPr>
      <w:r>
        <w:t xml:space="preserve">Additional </w:t>
      </w:r>
      <w:r w:rsidR="00790DDF">
        <w:t>Updates</w:t>
      </w:r>
    </w:p>
    <w:p w14:paraId="4A6616EF" w14:textId="77777777" w:rsidR="00790DDF" w:rsidRDefault="005E3044" w:rsidP="005E3044">
      <w:r>
        <w:t>Based on the updated work item agreement</w:t>
      </w:r>
      <w:r w:rsidR="00790DDF">
        <w:t xml:space="preserve"> in </w:t>
      </w:r>
      <w:hyperlink r:id="rId14" w:history="1">
        <w:r w:rsidR="00790DDF" w:rsidRPr="002375DF">
          <w:rPr>
            <w:rStyle w:val="Hyperlink"/>
          </w:rPr>
          <w:t>SP-210378</w:t>
        </w:r>
      </w:hyperlink>
      <w:r w:rsidR="00790DDF">
        <w:t xml:space="preserve">, </w:t>
      </w:r>
    </w:p>
    <w:p w14:paraId="2C4A8B0F" w14:textId="20B31387" w:rsidR="00790DDF" w:rsidRDefault="00790DDF" w:rsidP="005E3044">
      <w:pPr>
        <w:numPr>
          <w:ilvl w:val="0"/>
          <w:numId w:val="20"/>
        </w:numPr>
      </w:pPr>
      <w:r>
        <w:t xml:space="preserve">the introduction and scope is updated. </w:t>
      </w:r>
    </w:p>
    <w:p w14:paraId="64C43F73" w14:textId="2938956C" w:rsidR="005E3044" w:rsidRDefault="00790DDF" w:rsidP="005E3044">
      <w:pPr>
        <w:numPr>
          <w:ilvl w:val="0"/>
          <w:numId w:val="20"/>
        </w:numPr>
      </w:pPr>
      <w:r>
        <w:t>in clause 5.6 the details of the test requirements are documented.</w:t>
      </w:r>
    </w:p>
    <w:p w14:paraId="7AC928CC" w14:textId="783503D7" w:rsidR="00C11B26" w:rsidRDefault="00C11B26" w:rsidP="00C11B26"/>
    <w:p w14:paraId="24E14D96" w14:textId="59BC8C28" w:rsidR="00C11B26" w:rsidRPr="005E3044" w:rsidRDefault="00C11B26" w:rsidP="00C11B26">
      <w:r>
        <w:t>Compress Pictures was applied – this may only be effective once revision marks are accepted.</w:t>
      </w:r>
    </w:p>
    <w:p w14:paraId="2FC4B735" w14:textId="77777777" w:rsidR="005E3044" w:rsidRPr="00F95526" w:rsidRDefault="005E3044" w:rsidP="00F95526"/>
    <w:sectPr w:rsidR="005E3044" w:rsidRPr="00F95526" w:rsidSect="00E72D76">
      <w:headerReference w:type="even" r:id="rId15"/>
      <w:headerReference w:type="default" r:id="rId16"/>
      <w:footerReference w:type="default" r:id="rId17"/>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6331FB" w14:textId="77777777" w:rsidR="00B60841" w:rsidRDefault="00B60841">
      <w:r>
        <w:separator/>
      </w:r>
    </w:p>
  </w:endnote>
  <w:endnote w:type="continuationSeparator" w:id="0">
    <w:p w14:paraId="77E5FEE0" w14:textId="77777777" w:rsidR="00B60841" w:rsidRDefault="00B60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33D2CF" w14:textId="77777777" w:rsidR="00B60841" w:rsidRDefault="00B60841">
      <w:r>
        <w:separator/>
      </w:r>
    </w:p>
  </w:footnote>
  <w:footnote w:type="continuationSeparator" w:id="0">
    <w:p w14:paraId="56FCD1D5" w14:textId="77777777" w:rsidR="00B60841" w:rsidRDefault="00B608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09A6B" w14:textId="77777777" w:rsidR="00EC2801" w:rsidRDefault="00EC280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F5349F" w14:textId="2970B42C" w:rsidR="00D02599" w:rsidRPr="00C26EAE" w:rsidRDefault="00914CAB" w:rsidP="00D02599">
    <w:pPr>
      <w:widowControl w:val="0"/>
      <w:tabs>
        <w:tab w:val="right" w:pos="9356"/>
      </w:tabs>
      <w:spacing w:after="120" w:line="240" w:lineRule="atLeast"/>
      <w:rPr>
        <w:rFonts w:ascii="Arial" w:eastAsia="SimSun" w:hAnsi="Arial" w:cs="Arial"/>
        <w:b/>
        <w:i/>
        <w:sz w:val="22"/>
        <w:lang w:val="de-DE"/>
      </w:rPr>
    </w:pPr>
    <w:r w:rsidRPr="00914CAB">
      <w:rPr>
        <w:rFonts w:ascii="Arial" w:eastAsia="SimSun" w:hAnsi="Arial" w:cs="Arial"/>
        <w:sz w:val="22"/>
        <w:lang w:val="de-DE"/>
      </w:rPr>
      <w:t>SA4-e (AH) Video SWG post 114-e (2021-06-08 - Online)</w:t>
    </w:r>
    <w:r w:rsidR="00D02599" w:rsidRPr="00C26EAE">
      <w:rPr>
        <w:rFonts w:ascii="Arial" w:eastAsia="SimSun" w:hAnsi="Arial" w:cs="Arial"/>
        <w:b/>
        <w:i/>
        <w:sz w:val="22"/>
        <w:lang w:val="de-DE"/>
      </w:rPr>
      <w:tab/>
    </w:r>
    <w:r w:rsidR="00D02599" w:rsidRPr="00C26EAE">
      <w:rPr>
        <w:rFonts w:ascii="Arial" w:eastAsia="SimSun" w:hAnsi="Arial" w:cs="Arial"/>
        <w:b/>
        <w:i/>
        <w:sz w:val="28"/>
        <w:szCs w:val="28"/>
        <w:lang w:val="de-DE"/>
      </w:rPr>
      <w:t>S4</w:t>
    </w:r>
    <w:r>
      <w:rPr>
        <w:rFonts w:ascii="Arial" w:eastAsia="SimSun" w:hAnsi="Arial" w:cs="Arial"/>
        <w:b/>
        <w:i/>
        <w:sz w:val="28"/>
        <w:szCs w:val="28"/>
        <w:lang w:val="de-DE"/>
      </w:rPr>
      <w:t>aV</w:t>
    </w:r>
    <w:r w:rsidR="00DE5BD8">
      <w:rPr>
        <w:rFonts w:ascii="Arial" w:eastAsia="SimSun" w:hAnsi="Arial" w:cs="Arial"/>
        <w:b/>
        <w:i/>
        <w:sz w:val="28"/>
        <w:szCs w:val="28"/>
        <w:lang w:val="de-DE"/>
      </w:rPr>
      <w:t>210</w:t>
    </w:r>
    <w:r>
      <w:rPr>
        <w:rFonts w:ascii="Arial" w:eastAsia="SimSun" w:hAnsi="Arial" w:cs="Arial"/>
        <w:b/>
        <w:i/>
        <w:sz w:val="28"/>
        <w:szCs w:val="28"/>
        <w:lang w:val="de-DE"/>
      </w:rPr>
      <w:t>7</w:t>
    </w:r>
    <w:r w:rsidR="00F95526">
      <w:rPr>
        <w:rFonts w:ascii="Arial" w:eastAsia="SimSun" w:hAnsi="Arial" w:cs="Arial"/>
        <w:b/>
        <w:i/>
        <w:sz w:val="28"/>
        <w:szCs w:val="28"/>
        <w:lang w:val="de-DE"/>
      </w:rPr>
      <w:t>32</w:t>
    </w:r>
  </w:p>
  <w:p w14:paraId="26F082EB" w14:textId="70513A1B" w:rsidR="00EC2801" w:rsidRPr="006C359E" w:rsidRDefault="00D02599" w:rsidP="00D02599">
    <w:pPr>
      <w:widowControl w:val="0"/>
      <w:tabs>
        <w:tab w:val="right" w:pos="9360"/>
      </w:tabs>
      <w:spacing w:after="120" w:line="240" w:lineRule="atLeast"/>
      <w:rPr>
        <w:rFonts w:ascii="Arial" w:eastAsia="SimSun" w:hAnsi="Arial" w:cs="Arial"/>
        <w:b/>
        <w:sz w:val="22"/>
        <w:lang w:eastAsia="zh-CN"/>
      </w:rPr>
    </w:pPr>
    <w:r w:rsidRPr="00C26EAE">
      <w:rPr>
        <w:rFonts w:ascii="Arial" w:eastAsia="SimSun" w:hAnsi="Arial" w:cs="Arial"/>
        <w:sz w:val="22"/>
        <w:lang w:eastAsia="zh-CN"/>
      </w:rPr>
      <w:t xml:space="preserve">E-meeting, </w:t>
    </w:r>
    <w:r w:rsidR="00F95526">
      <w:rPr>
        <w:rFonts w:ascii="Arial" w:eastAsia="SimSun" w:hAnsi="Arial" w:cs="Arial"/>
        <w:sz w:val="22"/>
        <w:lang w:eastAsia="zh-CN"/>
      </w:rPr>
      <w:t>20</w:t>
    </w:r>
    <w:r w:rsidR="00914CAB" w:rsidRPr="00914CAB">
      <w:rPr>
        <w:rFonts w:ascii="Arial" w:eastAsia="SimSun" w:hAnsi="Arial" w:cs="Arial"/>
        <w:sz w:val="22"/>
        <w:vertAlign w:val="superscript"/>
        <w:lang w:eastAsia="zh-CN"/>
      </w:rPr>
      <w:t>th</w:t>
    </w:r>
    <w:r w:rsidR="00914CAB">
      <w:rPr>
        <w:rFonts w:ascii="Arial" w:eastAsia="SimSun" w:hAnsi="Arial" w:cs="Arial"/>
        <w:sz w:val="22"/>
        <w:lang w:eastAsia="zh-CN"/>
      </w:rPr>
      <w:t xml:space="preserve"> July</w:t>
    </w:r>
    <w:r w:rsidRPr="00C26EAE">
      <w:rPr>
        <w:rFonts w:ascii="Arial" w:eastAsia="SimSun" w:hAnsi="Arial" w:cs="Arial"/>
        <w:sz w:val="22"/>
        <w:lang w:eastAsia="zh-CN"/>
      </w:rPr>
      <w:t xml:space="preserve"> 2021</w:t>
    </w:r>
    <w:r w:rsidR="00EC2801">
      <w:rPr>
        <w:rFonts w:ascii="Arial" w:eastAsia="SimSun" w:hAnsi="Arial" w:cs="Arial"/>
        <w:sz w:val="22"/>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46" type="#_x0000_t75" style="width:15.75pt;height:15.75pt" o:bullet="t">
        <v:imagedata r:id="rId1" o:title="artCABC"/>
      </v:shape>
    </w:pict>
  </w:numPicBullet>
  <w:numPicBullet w:numPicBulletId="1">
    <w:pict>
      <v:shape id="_x0000_i1847" type="#_x0000_t75" style="width:11.25pt;height:11.25pt" o:bullet="t">
        <v:imagedata r:id="rId2" o:title="artD980"/>
      </v:shape>
    </w:pict>
  </w:numPicBullet>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D8F663E"/>
    <w:multiLevelType w:val="multilevel"/>
    <w:tmpl w:val="6F848B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B7D4FAF"/>
    <w:multiLevelType w:val="multilevel"/>
    <w:tmpl w:val="88A239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63202B0"/>
    <w:multiLevelType w:val="multilevel"/>
    <w:tmpl w:val="B83E96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89A6283"/>
    <w:multiLevelType w:val="multilevel"/>
    <w:tmpl w:val="2B3CF4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126DEF"/>
    <w:multiLevelType w:val="multilevel"/>
    <w:tmpl w:val="703668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A3A033B"/>
    <w:multiLevelType w:val="multilevel"/>
    <w:tmpl w:val="15B65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AA21502"/>
    <w:multiLevelType w:val="multilevel"/>
    <w:tmpl w:val="4948B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E5D1BA9"/>
    <w:multiLevelType w:val="multilevel"/>
    <w:tmpl w:val="B4884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5409304A"/>
    <w:multiLevelType w:val="multilevel"/>
    <w:tmpl w:val="8A8EC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9890390"/>
    <w:multiLevelType w:val="multilevel"/>
    <w:tmpl w:val="CB5AB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722A0CC1"/>
    <w:multiLevelType w:val="multilevel"/>
    <w:tmpl w:val="00483A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ADF0BD2"/>
    <w:multiLevelType w:val="multilevel"/>
    <w:tmpl w:val="517C9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C104087"/>
    <w:multiLevelType w:val="multilevel"/>
    <w:tmpl w:val="7AA8F5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D0924FD"/>
    <w:multiLevelType w:val="hybridMultilevel"/>
    <w:tmpl w:val="B6184D94"/>
    <w:lvl w:ilvl="0" w:tplc="42867AA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1"/>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 w:numId="6">
    <w:abstractNumId w:val="6"/>
  </w:num>
  <w:num w:numId="7">
    <w:abstractNumId w:val="8"/>
  </w:num>
  <w:num w:numId="8">
    <w:abstractNumId w:val="17"/>
  </w:num>
  <w:num w:numId="9">
    <w:abstractNumId w:val="13"/>
  </w:num>
  <w:num w:numId="10">
    <w:abstractNumId w:val="9"/>
  </w:num>
  <w:num w:numId="11">
    <w:abstractNumId w:val="3"/>
  </w:num>
  <w:num w:numId="12">
    <w:abstractNumId w:val="14"/>
  </w:num>
  <w:num w:numId="13">
    <w:abstractNumId w:val="12"/>
  </w:num>
  <w:num w:numId="14">
    <w:abstractNumId w:val="4"/>
  </w:num>
  <w:num w:numId="15">
    <w:abstractNumId w:val="5"/>
  </w:num>
  <w:num w:numId="16">
    <w:abstractNumId w:val="16"/>
  </w:num>
  <w:num w:numId="17">
    <w:abstractNumId w:val="18"/>
  </w:num>
  <w:num w:numId="18">
    <w:abstractNumId w:val="7"/>
  </w:num>
  <w:num w:numId="19">
    <w:abstractNumId w:val="2"/>
  </w:num>
  <w:num w:numId="20">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E-Porto::GUID" w:val="{008124a7-09f1-40d6-8b8d-f492c389b9e9}"/>
  </w:docVars>
  <w:rsids>
    <w:rsidRoot w:val="00DE63B8"/>
    <w:rsid w:val="000014A3"/>
    <w:rsid w:val="00002A20"/>
    <w:rsid w:val="00002D58"/>
    <w:rsid w:val="00003401"/>
    <w:rsid w:val="0000394E"/>
    <w:rsid w:val="00003A5C"/>
    <w:rsid w:val="00005C7A"/>
    <w:rsid w:val="00005FBB"/>
    <w:rsid w:val="0000694C"/>
    <w:rsid w:val="00010966"/>
    <w:rsid w:val="00013300"/>
    <w:rsid w:val="00015592"/>
    <w:rsid w:val="00015972"/>
    <w:rsid w:val="00015CF3"/>
    <w:rsid w:val="000160AF"/>
    <w:rsid w:val="00020A1E"/>
    <w:rsid w:val="00022984"/>
    <w:rsid w:val="00023808"/>
    <w:rsid w:val="0002442F"/>
    <w:rsid w:val="000257FE"/>
    <w:rsid w:val="000268A4"/>
    <w:rsid w:val="00026D8C"/>
    <w:rsid w:val="00027194"/>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3130"/>
    <w:rsid w:val="00064B08"/>
    <w:rsid w:val="0006631E"/>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946"/>
    <w:rsid w:val="00093DB7"/>
    <w:rsid w:val="000944AE"/>
    <w:rsid w:val="000948D9"/>
    <w:rsid w:val="000956E7"/>
    <w:rsid w:val="00096C0D"/>
    <w:rsid w:val="000A157E"/>
    <w:rsid w:val="000A1FFC"/>
    <w:rsid w:val="000A321A"/>
    <w:rsid w:val="000A5994"/>
    <w:rsid w:val="000A7B5C"/>
    <w:rsid w:val="000A7B87"/>
    <w:rsid w:val="000B2A6A"/>
    <w:rsid w:val="000B2F7A"/>
    <w:rsid w:val="000B31D9"/>
    <w:rsid w:val="000B3F94"/>
    <w:rsid w:val="000B46B1"/>
    <w:rsid w:val="000B4839"/>
    <w:rsid w:val="000B559D"/>
    <w:rsid w:val="000B7D4D"/>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E0026"/>
    <w:rsid w:val="000E0596"/>
    <w:rsid w:val="000E0AC9"/>
    <w:rsid w:val="000E1B9C"/>
    <w:rsid w:val="000E27AC"/>
    <w:rsid w:val="000E5064"/>
    <w:rsid w:val="000E7A98"/>
    <w:rsid w:val="000F130C"/>
    <w:rsid w:val="000F1DD2"/>
    <w:rsid w:val="000F2747"/>
    <w:rsid w:val="000F3564"/>
    <w:rsid w:val="000F4620"/>
    <w:rsid w:val="000F4DEE"/>
    <w:rsid w:val="000F52AC"/>
    <w:rsid w:val="000F7259"/>
    <w:rsid w:val="000F7904"/>
    <w:rsid w:val="001000AC"/>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3BA1"/>
    <w:rsid w:val="001441BE"/>
    <w:rsid w:val="0014436B"/>
    <w:rsid w:val="00144F6E"/>
    <w:rsid w:val="00145F01"/>
    <w:rsid w:val="00146CA8"/>
    <w:rsid w:val="0014753A"/>
    <w:rsid w:val="00147A11"/>
    <w:rsid w:val="001504BC"/>
    <w:rsid w:val="00151D03"/>
    <w:rsid w:val="001528D5"/>
    <w:rsid w:val="00153062"/>
    <w:rsid w:val="0015331C"/>
    <w:rsid w:val="00154901"/>
    <w:rsid w:val="00154DBE"/>
    <w:rsid w:val="00155EAF"/>
    <w:rsid w:val="001604BB"/>
    <w:rsid w:val="00161F00"/>
    <w:rsid w:val="00162FC6"/>
    <w:rsid w:val="001631D2"/>
    <w:rsid w:val="0016358A"/>
    <w:rsid w:val="0016375D"/>
    <w:rsid w:val="00163CD5"/>
    <w:rsid w:val="0016430A"/>
    <w:rsid w:val="001659D8"/>
    <w:rsid w:val="00167715"/>
    <w:rsid w:val="00170BA8"/>
    <w:rsid w:val="00172601"/>
    <w:rsid w:val="00172FC1"/>
    <w:rsid w:val="001731E8"/>
    <w:rsid w:val="0017352C"/>
    <w:rsid w:val="0017394F"/>
    <w:rsid w:val="00175560"/>
    <w:rsid w:val="00176D52"/>
    <w:rsid w:val="00177A5B"/>
    <w:rsid w:val="001809EA"/>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41CD"/>
    <w:rsid w:val="001A5258"/>
    <w:rsid w:val="001A7792"/>
    <w:rsid w:val="001A7DAC"/>
    <w:rsid w:val="001B11D7"/>
    <w:rsid w:val="001B1CBD"/>
    <w:rsid w:val="001B2224"/>
    <w:rsid w:val="001B2F63"/>
    <w:rsid w:val="001B355F"/>
    <w:rsid w:val="001B50B7"/>
    <w:rsid w:val="001B5D26"/>
    <w:rsid w:val="001B6D4A"/>
    <w:rsid w:val="001B6EB1"/>
    <w:rsid w:val="001C016A"/>
    <w:rsid w:val="001C1190"/>
    <w:rsid w:val="001C27AF"/>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5ED8"/>
    <w:rsid w:val="002174C1"/>
    <w:rsid w:val="00220A8B"/>
    <w:rsid w:val="002227F2"/>
    <w:rsid w:val="002236B1"/>
    <w:rsid w:val="002241DD"/>
    <w:rsid w:val="00224973"/>
    <w:rsid w:val="00224D7F"/>
    <w:rsid w:val="00225323"/>
    <w:rsid w:val="002257C4"/>
    <w:rsid w:val="002264A4"/>
    <w:rsid w:val="00226FF8"/>
    <w:rsid w:val="00230AF7"/>
    <w:rsid w:val="002310B9"/>
    <w:rsid w:val="00231FC6"/>
    <w:rsid w:val="00232FA9"/>
    <w:rsid w:val="00234B09"/>
    <w:rsid w:val="002422D3"/>
    <w:rsid w:val="002439D0"/>
    <w:rsid w:val="00243EB2"/>
    <w:rsid w:val="002441F5"/>
    <w:rsid w:val="00245135"/>
    <w:rsid w:val="00247816"/>
    <w:rsid w:val="002503BE"/>
    <w:rsid w:val="00250F0F"/>
    <w:rsid w:val="00251631"/>
    <w:rsid w:val="002522B0"/>
    <w:rsid w:val="00253EAA"/>
    <w:rsid w:val="00254360"/>
    <w:rsid w:val="0025486A"/>
    <w:rsid w:val="00254E7C"/>
    <w:rsid w:val="00255435"/>
    <w:rsid w:val="002566E1"/>
    <w:rsid w:val="00257350"/>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60E"/>
    <w:rsid w:val="00287C8A"/>
    <w:rsid w:val="00290F42"/>
    <w:rsid w:val="00291879"/>
    <w:rsid w:val="002923A7"/>
    <w:rsid w:val="00293931"/>
    <w:rsid w:val="00293E09"/>
    <w:rsid w:val="002940F5"/>
    <w:rsid w:val="0029496D"/>
    <w:rsid w:val="00296200"/>
    <w:rsid w:val="002966B0"/>
    <w:rsid w:val="00296755"/>
    <w:rsid w:val="002A276F"/>
    <w:rsid w:val="002A291D"/>
    <w:rsid w:val="002A32F1"/>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7879"/>
    <w:rsid w:val="002D7A73"/>
    <w:rsid w:val="002E0E7A"/>
    <w:rsid w:val="002E2134"/>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B9D"/>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107E"/>
    <w:rsid w:val="00341271"/>
    <w:rsid w:val="00341D5F"/>
    <w:rsid w:val="00344006"/>
    <w:rsid w:val="00344129"/>
    <w:rsid w:val="00344588"/>
    <w:rsid w:val="00344600"/>
    <w:rsid w:val="0034605A"/>
    <w:rsid w:val="0034622D"/>
    <w:rsid w:val="0034656D"/>
    <w:rsid w:val="0035068B"/>
    <w:rsid w:val="003510B7"/>
    <w:rsid w:val="003523E0"/>
    <w:rsid w:val="003528EB"/>
    <w:rsid w:val="00352B11"/>
    <w:rsid w:val="00353458"/>
    <w:rsid w:val="0036046B"/>
    <w:rsid w:val="00360F27"/>
    <w:rsid w:val="003624C4"/>
    <w:rsid w:val="00363C4E"/>
    <w:rsid w:val="00363EB9"/>
    <w:rsid w:val="0036563B"/>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7545"/>
    <w:rsid w:val="00397A7C"/>
    <w:rsid w:val="003A2B02"/>
    <w:rsid w:val="003A5297"/>
    <w:rsid w:val="003A609F"/>
    <w:rsid w:val="003B28B4"/>
    <w:rsid w:val="003B49D9"/>
    <w:rsid w:val="003B5417"/>
    <w:rsid w:val="003B59FA"/>
    <w:rsid w:val="003B5B5E"/>
    <w:rsid w:val="003C069C"/>
    <w:rsid w:val="003C2981"/>
    <w:rsid w:val="003C4D9C"/>
    <w:rsid w:val="003C7671"/>
    <w:rsid w:val="003C7930"/>
    <w:rsid w:val="003C7D0F"/>
    <w:rsid w:val="003D0412"/>
    <w:rsid w:val="003D074C"/>
    <w:rsid w:val="003D0CE3"/>
    <w:rsid w:val="003D1FF9"/>
    <w:rsid w:val="003D2D12"/>
    <w:rsid w:val="003D372B"/>
    <w:rsid w:val="003D5051"/>
    <w:rsid w:val="003D5161"/>
    <w:rsid w:val="003D54C1"/>
    <w:rsid w:val="003D73B9"/>
    <w:rsid w:val="003E473F"/>
    <w:rsid w:val="003E52F6"/>
    <w:rsid w:val="003E6406"/>
    <w:rsid w:val="003F0F68"/>
    <w:rsid w:val="003F21B0"/>
    <w:rsid w:val="003F2334"/>
    <w:rsid w:val="003F453D"/>
    <w:rsid w:val="003F4F7E"/>
    <w:rsid w:val="003F55BD"/>
    <w:rsid w:val="003F5CF4"/>
    <w:rsid w:val="004000C2"/>
    <w:rsid w:val="00400C13"/>
    <w:rsid w:val="00401506"/>
    <w:rsid w:val="00401BFA"/>
    <w:rsid w:val="00404B1F"/>
    <w:rsid w:val="00405226"/>
    <w:rsid w:val="00405590"/>
    <w:rsid w:val="0041180E"/>
    <w:rsid w:val="004119E5"/>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1979"/>
    <w:rsid w:val="00483048"/>
    <w:rsid w:val="004841BD"/>
    <w:rsid w:val="004847E0"/>
    <w:rsid w:val="0048537B"/>
    <w:rsid w:val="004858EF"/>
    <w:rsid w:val="00487294"/>
    <w:rsid w:val="00487F91"/>
    <w:rsid w:val="00490A10"/>
    <w:rsid w:val="00490E90"/>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023F"/>
    <w:rsid w:val="00511D2D"/>
    <w:rsid w:val="0051315C"/>
    <w:rsid w:val="00513198"/>
    <w:rsid w:val="005208EE"/>
    <w:rsid w:val="00520B6E"/>
    <w:rsid w:val="00520DBE"/>
    <w:rsid w:val="005214FB"/>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B21"/>
    <w:rsid w:val="0053787D"/>
    <w:rsid w:val="00537E1B"/>
    <w:rsid w:val="0054096E"/>
    <w:rsid w:val="0054217B"/>
    <w:rsid w:val="005425E0"/>
    <w:rsid w:val="00543F7D"/>
    <w:rsid w:val="005446DD"/>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5C47"/>
    <w:rsid w:val="00556B2E"/>
    <w:rsid w:val="00557648"/>
    <w:rsid w:val="0056027E"/>
    <w:rsid w:val="00560382"/>
    <w:rsid w:val="00561DC2"/>
    <w:rsid w:val="0056329E"/>
    <w:rsid w:val="005637A3"/>
    <w:rsid w:val="005638CE"/>
    <w:rsid w:val="005656E4"/>
    <w:rsid w:val="00565CF8"/>
    <w:rsid w:val="00571B48"/>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22F4"/>
    <w:rsid w:val="00592BD3"/>
    <w:rsid w:val="00592E34"/>
    <w:rsid w:val="00596FE6"/>
    <w:rsid w:val="005A09E2"/>
    <w:rsid w:val="005A2E77"/>
    <w:rsid w:val="005A390F"/>
    <w:rsid w:val="005A5E87"/>
    <w:rsid w:val="005A7B96"/>
    <w:rsid w:val="005A7FE8"/>
    <w:rsid w:val="005B10E3"/>
    <w:rsid w:val="005B21FC"/>
    <w:rsid w:val="005B32E8"/>
    <w:rsid w:val="005B5D8F"/>
    <w:rsid w:val="005B61FD"/>
    <w:rsid w:val="005B6756"/>
    <w:rsid w:val="005B6972"/>
    <w:rsid w:val="005C1EC1"/>
    <w:rsid w:val="005C3B1D"/>
    <w:rsid w:val="005C4BCA"/>
    <w:rsid w:val="005C5D74"/>
    <w:rsid w:val="005C5F01"/>
    <w:rsid w:val="005C6AB9"/>
    <w:rsid w:val="005C70BA"/>
    <w:rsid w:val="005C727A"/>
    <w:rsid w:val="005C75F4"/>
    <w:rsid w:val="005C77BC"/>
    <w:rsid w:val="005C7C15"/>
    <w:rsid w:val="005C7C86"/>
    <w:rsid w:val="005C7DED"/>
    <w:rsid w:val="005D3557"/>
    <w:rsid w:val="005D392A"/>
    <w:rsid w:val="005D4FC8"/>
    <w:rsid w:val="005D5010"/>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30D1"/>
    <w:rsid w:val="0061419F"/>
    <w:rsid w:val="00614BD2"/>
    <w:rsid w:val="0061599A"/>
    <w:rsid w:val="006178D0"/>
    <w:rsid w:val="00620563"/>
    <w:rsid w:val="0062234D"/>
    <w:rsid w:val="006225CC"/>
    <w:rsid w:val="006239F8"/>
    <w:rsid w:val="006242F0"/>
    <w:rsid w:val="00624A98"/>
    <w:rsid w:val="00624BEE"/>
    <w:rsid w:val="0062671F"/>
    <w:rsid w:val="00627636"/>
    <w:rsid w:val="006307ED"/>
    <w:rsid w:val="0063091E"/>
    <w:rsid w:val="00635427"/>
    <w:rsid w:val="00635CD6"/>
    <w:rsid w:val="0063683A"/>
    <w:rsid w:val="00637B91"/>
    <w:rsid w:val="006412B9"/>
    <w:rsid w:val="006418D6"/>
    <w:rsid w:val="00642701"/>
    <w:rsid w:val="00644BA9"/>
    <w:rsid w:val="00644EAA"/>
    <w:rsid w:val="00647A75"/>
    <w:rsid w:val="00650661"/>
    <w:rsid w:val="00651A69"/>
    <w:rsid w:val="00651F01"/>
    <w:rsid w:val="00652AA9"/>
    <w:rsid w:val="0065405A"/>
    <w:rsid w:val="006548AA"/>
    <w:rsid w:val="00654ECA"/>
    <w:rsid w:val="006557E1"/>
    <w:rsid w:val="00655A95"/>
    <w:rsid w:val="00656399"/>
    <w:rsid w:val="006567E6"/>
    <w:rsid w:val="006572DA"/>
    <w:rsid w:val="00657BA0"/>
    <w:rsid w:val="00661A11"/>
    <w:rsid w:val="00663362"/>
    <w:rsid w:val="00663FE4"/>
    <w:rsid w:val="0066450D"/>
    <w:rsid w:val="006653E8"/>
    <w:rsid w:val="00665501"/>
    <w:rsid w:val="00665CB1"/>
    <w:rsid w:val="00670088"/>
    <w:rsid w:val="00670255"/>
    <w:rsid w:val="00672125"/>
    <w:rsid w:val="00673976"/>
    <w:rsid w:val="006742CA"/>
    <w:rsid w:val="0067456B"/>
    <w:rsid w:val="00674687"/>
    <w:rsid w:val="006748B5"/>
    <w:rsid w:val="00674D74"/>
    <w:rsid w:val="00675578"/>
    <w:rsid w:val="00675F0B"/>
    <w:rsid w:val="00677456"/>
    <w:rsid w:val="00677563"/>
    <w:rsid w:val="00680F5C"/>
    <w:rsid w:val="00681D40"/>
    <w:rsid w:val="006825BE"/>
    <w:rsid w:val="00682678"/>
    <w:rsid w:val="00682C88"/>
    <w:rsid w:val="00682D5A"/>
    <w:rsid w:val="00684FB5"/>
    <w:rsid w:val="00686C0A"/>
    <w:rsid w:val="00693A39"/>
    <w:rsid w:val="00694173"/>
    <w:rsid w:val="006946B5"/>
    <w:rsid w:val="00695084"/>
    <w:rsid w:val="00695E34"/>
    <w:rsid w:val="006960A1"/>
    <w:rsid w:val="00696691"/>
    <w:rsid w:val="006966DF"/>
    <w:rsid w:val="006973A5"/>
    <w:rsid w:val="00697BFF"/>
    <w:rsid w:val="00697D0D"/>
    <w:rsid w:val="006A048F"/>
    <w:rsid w:val="006A2064"/>
    <w:rsid w:val="006A4908"/>
    <w:rsid w:val="006A4965"/>
    <w:rsid w:val="006A4B40"/>
    <w:rsid w:val="006A5975"/>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DF8"/>
    <w:rsid w:val="006C7159"/>
    <w:rsid w:val="006C7FA7"/>
    <w:rsid w:val="006D05F9"/>
    <w:rsid w:val="006D2C97"/>
    <w:rsid w:val="006D2E92"/>
    <w:rsid w:val="006D2F49"/>
    <w:rsid w:val="006D5233"/>
    <w:rsid w:val="006D6881"/>
    <w:rsid w:val="006D7005"/>
    <w:rsid w:val="006D7670"/>
    <w:rsid w:val="006D7952"/>
    <w:rsid w:val="006E16B4"/>
    <w:rsid w:val="006E2F1C"/>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27EB"/>
    <w:rsid w:val="00743BFF"/>
    <w:rsid w:val="007447DB"/>
    <w:rsid w:val="00746D72"/>
    <w:rsid w:val="00750115"/>
    <w:rsid w:val="007502F6"/>
    <w:rsid w:val="007504D6"/>
    <w:rsid w:val="00750AB0"/>
    <w:rsid w:val="007523A7"/>
    <w:rsid w:val="00752C82"/>
    <w:rsid w:val="00753456"/>
    <w:rsid w:val="00754C59"/>
    <w:rsid w:val="007558CE"/>
    <w:rsid w:val="007605C2"/>
    <w:rsid w:val="0076100E"/>
    <w:rsid w:val="00766EE6"/>
    <w:rsid w:val="00767934"/>
    <w:rsid w:val="00767F58"/>
    <w:rsid w:val="0077018E"/>
    <w:rsid w:val="00770ACF"/>
    <w:rsid w:val="00772279"/>
    <w:rsid w:val="007727CC"/>
    <w:rsid w:val="00773876"/>
    <w:rsid w:val="0077480E"/>
    <w:rsid w:val="00774BA1"/>
    <w:rsid w:val="00775C34"/>
    <w:rsid w:val="0077626A"/>
    <w:rsid w:val="0077700E"/>
    <w:rsid w:val="007813D5"/>
    <w:rsid w:val="00781B20"/>
    <w:rsid w:val="00782239"/>
    <w:rsid w:val="007824DF"/>
    <w:rsid w:val="0078542F"/>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2522"/>
    <w:rsid w:val="007A6584"/>
    <w:rsid w:val="007B02BB"/>
    <w:rsid w:val="007B1B50"/>
    <w:rsid w:val="007B314D"/>
    <w:rsid w:val="007B3188"/>
    <w:rsid w:val="007B334F"/>
    <w:rsid w:val="007B40C1"/>
    <w:rsid w:val="007B420C"/>
    <w:rsid w:val="007B4DF8"/>
    <w:rsid w:val="007B5E8F"/>
    <w:rsid w:val="007B699D"/>
    <w:rsid w:val="007B7D34"/>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F0C"/>
    <w:rsid w:val="007D7713"/>
    <w:rsid w:val="007D77A2"/>
    <w:rsid w:val="007E00E2"/>
    <w:rsid w:val="007E1583"/>
    <w:rsid w:val="007E1706"/>
    <w:rsid w:val="007E1ED8"/>
    <w:rsid w:val="007E2227"/>
    <w:rsid w:val="007E36F8"/>
    <w:rsid w:val="007E413E"/>
    <w:rsid w:val="007E66A8"/>
    <w:rsid w:val="007E6961"/>
    <w:rsid w:val="007E6E6F"/>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48D4"/>
    <w:rsid w:val="008168CC"/>
    <w:rsid w:val="0081759E"/>
    <w:rsid w:val="008179D9"/>
    <w:rsid w:val="00820CA3"/>
    <w:rsid w:val="00822AF4"/>
    <w:rsid w:val="00823814"/>
    <w:rsid w:val="00823CEF"/>
    <w:rsid w:val="00824543"/>
    <w:rsid w:val="008254BF"/>
    <w:rsid w:val="008254C1"/>
    <w:rsid w:val="0082571A"/>
    <w:rsid w:val="00825E93"/>
    <w:rsid w:val="0083088A"/>
    <w:rsid w:val="0083200F"/>
    <w:rsid w:val="0083303F"/>
    <w:rsid w:val="00833C93"/>
    <w:rsid w:val="008346A1"/>
    <w:rsid w:val="00834EE7"/>
    <w:rsid w:val="008361C5"/>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E7C"/>
    <w:rsid w:val="0086419B"/>
    <w:rsid w:val="00865973"/>
    <w:rsid w:val="008673AE"/>
    <w:rsid w:val="0087043F"/>
    <w:rsid w:val="0087138D"/>
    <w:rsid w:val="00872DAE"/>
    <w:rsid w:val="008754FA"/>
    <w:rsid w:val="00876061"/>
    <w:rsid w:val="00876A19"/>
    <w:rsid w:val="00880FF9"/>
    <w:rsid w:val="00883B8D"/>
    <w:rsid w:val="00886858"/>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C95"/>
    <w:rsid w:val="008A6CBB"/>
    <w:rsid w:val="008A6D59"/>
    <w:rsid w:val="008B0E17"/>
    <w:rsid w:val="008B1D26"/>
    <w:rsid w:val="008B31E5"/>
    <w:rsid w:val="008B38F6"/>
    <w:rsid w:val="008B4628"/>
    <w:rsid w:val="008B53D3"/>
    <w:rsid w:val="008B6C8F"/>
    <w:rsid w:val="008B7A88"/>
    <w:rsid w:val="008B7E7E"/>
    <w:rsid w:val="008C128F"/>
    <w:rsid w:val="008C2828"/>
    <w:rsid w:val="008C4FF3"/>
    <w:rsid w:val="008C71AE"/>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20C8"/>
    <w:rsid w:val="008F2CE4"/>
    <w:rsid w:val="008F3463"/>
    <w:rsid w:val="008F3A5B"/>
    <w:rsid w:val="008F56C8"/>
    <w:rsid w:val="008F5A21"/>
    <w:rsid w:val="00902657"/>
    <w:rsid w:val="0090332A"/>
    <w:rsid w:val="009041D5"/>
    <w:rsid w:val="009057A6"/>
    <w:rsid w:val="00905F97"/>
    <w:rsid w:val="00912624"/>
    <w:rsid w:val="00914CAB"/>
    <w:rsid w:val="00915D24"/>
    <w:rsid w:val="0091769A"/>
    <w:rsid w:val="00922039"/>
    <w:rsid w:val="00923051"/>
    <w:rsid w:val="00924A38"/>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72BE5"/>
    <w:rsid w:val="009825F5"/>
    <w:rsid w:val="00982670"/>
    <w:rsid w:val="00983673"/>
    <w:rsid w:val="00983A73"/>
    <w:rsid w:val="00984586"/>
    <w:rsid w:val="009861E2"/>
    <w:rsid w:val="00987ED2"/>
    <w:rsid w:val="0099023A"/>
    <w:rsid w:val="0099043C"/>
    <w:rsid w:val="00991241"/>
    <w:rsid w:val="00991D0F"/>
    <w:rsid w:val="00992117"/>
    <w:rsid w:val="00994E3C"/>
    <w:rsid w:val="00995F42"/>
    <w:rsid w:val="009966D5"/>
    <w:rsid w:val="00996F14"/>
    <w:rsid w:val="00997B03"/>
    <w:rsid w:val="009A1C62"/>
    <w:rsid w:val="009A4B5C"/>
    <w:rsid w:val="009A5730"/>
    <w:rsid w:val="009A75DB"/>
    <w:rsid w:val="009B2626"/>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2F81"/>
    <w:rsid w:val="009D3207"/>
    <w:rsid w:val="009D3964"/>
    <w:rsid w:val="009D3C4A"/>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63D4"/>
    <w:rsid w:val="00A006D0"/>
    <w:rsid w:val="00A00A57"/>
    <w:rsid w:val="00A00D94"/>
    <w:rsid w:val="00A014B1"/>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74"/>
    <w:rsid w:val="00A16240"/>
    <w:rsid w:val="00A16625"/>
    <w:rsid w:val="00A17BC0"/>
    <w:rsid w:val="00A2160C"/>
    <w:rsid w:val="00A216C2"/>
    <w:rsid w:val="00A2385A"/>
    <w:rsid w:val="00A2481B"/>
    <w:rsid w:val="00A26ACD"/>
    <w:rsid w:val="00A26D2F"/>
    <w:rsid w:val="00A27F4A"/>
    <w:rsid w:val="00A30D56"/>
    <w:rsid w:val="00A325FE"/>
    <w:rsid w:val="00A33855"/>
    <w:rsid w:val="00A343B0"/>
    <w:rsid w:val="00A345DE"/>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53771"/>
    <w:rsid w:val="00A539BD"/>
    <w:rsid w:val="00A55795"/>
    <w:rsid w:val="00A56563"/>
    <w:rsid w:val="00A61CFE"/>
    <w:rsid w:val="00A64250"/>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422C"/>
    <w:rsid w:val="00B05962"/>
    <w:rsid w:val="00B06B20"/>
    <w:rsid w:val="00B07BB2"/>
    <w:rsid w:val="00B10D5C"/>
    <w:rsid w:val="00B112D2"/>
    <w:rsid w:val="00B11918"/>
    <w:rsid w:val="00B119D1"/>
    <w:rsid w:val="00B142F8"/>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674"/>
    <w:rsid w:val="00B4368C"/>
    <w:rsid w:val="00B45127"/>
    <w:rsid w:val="00B452C9"/>
    <w:rsid w:val="00B4579C"/>
    <w:rsid w:val="00B50ADD"/>
    <w:rsid w:val="00B51D25"/>
    <w:rsid w:val="00B53337"/>
    <w:rsid w:val="00B534F1"/>
    <w:rsid w:val="00B54362"/>
    <w:rsid w:val="00B553AD"/>
    <w:rsid w:val="00B55B6F"/>
    <w:rsid w:val="00B565EB"/>
    <w:rsid w:val="00B56946"/>
    <w:rsid w:val="00B57F27"/>
    <w:rsid w:val="00B60841"/>
    <w:rsid w:val="00B611B1"/>
    <w:rsid w:val="00B618EF"/>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0F36"/>
    <w:rsid w:val="00B81F7B"/>
    <w:rsid w:val="00B8206A"/>
    <w:rsid w:val="00B832A9"/>
    <w:rsid w:val="00B83D22"/>
    <w:rsid w:val="00B843BE"/>
    <w:rsid w:val="00B84AA0"/>
    <w:rsid w:val="00B861BD"/>
    <w:rsid w:val="00B86F77"/>
    <w:rsid w:val="00B870DC"/>
    <w:rsid w:val="00B87F35"/>
    <w:rsid w:val="00B90F4C"/>
    <w:rsid w:val="00B91329"/>
    <w:rsid w:val="00B91B13"/>
    <w:rsid w:val="00B922B8"/>
    <w:rsid w:val="00B93FBC"/>
    <w:rsid w:val="00B9407E"/>
    <w:rsid w:val="00B953C6"/>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32EB"/>
    <w:rsid w:val="00BB37F3"/>
    <w:rsid w:val="00BB3AA4"/>
    <w:rsid w:val="00BB3ACF"/>
    <w:rsid w:val="00BB41E7"/>
    <w:rsid w:val="00BB4646"/>
    <w:rsid w:val="00BB473A"/>
    <w:rsid w:val="00BB4E4B"/>
    <w:rsid w:val="00BB5524"/>
    <w:rsid w:val="00BB7F33"/>
    <w:rsid w:val="00BC3CD6"/>
    <w:rsid w:val="00BC4852"/>
    <w:rsid w:val="00BC49F3"/>
    <w:rsid w:val="00BC50BB"/>
    <w:rsid w:val="00BC6311"/>
    <w:rsid w:val="00BC6CA9"/>
    <w:rsid w:val="00BC7571"/>
    <w:rsid w:val="00BD0931"/>
    <w:rsid w:val="00BD0DC5"/>
    <w:rsid w:val="00BD125C"/>
    <w:rsid w:val="00BD2312"/>
    <w:rsid w:val="00BD27AE"/>
    <w:rsid w:val="00BD2BE4"/>
    <w:rsid w:val="00BD3AEE"/>
    <w:rsid w:val="00BD491A"/>
    <w:rsid w:val="00BD51CF"/>
    <w:rsid w:val="00BD5211"/>
    <w:rsid w:val="00BD6094"/>
    <w:rsid w:val="00BD673E"/>
    <w:rsid w:val="00BD6F7A"/>
    <w:rsid w:val="00BE043C"/>
    <w:rsid w:val="00BE08C0"/>
    <w:rsid w:val="00BE17CA"/>
    <w:rsid w:val="00BE1B54"/>
    <w:rsid w:val="00BE27AE"/>
    <w:rsid w:val="00BE2A69"/>
    <w:rsid w:val="00BE2C03"/>
    <w:rsid w:val="00BE4F5B"/>
    <w:rsid w:val="00BE4F99"/>
    <w:rsid w:val="00BE56F7"/>
    <w:rsid w:val="00BE5CF2"/>
    <w:rsid w:val="00BE6623"/>
    <w:rsid w:val="00BF1E24"/>
    <w:rsid w:val="00BF28A3"/>
    <w:rsid w:val="00BF45E3"/>
    <w:rsid w:val="00BF61E7"/>
    <w:rsid w:val="00BF6BC2"/>
    <w:rsid w:val="00C00A29"/>
    <w:rsid w:val="00C019FD"/>
    <w:rsid w:val="00C01C1A"/>
    <w:rsid w:val="00C03123"/>
    <w:rsid w:val="00C031EA"/>
    <w:rsid w:val="00C03EBD"/>
    <w:rsid w:val="00C063F6"/>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E3D"/>
    <w:rsid w:val="00C32F09"/>
    <w:rsid w:val="00C330B0"/>
    <w:rsid w:val="00C33E44"/>
    <w:rsid w:val="00C342F4"/>
    <w:rsid w:val="00C350D0"/>
    <w:rsid w:val="00C3540D"/>
    <w:rsid w:val="00C35930"/>
    <w:rsid w:val="00C36168"/>
    <w:rsid w:val="00C36E3C"/>
    <w:rsid w:val="00C36E95"/>
    <w:rsid w:val="00C3700C"/>
    <w:rsid w:val="00C4020F"/>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5502"/>
    <w:rsid w:val="00C769BC"/>
    <w:rsid w:val="00C76D6B"/>
    <w:rsid w:val="00C77566"/>
    <w:rsid w:val="00C77A9F"/>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A84"/>
    <w:rsid w:val="00CA5250"/>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7413"/>
    <w:rsid w:val="00CD7629"/>
    <w:rsid w:val="00CD7AD8"/>
    <w:rsid w:val="00CE07F1"/>
    <w:rsid w:val="00CE1B20"/>
    <w:rsid w:val="00CE213D"/>
    <w:rsid w:val="00CE2828"/>
    <w:rsid w:val="00CE33AA"/>
    <w:rsid w:val="00CE41A5"/>
    <w:rsid w:val="00CE5938"/>
    <w:rsid w:val="00CE6D20"/>
    <w:rsid w:val="00CE7B07"/>
    <w:rsid w:val="00CF133D"/>
    <w:rsid w:val="00CF1B77"/>
    <w:rsid w:val="00CF1F1C"/>
    <w:rsid w:val="00CF52F8"/>
    <w:rsid w:val="00CF56E7"/>
    <w:rsid w:val="00CF5B48"/>
    <w:rsid w:val="00CF685A"/>
    <w:rsid w:val="00CF76DD"/>
    <w:rsid w:val="00D022BC"/>
    <w:rsid w:val="00D02599"/>
    <w:rsid w:val="00D02654"/>
    <w:rsid w:val="00D03EB3"/>
    <w:rsid w:val="00D0515A"/>
    <w:rsid w:val="00D051E7"/>
    <w:rsid w:val="00D05F0A"/>
    <w:rsid w:val="00D07ED2"/>
    <w:rsid w:val="00D12D39"/>
    <w:rsid w:val="00D13965"/>
    <w:rsid w:val="00D1691A"/>
    <w:rsid w:val="00D169AC"/>
    <w:rsid w:val="00D20084"/>
    <w:rsid w:val="00D207C0"/>
    <w:rsid w:val="00D21240"/>
    <w:rsid w:val="00D22275"/>
    <w:rsid w:val="00D2251D"/>
    <w:rsid w:val="00D225E6"/>
    <w:rsid w:val="00D22987"/>
    <w:rsid w:val="00D239B9"/>
    <w:rsid w:val="00D25860"/>
    <w:rsid w:val="00D258CC"/>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575C"/>
    <w:rsid w:val="00D5581E"/>
    <w:rsid w:val="00D56543"/>
    <w:rsid w:val="00D5664D"/>
    <w:rsid w:val="00D56D17"/>
    <w:rsid w:val="00D57C38"/>
    <w:rsid w:val="00D605A3"/>
    <w:rsid w:val="00D60BE0"/>
    <w:rsid w:val="00D633F7"/>
    <w:rsid w:val="00D64E2E"/>
    <w:rsid w:val="00D65622"/>
    <w:rsid w:val="00D67AF1"/>
    <w:rsid w:val="00D704C9"/>
    <w:rsid w:val="00D70688"/>
    <w:rsid w:val="00D70DEC"/>
    <w:rsid w:val="00D71F96"/>
    <w:rsid w:val="00D730E1"/>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717B"/>
    <w:rsid w:val="00D8752E"/>
    <w:rsid w:val="00D90471"/>
    <w:rsid w:val="00D90493"/>
    <w:rsid w:val="00D90D45"/>
    <w:rsid w:val="00D91029"/>
    <w:rsid w:val="00D9113D"/>
    <w:rsid w:val="00D91ABC"/>
    <w:rsid w:val="00D91AFC"/>
    <w:rsid w:val="00D93A2B"/>
    <w:rsid w:val="00D93D8C"/>
    <w:rsid w:val="00D95D1E"/>
    <w:rsid w:val="00D97A79"/>
    <w:rsid w:val="00DA0F50"/>
    <w:rsid w:val="00DA144E"/>
    <w:rsid w:val="00DA1750"/>
    <w:rsid w:val="00DA252C"/>
    <w:rsid w:val="00DA319C"/>
    <w:rsid w:val="00DA34E4"/>
    <w:rsid w:val="00DA3C30"/>
    <w:rsid w:val="00DA3FB3"/>
    <w:rsid w:val="00DA5B0F"/>
    <w:rsid w:val="00DA610A"/>
    <w:rsid w:val="00DB0BB5"/>
    <w:rsid w:val="00DB0C8E"/>
    <w:rsid w:val="00DB0F8B"/>
    <w:rsid w:val="00DB10F1"/>
    <w:rsid w:val="00DB2BDB"/>
    <w:rsid w:val="00DB2DAD"/>
    <w:rsid w:val="00DB3D34"/>
    <w:rsid w:val="00DB40EE"/>
    <w:rsid w:val="00DB45AB"/>
    <w:rsid w:val="00DB6BD0"/>
    <w:rsid w:val="00DB6E6C"/>
    <w:rsid w:val="00DB70B5"/>
    <w:rsid w:val="00DB72B0"/>
    <w:rsid w:val="00DC097D"/>
    <w:rsid w:val="00DC0FAF"/>
    <w:rsid w:val="00DC17D1"/>
    <w:rsid w:val="00DC1C9D"/>
    <w:rsid w:val="00DC52D2"/>
    <w:rsid w:val="00DC53CD"/>
    <w:rsid w:val="00DC652E"/>
    <w:rsid w:val="00DC69AF"/>
    <w:rsid w:val="00DC703F"/>
    <w:rsid w:val="00DD0789"/>
    <w:rsid w:val="00DD3A23"/>
    <w:rsid w:val="00DD3B3A"/>
    <w:rsid w:val="00DD42B5"/>
    <w:rsid w:val="00DD4E82"/>
    <w:rsid w:val="00DD5453"/>
    <w:rsid w:val="00DD5B23"/>
    <w:rsid w:val="00DD64AD"/>
    <w:rsid w:val="00DD7711"/>
    <w:rsid w:val="00DE0F7B"/>
    <w:rsid w:val="00DE18E1"/>
    <w:rsid w:val="00DE1900"/>
    <w:rsid w:val="00DE2FB2"/>
    <w:rsid w:val="00DE4878"/>
    <w:rsid w:val="00DE50EA"/>
    <w:rsid w:val="00DE5BD8"/>
    <w:rsid w:val="00DE63B8"/>
    <w:rsid w:val="00DF069B"/>
    <w:rsid w:val="00DF18CA"/>
    <w:rsid w:val="00DF2403"/>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20EE"/>
    <w:rsid w:val="00E52585"/>
    <w:rsid w:val="00E541D4"/>
    <w:rsid w:val="00E55E79"/>
    <w:rsid w:val="00E56282"/>
    <w:rsid w:val="00E56E3D"/>
    <w:rsid w:val="00E56F4E"/>
    <w:rsid w:val="00E57068"/>
    <w:rsid w:val="00E617F4"/>
    <w:rsid w:val="00E626AB"/>
    <w:rsid w:val="00E62C35"/>
    <w:rsid w:val="00E64B34"/>
    <w:rsid w:val="00E65140"/>
    <w:rsid w:val="00E655C6"/>
    <w:rsid w:val="00E655D3"/>
    <w:rsid w:val="00E6564F"/>
    <w:rsid w:val="00E658D0"/>
    <w:rsid w:val="00E65B0E"/>
    <w:rsid w:val="00E66785"/>
    <w:rsid w:val="00E72347"/>
    <w:rsid w:val="00E72627"/>
    <w:rsid w:val="00E72D76"/>
    <w:rsid w:val="00E73642"/>
    <w:rsid w:val="00E73985"/>
    <w:rsid w:val="00E73EF2"/>
    <w:rsid w:val="00E741B4"/>
    <w:rsid w:val="00E74C60"/>
    <w:rsid w:val="00E75241"/>
    <w:rsid w:val="00E752C0"/>
    <w:rsid w:val="00E7672B"/>
    <w:rsid w:val="00E82672"/>
    <w:rsid w:val="00E82BB1"/>
    <w:rsid w:val="00E83ACC"/>
    <w:rsid w:val="00E84016"/>
    <w:rsid w:val="00E84023"/>
    <w:rsid w:val="00E84175"/>
    <w:rsid w:val="00E84284"/>
    <w:rsid w:val="00E86AE7"/>
    <w:rsid w:val="00E86DE5"/>
    <w:rsid w:val="00E87F4E"/>
    <w:rsid w:val="00E905DB"/>
    <w:rsid w:val="00E924BA"/>
    <w:rsid w:val="00E93364"/>
    <w:rsid w:val="00E937CE"/>
    <w:rsid w:val="00E9413D"/>
    <w:rsid w:val="00E950BF"/>
    <w:rsid w:val="00E964E0"/>
    <w:rsid w:val="00E96BFD"/>
    <w:rsid w:val="00EA048B"/>
    <w:rsid w:val="00EA098D"/>
    <w:rsid w:val="00EA09DB"/>
    <w:rsid w:val="00EA1A96"/>
    <w:rsid w:val="00EA1C49"/>
    <w:rsid w:val="00EA218E"/>
    <w:rsid w:val="00EA31E3"/>
    <w:rsid w:val="00EA381D"/>
    <w:rsid w:val="00EA3EC6"/>
    <w:rsid w:val="00EA4A42"/>
    <w:rsid w:val="00EA4AEF"/>
    <w:rsid w:val="00EA4EBF"/>
    <w:rsid w:val="00EA6599"/>
    <w:rsid w:val="00EA6812"/>
    <w:rsid w:val="00EA75C4"/>
    <w:rsid w:val="00EA767B"/>
    <w:rsid w:val="00EB0DD4"/>
    <w:rsid w:val="00EB1151"/>
    <w:rsid w:val="00EB149C"/>
    <w:rsid w:val="00EB1D73"/>
    <w:rsid w:val="00EB21FE"/>
    <w:rsid w:val="00EB3307"/>
    <w:rsid w:val="00EB6456"/>
    <w:rsid w:val="00EB6954"/>
    <w:rsid w:val="00EB776E"/>
    <w:rsid w:val="00EC2801"/>
    <w:rsid w:val="00EC4B34"/>
    <w:rsid w:val="00EC4C8A"/>
    <w:rsid w:val="00EC52B3"/>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6035"/>
    <w:rsid w:val="00ED6638"/>
    <w:rsid w:val="00ED6F85"/>
    <w:rsid w:val="00EE03A3"/>
    <w:rsid w:val="00EE293E"/>
    <w:rsid w:val="00EE323C"/>
    <w:rsid w:val="00EE4361"/>
    <w:rsid w:val="00EE4D74"/>
    <w:rsid w:val="00EE51B2"/>
    <w:rsid w:val="00EE5CA5"/>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76BA"/>
    <w:rsid w:val="00F17D53"/>
    <w:rsid w:val="00F17FCB"/>
    <w:rsid w:val="00F20EB0"/>
    <w:rsid w:val="00F20F3A"/>
    <w:rsid w:val="00F21CB8"/>
    <w:rsid w:val="00F21FC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3B80"/>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E42"/>
    <w:rsid w:val="00F772EA"/>
    <w:rsid w:val="00F80071"/>
    <w:rsid w:val="00F80708"/>
    <w:rsid w:val="00F80E56"/>
    <w:rsid w:val="00F81546"/>
    <w:rsid w:val="00F81A42"/>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45E1"/>
    <w:rsid w:val="00FA45E4"/>
    <w:rsid w:val="00FA547F"/>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0C22"/>
    <w:rPr>
      <w:rFonts w:ascii="Times New Roman" w:eastAsia="Times New Roman" w:hAnsi="Times New Roman"/>
      <w:sz w:val="24"/>
      <w:szCs w:val="24"/>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style>
  <w:style w:type="paragraph" w:styleId="NormalWeb">
    <w:name w:val="Normal (Web)"/>
    <w:basedOn w:val="Normal"/>
    <w:uiPriority w:val="99"/>
    <w:unhideWhenUsed/>
    <w:rsid w:val="004841BD"/>
    <w:pPr>
      <w:spacing w:before="100" w:beforeAutospacing="1" w:after="100" w:afterAutospacing="1"/>
    </w:p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olor w:val="000000"/>
      <w:sz w:val="18"/>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hAnsi="Arial"/>
      <w:sz w:val="20"/>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eastAsia="SimSun"/>
      <w:b/>
      <w:sz w:val="22"/>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ascii="Calibri" w:eastAsia="Calibri" w:hAnsi="Calibri" w:cs="Calibri"/>
      <w:sz w:val="22"/>
      <w:szCs w:val="22"/>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ascii="Calibri" w:eastAsia="Calibri" w:hAnsi="Calibri" w:cs="Calibri"/>
      <w:sz w:val="22"/>
      <w:szCs w:val="22"/>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ascii="Calibri" w:eastAsia="Calibri" w:hAnsi="Calibri" w:cs="Calibri"/>
      <w:sz w:val="22"/>
      <w:szCs w:val="22"/>
    </w:rPr>
  </w:style>
  <w:style w:type="character" w:customStyle="1" w:styleId="apple-tab-span">
    <w:name w:val="apple-tab-span"/>
    <w:rsid w:val="004119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3GPP_SA4_AHOC_MTGs/SA4_VIDEO/Docs/S4aV210723.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4_CODEC/3GPP_SA4_AHOC_MTGs/SA4_VIDEO/Docs/S4aV210727.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ash-large-files.akamaized.net/WAVE/3GPP/5GVideo"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TSG_SA/TSGs_92E_Electronic_2021_06/Docs/SP-210378.zip"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4.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2</Pages>
  <Words>324</Words>
  <Characters>1850</Characters>
  <Application>Microsoft Office Word</Application>
  <DocSecurity>0</DocSecurity>
  <Lines>15</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2170</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2021-07-19T10:22:00Z</dcterms:created>
  <dcterms:modified xsi:type="dcterms:W3CDTF">2021-07-19T11:14:00Z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