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13734" w14:textId="386B1EAC" w:rsidR="00396847" w:rsidRPr="00DD5C53" w:rsidRDefault="00951095">
      <w:pPr>
        <w:pStyle w:val="CRCoverPage"/>
        <w:tabs>
          <w:tab w:val="right" w:pos="9639"/>
        </w:tabs>
        <w:spacing w:after="0"/>
        <w:rPr>
          <w:b/>
          <w:i/>
          <w:sz w:val="28"/>
          <w:lang w:val="de-DE"/>
        </w:rPr>
      </w:pPr>
      <w:r w:rsidRPr="00DD5C53">
        <w:rPr>
          <w:b/>
          <w:sz w:val="24"/>
          <w:lang w:val="de-DE"/>
        </w:rPr>
        <w:t xml:space="preserve">3GPP TSG SA WG4 </w:t>
      </w:r>
      <w:r w:rsidR="00DD5C53" w:rsidRPr="00DD5C53">
        <w:rPr>
          <w:b/>
          <w:sz w:val="24"/>
          <w:lang w:val="de-DE"/>
        </w:rPr>
        <w:t>SA4-e (AH) Video SWG post 133-e</w:t>
      </w:r>
      <w:r w:rsidRPr="00DD5C53">
        <w:rPr>
          <w:b/>
          <w:i/>
          <w:sz w:val="28"/>
          <w:lang w:val="de-DE"/>
        </w:rPr>
        <w:tab/>
      </w:r>
      <w:r w:rsidR="001721BB" w:rsidRPr="001721BB">
        <w:rPr>
          <w:b/>
          <w:sz w:val="24"/>
          <w:lang w:val="de-DE"/>
        </w:rPr>
        <w:t>S4aV25006</w:t>
      </w:r>
      <w:r w:rsidR="00DA79A0">
        <w:rPr>
          <w:b/>
          <w:sz w:val="24"/>
          <w:lang w:val="de-DE"/>
        </w:rPr>
        <w:t>5</w:t>
      </w:r>
    </w:p>
    <w:p w14:paraId="23113735" w14:textId="2ED4044D" w:rsidR="00396847" w:rsidRDefault="0095109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online, , </w:t>
      </w:r>
      <w:r w:rsidR="0079603A">
        <w:rPr>
          <w:b/>
          <w:sz w:val="24"/>
        </w:rPr>
        <w:t>2</w:t>
      </w:r>
      <w:r>
        <w:rPr>
          <w:b/>
          <w:sz w:val="24"/>
        </w:rPr>
        <w:t xml:space="preserve"> </w:t>
      </w:r>
      <w:r w:rsidR="0079603A">
        <w:rPr>
          <w:b/>
          <w:sz w:val="24"/>
        </w:rPr>
        <w:t>September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777D8" w:rsidRPr="001777D8">
        <w:rPr>
          <w:b/>
          <w:sz w:val="22"/>
          <w:szCs w:val="18"/>
        </w:rPr>
        <w:t>revision of S4aV25006</w:t>
      </w:r>
      <w:r w:rsidR="009370C9">
        <w:rPr>
          <w:b/>
          <w:sz w:val="22"/>
          <w:szCs w:val="18"/>
        </w:rPr>
        <w:t>3</w:t>
      </w:r>
    </w:p>
    <w:p w14:paraId="23113736" w14:textId="77777777" w:rsidR="00396847" w:rsidRDefault="0039684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3113737" w14:textId="77777777" w:rsidR="00396847" w:rsidRDefault="00396847">
      <w:pPr>
        <w:pStyle w:val="CRCoverPage"/>
        <w:outlineLvl w:val="0"/>
        <w:rPr>
          <w:b/>
          <w:sz w:val="24"/>
        </w:rPr>
      </w:pPr>
    </w:p>
    <w:p w14:paraId="23113738" w14:textId="2C6CA71A" w:rsidR="00396847" w:rsidRDefault="00951095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A7A4F" w:rsidRPr="001A7A4F">
        <w:rPr>
          <w:rFonts w:ascii="Arial" w:hAnsi="Arial" w:cs="Arial"/>
          <w:b/>
          <w:bCs/>
          <w:lang w:val="en-US"/>
        </w:rPr>
        <w:t>Qualcomm, Apple, Xiaomi, Tencent, Samsung</w:t>
      </w:r>
    </w:p>
    <w:p w14:paraId="23113739" w14:textId="72D0C2F0" w:rsidR="00396847" w:rsidRDefault="009510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9603A" w:rsidRPr="0079603A">
        <w:rPr>
          <w:rFonts w:ascii="Arial" w:hAnsi="Arial" w:cs="Arial"/>
          <w:b/>
          <w:bCs/>
          <w:lang w:val="en-US"/>
        </w:rPr>
        <w:t>[VOPS] Latest Version of TS 26.265</w:t>
      </w:r>
      <w:r>
        <w:rPr>
          <w:rFonts w:ascii="Arial" w:hAnsi="Arial" w:cs="Arial"/>
          <w:b/>
          <w:bCs/>
          <w:lang w:val="en-US"/>
        </w:rPr>
        <w:tab/>
      </w:r>
    </w:p>
    <w:p w14:paraId="2311373A" w14:textId="0786576B" w:rsidR="00396847" w:rsidRDefault="009510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26.956v1.</w:t>
      </w:r>
      <w:r w:rsidR="00FE23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311373B" w14:textId="275DC7C6" w:rsidR="00396847" w:rsidRDefault="009510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21BB" w:rsidRPr="001721BB">
        <w:rPr>
          <w:rFonts w:ascii="Arial" w:hAnsi="Arial" w:cs="Arial"/>
          <w:b/>
          <w:bCs/>
          <w:lang w:val="en-US"/>
        </w:rPr>
        <w:t>3.5</w:t>
      </w:r>
    </w:p>
    <w:p w14:paraId="2311373C" w14:textId="77777777" w:rsidR="00396847" w:rsidRDefault="009510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311373D" w14:textId="77777777" w:rsidR="00396847" w:rsidRDefault="0039684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311373E" w14:textId="77777777" w:rsidR="00396847" w:rsidRDefault="0095109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311373F" w14:textId="6EC21EF7" w:rsidR="00396847" w:rsidRDefault="00FE230A">
      <w:pPr>
        <w:rPr>
          <w:lang w:val="en-US"/>
        </w:rPr>
      </w:pPr>
      <w:r>
        <w:rPr>
          <w:lang w:val="en-US"/>
        </w:rPr>
        <w:t xml:space="preserve">This revision addresses </w:t>
      </w:r>
      <w:r w:rsidR="007F2630">
        <w:rPr>
          <w:lang w:val="en-US"/>
        </w:rPr>
        <w:t>summary of offline discussions.</w:t>
      </w:r>
    </w:p>
    <w:p w14:paraId="23113740" w14:textId="77777777" w:rsidR="00396847" w:rsidRDefault="0095109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3113741" w14:textId="29247265" w:rsidR="00396847" w:rsidRDefault="007F2630">
      <w:pPr>
        <w:rPr>
          <w:lang w:val="en-US"/>
        </w:rPr>
      </w:pPr>
      <w:r>
        <w:rPr>
          <w:lang w:val="en-US"/>
        </w:rPr>
        <w:t>Several notes and editor’s notes were remaining and are addressed now.</w:t>
      </w:r>
    </w:p>
    <w:p w14:paraId="761850E5" w14:textId="14703DCE" w:rsidR="00DA79A0" w:rsidRDefault="00DA79A0">
      <w:pPr>
        <w:rPr>
          <w:lang w:val="en-US"/>
        </w:rPr>
      </w:pPr>
      <w:r>
        <w:rPr>
          <w:lang w:val="en-US"/>
        </w:rPr>
        <w:t xml:space="preserve">The document is </w:t>
      </w:r>
      <w:r w:rsidR="0024773E">
        <w:rPr>
          <w:lang w:val="en-US"/>
        </w:rPr>
        <w:t>ready to be sent as T</w:t>
      </w:r>
      <w:r w:rsidR="009370C9">
        <w:rPr>
          <w:lang w:val="en-US"/>
        </w:rPr>
        <w:t>S</w:t>
      </w:r>
      <w:r w:rsidR="0024773E">
        <w:rPr>
          <w:lang w:val="en-US"/>
        </w:rPr>
        <w:t xml:space="preserve"> 26.</w:t>
      </w:r>
      <w:r w:rsidR="009370C9">
        <w:rPr>
          <w:lang w:val="en-US"/>
        </w:rPr>
        <w:t>265 v1.4.0 to SA4 plenary</w:t>
      </w:r>
      <w:r w:rsidR="0024773E">
        <w:rPr>
          <w:lang w:val="en-US"/>
        </w:rPr>
        <w:t>.</w:t>
      </w:r>
    </w:p>
    <w:p w14:paraId="23113742" w14:textId="77777777" w:rsidR="00396847" w:rsidRDefault="0095109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3113743" w14:textId="0B020117" w:rsidR="00396847" w:rsidRDefault="00951095">
      <w:pPr>
        <w:rPr>
          <w:lang w:val="en-US"/>
        </w:rPr>
      </w:pPr>
      <w:r>
        <w:rPr>
          <w:lang w:val="en-US"/>
        </w:rPr>
        <w:t>Th</w:t>
      </w:r>
      <w:r w:rsidR="007F2630">
        <w:rPr>
          <w:lang w:val="en-US"/>
        </w:rPr>
        <w:t>is is ready to be submitted for approval.</w:t>
      </w:r>
    </w:p>
    <w:p w14:paraId="23113744" w14:textId="77777777" w:rsidR="00396847" w:rsidRDefault="0095109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EE5C788" w14:textId="41D5E054" w:rsidR="00D036A8" w:rsidRPr="00D036A8" w:rsidRDefault="00951095" w:rsidP="00D036A8">
      <w:pPr>
        <w:rPr>
          <w:lang w:val="en-US"/>
        </w:rPr>
      </w:pPr>
      <w:r>
        <w:rPr>
          <w:lang w:val="en-US"/>
        </w:rPr>
        <w:t xml:space="preserve">It is proposed to </w:t>
      </w:r>
      <w:r w:rsidR="00D036A8">
        <w:rPr>
          <w:lang w:val="en-US"/>
        </w:rPr>
        <w:t>use</w:t>
      </w:r>
      <w:r>
        <w:rPr>
          <w:lang w:val="en-US"/>
        </w:rPr>
        <w:t xml:space="preserve"> the 3GPP TR 26.</w:t>
      </w:r>
      <w:r w:rsidR="007F2630">
        <w:rPr>
          <w:lang w:val="en-US"/>
        </w:rPr>
        <w:t>265</w:t>
      </w:r>
      <w:r>
        <w:rPr>
          <w:lang w:val="en-US"/>
        </w:rPr>
        <w:t xml:space="preserve"> v1.</w:t>
      </w:r>
      <w:r w:rsidR="00D036A8">
        <w:rPr>
          <w:lang w:val="en-US"/>
        </w:rPr>
        <w:t>4</w:t>
      </w:r>
      <w:r>
        <w:rPr>
          <w:lang w:val="en-US"/>
        </w:rPr>
        <w:t>.0.</w:t>
      </w:r>
    </w:p>
    <w:p w14:paraId="00248E31" w14:textId="3FE7EA2C" w:rsidR="00D036A8" w:rsidRPr="00D036A8" w:rsidRDefault="00D036A8" w:rsidP="00D036A8">
      <w:pPr>
        <w:rPr>
          <w:lang w:val="en-US"/>
        </w:rPr>
      </w:pPr>
      <w:r w:rsidRPr="00D036A8">
        <w:rPr>
          <w:lang w:val="en-US"/>
        </w:rPr>
        <w:t>In order to produce</w:t>
      </w:r>
      <w:r w:rsidR="00F80CF4">
        <w:rPr>
          <w:lang w:val="en-US"/>
        </w:rPr>
        <w:t xml:space="preserve"> the package for SA4#107</w:t>
      </w:r>
      <w:r w:rsidRPr="00D036A8">
        <w:rPr>
          <w:lang w:val="en-US"/>
        </w:rPr>
        <w:t>, the following needs to still be done:</w:t>
      </w:r>
    </w:p>
    <w:p w14:paraId="4591C095" w14:textId="77777777" w:rsidR="00D036A8" w:rsidRPr="00D036A8" w:rsidRDefault="00D036A8" w:rsidP="00D036A8">
      <w:pPr>
        <w:numPr>
          <w:ilvl w:val="0"/>
          <w:numId w:val="1"/>
        </w:numPr>
        <w:rPr>
          <w:lang w:val="en-US"/>
        </w:rPr>
      </w:pPr>
      <w:r w:rsidRPr="00D036A8">
        <w:rPr>
          <w:lang w:val="en-US"/>
        </w:rPr>
        <w:t>Create a revision against version 1.0.0</w:t>
      </w:r>
    </w:p>
    <w:p w14:paraId="0395EDAC" w14:textId="2B1A024A" w:rsidR="00D036A8" w:rsidRPr="00D036A8" w:rsidRDefault="00D036A8" w:rsidP="00D036A8">
      <w:pPr>
        <w:numPr>
          <w:ilvl w:val="0"/>
          <w:numId w:val="1"/>
        </w:numPr>
        <w:rPr>
          <w:lang w:val="en-US"/>
        </w:rPr>
      </w:pPr>
      <w:r w:rsidRPr="00D036A8">
        <w:rPr>
          <w:lang w:val="en-US"/>
        </w:rPr>
        <w:t>Package the cover page agreed in S4aV250062 with the clean version and the diff</w:t>
      </w:r>
      <w:r w:rsidR="00492F52">
        <w:rPr>
          <w:lang w:val="en-US"/>
        </w:rPr>
        <w:t xml:space="preserve"> to 1.0.0</w:t>
      </w:r>
      <w:r w:rsidRPr="00D036A8">
        <w:rPr>
          <w:lang w:val="en-US"/>
        </w:rPr>
        <w:t xml:space="preserve"> version</w:t>
      </w:r>
    </w:p>
    <w:p w14:paraId="0431CF68" w14:textId="12C0166C" w:rsidR="00D036A8" w:rsidRPr="00492F52" w:rsidRDefault="00D036A8" w:rsidP="00492F52">
      <w:pPr>
        <w:numPr>
          <w:ilvl w:val="0"/>
          <w:numId w:val="1"/>
        </w:numPr>
        <w:rPr>
          <w:lang w:val="en-US"/>
        </w:rPr>
      </w:pPr>
      <w:r w:rsidRPr="00D036A8">
        <w:rPr>
          <w:lang w:val="en-US"/>
        </w:rPr>
        <w:t>Get an S4-25xxxx TDOC from Andrijana and upload it to SA4 doc folder</w:t>
      </w:r>
    </w:p>
    <w:p w14:paraId="23113774" w14:textId="77777777" w:rsidR="00396847" w:rsidRDefault="00396847">
      <w:pPr>
        <w:rPr>
          <w:lang w:val="en-US"/>
        </w:rPr>
      </w:pPr>
    </w:p>
    <w:sectPr w:rsidR="00396847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32033" w14:textId="77777777" w:rsidR="00AA07C8" w:rsidRDefault="00AA07C8">
      <w:pPr>
        <w:spacing w:after="0"/>
      </w:pPr>
      <w:r>
        <w:separator/>
      </w:r>
    </w:p>
  </w:endnote>
  <w:endnote w:type="continuationSeparator" w:id="0">
    <w:p w14:paraId="707E3AC1" w14:textId="77777777" w:rsidR="00AA07C8" w:rsidRDefault="00AA07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377E" w14:textId="77777777" w:rsidR="00396847" w:rsidRDefault="003968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841CE" w14:textId="77777777" w:rsidR="00AA07C8" w:rsidRDefault="00AA07C8">
      <w:pPr>
        <w:spacing w:after="0"/>
      </w:pPr>
      <w:r>
        <w:separator/>
      </w:r>
    </w:p>
  </w:footnote>
  <w:footnote w:type="continuationSeparator" w:id="0">
    <w:p w14:paraId="4296952C" w14:textId="77777777" w:rsidR="00AA07C8" w:rsidRDefault="00AA07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377C" w14:textId="77777777" w:rsidR="00396847" w:rsidRDefault="003968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377D" w14:textId="77777777" w:rsidR="00396847" w:rsidRDefault="0095109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377F" w14:textId="77777777" w:rsidR="00396847" w:rsidRDefault="003968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7C2690"/>
    <w:multiLevelType w:val="hybridMultilevel"/>
    <w:tmpl w:val="5C4AE6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8489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A4E"/>
    <w:rsid w:val="00022E4A"/>
    <w:rsid w:val="00023463"/>
    <w:rsid w:val="00032AE4"/>
    <w:rsid w:val="00032D56"/>
    <w:rsid w:val="0003463C"/>
    <w:rsid w:val="0003711D"/>
    <w:rsid w:val="00043E25"/>
    <w:rsid w:val="000444B9"/>
    <w:rsid w:val="000444C8"/>
    <w:rsid w:val="0004575F"/>
    <w:rsid w:val="000464FC"/>
    <w:rsid w:val="00047AB3"/>
    <w:rsid w:val="00050FE5"/>
    <w:rsid w:val="00060B89"/>
    <w:rsid w:val="00062124"/>
    <w:rsid w:val="00064A6F"/>
    <w:rsid w:val="00066856"/>
    <w:rsid w:val="000676C0"/>
    <w:rsid w:val="00070F86"/>
    <w:rsid w:val="00071873"/>
    <w:rsid w:val="00072AAF"/>
    <w:rsid w:val="00072DD2"/>
    <w:rsid w:val="00075ECD"/>
    <w:rsid w:val="000849C6"/>
    <w:rsid w:val="000902FE"/>
    <w:rsid w:val="00091870"/>
    <w:rsid w:val="00095E74"/>
    <w:rsid w:val="000A74AF"/>
    <w:rsid w:val="000B1216"/>
    <w:rsid w:val="000B14A6"/>
    <w:rsid w:val="000B23B5"/>
    <w:rsid w:val="000C6598"/>
    <w:rsid w:val="000D21C2"/>
    <w:rsid w:val="000D759A"/>
    <w:rsid w:val="000E2A26"/>
    <w:rsid w:val="000E4B0B"/>
    <w:rsid w:val="000F0799"/>
    <w:rsid w:val="000F2C43"/>
    <w:rsid w:val="001000CC"/>
    <w:rsid w:val="00102A2F"/>
    <w:rsid w:val="00113D4D"/>
    <w:rsid w:val="00116BDF"/>
    <w:rsid w:val="00130F69"/>
    <w:rsid w:val="0013241F"/>
    <w:rsid w:val="00135328"/>
    <w:rsid w:val="00142F65"/>
    <w:rsid w:val="00143552"/>
    <w:rsid w:val="00146F09"/>
    <w:rsid w:val="001479FB"/>
    <w:rsid w:val="00151C0E"/>
    <w:rsid w:val="00155CD0"/>
    <w:rsid w:val="00160F68"/>
    <w:rsid w:val="00161106"/>
    <w:rsid w:val="00164C52"/>
    <w:rsid w:val="001721BB"/>
    <w:rsid w:val="001777D8"/>
    <w:rsid w:val="00177C70"/>
    <w:rsid w:val="00181D44"/>
    <w:rsid w:val="00182401"/>
    <w:rsid w:val="00183134"/>
    <w:rsid w:val="00191E6B"/>
    <w:rsid w:val="001A7A4F"/>
    <w:rsid w:val="001B1364"/>
    <w:rsid w:val="001B44C0"/>
    <w:rsid w:val="001B518B"/>
    <w:rsid w:val="001B5C2B"/>
    <w:rsid w:val="001B5D44"/>
    <w:rsid w:val="001B77E2"/>
    <w:rsid w:val="001D14E8"/>
    <w:rsid w:val="001D25E6"/>
    <w:rsid w:val="001D4C82"/>
    <w:rsid w:val="001D5A2B"/>
    <w:rsid w:val="001E1CC8"/>
    <w:rsid w:val="001E2EB5"/>
    <w:rsid w:val="001E41F3"/>
    <w:rsid w:val="001F151F"/>
    <w:rsid w:val="001F2011"/>
    <w:rsid w:val="001F3B42"/>
    <w:rsid w:val="001F7C5C"/>
    <w:rsid w:val="00205D4C"/>
    <w:rsid w:val="00206603"/>
    <w:rsid w:val="00206997"/>
    <w:rsid w:val="00210CFA"/>
    <w:rsid w:val="00212096"/>
    <w:rsid w:val="002153AE"/>
    <w:rsid w:val="00216490"/>
    <w:rsid w:val="002212FD"/>
    <w:rsid w:val="00223895"/>
    <w:rsid w:val="00225FF3"/>
    <w:rsid w:val="00231568"/>
    <w:rsid w:val="00232A7B"/>
    <w:rsid w:val="00232FD1"/>
    <w:rsid w:val="00241597"/>
    <w:rsid w:val="00243A22"/>
    <w:rsid w:val="0024668B"/>
    <w:rsid w:val="0024773E"/>
    <w:rsid w:val="002719DB"/>
    <w:rsid w:val="00275D12"/>
    <w:rsid w:val="0027780F"/>
    <w:rsid w:val="00280E81"/>
    <w:rsid w:val="00283006"/>
    <w:rsid w:val="002866BD"/>
    <w:rsid w:val="002877A9"/>
    <w:rsid w:val="002A00F7"/>
    <w:rsid w:val="002A6BBA"/>
    <w:rsid w:val="002B1A87"/>
    <w:rsid w:val="002B3C88"/>
    <w:rsid w:val="002B7904"/>
    <w:rsid w:val="002C419C"/>
    <w:rsid w:val="002C666A"/>
    <w:rsid w:val="002D1B39"/>
    <w:rsid w:val="002D7B92"/>
    <w:rsid w:val="002E0AC6"/>
    <w:rsid w:val="002E48BE"/>
    <w:rsid w:val="002E5BFE"/>
    <w:rsid w:val="002E6115"/>
    <w:rsid w:val="002F42F7"/>
    <w:rsid w:val="002F4FF2"/>
    <w:rsid w:val="002F6340"/>
    <w:rsid w:val="00305C60"/>
    <w:rsid w:val="00312388"/>
    <w:rsid w:val="00315BD4"/>
    <w:rsid w:val="0031766C"/>
    <w:rsid w:val="00324E79"/>
    <w:rsid w:val="00330643"/>
    <w:rsid w:val="003477AC"/>
    <w:rsid w:val="00350012"/>
    <w:rsid w:val="003509FF"/>
    <w:rsid w:val="003535EC"/>
    <w:rsid w:val="003554E8"/>
    <w:rsid w:val="003617F4"/>
    <w:rsid w:val="003658C8"/>
    <w:rsid w:val="00366D0A"/>
    <w:rsid w:val="00370766"/>
    <w:rsid w:val="00371954"/>
    <w:rsid w:val="003734D4"/>
    <w:rsid w:val="00382B4A"/>
    <w:rsid w:val="00383C7B"/>
    <w:rsid w:val="00385081"/>
    <w:rsid w:val="0039050F"/>
    <w:rsid w:val="003946F6"/>
    <w:rsid w:val="00394E81"/>
    <w:rsid w:val="00396847"/>
    <w:rsid w:val="003A59CB"/>
    <w:rsid w:val="003B2CE5"/>
    <w:rsid w:val="003B4E08"/>
    <w:rsid w:val="003B79F5"/>
    <w:rsid w:val="003E11B7"/>
    <w:rsid w:val="003E11EF"/>
    <w:rsid w:val="003E1967"/>
    <w:rsid w:val="003E29EF"/>
    <w:rsid w:val="003F0322"/>
    <w:rsid w:val="003F0728"/>
    <w:rsid w:val="003F4F08"/>
    <w:rsid w:val="0040080C"/>
    <w:rsid w:val="00400E7B"/>
    <w:rsid w:val="00401225"/>
    <w:rsid w:val="00403F2C"/>
    <w:rsid w:val="00407020"/>
    <w:rsid w:val="00411094"/>
    <w:rsid w:val="00413493"/>
    <w:rsid w:val="00414134"/>
    <w:rsid w:val="00417AFD"/>
    <w:rsid w:val="00435765"/>
    <w:rsid w:val="00435799"/>
    <w:rsid w:val="00436BAB"/>
    <w:rsid w:val="00440825"/>
    <w:rsid w:val="004409FF"/>
    <w:rsid w:val="00443403"/>
    <w:rsid w:val="0045566B"/>
    <w:rsid w:val="0047098B"/>
    <w:rsid w:val="00481C26"/>
    <w:rsid w:val="00492F52"/>
    <w:rsid w:val="00493C2B"/>
    <w:rsid w:val="00497F14"/>
    <w:rsid w:val="004A2A45"/>
    <w:rsid w:val="004A4BEC"/>
    <w:rsid w:val="004A79EE"/>
    <w:rsid w:val="004B45A4"/>
    <w:rsid w:val="004B67E6"/>
    <w:rsid w:val="004B6D5C"/>
    <w:rsid w:val="004B790B"/>
    <w:rsid w:val="004C1E90"/>
    <w:rsid w:val="004D077E"/>
    <w:rsid w:val="004D25C6"/>
    <w:rsid w:val="00501DD2"/>
    <w:rsid w:val="0050220D"/>
    <w:rsid w:val="00505129"/>
    <w:rsid w:val="0050780D"/>
    <w:rsid w:val="00511527"/>
    <w:rsid w:val="0051162E"/>
    <w:rsid w:val="0051277C"/>
    <w:rsid w:val="00512B84"/>
    <w:rsid w:val="00513F27"/>
    <w:rsid w:val="0052099F"/>
    <w:rsid w:val="00522634"/>
    <w:rsid w:val="00524F1B"/>
    <w:rsid w:val="005275CB"/>
    <w:rsid w:val="00535E21"/>
    <w:rsid w:val="0054453D"/>
    <w:rsid w:val="00547699"/>
    <w:rsid w:val="0055229E"/>
    <w:rsid w:val="005651FD"/>
    <w:rsid w:val="00567BB5"/>
    <w:rsid w:val="00574299"/>
    <w:rsid w:val="005772C3"/>
    <w:rsid w:val="00577DBB"/>
    <w:rsid w:val="005878CC"/>
    <w:rsid w:val="0058793D"/>
    <w:rsid w:val="00587991"/>
    <w:rsid w:val="005900B8"/>
    <w:rsid w:val="00592829"/>
    <w:rsid w:val="00594B2C"/>
    <w:rsid w:val="00595AA6"/>
    <w:rsid w:val="00595B85"/>
    <w:rsid w:val="0059653F"/>
    <w:rsid w:val="00597BF4"/>
    <w:rsid w:val="005A046F"/>
    <w:rsid w:val="005A0D9E"/>
    <w:rsid w:val="005A0D9F"/>
    <w:rsid w:val="005A1439"/>
    <w:rsid w:val="005A6150"/>
    <w:rsid w:val="005A634D"/>
    <w:rsid w:val="005B25F0"/>
    <w:rsid w:val="005C032C"/>
    <w:rsid w:val="005C0EEE"/>
    <w:rsid w:val="005C11F0"/>
    <w:rsid w:val="005D2A02"/>
    <w:rsid w:val="005D7121"/>
    <w:rsid w:val="005E15B6"/>
    <w:rsid w:val="005E2C44"/>
    <w:rsid w:val="005E52A9"/>
    <w:rsid w:val="005F06B9"/>
    <w:rsid w:val="0060287A"/>
    <w:rsid w:val="00606094"/>
    <w:rsid w:val="00606897"/>
    <w:rsid w:val="0061048B"/>
    <w:rsid w:val="006112C9"/>
    <w:rsid w:val="00612882"/>
    <w:rsid w:val="006234C3"/>
    <w:rsid w:val="00643317"/>
    <w:rsid w:val="00644CBC"/>
    <w:rsid w:val="00656CCE"/>
    <w:rsid w:val="00657BF6"/>
    <w:rsid w:val="00661116"/>
    <w:rsid w:val="00662550"/>
    <w:rsid w:val="00682F71"/>
    <w:rsid w:val="006A0A01"/>
    <w:rsid w:val="006A2204"/>
    <w:rsid w:val="006A4806"/>
    <w:rsid w:val="006A6AA2"/>
    <w:rsid w:val="006B5418"/>
    <w:rsid w:val="006B6056"/>
    <w:rsid w:val="006B7B9B"/>
    <w:rsid w:val="006C060F"/>
    <w:rsid w:val="006D48EA"/>
    <w:rsid w:val="006E21FB"/>
    <w:rsid w:val="006E292A"/>
    <w:rsid w:val="006E6A8C"/>
    <w:rsid w:val="006E6CBD"/>
    <w:rsid w:val="00703731"/>
    <w:rsid w:val="007076B3"/>
    <w:rsid w:val="00710497"/>
    <w:rsid w:val="00712563"/>
    <w:rsid w:val="00714B2E"/>
    <w:rsid w:val="00720117"/>
    <w:rsid w:val="00723457"/>
    <w:rsid w:val="00723FDB"/>
    <w:rsid w:val="00726D18"/>
    <w:rsid w:val="00727A9C"/>
    <w:rsid w:val="00727AC1"/>
    <w:rsid w:val="0074184E"/>
    <w:rsid w:val="007439B9"/>
    <w:rsid w:val="00744511"/>
    <w:rsid w:val="00745CA8"/>
    <w:rsid w:val="00753C18"/>
    <w:rsid w:val="00761ADD"/>
    <w:rsid w:val="00762D87"/>
    <w:rsid w:val="00773024"/>
    <w:rsid w:val="00773A08"/>
    <w:rsid w:val="007760E6"/>
    <w:rsid w:val="00792800"/>
    <w:rsid w:val="007929AC"/>
    <w:rsid w:val="007938F2"/>
    <w:rsid w:val="0079603A"/>
    <w:rsid w:val="007A22FA"/>
    <w:rsid w:val="007A5278"/>
    <w:rsid w:val="007A68BA"/>
    <w:rsid w:val="007B4183"/>
    <w:rsid w:val="007B4626"/>
    <w:rsid w:val="007B512A"/>
    <w:rsid w:val="007C0374"/>
    <w:rsid w:val="007C2097"/>
    <w:rsid w:val="007C2F14"/>
    <w:rsid w:val="007C4FFB"/>
    <w:rsid w:val="007C5581"/>
    <w:rsid w:val="007C6475"/>
    <w:rsid w:val="007C7597"/>
    <w:rsid w:val="007D4665"/>
    <w:rsid w:val="007E46EB"/>
    <w:rsid w:val="007E505A"/>
    <w:rsid w:val="007E6510"/>
    <w:rsid w:val="007F0625"/>
    <w:rsid w:val="007F0C34"/>
    <w:rsid w:val="007F0F3A"/>
    <w:rsid w:val="007F1A0B"/>
    <w:rsid w:val="007F2630"/>
    <w:rsid w:val="007F30D9"/>
    <w:rsid w:val="007F533C"/>
    <w:rsid w:val="00801268"/>
    <w:rsid w:val="00807F9B"/>
    <w:rsid w:val="00810368"/>
    <w:rsid w:val="008126F9"/>
    <w:rsid w:val="00812F7A"/>
    <w:rsid w:val="00813E23"/>
    <w:rsid w:val="00814EEC"/>
    <w:rsid w:val="008275AA"/>
    <w:rsid w:val="00827E36"/>
    <w:rsid w:val="008302F3"/>
    <w:rsid w:val="00843394"/>
    <w:rsid w:val="00847421"/>
    <w:rsid w:val="00852011"/>
    <w:rsid w:val="00856A30"/>
    <w:rsid w:val="008607DE"/>
    <w:rsid w:val="008672D3"/>
    <w:rsid w:val="00867EFB"/>
    <w:rsid w:val="00870EE7"/>
    <w:rsid w:val="00875CCA"/>
    <w:rsid w:val="008804F4"/>
    <w:rsid w:val="008811E2"/>
    <w:rsid w:val="00883B6F"/>
    <w:rsid w:val="0088499B"/>
    <w:rsid w:val="00885B6D"/>
    <w:rsid w:val="0088670F"/>
    <w:rsid w:val="008902BC"/>
    <w:rsid w:val="008953AA"/>
    <w:rsid w:val="0089594C"/>
    <w:rsid w:val="008A0451"/>
    <w:rsid w:val="008A3B86"/>
    <w:rsid w:val="008A5E86"/>
    <w:rsid w:val="008A5F08"/>
    <w:rsid w:val="008B0C6C"/>
    <w:rsid w:val="008B72B0"/>
    <w:rsid w:val="008D357F"/>
    <w:rsid w:val="008E0419"/>
    <w:rsid w:val="008E3F06"/>
    <w:rsid w:val="008E4502"/>
    <w:rsid w:val="008E4659"/>
    <w:rsid w:val="008E48A7"/>
    <w:rsid w:val="008E7FB6"/>
    <w:rsid w:val="008F457C"/>
    <w:rsid w:val="008F4959"/>
    <w:rsid w:val="008F686C"/>
    <w:rsid w:val="00911B6E"/>
    <w:rsid w:val="00915A10"/>
    <w:rsid w:val="00917C15"/>
    <w:rsid w:val="00920845"/>
    <w:rsid w:val="00920903"/>
    <w:rsid w:val="00921DB8"/>
    <w:rsid w:val="00924C8D"/>
    <w:rsid w:val="00926328"/>
    <w:rsid w:val="009272BA"/>
    <w:rsid w:val="0093578B"/>
    <w:rsid w:val="009370C9"/>
    <w:rsid w:val="00943DC1"/>
    <w:rsid w:val="00945CB4"/>
    <w:rsid w:val="00946DC5"/>
    <w:rsid w:val="009501E8"/>
    <w:rsid w:val="00951095"/>
    <w:rsid w:val="0095439E"/>
    <w:rsid w:val="00954854"/>
    <w:rsid w:val="009629FD"/>
    <w:rsid w:val="00963D50"/>
    <w:rsid w:val="00971A2B"/>
    <w:rsid w:val="0097317B"/>
    <w:rsid w:val="00974531"/>
    <w:rsid w:val="009757B8"/>
    <w:rsid w:val="00986D55"/>
    <w:rsid w:val="00995C46"/>
    <w:rsid w:val="009B3291"/>
    <w:rsid w:val="009B704F"/>
    <w:rsid w:val="009C61B9"/>
    <w:rsid w:val="009D274C"/>
    <w:rsid w:val="009D4A7E"/>
    <w:rsid w:val="009E2696"/>
    <w:rsid w:val="009E3297"/>
    <w:rsid w:val="009E617D"/>
    <w:rsid w:val="009F5ECC"/>
    <w:rsid w:val="009F7C5D"/>
    <w:rsid w:val="00A03350"/>
    <w:rsid w:val="00A041F0"/>
    <w:rsid w:val="00A055C2"/>
    <w:rsid w:val="00A07584"/>
    <w:rsid w:val="00A122CA"/>
    <w:rsid w:val="00A12A55"/>
    <w:rsid w:val="00A140DD"/>
    <w:rsid w:val="00A1503E"/>
    <w:rsid w:val="00A2600A"/>
    <w:rsid w:val="00A2613B"/>
    <w:rsid w:val="00A271AD"/>
    <w:rsid w:val="00A30C17"/>
    <w:rsid w:val="00A32441"/>
    <w:rsid w:val="00A3669C"/>
    <w:rsid w:val="00A44971"/>
    <w:rsid w:val="00A46E59"/>
    <w:rsid w:val="00A47E70"/>
    <w:rsid w:val="00A505A4"/>
    <w:rsid w:val="00A522F3"/>
    <w:rsid w:val="00A54EBA"/>
    <w:rsid w:val="00A554D6"/>
    <w:rsid w:val="00A63BD8"/>
    <w:rsid w:val="00A65E25"/>
    <w:rsid w:val="00A66E05"/>
    <w:rsid w:val="00A72CC2"/>
    <w:rsid w:val="00A72DCE"/>
    <w:rsid w:val="00A752C5"/>
    <w:rsid w:val="00A83ECE"/>
    <w:rsid w:val="00A84816"/>
    <w:rsid w:val="00A9104D"/>
    <w:rsid w:val="00A95FDF"/>
    <w:rsid w:val="00AA07C8"/>
    <w:rsid w:val="00AA164F"/>
    <w:rsid w:val="00AA42CF"/>
    <w:rsid w:val="00AA7915"/>
    <w:rsid w:val="00AB5DAD"/>
    <w:rsid w:val="00AC31B5"/>
    <w:rsid w:val="00AC6EC1"/>
    <w:rsid w:val="00AD094E"/>
    <w:rsid w:val="00AD7C25"/>
    <w:rsid w:val="00AE4D95"/>
    <w:rsid w:val="00AF0B62"/>
    <w:rsid w:val="00AF16FA"/>
    <w:rsid w:val="00AF1A8C"/>
    <w:rsid w:val="00AF229F"/>
    <w:rsid w:val="00AF2C86"/>
    <w:rsid w:val="00AF5003"/>
    <w:rsid w:val="00AF6B24"/>
    <w:rsid w:val="00B005DC"/>
    <w:rsid w:val="00B0243A"/>
    <w:rsid w:val="00B03597"/>
    <w:rsid w:val="00B076C6"/>
    <w:rsid w:val="00B258BB"/>
    <w:rsid w:val="00B30119"/>
    <w:rsid w:val="00B31904"/>
    <w:rsid w:val="00B31F19"/>
    <w:rsid w:val="00B34BB4"/>
    <w:rsid w:val="00B357DE"/>
    <w:rsid w:val="00B36B68"/>
    <w:rsid w:val="00B4261C"/>
    <w:rsid w:val="00B43444"/>
    <w:rsid w:val="00B47938"/>
    <w:rsid w:val="00B53D3B"/>
    <w:rsid w:val="00B54648"/>
    <w:rsid w:val="00B570A3"/>
    <w:rsid w:val="00B57359"/>
    <w:rsid w:val="00B66361"/>
    <w:rsid w:val="00B66D06"/>
    <w:rsid w:val="00B70D58"/>
    <w:rsid w:val="00B72AC8"/>
    <w:rsid w:val="00B85C78"/>
    <w:rsid w:val="00B90C4C"/>
    <w:rsid w:val="00B90D89"/>
    <w:rsid w:val="00B91267"/>
    <w:rsid w:val="00B917AC"/>
    <w:rsid w:val="00B9268B"/>
    <w:rsid w:val="00B92835"/>
    <w:rsid w:val="00B95A15"/>
    <w:rsid w:val="00BA2263"/>
    <w:rsid w:val="00BA3ACC"/>
    <w:rsid w:val="00BB5D6A"/>
    <w:rsid w:val="00BB5DFC"/>
    <w:rsid w:val="00BB6D11"/>
    <w:rsid w:val="00BC0575"/>
    <w:rsid w:val="00BC0C0A"/>
    <w:rsid w:val="00BC4BFF"/>
    <w:rsid w:val="00BC7C3B"/>
    <w:rsid w:val="00BD0266"/>
    <w:rsid w:val="00BD279D"/>
    <w:rsid w:val="00BD3B6F"/>
    <w:rsid w:val="00BD559A"/>
    <w:rsid w:val="00BD6B9C"/>
    <w:rsid w:val="00BE0E9B"/>
    <w:rsid w:val="00BE4AE1"/>
    <w:rsid w:val="00BE4DF7"/>
    <w:rsid w:val="00BE7C41"/>
    <w:rsid w:val="00BF3228"/>
    <w:rsid w:val="00BF3CC4"/>
    <w:rsid w:val="00BF49FC"/>
    <w:rsid w:val="00C0610D"/>
    <w:rsid w:val="00C10904"/>
    <w:rsid w:val="00C10CCB"/>
    <w:rsid w:val="00C14539"/>
    <w:rsid w:val="00C21836"/>
    <w:rsid w:val="00C26BCA"/>
    <w:rsid w:val="00C31593"/>
    <w:rsid w:val="00C3174C"/>
    <w:rsid w:val="00C33EF2"/>
    <w:rsid w:val="00C34789"/>
    <w:rsid w:val="00C37768"/>
    <w:rsid w:val="00C37922"/>
    <w:rsid w:val="00C415C3"/>
    <w:rsid w:val="00C536EE"/>
    <w:rsid w:val="00C56544"/>
    <w:rsid w:val="00C63553"/>
    <w:rsid w:val="00C65C6C"/>
    <w:rsid w:val="00C703D3"/>
    <w:rsid w:val="00C713E0"/>
    <w:rsid w:val="00C714B9"/>
    <w:rsid w:val="00C76F37"/>
    <w:rsid w:val="00C80CE7"/>
    <w:rsid w:val="00C83E4E"/>
    <w:rsid w:val="00C84595"/>
    <w:rsid w:val="00C85AD4"/>
    <w:rsid w:val="00C944B6"/>
    <w:rsid w:val="00C95985"/>
    <w:rsid w:val="00C96EAE"/>
    <w:rsid w:val="00C9780B"/>
    <w:rsid w:val="00CA183A"/>
    <w:rsid w:val="00CA1B7E"/>
    <w:rsid w:val="00CA2EA4"/>
    <w:rsid w:val="00CA7D10"/>
    <w:rsid w:val="00CB1493"/>
    <w:rsid w:val="00CB2A08"/>
    <w:rsid w:val="00CB6270"/>
    <w:rsid w:val="00CB7395"/>
    <w:rsid w:val="00CC30BB"/>
    <w:rsid w:val="00CC3F68"/>
    <w:rsid w:val="00CC5026"/>
    <w:rsid w:val="00CC6DEA"/>
    <w:rsid w:val="00CD2478"/>
    <w:rsid w:val="00CD46E8"/>
    <w:rsid w:val="00CD541D"/>
    <w:rsid w:val="00CD636E"/>
    <w:rsid w:val="00CD77DA"/>
    <w:rsid w:val="00CE22D1"/>
    <w:rsid w:val="00CE4346"/>
    <w:rsid w:val="00CF0EE8"/>
    <w:rsid w:val="00CF193B"/>
    <w:rsid w:val="00CF39F5"/>
    <w:rsid w:val="00D036A8"/>
    <w:rsid w:val="00D11584"/>
    <w:rsid w:val="00D12FF1"/>
    <w:rsid w:val="00D13FA7"/>
    <w:rsid w:val="00D14C8A"/>
    <w:rsid w:val="00D22A3E"/>
    <w:rsid w:val="00D30FC7"/>
    <w:rsid w:val="00D31DD0"/>
    <w:rsid w:val="00D32DF5"/>
    <w:rsid w:val="00D40162"/>
    <w:rsid w:val="00D51C49"/>
    <w:rsid w:val="00D52C91"/>
    <w:rsid w:val="00D53BE5"/>
    <w:rsid w:val="00D613FD"/>
    <w:rsid w:val="00D641A9"/>
    <w:rsid w:val="00D642A9"/>
    <w:rsid w:val="00D6569A"/>
    <w:rsid w:val="00D71F56"/>
    <w:rsid w:val="00D80568"/>
    <w:rsid w:val="00D83E2D"/>
    <w:rsid w:val="00D853FC"/>
    <w:rsid w:val="00D87683"/>
    <w:rsid w:val="00D908E8"/>
    <w:rsid w:val="00DA79A0"/>
    <w:rsid w:val="00DB72BB"/>
    <w:rsid w:val="00DC2EEA"/>
    <w:rsid w:val="00DC33ED"/>
    <w:rsid w:val="00DC51B6"/>
    <w:rsid w:val="00DD1186"/>
    <w:rsid w:val="00DD30CD"/>
    <w:rsid w:val="00DD5C53"/>
    <w:rsid w:val="00DD7E80"/>
    <w:rsid w:val="00DE3C13"/>
    <w:rsid w:val="00DE6688"/>
    <w:rsid w:val="00DE7A7C"/>
    <w:rsid w:val="00DF40D5"/>
    <w:rsid w:val="00DF51ED"/>
    <w:rsid w:val="00E015DE"/>
    <w:rsid w:val="00E159F8"/>
    <w:rsid w:val="00E23A56"/>
    <w:rsid w:val="00E24619"/>
    <w:rsid w:val="00E37860"/>
    <w:rsid w:val="00E37A12"/>
    <w:rsid w:val="00E4306D"/>
    <w:rsid w:val="00E4351B"/>
    <w:rsid w:val="00E47C63"/>
    <w:rsid w:val="00E47E1F"/>
    <w:rsid w:val="00E50E2B"/>
    <w:rsid w:val="00E57216"/>
    <w:rsid w:val="00E626DF"/>
    <w:rsid w:val="00E65E8A"/>
    <w:rsid w:val="00E661A7"/>
    <w:rsid w:val="00E70765"/>
    <w:rsid w:val="00E81207"/>
    <w:rsid w:val="00E81379"/>
    <w:rsid w:val="00E85566"/>
    <w:rsid w:val="00E90A16"/>
    <w:rsid w:val="00E924C6"/>
    <w:rsid w:val="00E9497F"/>
    <w:rsid w:val="00EA15FE"/>
    <w:rsid w:val="00EA76BB"/>
    <w:rsid w:val="00EA784B"/>
    <w:rsid w:val="00EB08B8"/>
    <w:rsid w:val="00EB36D2"/>
    <w:rsid w:val="00EB3FE7"/>
    <w:rsid w:val="00EC11EB"/>
    <w:rsid w:val="00EC1F00"/>
    <w:rsid w:val="00EC5431"/>
    <w:rsid w:val="00ED3D47"/>
    <w:rsid w:val="00EE3FE5"/>
    <w:rsid w:val="00EE4D35"/>
    <w:rsid w:val="00EE6A83"/>
    <w:rsid w:val="00EE7D7C"/>
    <w:rsid w:val="00EE7FCF"/>
    <w:rsid w:val="00EF2BB2"/>
    <w:rsid w:val="00EF44FB"/>
    <w:rsid w:val="00EF6497"/>
    <w:rsid w:val="00F02210"/>
    <w:rsid w:val="00F022B3"/>
    <w:rsid w:val="00F02E5B"/>
    <w:rsid w:val="00F030FA"/>
    <w:rsid w:val="00F0429A"/>
    <w:rsid w:val="00F1278B"/>
    <w:rsid w:val="00F21CC1"/>
    <w:rsid w:val="00F2261C"/>
    <w:rsid w:val="00F25D98"/>
    <w:rsid w:val="00F26950"/>
    <w:rsid w:val="00F300FB"/>
    <w:rsid w:val="00F30E10"/>
    <w:rsid w:val="00F33C15"/>
    <w:rsid w:val="00F34816"/>
    <w:rsid w:val="00F34EC0"/>
    <w:rsid w:val="00F432E2"/>
    <w:rsid w:val="00F46AF6"/>
    <w:rsid w:val="00F50854"/>
    <w:rsid w:val="00F66944"/>
    <w:rsid w:val="00F70AA6"/>
    <w:rsid w:val="00F7146C"/>
    <w:rsid w:val="00F71A8C"/>
    <w:rsid w:val="00F740A3"/>
    <w:rsid w:val="00F7680F"/>
    <w:rsid w:val="00F80CF4"/>
    <w:rsid w:val="00F831EE"/>
    <w:rsid w:val="00F86788"/>
    <w:rsid w:val="00F90171"/>
    <w:rsid w:val="00F90379"/>
    <w:rsid w:val="00F908D1"/>
    <w:rsid w:val="00FA2F73"/>
    <w:rsid w:val="00FA693E"/>
    <w:rsid w:val="00FB04CE"/>
    <w:rsid w:val="00FB6386"/>
    <w:rsid w:val="00FB641F"/>
    <w:rsid w:val="00FB6F3D"/>
    <w:rsid w:val="00FC08F7"/>
    <w:rsid w:val="00FC4B4B"/>
    <w:rsid w:val="00FC6BF7"/>
    <w:rsid w:val="00FD0C4D"/>
    <w:rsid w:val="00FD7944"/>
    <w:rsid w:val="00FE1C07"/>
    <w:rsid w:val="00FE230A"/>
    <w:rsid w:val="00FE6C48"/>
    <w:rsid w:val="00FF092D"/>
    <w:rsid w:val="00FF3140"/>
    <w:rsid w:val="00FF6434"/>
    <w:rsid w:val="40AF247F"/>
    <w:rsid w:val="48EA1D91"/>
    <w:rsid w:val="5CA4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DF5E8"/>
  <w15:docId w15:val="{9E73C9F9-F7F5-402F-A68A-260FB3EA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Courier">
    <w:name w:val="Courier"/>
    <w:qFormat/>
    <w:rPr>
      <w:rFonts w:ascii="Courier New" w:hAnsi="Courier New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spacing w:after="160" w:line="259" w:lineRule="auto"/>
      <w:ind w:left="720"/>
      <w:contextualSpacing/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C5654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6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8A5A417CB33747BB52BECDF96CC03A" ma:contentTypeVersion="19" ma:contentTypeDescription="Create a new document." ma:contentTypeScope="" ma:versionID="02209d9697d11accdb5c84499d12d1b2">
  <xsd:schema xmlns:xsd="http://www.w3.org/2001/XMLSchema" xmlns:xs="http://www.w3.org/2001/XMLSchema" xmlns:p="http://schemas.microsoft.com/office/2006/metadata/properties" xmlns:ns2="0d209a32-3555-4d87-bf9f-eb8f9eb1bbf5" xmlns:ns3="88c15de4-021a-4648-8337-387f179463ee" targetNamespace="http://schemas.microsoft.com/office/2006/metadata/properties" ma:root="true" ma:fieldsID="acd63b54c1e9d34199246888109e7a01" ns2:_="" ns3:_="">
    <xsd:import namespace="0d209a32-3555-4d87-bf9f-eb8f9eb1bbf5"/>
    <xsd:import namespace="88c15de4-021a-4648-8337-387f17946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209a32-3555-4d87-bf9f-eb8f9eb1bb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c15de4-021a-4648-8337-387f179463e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716f9b7-edf9-443f-9c69-5f0d63a57c65}" ma:internalName="TaxCatchAll" ma:showField="CatchAllData" ma:web="88c15de4-021a-4648-8337-387f17946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209a32-3555-4d87-bf9f-eb8f9eb1bbf5">
      <Terms xmlns="http://schemas.microsoft.com/office/infopath/2007/PartnerControls"/>
    </lcf76f155ced4ddcb4097134ff3c332f>
    <TaxCatchAll xmlns="88c15de4-021a-4648-8337-387f179463ee" xsi:nil="true"/>
  </documentManagement>
</p:properties>
</file>

<file path=customXml/itemProps1.xml><?xml version="1.0" encoding="utf-8"?>
<ds:datastoreItem xmlns:ds="http://schemas.openxmlformats.org/officeDocument/2006/customXml" ds:itemID="{8F40F6E6-21BF-44D2-95CC-BAB013AE483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201D86-69DD-45C4-9C35-538ACA1F3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209a32-3555-4d87-bf9f-eb8f9eb1bbf5"/>
    <ds:schemaRef ds:uri="88c15de4-021a-4648-8337-387f17946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BA1764-75C9-43F3-98E7-34E95EB304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14AB60-DF6B-45E8-A7B9-EB28B3A28391}">
  <ds:schemaRefs>
    <ds:schemaRef ds:uri="http://schemas.microsoft.com/office/2006/metadata/properties"/>
    <ds:schemaRef ds:uri="http://schemas.microsoft.com/office/infopath/2007/PartnerControls"/>
    <ds:schemaRef ds:uri="0d209a32-3555-4d87-bf9f-eb8f9eb1bbf5"/>
    <ds:schemaRef ds:uri="88c15de4-021a-4648-8337-387f179463e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156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Thomas Stockhammer (25/09/01)</cp:lastModifiedBy>
  <cp:revision>8</cp:revision>
  <cp:lastPrinted>2411-12-31T00:00:00Z</cp:lastPrinted>
  <dcterms:created xsi:type="dcterms:W3CDTF">2025-09-04T08:27:00Z</dcterms:created>
  <dcterms:modified xsi:type="dcterms:W3CDTF">2025-09-04T08:35:00Z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2025-07-17T16:05:10Z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759d2f3a-78e6-4d58-813c-fc7a67a06eb0</vt:lpwstr>
  </property>
  <property fmtid="{D5CDD505-2E9C-101B-9397-08002B2CF9AE}" pid="9" name="MSIP_Label_bcf26ed8-713a-4e6c-8a04-66607341a11c_ContentBits">
    <vt:lpwstr>0</vt:lpwstr>
  </property>
  <property fmtid="{D5CDD505-2E9C-101B-9397-08002B2CF9AE}" pid="10" name="MSIP_Label_bcf26ed8-713a-4e6c-8a04-66607341a11c_Tag">
    <vt:lpwstr>10, 0, 1, 1</vt:lpwstr>
  </property>
  <property fmtid="{D5CDD505-2E9C-101B-9397-08002B2CF9AE}" pid="11" name="ContentTypeId">
    <vt:lpwstr>0x010100FD8A5A417CB33747BB52BECDF96CC03A</vt:lpwstr>
  </property>
  <property fmtid="{D5CDD505-2E9C-101B-9397-08002B2CF9AE}" pid="12" name="_dlc_DocIdItemGuid">
    <vt:lpwstr>6414e149-9cfd-4822-8afd-40332741edc8</vt:lpwstr>
  </property>
  <property fmtid="{D5CDD505-2E9C-101B-9397-08002B2CF9AE}" pid="13" name="KSOProductBuildVer">
    <vt:lpwstr>2052-12.8.2.18205</vt:lpwstr>
  </property>
  <property fmtid="{D5CDD505-2E9C-101B-9397-08002B2CF9AE}" pid="14" name="ICV">
    <vt:lpwstr>A2CA8EE8CF93468B9D1A744FECFEFD75_13</vt:lpwstr>
  </property>
</Properties>
</file>