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3A" w:rsidRDefault="00CB373A" w:rsidP="00CB373A">
      <w:pPr>
        <w:pStyle w:val="Header"/>
        <w:tabs>
          <w:tab w:val="right" w:pos="9638"/>
        </w:tabs>
        <w:ind w:right="-57"/>
        <w:rPr>
          <w:rFonts w:eastAsia="Arial Unicode MS" w:cs="Arial"/>
          <w:b w:val="0"/>
          <w:bCs/>
          <w:sz w:val="24"/>
          <w:lang w:eastAsia="zh-CN"/>
        </w:rPr>
      </w:pPr>
      <w:bookmarkStart w:id="0" w:name="_GoBack"/>
      <w:bookmarkEnd w:id="0"/>
      <w:r w:rsidRPr="00CB373A">
        <w:rPr>
          <w:rFonts w:cs="Arial"/>
          <w:bCs/>
          <w:noProof w:val="0"/>
          <w:sz w:val="24"/>
          <w:szCs w:val="24"/>
          <w:lang w:val="en-GB"/>
        </w:rPr>
        <w:t>SA WG2 Meeting #11</w:t>
      </w:r>
      <w:r w:rsidRPr="00CB373A">
        <w:rPr>
          <w:rFonts w:cs="Arial" w:hint="eastAsia"/>
          <w:bCs/>
          <w:noProof w:val="0"/>
          <w:sz w:val="24"/>
          <w:szCs w:val="24"/>
          <w:lang w:val="en-GB"/>
        </w:rPr>
        <w:t>1</w:t>
      </w:r>
      <w:r>
        <w:rPr>
          <w:rFonts w:eastAsia="Arial Unicode MS" w:cs="Arial"/>
          <w:b w:val="0"/>
          <w:bCs/>
          <w:sz w:val="24"/>
        </w:rPr>
        <w:tab/>
      </w:r>
      <w:r w:rsidRPr="00CB373A">
        <w:rPr>
          <w:rFonts w:eastAsia="Arial Unicode MS" w:cs="Arial"/>
          <w:bCs/>
          <w:sz w:val="24"/>
        </w:rPr>
        <w:t>S2-15</w:t>
      </w:r>
      <w:r>
        <w:rPr>
          <w:rFonts w:eastAsia="Arial Unicode MS" w:cs="Arial"/>
          <w:bCs/>
          <w:sz w:val="24"/>
        </w:rPr>
        <w:t>3310</w:t>
      </w:r>
    </w:p>
    <w:p w:rsidR="00AE25BF" w:rsidRPr="006E5DD5" w:rsidRDefault="00CB373A"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19-23 October 2015, Chengdu, China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D2453">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A7631" w:rsidRPr="005333D9">
        <w:rPr>
          <w:rFonts w:ascii="Arial" w:eastAsia="Batang" w:hAnsi="Arial" w:cs="Arial"/>
          <w:b/>
          <w:lang w:eastAsia="zh-CN"/>
        </w:rPr>
        <w:t xml:space="preserve">New </w:t>
      </w:r>
      <w:r w:rsidR="002E1B3D">
        <w:rPr>
          <w:rFonts w:ascii="Arial" w:eastAsia="Batang" w:hAnsi="Arial" w:cs="Arial"/>
          <w:b/>
          <w:lang w:eastAsia="zh-CN"/>
        </w:rPr>
        <w:t>work item</w:t>
      </w:r>
      <w:r w:rsidR="009A7631" w:rsidRPr="005333D9">
        <w:rPr>
          <w:rFonts w:ascii="Arial" w:eastAsia="Batang" w:hAnsi="Arial" w:cs="Arial"/>
          <w:b/>
          <w:lang w:eastAsia="zh-CN"/>
        </w:rPr>
        <w:t xml:space="preserve"> on </w:t>
      </w:r>
      <w:r w:rsidR="00753A69">
        <w:rPr>
          <w:rFonts w:ascii="Arial" w:eastAsia="Batang" w:hAnsi="Arial" w:cs="Arial"/>
          <w:b/>
          <w:lang w:eastAsia="zh-CN"/>
        </w:rPr>
        <w:t>Architecture</w:t>
      </w:r>
      <w:r w:rsidR="00753A69" w:rsidRPr="005333D9">
        <w:rPr>
          <w:rFonts w:ascii="Arial" w:eastAsia="Batang" w:hAnsi="Arial" w:cs="Arial"/>
          <w:b/>
          <w:lang w:eastAsia="zh-CN"/>
        </w:rPr>
        <w:t xml:space="preserve"> </w:t>
      </w:r>
      <w:r w:rsidR="00ED796F">
        <w:rPr>
          <w:rFonts w:ascii="Arial" w:eastAsia="Batang" w:hAnsi="Arial" w:cs="Arial"/>
          <w:b/>
          <w:lang w:eastAsia="zh-CN"/>
        </w:rPr>
        <w:t>enhancements</w:t>
      </w:r>
      <w:r w:rsidR="00ED796F" w:rsidRPr="005333D9">
        <w:rPr>
          <w:rFonts w:ascii="Arial" w:eastAsia="Batang" w:hAnsi="Arial" w:cs="Arial"/>
          <w:b/>
          <w:lang w:eastAsia="zh-CN"/>
        </w:rPr>
        <w:t xml:space="preserve"> </w:t>
      </w:r>
      <w:r w:rsidR="009A7631" w:rsidRPr="005333D9">
        <w:rPr>
          <w:rFonts w:ascii="Arial" w:eastAsia="Batang" w:hAnsi="Arial" w:cs="Arial"/>
          <w:b/>
          <w:lang w:eastAsia="zh-CN"/>
        </w:rPr>
        <w:t>of cellular systems for ultra low complexity and low throughput Internet of Things (Cellular IoT)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373A">
        <w:rPr>
          <w:rFonts w:ascii="Arial" w:eastAsia="Batang" w:hAnsi="Arial"/>
          <w:b/>
          <w:lang w:eastAsia="zh-CN"/>
        </w:rPr>
        <w:t>7.1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D0AB3">
        <w:t>A</w:t>
      </w:r>
      <w:r w:rsidR="00753A69">
        <w:t>rchitecture</w:t>
      </w:r>
      <w:r w:rsidR="00753A69" w:rsidRPr="008C53FC">
        <w:t xml:space="preserve"> </w:t>
      </w:r>
      <w:r w:rsidR="00ED796F">
        <w:t>enhancements</w:t>
      </w:r>
      <w:r w:rsidR="00ED796F" w:rsidRPr="008C53FC">
        <w:t xml:space="preserve"> </w:t>
      </w:r>
      <w:r w:rsidR="008C53FC" w:rsidRPr="008C53FC">
        <w:t>of cellular systems for ultra low complexity and low throughput Internet of Things</w:t>
      </w:r>
    </w:p>
    <w:p w:rsidR="00B078D6" w:rsidRPr="00CB4694" w:rsidRDefault="008D0AB3" w:rsidP="009870A7">
      <w:pPr>
        <w:pStyle w:val="Heading2"/>
        <w:tabs>
          <w:tab w:val="left" w:pos="2552"/>
        </w:tabs>
        <w:rPr>
          <w:lang w:val="fr-FR"/>
        </w:rPr>
      </w:pPr>
      <w:r>
        <w:rPr>
          <w:lang w:val="fr-FR"/>
        </w:rPr>
        <w:t xml:space="preserve">Acronym: </w:t>
      </w:r>
      <w:r w:rsidR="00E22431">
        <w:rPr>
          <w:lang w:val="fr-FR"/>
        </w:rPr>
        <w:t>AE</w:t>
      </w:r>
      <w:r w:rsidR="006B76F3">
        <w:rPr>
          <w:lang w:val="fr-FR"/>
        </w:rPr>
        <w:t>_</w:t>
      </w:r>
      <w:r w:rsidR="00E22431">
        <w:rPr>
          <w:lang w:val="fr-FR"/>
        </w:rPr>
        <w:t>C</w:t>
      </w:r>
      <w:r w:rsidR="006B76F3">
        <w:rPr>
          <w:lang w:val="fr-FR"/>
        </w:rPr>
        <w:t>IoT</w:t>
      </w:r>
      <w:r w:rsidR="0001292E" w:rsidRPr="00CB4694">
        <w:rPr>
          <w:lang w:val="fr-FR"/>
        </w:rPr>
        <w:tab/>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8D0AB3"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CB373A" w:rsidP="00A10539">
            <w:pPr>
              <w:pStyle w:val="TAL"/>
            </w:pPr>
            <w:r>
              <w:t>670029</w:t>
            </w:r>
          </w:p>
        </w:tc>
        <w:tc>
          <w:tcPr>
            <w:tcW w:w="3969" w:type="dxa"/>
          </w:tcPr>
          <w:p w:rsidR="004876B9" w:rsidRPr="00F12E35" w:rsidRDefault="008D0AB3" w:rsidP="008D0AB3">
            <w:pPr>
              <w:pStyle w:val="TAL"/>
            </w:pPr>
            <w:r>
              <w:t>Study on architecture</w:t>
            </w:r>
            <w:r w:rsidRPr="008C53FC">
              <w:t xml:space="preserve"> </w:t>
            </w:r>
            <w:r>
              <w:t>enhancements</w:t>
            </w:r>
            <w:r w:rsidRPr="008C53FC">
              <w:t xml:space="preserve"> of cellular systems for ultra low complexity and low throughput Internet of Things</w:t>
            </w:r>
          </w:p>
        </w:tc>
        <w:tc>
          <w:tcPr>
            <w:tcW w:w="4536" w:type="dxa"/>
          </w:tcPr>
          <w:p w:rsidR="004876B9" w:rsidRPr="00F12E35" w:rsidRDefault="008D0AB3" w:rsidP="00A10539">
            <w:pPr>
              <w:pStyle w:val="TAL"/>
            </w:pPr>
            <w:r>
              <w:t>Study</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lastRenderedPageBreak/>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2941A8" w:rsidRDefault="009F5D06" w:rsidP="002B1D3B">
      <w:r>
        <w:rPr>
          <w:rFonts w:hint="eastAsia"/>
          <w:lang w:eastAsia="ja-JP"/>
        </w:rPr>
        <w:t>T</w:t>
      </w:r>
      <w:r w:rsidR="002B1D3B">
        <w:t xml:space="preserve">here are competing technologies for supporting </w:t>
      </w:r>
      <w:r w:rsidR="00CB4694">
        <w:t xml:space="preserve">MTC </w:t>
      </w:r>
      <w:r w:rsidR="002B1D3B">
        <w:t>that claim to provide devices at a much lower cost than</w:t>
      </w:r>
      <w:r>
        <w:rPr>
          <w:rFonts w:hint="eastAsia"/>
          <w:lang w:eastAsia="ja-JP"/>
        </w:rPr>
        <w:t xml:space="preserve"> </w:t>
      </w:r>
      <w:r w:rsidR="002B1D3B">
        <w:t>GSM with better coverage and power efficiency than the cheapest GSM devices.</w:t>
      </w:r>
      <w:r w:rsidR="00C51AD2">
        <w:t xml:space="preserve"> </w:t>
      </w:r>
      <w:r w:rsidR="000337E0" w:rsidRPr="000337E0">
        <w:t>In that competition, legacy GPRS CN and/or EPC may also fall out unfavourably when considering MTC/IoT use cases that may require higher upper layer efficiency and security level than provided by legacy GPRS CN / EPC</w:t>
      </w:r>
      <w:r w:rsidR="000337E0">
        <w:t>.</w:t>
      </w:r>
    </w:p>
    <w:p w:rsidR="002941A8" w:rsidRDefault="002B1D3B" w:rsidP="002941A8">
      <w:pPr>
        <w:ind w:right="-99"/>
        <w:rPr>
          <w:bCs/>
        </w:rPr>
      </w:pPr>
      <w:r>
        <w:t xml:space="preserve">In order to optimize the support of ‘Internet of Things’ in 3GPP cellular networks to compete with non-3GPP technologies in the lower data rate </w:t>
      </w:r>
      <w:r w:rsidR="001C1858">
        <w:t xml:space="preserve">and low complexity </w:t>
      </w:r>
      <w:r>
        <w:t xml:space="preserve">end of the </w:t>
      </w:r>
      <w:r w:rsidR="00CB4694">
        <w:t>MTC</w:t>
      </w:r>
      <w:r>
        <w:t xml:space="preserve"> market</w:t>
      </w:r>
      <w:r w:rsidR="002941A8">
        <w:t>, it is necessary to</w:t>
      </w:r>
      <w:r>
        <w:t xml:space="preserve"> study </w:t>
      </w:r>
      <w:r>
        <w:rPr>
          <w:bCs/>
        </w:rPr>
        <w:t xml:space="preserve">potential </w:t>
      </w:r>
      <w:r w:rsidR="00753A69">
        <w:rPr>
          <w:bCs/>
        </w:rPr>
        <w:t xml:space="preserve">architecture </w:t>
      </w:r>
      <w:r>
        <w:rPr>
          <w:bCs/>
        </w:rPr>
        <w:t xml:space="preserve">requirements, </w:t>
      </w:r>
      <w:r w:rsidR="00753A69">
        <w:rPr>
          <w:bCs/>
        </w:rPr>
        <w:t xml:space="preserve">architecture solutions, </w:t>
      </w:r>
      <w:r>
        <w:rPr>
          <w:bCs/>
        </w:rPr>
        <w:t>potential security solutions</w:t>
      </w:r>
      <w:r w:rsidR="00A27CC1">
        <w:rPr>
          <w:bCs/>
        </w:rPr>
        <w:t>, simplification for signalling, mobility etc</w:t>
      </w:r>
      <w:r>
        <w:rPr>
          <w:bCs/>
        </w:rPr>
        <w:t xml:space="preserve"> and make recommendations for a </w:t>
      </w:r>
      <w:r w:rsidR="001C1858">
        <w:rPr>
          <w:bCs/>
        </w:rPr>
        <w:t xml:space="preserve">3GPP </w:t>
      </w:r>
      <w:r>
        <w:rPr>
          <w:bCs/>
        </w:rPr>
        <w:t>cellular system of ultra-low co</w:t>
      </w:r>
      <w:r w:rsidR="006823ED">
        <w:rPr>
          <w:bCs/>
        </w:rPr>
        <w:t xml:space="preserve">mplexity and low throughput </w:t>
      </w:r>
      <w:r>
        <w:rPr>
          <w:bCs/>
        </w:rPr>
        <w:t>”Internet of Things”</w:t>
      </w:r>
      <w:r w:rsidR="001C1858">
        <w:rPr>
          <w:bCs/>
        </w:rPr>
        <w:t xml:space="preserve"> devices that </w:t>
      </w:r>
      <w:r w:rsidR="00CB4694">
        <w:rPr>
          <w:bCs/>
        </w:rPr>
        <w:t xml:space="preserve">may </w:t>
      </w:r>
      <w:r w:rsidR="001C1858">
        <w:rPr>
          <w:bCs/>
        </w:rPr>
        <w:t xml:space="preserve">also </w:t>
      </w:r>
      <w:r w:rsidR="00CB4694">
        <w:rPr>
          <w:bCs/>
        </w:rPr>
        <w:t xml:space="preserve">be </w:t>
      </w:r>
      <w:r w:rsidR="001C1858">
        <w:rPr>
          <w:bCs/>
        </w:rPr>
        <w:t xml:space="preserve">constrained </w:t>
      </w:r>
      <w:r w:rsidR="00CB4694">
        <w:rPr>
          <w:bCs/>
        </w:rPr>
        <w:t xml:space="preserve">e.g. </w:t>
      </w:r>
      <w:r w:rsidR="001C1858">
        <w:rPr>
          <w:bCs/>
        </w:rPr>
        <w:t>with regard to processing power, memory, battery capacity,</w:t>
      </w:r>
      <w:r w:rsidR="00E22431">
        <w:rPr>
          <w:bCs/>
        </w:rPr>
        <w:t xml:space="preserve"> etc.</w:t>
      </w:r>
    </w:p>
    <w:p w:rsidR="008A76FD" w:rsidRDefault="008A76FD" w:rsidP="001C5C86">
      <w:pPr>
        <w:pStyle w:val="Heading2"/>
      </w:pPr>
      <w:r>
        <w:t>4</w:t>
      </w:r>
      <w:r>
        <w:tab/>
        <w:t>Objective</w:t>
      </w:r>
    </w:p>
    <w:p w:rsidR="00753A69" w:rsidRDefault="006E6202" w:rsidP="00BC662F">
      <w:pPr>
        <w:ind w:right="-99"/>
        <w:rPr>
          <w:color w:val="000000"/>
        </w:rPr>
      </w:pPr>
      <w:r>
        <w:rPr>
          <w:color w:val="000000"/>
        </w:rPr>
        <w:t>The objective is to</w:t>
      </w:r>
      <w:r w:rsidR="00753A69">
        <w:rPr>
          <w:color w:val="000000"/>
        </w:rPr>
        <w:t xml:space="preserve"> study the architecture requirements for “Internet of Things”</w:t>
      </w:r>
      <w:r w:rsidR="001C1858">
        <w:rPr>
          <w:color w:val="000000"/>
        </w:rPr>
        <w:t xml:space="preserve">, specifically for </w:t>
      </w:r>
      <w:r w:rsidR="003A1F89">
        <w:rPr>
          <w:color w:val="000000"/>
        </w:rPr>
        <w:t xml:space="preserve">ultra </w:t>
      </w:r>
      <w:r w:rsidR="001C1858">
        <w:rPr>
          <w:color w:val="000000"/>
        </w:rPr>
        <w:t>low complexity / low data rate</w:t>
      </w:r>
      <w:r w:rsidR="0029772E">
        <w:rPr>
          <w:color w:val="000000"/>
        </w:rPr>
        <w:t xml:space="preserve"> devices which may also be </w:t>
      </w:r>
      <w:r w:rsidR="003A1F89">
        <w:rPr>
          <w:color w:val="000000"/>
        </w:rPr>
        <w:t>power constrained</w:t>
      </w:r>
      <w:r w:rsidR="001C1858">
        <w:rPr>
          <w:color w:val="000000"/>
        </w:rPr>
        <w:t>,</w:t>
      </w:r>
      <w:r w:rsidR="00753A69">
        <w:rPr>
          <w:color w:val="000000"/>
        </w:rPr>
        <w:t xml:space="preserve"> and study the </w:t>
      </w:r>
      <w:r w:rsidR="001C1858">
        <w:rPr>
          <w:color w:val="000000"/>
        </w:rPr>
        <w:t>necessary enhancements</w:t>
      </w:r>
      <w:r w:rsidR="00BE18D9">
        <w:rPr>
          <w:color w:val="000000"/>
        </w:rPr>
        <w:t>/simplifications</w:t>
      </w:r>
      <w:r w:rsidR="001C1858">
        <w:rPr>
          <w:color w:val="000000"/>
        </w:rPr>
        <w:t xml:space="preserve"> for</w:t>
      </w:r>
      <w:r w:rsidR="00753A69">
        <w:rPr>
          <w:color w:val="000000"/>
        </w:rPr>
        <w:t xml:space="preserve"> </w:t>
      </w:r>
      <w:r w:rsidR="009306F9">
        <w:rPr>
          <w:color w:val="000000"/>
        </w:rPr>
        <w:t>the system.</w:t>
      </w:r>
    </w:p>
    <w:p w:rsidR="00753A69" w:rsidRDefault="00753A69" w:rsidP="00753A69">
      <w:pPr>
        <w:ind w:right="-99"/>
        <w:rPr>
          <w:bCs/>
        </w:rPr>
      </w:pPr>
      <w:r>
        <w:rPr>
          <w:bCs/>
        </w:rPr>
        <w:t>The following should be taken into account for the study:</w:t>
      </w:r>
    </w:p>
    <w:p w:rsidR="00753A69" w:rsidRPr="008B41D1" w:rsidRDefault="001C1858" w:rsidP="00D27E2F">
      <w:pPr>
        <w:numPr>
          <w:ilvl w:val="0"/>
          <w:numId w:val="9"/>
        </w:numPr>
        <w:ind w:right="-99"/>
        <w:rPr>
          <w:bCs/>
        </w:rPr>
      </w:pPr>
      <w:r>
        <w:rPr>
          <w:bCs/>
        </w:rPr>
        <w:t>Specific areas of interest for enhancements</w:t>
      </w:r>
      <w:r w:rsidR="00BE18D9">
        <w:rPr>
          <w:bCs/>
        </w:rPr>
        <w:t>/simplifications</w:t>
      </w:r>
      <w:r>
        <w:rPr>
          <w:bCs/>
        </w:rPr>
        <w:t xml:space="preserve"> in th</w:t>
      </w:r>
      <w:r w:rsidR="00BE18D9">
        <w:rPr>
          <w:bCs/>
        </w:rPr>
        <w:t>e</w:t>
      </w:r>
      <w:r>
        <w:rPr>
          <w:bCs/>
        </w:rPr>
        <w:t xml:space="preserve"> architecture are:</w:t>
      </w:r>
      <w:r w:rsidR="005D367A">
        <w:rPr>
          <w:bCs/>
        </w:rPr>
        <w:t xml:space="preserve"> </w:t>
      </w:r>
    </w:p>
    <w:p w:rsidR="009E1834" w:rsidRDefault="009E1834" w:rsidP="00D27E2F">
      <w:pPr>
        <w:pStyle w:val="B1"/>
        <w:numPr>
          <w:ilvl w:val="1"/>
          <w:numId w:val="9"/>
        </w:numPr>
        <w:rPr>
          <w:bCs/>
        </w:rPr>
      </w:pPr>
      <w:r>
        <w:rPr>
          <w:bCs/>
        </w:rPr>
        <w:lastRenderedPageBreak/>
        <w:t xml:space="preserve">To </w:t>
      </w:r>
      <w:r w:rsidR="005D367A">
        <w:rPr>
          <w:bCs/>
        </w:rPr>
        <w:t xml:space="preserve">support </w:t>
      </w:r>
      <w:r w:rsidR="001C1858">
        <w:rPr>
          <w:bCs/>
        </w:rPr>
        <w:t xml:space="preserve">highly </w:t>
      </w:r>
      <w:r w:rsidR="005D367A">
        <w:t xml:space="preserve">efficient handling of </w:t>
      </w:r>
      <w:r w:rsidR="004D5DB5">
        <w:t xml:space="preserve">frequent and infrequent </w:t>
      </w:r>
      <w:r w:rsidR="005D367A">
        <w:t>small data transmission</w:t>
      </w:r>
      <w:r w:rsidR="00F75274">
        <w:t>s</w:t>
      </w:r>
      <w:r w:rsidR="00230C17">
        <w:t xml:space="preserve"> (</w:t>
      </w:r>
      <w:r w:rsidR="009B3E77">
        <w:t>e.g. based on the traffic model in TR 45.820</w:t>
      </w:r>
      <w:r w:rsidR="00230C17">
        <w:t>)</w:t>
      </w:r>
      <w:r w:rsidR="00F75274">
        <w:t xml:space="preserve"> with minimised overhead for system signalling</w:t>
      </w:r>
      <w:r w:rsidR="003A1F89">
        <w:t xml:space="preserve"> without compromising e.g. security</w:t>
      </w:r>
      <w:r w:rsidR="000F1991">
        <w:t>.</w:t>
      </w:r>
    </w:p>
    <w:p w:rsidR="009E1834" w:rsidRDefault="009E1834" w:rsidP="00D27E2F">
      <w:pPr>
        <w:pStyle w:val="B1"/>
        <w:numPr>
          <w:ilvl w:val="1"/>
          <w:numId w:val="9"/>
        </w:numPr>
        <w:rPr>
          <w:bCs/>
        </w:rPr>
      </w:pPr>
      <w:r>
        <w:rPr>
          <w:bCs/>
        </w:rPr>
        <w:t xml:space="preserve">To support power consumption optimisations and/or using existing ones that have been developed for </w:t>
      </w:r>
      <w:r w:rsidR="00BB247A">
        <w:rPr>
          <w:bCs/>
        </w:rPr>
        <w:t>EPS or GPRS</w:t>
      </w:r>
      <w:r w:rsidR="000F1991">
        <w:rPr>
          <w:bCs/>
        </w:rPr>
        <w:t>.</w:t>
      </w:r>
    </w:p>
    <w:p w:rsidR="004D5DB5" w:rsidRDefault="00F75274" w:rsidP="00D27E2F">
      <w:pPr>
        <w:pStyle w:val="B1"/>
        <w:numPr>
          <w:ilvl w:val="1"/>
          <w:numId w:val="9"/>
        </w:numPr>
        <w:rPr>
          <w:bCs/>
        </w:rPr>
      </w:pPr>
      <w:r>
        <w:rPr>
          <w:bCs/>
        </w:rPr>
        <w:t>Assessing</w:t>
      </w:r>
      <w:r w:rsidR="004D5DB5">
        <w:rPr>
          <w:bCs/>
        </w:rPr>
        <w:t xml:space="preserve"> simplification of</w:t>
      </w:r>
      <w:r w:rsidR="009E1834">
        <w:rPr>
          <w:bCs/>
        </w:rPr>
        <w:t xml:space="preserve"> </w:t>
      </w:r>
      <w:r w:rsidR="005D367A">
        <w:rPr>
          <w:bCs/>
        </w:rPr>
        <w:t xml:space="preserve">Mobility Management and Session Management </w:t>
      </w:r>
      <w:r w:rsidR="009E1834">
        <w:rPr>
          <w:bCs/>
        </w:rPr>
        <w:t>procedures</w:t>
      </w:r>
      <w:r w:rsidR="000F1991">
        <w:rPr>
          <w:bCs/>
        </w:rPr>
        <w:t>.</w:t>
      </w:r>
      <w:r>
        <w:rPr>
          <w:bCs/>
        </w:rPr>
        <w:t xml:space="preserve"> </w:t>
      </w:r>
    </w:p>
    <w:p w:rsidR="00753A69" w:rsidRDefault="00ED796F" w:rsidP="00D27E2F">
      <w:pPr>
        <w:pStyle w:val="B1"/>
        <w:numPr>
          <w:ilvl w:val="1"/>
          <w:numId w:val="9"/>
        </w:numPr>
        <w:rPr>
          <w:bCs/>
        </w:rPr>
      </w:pPr>
      <w:r>
        <w:rPr>
          <w:bCs/>
        </w:rPr>
        <w:t xml:space="preserve">To support paging </w:t>
      </w:r>
      <w:r w:rsidR="00366702">
        <w:rPr>
          <w:bCs/>
        </w:rPr>
        <w:t xml:space="preserve">optimisations for </w:t>
      </w:r>
      <w:r w:rsidR="00870709">
        <w:rPr>
          <w:bCs/>
        </w:rPr>
        <w:t>UEs requiring coverage enhancements</w:t>
      </w:r>
    </w:p>
    <w:p w:rsidR="004D5DB5" w:rsidRDefault="00047947" w:rsidP="00D27E2F">
      <w:pPr>
        <w:pStyle w:val="B1"/>
        <w:numPr>
          <w:ilvl w:val="0"/>
          <w:numId w:val="9"/>
        </w:numPr>
        <w:rPr>
          <w:bCs/>
        </w:rPr>
      </w:pPr>
      <w:r>
        <w:rPr>
          <w:bCs/>
        </w:rPr>
        <w:t>Seamless mobility is not required</w:t>
      </w:r>
      <w:r w:rsidR="000F1991">
        <w:rPr>
          <w:bCs/>
        </w:rPr>
        <w:t>.</w:t>
      </w:r>
    </w:p>
    <w:p w:rsidR="0032195A" w:rsidRPr="00D27E2F" w:rsidRDefault="0032195A" w:rsidP="00D27E2F">
      <w:pPr>
        <w:numPr>
          <w:ilvl w:val="0"/>
          <w:numId w:val="9"/>
        </w:numPr>
        <w:ind w:right="-99"/>
        <w:rPr>
          <w:bCs/>
        </w:rPr>
      </w:pPr>
      <w:r>
        <w:rPr>
          <w:bCs/>
        </w:rPr>
        <w:t xml:space="preserve">Considering system architecture alternatives to address the points above to </w:t>
      </w:r>
      <w:r>
        <w:t xml:space="preserve">support </w:t>
      </w:r>
      <w:r w:rsidR="007D0601">
        <w:t>ultra-</w:t>
      </w:r>
      <w:r>
        <w:t xml:space="preserve">low complexity, power constrained, and low data-rate ‘Internet of Things’ devices. </w:t>
      </w:r>
    </w:p>
    <w:p w:rsidR="003337E3" w:rsidRDefault="005D367A" w:rsidP="005D367A">
      <w:pPr>
        <w:ind w:right="-99"/>
        <w:rPr>
          <w:color w:val="000000"/>
        </w:rPr>
      </w:pPr>
      <w:r w:rsidRPr="005D367A">
        <w:rPr>
          <w:color w:val="000000"/>
        </w:rPr>
        <w:t>Existing work</w:t>
      </w:r>
      <w:r>
        <w:rPr>
          <w:color w:val="000000"/>
        </w:rPr>
        <w:t xml:space="preserve"> on any </w:t>
      </w:r>
      <w:r w:rsidR="00FA543F">
        <w:rPr>
          <w:color w:val="000000"/>
        </w:rPr>
        <w:t xml:space="preserve">of the above areas e.g. </w:t>
      </w:r>
      <w:r w:rsidR="003A1F89">
        <w:rPr>
          <w:color w:val="000000"/>
        </w:rPr>
        <w:t>Power Saving Mode</w:t>
      </w:r>
      <w:r w:rsidR="005B2062">
        <w:rPr>
          <w:color w:val="000000"/>
        </w:rPr>
        <w:t>, e</w:t>
      </w:r>
      <w:r w:rsidR="00BB247A">
        <w:rPr>
          <w:color w:val="000000"/>
        </w:rPr>
        <w:t xml:space="preserve">xtended </w:t>
      </w:r>
      <w:r w:rsidR="005B2062">
        <w:rPr>
          <w:color w:val="000000"/>
        </w:rPr>
        <w:t>DRX</w:t>
      </w:r>
      <w:r w:rsidR="003A1F89">
        <w:rPr>
          <w:color w:val="000000"/>
        </w:rPr>
        <w:t xml:space="preserve"> or </w:t>
      </w:r>
      <w:r w:rsidR="003A1F89">
        <w:rPr>
          <w:bCs/>
        </w:rPr>
        <w:t>paging optimisations for UEs requiring coverage enhancements</w:t>
      </w:r>
      <w:r w:rsidRPr="005D367A">
        <w:rPr>
          <w:color w:val="000000"/>
        </w:rPr>
        <w:t xml:space="preserve"> </w:t>
      </w:r>
      <w:r w:rsidR="00BB247A">
        <w:rPr>
          <w:color w:val="000000"/>
        </w:rPr>
        <w:t>can</w:t>
      </w:r>
      <w:r w:rsidR="00BB247A" w:rsidRPr="005D367A">
        <w:rPr>
          <w:color w:val="000000"/>
        </w:rPr>
        <w:t xml:space="preserve"> </w:t>
      </w:r>
      <w:r w:rsidRPr="005D367A">
        <w:rPr>
          <w:color w:val="000000"/>
        </w:rPr>
        <w:t>be taken into account</w:t>
      </w:r>
      <w:r w:rsidR="003337E3">
        <w:rPr>
          <w:color w:val="000000"/>
        </w:rPr>
        <w:t xml:space="preserve">. </w:t>
      </w:r>
    </w:p>
    <w:p w:rsidR="005D367A" w:rsidRPr="005D367A" w:rsidRDefault="003337E3" w:rsidP="005D367A">
      <w:pPr>
        <w:ind w:right="-99"/>
        <w:rPr>
          <w:color w:val="000000"/>
        </w:rPr>
      </w:pPr>
      <w:r>
        <w:rPr>
          <w:color w:val="000000"/>
        </w:rPr>
        <w:t>This work shall</w:t>
      </w:r>
      <w:r w:rsidR="001863A7">
        <w:rPr>
          <w:color w:val="000000"/>
        </w:rPr>
        <w:t xml:space="preserve"> not constrain the completion of </w:t>
      </w:r>
      <w:r w:rsidR="007D0601">
        <w:rPr>
          <w:color w:val="000000"/>
        </w:rPr>
        <w:t xml:space="preserve">other rel.13 </w:t>
      </w:r>
      <w:r w:rsidR="001863A7">
        <w:rPr>
          <w:color w:val="000000"/>
        </w:rPr>
        <w:t xml:space="preserve">work </w:t>
      </w:r>
      <w:r w:rsidR="007D0601">
        <w:rPr>
          <w:color w:val="000000"/>
        </w:rPr>
        <w:t>of SA2 on MTC related topics</w:t>
      </w:r>
      <w:r w:rsidR="005D367A" w:rsidRPr="005D367A">
        <w:rPr>
          <w:color w:val="000000"/>
        </w:rPr>
        <w:t>.</w:t>
      </w:r>
      <w:r w:rsidR="001863A7">
        <w:rPr>
          <w:color w:val="000000"/>
        </w:rPr>
        <w:t xml:space="preserve"> </w:t>
      </w:r>
    </w:p>
    <w:p w:rsidR="00753A69" w:rsidRDefault="005D367A" w:rsidP="005D367A">
      <w:pPr>
        <w:ind w:right="-99"/>
        <w:rPr>
          <w:color w:val="000000"/>
        </w:rPr>
      </w:pPr>
      <w:r w:rsidRPr="005D367A">
        <w:rPr>
          <w:color w:val="000000"/>
        </w:rPr>
        <w:t xml:space="preserve">For </w:t>
      </w:r>
      <w:r w:rsidR="003A1F89">
        <w:rPr>
          <w:color w:val="000000"/>
        </w:rPr>
        <w:t>architecture enhancements</w:t>
      </w:r>
      <w:r w:rsidRPr="005D367A">
        <w:rPr>
          <w:color w:val="000000"/>
        </w:rPr>
        <w:t xml:space="preserve"> with GERAN</w:t>
      </w:r>
      <w:r w:rsidR="00366702">
        <w:rPr>
          <w:color w:val="000000"/>
        </w:rPr>
        <w:t xml:space="preserve"> or RAN</w:t>
      </w:r>
      <w:r w:rsidRPr="005D367A">
        <w:rPr>
          <w:color w:val="000000"/>
        </w:rPr>
        <w:t xml:space="preserve"> impacts, GERAN</w:t>
      </w:r>
      <w:r w:rsidR="00366702">
        <w:rPr>
          <w:color w:val="000000"/>
        </w:rPr>
        <w:t>/RAN</w:t>
      </w:r>
      <w:r w:rsidRPr="005D367A">
        <w:rPr>
          <w:color w:val="000000"/>
        </w:rPr>
        <w:t xml:space="preserve"> shall have the opportunity to provide an evaluation of the solution proposed by SA2. </w:t>
      </w:r>
    </w:p>
    <w:p w:rsidR="008D0AB3" w:rsidRDefault="008D0AB3" w:rsidP="005D367A">
      <w:pPr>
        <w:ind w:right="-99"/>
        <w:rPr>
          <w:color w:val="000000"/>
        </w:rPr>
      </w:pPr>
      <w:r w:rsidRPr="008D0AB3">
        <w:rPr>
          <w:highlight w:val="yellow"/>
        </w:rPr>
        <w:t>The normative work will be based on these agreed conclusions from the study phase documented in the TR</w:t>
      </w:r>
      <w:r>
        <w:rPr>
          <w:highlight w:val="yellow"/>
        </w:rPr>
        <w:t xml:space="preserve"> 23.720, clause 8</w:t>
      </w:r>
      <w:r w:rsidRPr="008D0AB3">
        <w:rPr>
          <w:highlight w:val="yellow"/>
        </w:rPr>
        <w:t>.</w:t>
      </w:r>
    </w:p>
    <w:p w:rsidR="008A76FD" w:rsidRDefault="008A76FD" w:rsidP="00944B28">
      <w:pPr>
        <w:pStyle w:val="Heading2"/>
        <w:spacing w:before="0" w:after="0"/>
      </w:pPr>
      <w:r>
        <w:t>5</w:t>
      </w:r>
      <w:r>
        <w:tab/>
        <w:t>Service Aspects</w:t>
      </w:r>
    </w:p>
    <w:p w:rsidR="008A76FD" w:rsidRDefault="008D0AB3" w:rsidP="00944B28">
      <w:pPr>
        <w:spacing w:after="0"/>
      </w:pPr>
      <w:r w:rsidRPr="00CB373A">
        <w:rPr>
          <w:highlight w:val="yellow"/>
        </w:rPr>
        <w:t>Services aspects will be considered.</w:t>
      </w:r>
    </w:p>
    <w:p w:rsidR="008D0AB3" w:rsidRDefault="008D0AB3" w:rsidP="00944B28">
      <w:pPr>
        <w:spacing w:after="0"/>
      </w:pPr>
    </w:p>
    <w:p w:rsidR="008A76FD" w:rsidRDefault="008A76FD" w:rsidP="00944B28">
      <w:pPr>
        <w:pStyle w:val="Heading2"/>
        <w:spacing w:before="0" w:after="0"/>
      </w:pPr>
      <w:r>
        <w:t>6</w:t>
      </w:r>
      <w:r>
        <w:tab/>
        <w:t>MMI-Aspects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Default="008D0AB3" w:rsidP="00944B28">
      <w:pPr>
        <w:spacing w:after="0"/>
      </w:pPr>
      <w:r w:rsidRPr="00CB373A">
        <w:rPr>
          <w:highlight w:val="yellow"/>
        </w:rPr>
        <w:t>Based on the agreements leading to normative work any necessary normative charging aspects will be undertaken by SA5 with support from SA2.</w:t>
      </w:r>
    </w:p>
    <w:p w:rsidR="008D0AB3" w:rsidRPr="008D658B" w:rsidRDefault="008D0AB3" w:rsidP="00944B28">
      <w:pPr>
        <w:spacing w:after="0"/>
      </w:pPr>
    </w:p>
    <w:p w:rsidR="008A76FD" w:rsidRDefault="008A76FD" w:rsidP="00944B28">
      <w:pPr>
        <w:pStyle w:val="Heading2"/>
        <w:spacing w:before="0" w:after="0"/>
      </w:pPr>
      <w:r>
        <w:t>8</w:t>
      </w:r>
      <w:r>
        <w:tab/>
        <w:t>Security Aspects</w:t>
      </w:r>
    </w:p>
    <w:p w:rsidR="009D5B23" w:rsidRDefault="008D0AB3" w:rsidP="009D5B23">
      <w:pPr>
        <w:ind w:right="-99"/>
        <w:rPr>
          <w:color w:val="000000"/>
        </w:rPr>
      </w:pPr>
      <w:r w:rsidRPr="00CB373A">
        <w:rPr>
          <w:highlight w:val="yellow"/>
        </w:rPr>
        <w:t>Based on the agreements leading to normative work any necessary normative security aspects will be undertaken by SA3 with support from SA2</w:t>
      </w:r>
      <w:r w:rsidR="009D5B23" w:rsidRPr="00CB373A">
        <w:rPr>
          <w:color w:val="000000"/>
          <w:highlight w:val="yellow"/>
        </w:rPr>
        <w:t>.</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23.xxx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350BF3">
            <w:pPr>
              <w:pStyle w:val="TAL"/>
              <w:ind w:right="-99"/>
              <w:rPr>
                <w:sz w:val="16"/>
                <w:szCs w:val="16"/>
              </w:rPr>
            </w:pPr>
            <w:r>
              <w:rPr>
                <w:sz w:val="16"/>
                <w:szCs w:val="16"/>
              </w:rPr>
              <w:t>TBD</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5D367A">
            <w:pPr>
              <w:pStyle w:val="TAL"/>
              <w:ind w:right="-99"/>
              <w:rPr>
                <w:sz w:val="16"/>
                <w:szCs w:val="16"/>
              </w:rPr>
            </w:pPr>
            <w:r>
              <w:rPr>
                <w:sz w:val="16"/>
                <w:szCs w:val="16"/>
              </w:rPr>
              <w:t>SA#70 (Dec 2015)</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SA#70 (Dec 2015)</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49"/>
        <w:gridCol w:w="199"/>
        <w:gridCol w:w="1631"/>
        <w:gridCol w:w="1556"/>
        <w:gridCol w:w="769"/>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lastRenderedPageBreak/>
              <w:t>Affected existing specifications</w:t>
            </w:r>
            <w:r w:rsidR="006B4280" w:rsidRPr="00F12E35">
              <w:rPr>
                <w:sz w:val="16"/>
                <w:szCs w:val="16"/>
              </w:rPr>
              <w:t xml:space="preserve">  </w:t>
            </w:r>
            <w:r w:rsidR="00764B84" w:rsidRPr="00F12E35">
              <w:rPr>
                <w:b w:val="0"/>
                <w:sz w:val="16"/>
                <w:szCs w:val="16"/>
              </w:rPr>
              <w:t>[None in the case of Study Items]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2E1B3D" w:rsidP="00067741">
      <w:pPr>
        <w:spacing w:after="0"/>
        <w:ind w:left="1134" w:right="-99"/>
        <w:rPr>
          <w:lang w:val="fr-FR"/>
        </w:rPr>
      </w:pPr>
      <w:r>
        <w:rPr>
          <w:lang w:val="fr-FR"/>
        </w:rPr>
        <w:t>SA2</w:t>
      </w:r>
      <w:r w:rsidR="0033396E">
        <w:rPr>
          <w:lang w:val="fr-FR"/>
        </w:rPr>
        <w:t xml:space="preserve"> : </w:t>
      </w:r>
      <w:r>
        <w:rPr>
          <w:lang w:val="fr-FR"/>
        </w:rPr>
        <w:t xml:space="preserve">Intel, </w:t>
      </w:r>
      <w:r w:rsidR="0033396E">
        <w:rPr>
          <w:lang w:val="fr-FR"/>
        </w:rPr>
        <w:t xml:space="preserve">Puneet Jain, </w:t>
      </w:r>
      <w:r w:rsidR="0033396E" w:rsidRPr="0033396E">
        <w:rPr>
          <w:lang w:val="fr-FR"/>
        </w:rPr>
        <w:t>puneet.jain@intel.com</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ED796F" w:rsidP="002E1B3D">
      <w:pPr>
        <w:ind w:left="414" w:firstLine="720"/>
      </w:pPr>
      <w: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2E1B3D" w:rsidP="001C5C86">
            <w:pPr>
              <w:pStyle w:val="TAL"/>
            </w:pPr>
            <w:r>
              <w:t>Intel</w:t>
            </w:r>
          </w:p>
        </w:tc>
      </w:tr>
      <w:tr w:rsidR="000F1991" w:rsidRPr="00F12E35" w:rsidTr="000130C8">
        <w:trPr>
          <w:jc w:val="center"/>
        </w:trPr>
        <w:tc>
          <w:tcPr>
            <w:tcW w:w="0" w:type="auto"/>
          </w:tcPr>
          <w:p w:rsidR="000F1991" w:rsidRPr="00F12E35" w:rsidRDefault="000F1991"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6505F0" w:rsidRPr="00F12E35" w:rsidTr="000130C8">
        <w:trPr>
          <w:jc w:val="center"/>
        </w:trPr>
        <w:tc>
          <w:tcPr>
            <w:tcW w:w="0" w:type="auto"/>
          </w:tcPr>
          <w:p w:rsidR="006505F0" w:rsidRPr="00F12E35" w:rsidRDefault="006505F0"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F5E" w:rsidRDefault="000D1F5E">
      <w:r>
        <w:separator/>
      </w:r>
    </w:p>
  </w:endnote>
  <w:endnote w:type="continuationSeparator" w:id="0">
    <w:p w:rsidR="000D1F5E" w:rsidRDefault="000D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F5E" w:rsidRDefault="000D1F5E">
      <w:r>
        <w:separator/>
      </w:r>
    </w:p>
  </w:footnote>
  <w:footnote w:type="continuationSeparator" w:id="0">
    <w:p w:rsidR="000D1F5E" w:rsidRDefault="000D1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Header"/>
    </w:pPr>
    <w:r>
      <w:rPr>
        <w:lang w:val="en-GB" w:eastAsia="en-GB"/>
      </w:rP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92672" w:rsidRPr="00C92672" w:rsidRDefault="00C92672" w:rsidP="00C92672">
                          <w:pPr>
                            <w:rPr>
                              <w:rFonts w:ascii="Arial" w:hAnsi="Arial" w:cs="Arial"/>
                              <w:color w:val="FFFFFF"/>
                              <w:sz w:val="6"/>
                            </w:rPr>
                          </w:pPr>
                          <w:r w:rsidRPr="00C92672">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C92672" w:rsidRPr="00C92672" w:rsidRDefault="00C92672" w:rsidP="00C92672">
                    <w:pPr>
                      <w:rPr>
                        <w:rFonts w:ascii="Arial" w:hAnsi="Arial" w:cs="Arial"/>
                        <w:color w:val="FFFFFF"/>
                        <w:sz w:val="6"/>
                      </w:rPr>
                    </w:pPr>
                    <w:r w:rsidRPr="00C92672">
                      <w:rPr>
                        <w:rFonts w:ascii="Arial" w:hAnsi="Arial" w:cs="Arial"/>
                        <w:color w:val="FFFFFF"/>
                        <w:sz w:val="6"/>
                      </w:rPr>
                      <w:t>.</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672" w:rsidRDefault="00C926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3D71"/>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D1F5E"/>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4786B"/>
    <w:rsid w:val="00247D5B"/>
    <w:rsid w:val="002648C2"/>
    <w:rsid w:val="002720CD"/>
    <w:rsid w:val="0027389E"/>
    <w:rsid w:val="002941A8"/>
    <w:rsid w:val="0029772E"/>
    <w:rsid w:val="002A7855"/>
    <w:rsid w:val="002B1D3B"/>
    <w:rsid w:val="002E168F"/>
    <w:rsid w:val="002E1B3D"/>
    <w:rsid w:val="002E7A9E"/>
    <w:rsid w:val="00317D7C"/>
    <w:rsid w:val="003205AD"/>
    <w:rsid w:val="0032195A"/>
    <w:rsid w:val="003337E3"/>
    <w:rsid w:val="0033396E"/>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273EA"/>
    <w:rsid w:val="005333D9"/>
    <w:rsid w:val="005553D1"/>
    <w:rsid w:val="00555664"/>
    <w:rsid w:val="005570AF"/>
    <w:rsid w:val="005573BB"/>
    <w:rsid w:val="00557B2E"/>
    <w:rsid w:val="00561267"/>
    <w:rsid w:val="00590087"/>
    <w:rsid w:val="005A67E8"/>
    <w:rsid w:val="005B2062"/>
    <w:rsid w:val="005B39F2"/>
    <w:rsid w:val="005C087C"/>
    <w:rsid w:val="005C48EF"/>
    <w:rsid w:val="005C4F58"/>
    <w:rsid w:val="005D367A"/>
    <w:rsid w:val="005D3FEC"/>
    <w:rsid w:val="005D44BE"/>
    <w:rsid w:val="005F201B"/>
    <w:rsid w:val="005F22E7"/>
    <w:rsid w:val="00611EC4"/>
    <w:rsid w:val="00615910"/>
    <w:rsid w:val="00616CA4"/>
    <w:rsid w:val="00620049"/>
    <w:rsid w:val="00620B3F"/>
    <w:rsid w:val="00633C72"/>
    <w:rsid w:val="006418C6"/>
    <w:rsid w:val="006505F0"/>
    <w:rsid w:val="00653B6E"/>
    <w:rsid w:val="00654893"/>
    <w:rsid w:val="00664FA9"/>
    <w:rsid w:val="00666F99"/>
    <w:rsid w:val="00671BBB"/>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85527"/>
    <w:rsid w:val="00790BCC"/>
    <w:rsid w:val="0079266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70E1E"/>
    <w:rsid w:val="00A75E3A"/>
    <w:rsid w:val="00A90F44"/>
    <w:rsid w:val="00AB4037"/>
    <w:rsid w:val="00AD48E2"/>
    <w:rsid w:val="00AE164C"/>
    <w:rsid w:val="00AE25BF"/>
    <w:rsid w:val="00B03C01"/>
    <w:rsid w:val="00B078D6"/>
    <w:rsid w:val="00B13C3B"/>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D1E"/>
    <w:rsid w:val="00C45644"/>
    <w:rsid w:val="00C50F7C"/>
    <w:rsid w:val="00C51AD2"/>
    <w:rsid w:val="00C57C50"/>
    <w:rsid w:val="00C715CA"/>
    <w:rsid w:val="00C75F51"/>
    <w:rsid w:val="00C92672"/>
    <w:rsid w:val="00CB373A"/>
    <w:rsid w:val="00CB4694"/>
    <w:rsid w:val="00CD37CE"/>
    <w:rsid w:val="00CD77D8"/>
    <w:rsid w:val="00CF4CB4"/>
    <w:rsid w:val="00D0235D"/>
    <w:rsid w:val="00D0682F"/>
    <w:rsid w:val="00D27E2F"/>
    <w:rsid w:val="00D41372"/>
    <w:rsid w:val="00D53B0B"/>
    <w:rsid w:val="00D62B92"/>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65D07"/>
    <w:rsid w:val="00E6740A"/>
    <w:rsid w:val="00E87E72"/>
    <w:rsid w:val="00E90B85"/>
    <w:rsid w:val="00E9255F"/>
    <w:rsid w:val="00EC7443"/>
    <w:rsid w:val="00ED796F"/>
    <w:rsid w:val="00ED7A5B"/>
    <w:rsid w:val="00F1043A"/>
    <w:rsid w:val="00F12E35"/>
    <w:rsid w:val="00F3384B"/>
    <w:rsid w:val="00F34710"/>
    <w:rsid w:val="00F41A27"/>
    <w:rsid w:val="00F4338D"/>
    <w:rsid w:val="00F440D3"/>
    <w:rsid w:val="00F47F96"/>
    <w:rsid w:val="00F511C1"/>
    <w:rsid w:val="00F63F70"/>
    <w:rsid w:val="00F740D9"/>
    <w:rsid w:val="00F75274"/>
    <w:rsid w:val="00F921F1"/>
    <w:rsid w:val="00F948A9"/>
    <w:rsid w:val="00FA0E83"/>
    <w:rsid w:val="00FA1E2B"/>
    <w:rsid w:val="00FA3174"/>
    <w:rsid w:val="00FA543F"/>
    <w:rsid w:val="00FB0A07"/>
    <w:rsid w:val="00FB2B14"/>
    <w:rsid w:val="00FC0804"/>
    <w:rsid w:val="00FC3B6D"/>
    <w:rsid w:val="00FD218A"/>
    <w:rsid w:val="00FD3A4E"/>
    <w:rsid w:val="00FE14A2"/>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5198-A891-46CA-8DDC-44FFDDA6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1015</Words>
  <Characters>5348</Characters>
  <Application>Microsoft Office Word</Application>
  <DocSecurity>0</DocSecurity>
  <PresentationFormat>00000000-0000-0000-0000-000000000000</PresentationFormat>
  <Lines>349</Lines>
  <Paragraphs>179</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6206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Babbage, Steve, Vodafone Group</cp:lastModifiedBy>
  <cp:revision>4</cp:revision>
  <cp:lastPrinted>2000-02-29T10:31:00Z</cp:lastPrinted>
  <dcterms:created xsi:type="dcterms:W3CDTF">2015-10-13T06:35:00Z</dcterms:created>
  <dcterms:modified xsi:type="dcterms:W3CDTF">2015-10-28T22:42:00Z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84ad5391-22de-435f-bfa0-07634f9a8deb">
    <vt:lpwstr>v=1.2&gt;I=84ad5391-22de-435f-bfa0-07634f9a8deb&amp;N=C1+-+PUBLIC&amp;V=1.2&amp;U=VF-ROOT%5cbabbages&amp;A=Associated&amp;H=False</vt:lpwstr>
  </property>
</Properties>
</file>