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57CC4A" w14:textId="14A4C3E3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 w:rsidR="0047262B">
        <w:rPr>
          <w:b/>
          <w:i/>
          <w:noProof/>
          <w:sz w:val="28"/>
        </w:rPr>
        <w:tab/>
        <w:t>S3-234</w:t>
      </w:r>
      <w:r w:rsidR="007636C5">
        <w:rPr>
          <w:b/>
          <w:i/>
          <w:noProof/>
          <w:sz w:val="28"/>
        </w:rPr>
        <w:t>270</w:t>
      </w:r>
    </w:p>
    <w:p w14:paraId="3A7BAEE1" w14:textId="276D4FE9" w:rsidR="004E3939" w:rsidRPr="00DA53A0" w:rsidRDefault="00A57D88" w:rsidP="00A57D88">
      <w:pPr>
        <w:pStyle w:val="a3"/>
        <w:rPr>
          <w:sz w:val="22"/>
          <w:szCs w:val="22"/>
        </w:rPr>
      </w:pPr>
      <w:r>
        <w:rPr>
          <w:sz w:val="24"/>
        </w:rPr>
        <w:t>Goteborg,</w:t>
      </w:r>
      <w:r w:rsidR="00490D22">
        <w:rPr>
          <w:sz w:val="24"/>
        </w:rPr>
        <w:t xml:space="preserve"> </w:t>
      </w:r>
      <w:r>
        <w:rPr>
          <w:sz w:val="24"/>
        </w:rPr>
        <w:t>Sweden, 14 - 18 August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DB1605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51284F">
        <w:rPr>
          <w:rFonts w:ascii="Arial" w:hAnsi="Arial" w:cs="Arial"/>
          <w:b/>
          <w:sz w:val="22"/>
          <w:szCs w:val="22"/>
        </w:rPr>
        <w:t>UE Ranging/SL Positioning privacy profile</w:t>
      </w:r>
    </w:p>
    <w:p w14:paraId="06BA196E" w14:textId="1BF141D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E3E3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C6E4D6E" w14:textId="0DB1AEE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7226">
        <w:rPr>
          <w:rFonts w:ascii="Arial" w:hAnsi="Arial" w:cs="Arial"/>
          <w:b/>
          <w:bCs/>
          <w:sz w:val="22"/>
          <w:szCs w:val="22"/>
        </w:rPr>
        <w:t>Rel 18</w:t>
      </w:r>
    </w:p>
    <w:bookmarkEnd w:id="2"/>
    <w:bookmarkEnd w:id="3"/>
    <w:bookmarkEnd w:id="4"/>
    <w:p w14:paraId="1E9D3ED8" w14:textId="38521CC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31599C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C5031">
        <w:rPr>
          <w:rFonts w:ascii="Arial" w:hAnsi="Arial" w:cs="Arial"/>
          <w:b/>
          <w:sz w:val="22"/>
          <w:szCs w:val="22"/>
        </w:rPr>
        <w:t>SA3</w:t>
      </w:r>
    </w:p>
    <w:p w14:paraId="2548326B" w14:textId="2AFCADC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1701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343607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0FA3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CEDF37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58F8">
        <w:rPr>
          <w:rFonts w:ascii="Arial" w:hAnsi="Arial" w:cs="Arial"/>
          <w:b/>
          <w:bCs/>
          <w:sz w:val="22"/>
          <w:szCs w:val="22"/>
        </w:rPr>
        <w:t>Jouy Shang</w:t>
      </w:r>
    </w:p>
    <w:p w14:paraId="2F9E069A" w14:textId="3C5EBFE9" w:rsidR="00B97703" w:rsidRPr="00396BCD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00FF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358F8" w:rsidRPr="00396BCD">
        <w:rPr>
          <w:rFonts w:ascii="Arial" w:hAnsi="Arial" w:cs="Arial"/>
          <w:b/>
          <w:bCs/>
          <w:color w:val="0000FF"/>
          <w:sz w:val="22"/>
          <w:szCs w:val="22"/>
        </w:rPr>
        <w:t>shangzhengyi</w:t>
      </w:r>
      <w:r w:rsidR="00396BCD" w:rsidRPr="00396BCD">
        <w:rPr>
          <w:rFonts w:ascii="Arial" w:hAnsi="Arial" w:cs="Arial"/>
          <w:b/>
          <w:bCs/>
          <w:color w:val="0000FF"/>
          <w:sz w:val="22"/>
          <w:szCs w:val="22"/>
        </w:rPr>
        <w:t>(at)xiaomi(dot)com</w:t>
      </w:r>
    </w:p>
    <w:p w14:paraId="5C701869" w14:textId="00AD357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EB9FE2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0401380" w14:textId="42CE80D8" w:rsidR="00EE19EE" w:rsidRPr="00622FD7" w:rsidRDefault="00233AFE" w:rsidP="005D443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UE privacy </w:t>
      </w:r>
      <w:r w:rsidR="00792876">
        <w:rPr>
          <w:rFonts w:ascii="Arial" w:hAnsi="Arial" w:cs="Arial"/>
          <w:lang w:eastAsia="zh-CN"/>
        </w:rPr>
        <w:t>verification</w:t>
      </w:r>
      <w:r w:rsidR="001E1F83">
        <w:rPr>
          <w:rFonts w:ascii="Arial" w:hAnsi="Arial" w:cs="Arial"/>
          <w:lang w:eastAsia="zh-CN"/>
        </w:rPr>
        <w:t xml:space="preserve">, SA3 </w:t>
      </w:r>
      <w:r w:rsidR="00EE19EE">
        <w:rPr>
          <w:rFonts w:ascii="Arial" w:hAnsi="Arial" w:cs="Arial"/>
          <w:lang w:eastAsia="zh-CN"/>
        </w:rPr>
        <w:t xml:space="preserve">has </w:t>
      </w:r>
      <w:r w:rsidR="001E1F83">
        <w:rPr>
          <w:rFonts w:ascii="Arial" w:hAnsi="Arial" w:cs="Arial"/>
          <w:lang w:eastAsia="zh-CN"/>
        </w:rPr>
        <w:t>discussed the UE privacy profile</w:t>
      </w:r>
      <w:r w:rsidR="004B122B">
        <w:rPr>
          <w:rFonts w:ascii="Arial" w:hAnsi="Arial" w:cs="Arial"/>
          <w:lang w:eastAsia="zh-CN"/>
        </w:rPr>
        <w:t xml:space="preserve"> for Ranging/SL Positioning services</w:t>
      </w:r>
      <w:r>
        <w:rPr>
          <w:rFonts w:ascii="Arial" w:hAnsi="Arial" w:cs="Arial"/>
          <w:lang w:eastAsia="zh-CN"/>
        </w:rPr>
        <w:t>.</w:t>
      </w:r>
      <w:r w:rsidR="003D1696">
        <w:rPr>
          <w:rFonts w:ascii="Arial" w:hAnsi="Arial" w:cs="Arial"/>
          <w:lang w:eastAsia="zh-CN"/>
        </w:rPr>
        <w:t xml:space="preserve"> </w:t>
      </w:r>
      <w:r w:rsidR="00622FD7">
        <w:rPr>
          <w:rFonts w:ascii="Arial" w:hAnsi="Arial" w:cs="Arial"/>
          <w:lang w:eastAsia="zh-CN"/>
        </w:rPr>
        <w:t>As defined in TS 33.533,</w:t>
      </w:r>
      <w:r w:rsidR="00EE19EE">
        <w:rPr>
          <w:rFonts w:ascii="Arial" w:hAnsi="Arial" w:cs="Arial"/>
          <w:lang w:eastAsia="zh-CN"/>
        </w:rPr>
        <w:t xml:space="preserve"> the UE Ranging/SL Positioning privacy profile </w:t>
      </w:r>
      <w:r w:rsidR="00622FD7">
        <w:rPr>
          <w:rFonts w:ascii="Arial" w:hAnsi="Arial" w:cs="Arial"/>
          <w:lang w:eastAsia="zh-CN"/>
        </w:rPr>
        <w:t xml:space="preserve">should be used to </w:t>
      </w:r>
      <w:r w:rsidR="00D75B53">
        <w:rPr>
          <w:rFonts w:ascii="Arial" w:hAnsi="Arial" w:cs="Arial"/>
          <w:lang w:eastAsia="zh-CN"/>
        </w:rPr>
        <w:t xml:space="preserve">indicate whether the </w:t>
      </w:r>
      <w:r w:rsidR="00622FD7">
        <w:rPr>
          <w:rFonts w:ascii="Arial" w:hAnsi="Arial" w:cs="Arial"/>
          <w:lang w:eastAsia="zh-CN"/>
        </w:rPr>
        <w:t>Ra</w:t>
      </w:r>
      <w:r w:rsidR="00622FD7" w:rsidRPr="00622FD7">
        <w:rPr>
          <w:rFonts w:ascii="Arial" w:hAnsi="Arial" w:cs="Arial"/>
          <w:lang w:eastAsia="zh-CN"/>
        </w:rPr>
        <w:t xml:space="preserve">nging/SL positioning service </w:t>
      </w:r>
      <w:r w:rsidR="001B10A0">
        <w:rPr>
          <w:rFonts w:ascii="Arial" w:hAnsi="Arial" w:cs="Arial"/>
          <w:lang w:eastAsia="zh-CN"/>
        </w:rPr>
        <w:t>exposure</w:t>
      </w:r>
      <w:r w:rsidR="00622FD7" w:rsidRPr="00622FD7">
        <w:rPr>
          <w:rFonts w:ascii="Arial" w:hAnsi="Arial" w:cs="Arial"/>
          <w:lang w:eastAsia="zh-CN"/>
        </w:rPr>
        <w:t xml:space="preserve"> </w:t>
      </w:r>
      <w:r w:rsidR="007427AE">
        <w:rPr>
          <w:rFonts w:ascii="Arial" w:hAnsi="Arial" w:cs="Arial"/>
          <w:lang w:eastAsia="zh-CN"/>
        </w:rPr>
        <w:t xml:space="preserve">to </w:t>
      </w:r>
      <w:r w:rsidR="00622FD7" w:rsidRPr="00622FD7">
        <w:rPr>
          <w:rFonts w:ascii="Arial" w:hAnsi="Arial" w:cs="Arial"/>
          <w:lang w:eastAsia="zh-CN"/>
        </w:rPr>
        <w:t xml:space="preserve">5GC NF, AFs, and SL Positioning Client </w:t>
      </w:r>
      <w:r w:rsidR="00D75B53">
        <w:rPr>
          <w:rFonts w:ascii="Arial" w:hAnsi="Arial" w:cs="Arial"/>
          <w:lang w:eastAsia="zh-CN"/>
        </w:rPr>
        <w:t>are allowed.</w:t>
      </w:r>
    </w:p>
    <w:p w14:paraId="5624E0BC" w14:textId="5352CFE1" w:rsidR="009F5E58" w:rsidRDefault="00691252" w:rsidP="005D443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Currently</w:t>
      </w:r>
      <w:r w:rsidR="002048B2">
        <w:rPr>
          <w:rFonts w:ascii="Arial" w:hAnsi="Arial" w:cs="Arial"/>
          <w:lang w:eastAsia="zh-CN"/>
        </w:rPr>
        <w:t xml:space="preserve"> </w:t>
      </w:r>
      <w:r w:rsidR="001E1F83">
        <w:rPr>
          <w:rFonts w:ascii="Arial" w:hAnsi="Arial" w:cs="Arial"/>
          <w:lang w:eastAsia="zh-CN"/>
        </w:rPr>
        <w:t>the UE</w:t>
      </w:r>
      <w:r w:rsidR="00E8137D">
        <w:rPr>
          <w:rFonts w:ascii="Arial" w:hAnsi="Arial" w:cs="Arial"/>
          <w:lang w:eastAsia="zh-CN"/>
        </w:rPr>
        <w:t xml:space="preserve"> LCS privacy profile</w:t>
      </w:r>
      <w:r w:rsidR="00070E42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is </w:t>
      </w:r>
      <w:r w:rsidR="00802FC5">
        <w:rPr>
          <w:rFonts w:ascii="Arial" w:hAnsi="Arial" w:cs="Arial"/>
          <w:lang w:eastAsia="zh-CN"/>
        </w:rPr>
        <w:t>defined in TS 23.273</w:t>
      </w:r>
      <w:r w:rsidR="00EE19EE">
        <w:rPr>
          <w:rFonts w:ascii="Arial" w:hAnsi="Arial" w:cs="Arial"/>
          <w:lang w:eastAsia="zh-CN"/>
        </w:rPr>
        <w:t xml:space="preserve"> to support LCS service. </w:t>
      </w:r>
      <w:r w:rsidR="00EB4BB8">
        <w:rPr>
          <w:rFonts w:ascii="Arial" w:hAnsi="Arial" w:cs="Arial"/>
          <w:lang w:eastAsia="zh-CN"/>
        </w:rPr>
        <w:t xml:space="preserve">SA3 kindly asks SA2 to </w:t>
      </w:r>
      <w:r w:rsidR="00C26957">
        <w:rPr>
          <w:rFonts w:ascii="Arial" w:hAnsi="Arial" w:cs="Arial"/>
          <w:lang w:eastAsia="zh-CN"/>
        </w:rPr>
        <w:t>consider</w:t>
      </w:r>
      <w:r w:rsidR="00792876">
        <w:rPr>
          <w:rFonts w:ascii="Arial" w:hAnsi="Arial" w:cs="Arial"/>
          <w:lang w:eastAsia="zh-CN"/>
        </w:rPr>
        <w:t xml:space="preserve"> whether UE Ranging/SL Positioning priv</w:t>
      </w:r>
      <w:bookmarkStart w:id="7" w:name="_GoBack"/>
      <w:bookmarkEnd w:id="7"/>
      <w:r w:rsidR="00792876">
        <w:rPr>
          <w:rFonts w:ascii="Arial" w:hAnsi="Arial" w:cs="Arial"/>
          <w:lang w:eastAsia="zh-CN"/>
        </w:rPr>
        <w:t xml:space="preserve">acy profile </w:t>
      </w:r>
      <w:r w:rsidR="00CC1AD8">
        <w:rPr>
          <w:rFonts w:ascii="Arial" w:hAnsi="Arial" w:cs="Arial"/>
          <w:lang w:eastAsia="zh-CN"/>
        </w:rPr>
        <w:t xml:space="preserve">would </w:t>
      </w:r>
      <w:r w:rsidR="00792876">
        <w:rPr>
          <w:rFonts w:ascii="Arial" w:hAnsi="Arial" w:cs="Arial"/>
          <w:lang w:eastAsia="zh-CN"/>
        </w:rPr>
        <w:t xml:space="preserve">be adopted in </w:t>
      </w:r>
      <w:r w:rsidR="00CC1AD8">
        <w:rPr>
          <w:rFonts w:ascii="Arial" w:hAnsi="Arial" w:cs="Arial"/>
          <w:lang w:eastAsia="zh-CN"/>
        </w:rPr>
        <w:t>SA2</w:t>
      </w:r>
      <w:r w:rsidR="00BA61FF">
        <w:rPr>
          <w:rFonts w:ascii="Arial" w:hAnsi="Arial" w:cs="Arial"/>
          <w:lang w:eastAsia="zh-CN"/>
        </w:rPr>
        <w:t>.</w:t>
      </w:r>
      <w:r w:rsidR="00DD515E">
        <w:rPr>
          <w:rFonts w:ascii="Arial" w:hAnsi="Arial" w:cs="Arial"/>
          <w:lang w:eastAsia="zh-CN"/>
        </w:rPr>
        <w:t xml:space="preserve"> </w:t>
      </w:r>
      <w:r w:rsidR="007E769A">
        <w:rPr>
          <w:rFonts w:ascii="Arial" w:hAnsi="Arial" w:cs="Arial"/>
          <w:lang w:eastAsia="zh-CN"/>
        </w:rPr>
        <w:t>If yes, please kindly update the specifications in SA2</w:t>
      </w:r>
      <w:r w:rsidR="00D75B53">
        <w:rPr>
          <w:rFonts w:ascii="Arial" w:hAnsi="Arial" w:cs="Arial"/>
          <w:lang w:eastAsia="zh-CN"/>
        </w:rPr>
        <w:t xml:space="preserve"> while considering the SA3 assumptions in the usage of the privacy profile in TS 33.533</w:t>
      </w:r>
      <w:r w:rsidR="007E769A">
        <w:rPr>
          <w:rFonts w:ascii="Arial" w:hAnsi="Arial" w:cs="Arial"/>
          <w:lang w:eastAsia="zh-CN"/>
        </w:rPr>
        <w:t>.</w:t>
      </w:r>
    </w:p>
    <w:p w14:paraId="08AF3A7D" w14:textId="2AFDC94D" w:rsidR="00B97703" w:rsidRDefault="002F1940" w:rsidP="000F6242">
      <w:pPr>
        <w:pStyle w:val="1"/>
      </w:pPr>
      <w:r>
        <w:t>2</w:t>
      </w:r>
      <w:r>
        <w:tab/>
      </w:r>
      <w:r w:rsidR="000F6242">
        <w:t>Action</w:t>
      </w:r>
    </w:p>
    <w:p w14:paraId="45637978" w14:textId="67C38AD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C3EB7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66613F7" w14:textId="31AE57C6" w:rsidR="00B97703" w:rsidRDefault="00B97703" w:rsidP="00FE3A2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EB4BB8">
        <w:rPr>
          <w:rFonts w:ascii="Arial" w:hAnsi="Arial" w:cs="Arial"/>
          <w:color w:val="000000"/>
          <w:lang w:eastAsia="zh-CN"/>
        </w:rPr>
        <w:t>SA3</w:t>
      </w:r>
      <w:r w:rsidR="00EB4BB8" w:rsidRPr="00EB4BB8">
        <w:rPr>
          <w:rFonts w:ascii="Arial" w:hAnsi="Arial" w:cs="Arial"/>
          <w:color w:val="000000"/>
          <w:lang w:eastAsia="zh-CN"/>
        </w:rPr>
        <w:t xml:space="preserve"> kindly asks SA</w:t>
      </w:r>
      <w:r w:rsidR="00EB4BB8">
        <w:rPr>
          <w:rFonts w:ascii="Arial" w:hAnsi="Arial" w:cs="Arial"/>
          <w:color w:val="000000"/>
          <w:lang w:eastAsia="zh-CN"/>
        </w:rPr>
        <w:t>2</w:t>
      </w:r>
      <w:r w:rsidR="00EB4BB8" w:rsidRPr="00EB4BB8">
        <w:rPr>
          <w:rFonts w:ascii="Arial" w:hAnsi="Arial" w:cs="Arial"/>
          <w:color w:val="000000"/>
          <w:lang w:eastAsia="zh-CN"/>
        </w:rPr>
        <w:t xml:space="preserve"> to provid</w:t>
      </w:r>
      <w:r w:rsidR="00695366">
        <w:rPr>
          <w:rFonts w:ascii="Arial" w:hAnsi="Arial" w:cs="Arial"/>
          <w:color w:val="000000"/>
          <w:lang w:eastAsia="zh-CN"/>
        </w:rPr>
        <w:t xml:space="preserve">e </w:t>
      </w:r>
      <w:r w:rsidR="00C26957">
        <w:rPr>
          <w:rFonts w:ascii="Arial" w:hAnsi="Arial" w:cs="Arial"/>
          <w:color w:val="000000"/>
          <w:lang w:eastAsia="zh-CN"/>
        </w:rPr>
        <w:t xml:space="preserve">feedback on </w:t>
      </w:r>
      <w:r w:rsidR="00A349CE">
        <w:rPr>
          <w:rFonts w:ascii="Arial" w:hAnsi="Arial" w:cs="Arial"/>
          <w:lang w:eastAsia="zh-CN"/>
        </w:rPr>
        <w:t>whether UE Ranging/SL Positioning privacy profile would be adopted in SA2</w:t>
      </w:r>
      <w:r w:rsidR="007C3EB7">
        <w:rPr>
          <w:rFonts w:ascii="Arial" w:hAnsi="Arial" w:cs="Arial"/>
          <w:color w:val="000000"/>
          <w:lang w:eastAsia="zh-CN"/>
        </w:rPr>
        <w:t>.</w:t>
      </w:r>
      <w:r w:rsidR="007E769A">
        <w:rPr>
          <w:rFonts w:ascii="Arial" w:hAnsi="Arial" w:cs="Arial"/>
          <w:color w:val="000000"/>
          <w:lang w:eastAsia="zh-CN"/>
        </w:rPr>
        <w:t xml:space="preserve"> </w:t>
      </w:r>
      <w:r w:rsidR="007E769A">
        <w:rPr>
          <w:rFonts w:ascii="Arial" w:hAnsi="Arial" w:cs="Arial"/>
          <w:lang w:eastAsia="zh-CN"/>
        </w:rPr>
        <w:t>If yes, please kindly update the specifications in SA2.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509E8970" w:rsidR="005B6433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6EEA7FDB" w14:textId="5D8DF19E" w:rsidR="00E003DF" w:rsidRPr="00074D3C" w:rsidRDefault="00E003DF" w:rsidP="002F1940">
      <w:r>
        <w:t>SA3#114</w:t>
      </w:r>
      <w:r>
        <w:tab/>
      </w:r>
      <w:r w:rsidR="009E0B14">
        <w:t>22 -26 January 2024</w:t>
      </w:r>
      <w:r w:rsidR="009E0B14">
        <w:tab/>
        <w:t>UE (TBD)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0BCB11" w14:textId="77777777" w:rsidR="003209D4" w:rsidRDefault="003209D4">
      <w:pPr>
        <w:spacing w:after="0"/>
      </w:pPr>
      <w:r>
        <w:separator/>
      </w:r>
    </w:p>
  </w:endnote>
  <w:endnote w:type="continuationSeparator" w:id="0">
    <w:p w14:paraId="2B73D0EF" w14:textId="77777777" w:rsidR="003209D4" w:rsidRDefault="003209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E4BBBB" w14:textId="77777777" w:rsidR="003209D4" w:rsidRDefault="003209D4">
      <w:pPr>
        <w:spacing w:after="0"/>
      </w:pPr>
      <w:r>
        <w:separator/>
      </w:r>
    </w:p>
  </w:footnote>
  <w:footnote w:type="continuationSeparator" w:id="0">
    <w:p w14:paraId="50A24517" w14:textId="77777777" w:rsidR="003209D4" w:rsidRDefault="003209D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58F8"/>
    <w:rsid w:val="00070E42"/>
    <w:rsid w:val="00074D3C"/>
    <w:rsid w:val="000B21DF"/>
    <w:rsid w:val="000D22B4"/>
    <w:rsid w:val="000E6116"/>
    <w:rsid w:val="000F6242"/>
    <w:rsid w:val="00100946"/>
    <w:rsid w:val="00103FF1"/>
    <w:rsid w:val="00127951"/>
    <w:rsid w:val="00131648"/>
    <w:rsid w:val="00196B59"/>
    <w:rsid w:val="001A14F2"/>
    <w:rsid w:val="001B10A0"/>
    <w:rsid w:val="001B3A86"/>
    <w:rsid w:val="001B3BC9"/>
    <w:rsid w:val="001B763F"/>
    <w:rsid w:val="001E1F83"/>
    <w:rsid w:val="00201986"/>
    <w:rsid w:val="002029E7"/>
    <w:rsid w:val="002048B2"/>
    <w:rsid w:val="00214037"/>
    <w:rsid w:val="00220060"/>
    <w:rsid w:val="00223E88"/>
    <w:rsid w:val="00226381"/>
    <w:rsid w:val="00233AFE"/>
    <w:rsid w:val="00235966"/>
    <w:rsid w:val="002473B2"/>
    <w:rsid w:val="00257079"/>
    <w:rsid w:val="002730E3"/>
    <w:rsid w:val="002869FE"/>
    <w:rsid w:val="002C5031"/>
    <w:rsid w:val="002E01C1"/>
    <w:rsid w:val="002E63ED"/>
    <w:rsid w:val="002F1940"/>
    <w:rsid w:val="003209D4"/>
    <w:rsid w:val="00322204"/>
    <w:rsid w:val="00380EBF"/>
    <w:rsid w:val="0038149C"/>
    <w:rsid w:val="00383545"/>
    <w:rsid w:val="00396BCD"/>
    <w:rsid w:val="003A31A3"/>
    <w:rsid w:val="003C06D2"/>
    <w:rsid w:val="003C6971"/>
    <w:rsid w:val="003D1696"/>
    <w:rsid w:val="003E3E33"/>
    <w:rsid w:val="003F5E20"/>
    <w:rsid w:val="004101DD"/>
    <w:rsid w:val="004208EB"/>
    <w:rsid w:val="00433500"/>
    <w:rsid w:val="00433F71"/>
    <w:rsid w:val="0043559E"/>
    <w:rsid w:val="00440D43"/>
    <w:rsid w:val="00441B3A"/>
    <w:rsid w:val="00470DF6"/>
    <w:rsid w:val="00470FA3"/>
    <w:rsid w:val="0047262B"/>
    <w:rsid w:val="00485A91"/>
    <w:rsid w:val="00490D22"/>
    <w:rsid w:val="00495F2C"/>
    <w:rsid w:val="004B122B"/>
    <w:rsid w:val="004B4902"/>
    <w:rsid w:val="004E3939"/>
    <w:rsid w:val="00502831"/>
    <w:rsid w:val="0051284F"/>
    <w:rsid w:val="00524E0C"/>
    <w:rsid w:val="00526DDD"/>
    <w:rsid w:val="00527242"/>
    <w:rsid w:val="005427C1"/>
    <w:rsid w:val="00590213"/>
    <w:rsid w:val="005B6433"/>
    <w:rsid w:val="005D4439"/>
    <w:rsid w:val="005E579F"/>
    <w:rsid w:val="006052AD"/>
    <w:rsid w:val="006165E5"/>
    <w:rsid w:val="00622FD7"/>
    <w:rsid w:val="00630A45"/>
    <w:rsid w:val="006545E4"/>
    <w:rsid w:val="00670C41"/>
    <w:rsid w:val="00673D66"/>
    <w:rsid w:val="00691252"/>
    <w:rsid w:val="00695366"/>
    <w:rsid w:val="006E1FDD"/>
    <w:rsid w:val="006F66E5"/>
    <w:rsid w:val="00722886"/>
    <w:rsid w:val="0073766B"/>
    <w:rsid w:val="007427AE"/>
    <w:rsid w:val="007636C5"/>
    <w:rsid w:val="00783C25"/>
    <w:rsid w:val="00792876"/>
    <w:rsid w:val="007C3EB7"/>
    <w:rsid w:val="007E769A"/>
    <w:rsid w:val="007F4F92"/>
    <w:rsid w:val="007F6689"/>
    <w:rsid w:val="00802FC5"/>
    <w:rsid w:val="008248E9"/>
    <w:rsid w:val="008758B0"/>
    <w:rsid w:val="008A5963"/>
    <w:rsid w:val="008D772F"/>
    <w:rsid w:val="00914CD1"/>
    <w:rsid w:val="009603F6"/>
    <w:rsid w:val="009963AC"/>
    <w:rsid w:val="0099764C"/>
    <w:rsid w:val="009A1701"/>
    <w:rsid w:val="009B2E67"/>
    <w:rsid w:val="009C01E1"/>
    <w:rsid w:val="009C62CC"/>
    <w:rsid w:val="009E0B14"/>
    <w:rsid w:val="009F5E58"/>
    <w:rsid w:val="00A15DD0"/>
    <w:rsid w:val="00A205A9"/>
    <w:rsid w:val="00A32403"/>
    <w:rsid w:val="00A349CE"/>
    <w:rsid w:val="00A455B0"/>
    <w:rsid w:val="00A4754A"/>
    <w:rsid w:val="00A57D88"/>
    <w:rsid w:val="00A65DEB"/>
    <w:rsid w:val="00A67F61"/>
    <w:rsid w:val="00A70448"/>
    <w:rsid w:val="00A94AF4"/>
    <w:rsid w:val="00AA4FF3"/>
    <w:rsid w:val="00AA6574"/>
    <w:rsid w:val="00AE115F"/>
    <w:rsid w:val="00AE1B3E"/>
    <w:rsid w:val="00AF0222"/>
    <w:rsid w:val="00B24C05"/>
    <w:rsid w:val="00B35644"/>
    <w:rsid w:val="00B706C1"/>
    <w:rsid w:val="00B77052"/>
    <w:rsid w:val="00B93140"/>
    <w:rsid w:val="00B97703"/>
    <w:rsid w:val="00BA3D66"/>
    <w:rsid w:val="00BA61FF"/>
    <w:rsid w:val="00C04BFC"/>
    <w:rsid w:val="00C100E8"/>
    <w:rsid w:val="00C17229"/>
    <w:rsid w:val="00C26957"/>
    <w:rsid w:val="00CB2B16"/>
    <w:rsid w:val="00CC1AD8"/>
    <w:rsid w:val="00CD7226"/>
    <w:rsid w:val="00CE7AC5"/>
    <w:rsid w:val="00CF6087"/>
    <w:rsid w:val="00D051C3"/>
    <w:rsid w:val="00D14BB6"/>
    <w:rsid w:val="00D33624"/>
    <w:rsid w:val="00D75B53"/>
    <w:rsid w:val="00DB530B"/>
    <w:rsid w:val="00DC576B"/>
    <w:rsid w:val="00DD515E"/>
    <w:rsid w:val="00DE213E"/>
    <w:rsid w:val="00E003DF"/>
    <w:rsid w:val="00E2241D"/>
    <w:rsid w:val="00E33762"/>
    <w:rsid w:val="00E8137D"/>
    <w:rsid w:val="00EB4BB8"/>
    <w:rsid w:val="00EC2033"/>
    <w:rsid w:val="00EC2ADF"/>
    <w:rsid w:val="00EE19EE"/>
    <w:rsid w:val="00F14894"/>
    <w:rsid w:val="00F25496"/>
    <w:rsid w:val="00F667CF"/>
    <w:rsid w:val="00F803BE"/>
    <w:rsid w:val="00F93403"/>
    <w:rsid w:val="00FB2E7B"/>
    <w:rsid w:val="00FE355A"/>
    <w:rsid w:val="00FE3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4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7"/>
    <w:uiPriority w:val="99"/>
    <w:semiHidden/>
    <w:unhideWhenUsed/>
    <w:rsid w:val="00470DF6"/>
    <w:pPr>
      <w:spacing w:after="120" w:line="480" w:lineRule="auto"/>
    </w:pPr>
  </w:style>
  <w:style w:type="character" w:customStyle="1" w:styleId="27">
    <w:name w:val="正文文本 2 字符"/>
    <w:basedOn w:val="a0"/>
    <w:link w:val="26"/>
    <w:uiPriority w:val="99"/>
    <w:semiHidden/>
    <w:rsid w:val="00470DF6"/>
  </w:style>
  <w:style w:type="paragraph" w:styleId="34">
    <w:name w:val="Body Text 3"/>
    <w:basedOn w:val="a"/>
    <w:link w:val="35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8">
    <w:name w:val="Body Text First Indent 2"/>
    <w:basedOn w:val="afa"/>
    <w:link w:val="29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9">
    <w:name w:val="正文首行缩进 2 字符"/>
    <w:basedOn w:val="afb"/>
    <w:link w:val="28"/>
    <w:uiPriority w:val="99"/>
    <w:semiHidden/>
    <w:rsid w:val="00470DF6"/>
  </w:style>
  <w:style w:type="paragraph" w:styleId="2a">
    <w:name w:val="Body Text Indent 2"/>
    <w:basedOn w:val="a"/>
    <w:link w:val="2b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uiPriority w:val="99"/>
    <w:semiHidden/>
    <w:rsid w:val="00470DF6"/>
  </w:style>
  <w:style w:type="paragraph" w:styleId="36">
    <w:name w:val="Body Text Indent 3"/>
    <w:basedOn w:val="a"/>
    <w:link w:val="37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8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c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8">
    <w:name w:val="Revision"/>
    <w:hidden/>
    <w:uiPriority w:val="99"/>
    <w:semiHidden/>
    <w:rsid w:val="00EC20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xm-3</cp:lastModifiedBy>
  <cp:revision>3</cp:revision>
  <cp:lastPrinted>2002-04-23T07:10:00Z</cp:lastPrinted>
  <dcterms:created xsi:type="dcterms:W3CDTF">2023-08-17T15:59:00Z</dcterms:created>
  <dcterms:modified xsi:type="dcterms:W3CDTF">2023-08-18T10:27:00Z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a448a6a032b811ee8000674700006747">
    <vt:lpwstr>CWMyQsYSbQj7vdhKT13zEHhwC3JgoCnqpEAvfgSQa9EmMnWdhisdoP+fJqao0s+HNqFwSJFOTcBltW25ebYHvPnyg==</vt:lpwstr>
  </property>
  <property fmtid="{D5CDD505-2E9C-101B-9397-08002B2CF9AE}" pid="3" name="CWM3df1dbe032c911ee8000574c0000574c">
    <vt:lpwstr>CWMK7Nn20RK06rv/yzBjo0mo9vPEKWpXSytDS/ha4xNwHsmieFZCjbf27t4yQ4qBPIMvJdRQUn2acQga7dLY5tN5A==</vt:lpwstr>
  </property>
  <property fmtid="{D5CDD505-2E9C-101B-9397-08002B2CF9AE}" pid="4" name="CWMd635324034cb11ee80014f3a00004f3a">
    <vt:lpwstr>CWMfDtGfrtLrAY5v/WN2L8n+QXexZyYgPGmUA07a3nBC5hiMRNOW//BrbL1Vt48O2Snkq8get15M5WyKTlmsD7WTA==</vt:lpwstr>
  </property>
  <property fmtid="{D5CDD505-2E9C-101B-9397-08002B2CF9AE}" pid="5" name="CWMd61b95e03cc511ee8000753c0000753c">
    <vt:lpwstr>CWMn3CY/2P8RNnVbZx4Yic4wdCo0tQSizLswA3vtY1CTuQw/yL7aR1C9jvi7ogn42Huf5yBq3EnqGbfP4GKqAdagA==</vt:lpwstr>
  </property>
  <property fmtid="{D5CDD505-2E9C-101B-9397-08002B2CF9AE}" pid="6" name="CWM4edeb5703ccb11ee8000413c0000413c">
    <vt:lpwstr>CWMkkgbd8yvAcOOD8BdjvsrZ/O0I+Kp/2I7n5rRs90wNmArP07Yla4BC4dR9dBZitq3vsk/fO1pSLgQNeW4MqbO9A==</vt:lpwstr>
  </property>
</Properties>
</file>