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35322" w14:textId="4A22F660" w:rsidR="00556D34" w:rsidRDefault="00556D34" w:rsidP="00556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7148B">
        <w:rPr>
          <w:b/>
          <w:i/>
          <w:noProof/>
          <w:sz w:val="28"/>
        </w:rPr>
        <w:t>233140</w:t>
      </w:r>
    </w:p>
    <w:p w14:paraId="35F0D332" w14:textId="10B8111E" w:rsidR="00B97703" w:rsidRDefault="00556D34" w:rsidP="00951FF3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77148B">
        <w:rPr>
          <w:rFonts w:eastAsia="Batang" w:cs="Arial"/>
          <w:lang w:eastAsia="zh-CN"/>
        </w:rPr>
        <w:t>232837</w:t>
      </w:r>
      <w:r w:rsidRPr="006C2E80">
        <w:rPr>
          <w:rFonts w:eastAsia="Batang" w:cs="Arial"/>
          <w:lang w:eastAsia="zh-CN"/>
        </w:rPr>
        <w:t>)</w:t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0A5B2A9A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31098279"/>
      <w:r w:rsidR="003407B6" w:rsidRPr="00114106">
        <w:rPr>
          <w:rFonts w:ascii="Arial" w:hAnsi="Arial" w:cs="Arial"/>
          <w:b/>
          <w:bCs/>
          <w:sz w:val="22"/>
          <w:szCs w:val="22"/>
        </w:rPr>
        <w:t>AFId parameter value in EES invocation of Nnef_UEId_Get service</w:t>
      </w:r>
      <w:bookmarkEnd w:id="2"/>
    </w:p>
    <w:p w14:paraId="06BA196E" w14:textId="53BF3C1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3407B6" w:rsidRPr="00114106">
        <w:rPr>
          <w:rFonts w:ascii="Arial" w:hAnsi="Arial" w:cs="Arial"/>
          <w:b/>
          <w:bCs/>
          <w:sz w:val="22"/>
          <w:szCs w:val="22"/>
        </w:rPr>
        <w:t>LS on AFId parameter value in EES invocation of Nnef_UEId_Get service</w:t>
      </w:r>
    </w:p>
    <w:p w14:paraId="2C6E4D6E" w14:textId="21FC8B6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3GPP Rel-17</w:t>
      </w:r>
    </w:p>
    <w:bookmarkEnd w:id="3"/>
    <w:bookmarkEnd w:id="4"/>
    <w:bookmarkEnd w:id="5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A56B412" w:rsidR="00114106" w:rsidRPr="00A85E47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S</w:t>
      </w:r>
      <w:r w:rsidR="004E3939" w:rsidRPr="00A85E47">
        <w:rPr>
          <w:rFonts w:ascii="Arial" w:hAnsi="Arial" w:cs="Arial"/>
          <w:b/>
          <w:sz w:val="22"/>
          <w:szCs w:val="22"/>
          <w:lang w:val="fr-FR"/>
        </w:rPr>
        <w:t>ource:</w:t>
      </w:r>
      <w:r w:rsidR="004E3939" w:rsidRPr="00A85E47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14106" w:rsidRPr="00A85E47">
        <w:rPr>
          <w:rFonts w:ascii="Arial" w:hAnsi="Arial" w:cs="Arial"/>
          <w:b/>
          <w:sz w:val="22"/>
          <w:szCs w:val="22"/>
          <w:lang w:val="fr-FR"/>
        </w:rPr>
        <w:t>SA3</w:t>
      </w:r>
      <w:bookmarkEnd w:id="6"/>
      <w:bookmarkEnd w:id="7"/>
      <w:bookmarkEnd w:id="8"/>
    </w:p>
    <w:p w14:paraId="2548326B" w14:textId="32EB517B" w:rsidR="00B97703" w:rsidRPr="00A85E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To: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5392A" w:rsidRPr="00A85E47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1B25313A" w:rsidR="00B97703" w:rsidRPr="00A85E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A85E47">
        <w:rPr>
          <w:rFonts w:ascii="Arial" w:hAnsi="Arial" w:cs="Arial"/>
          <w:b/>
          <w:sz w:val="22"/>
          <w:szCs w:val="22"/>
          <w:lang w:val="fr-FR"/>
        </w:rPr>
        <w:t>Cc: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57497" w:rsidRPr="00A85E4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9"/>
    <w:bookmarkEnd w:id="10"/>
    <w:p w14:paraId="1A1CC9B8" w14:textId="77777777" w:rsidR="00B97703" w:rsidRPr="00A85E4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785F924" w:rsidR="00B97703" w:rsidRPr="00A85E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56D66" w:rsidRPr="00A85E47">
        <w:rPr>
          <w:rFonts w:ascii="Arial" w:hAnsi="Arial" w:cs="Arial"/>
          <w:b/>
          <w:bCs/>
          <w:sz w:val="22"/>
          <w:szCs w:val="22"/>
          <w:lang w:val="fr-FR"/>
        </w:rPr>
        <w:t>Bo Zhang</w:t>
      </w:r>
    </w:p>
    <w:p w14:paraId="69B3DF26" w14:textId="5FCAFA4C" w:rsidR="0055156B" w:rsidRPr="00A85E47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E-mail Address:</w:t>
      </w:r>
      <w:r w:rsidRPr="00A85E47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Pr="00A85E47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zhangbo6@huawei.com</w:t>
        </w:r>
      </w:hyperlink>
    </w:p>
    <w:p w14:paraId="08F11C31" w14:textId="77777777" w:rsidR="0055156B" w:rsidRPr="00A85E47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7A013221" w:rsidR="00B97703" w:rsidRDefault="00820342" w:rsidP="0060451D">
      <w:pPr>
        <w:jc w:val="both"/>
      </w:pPr>
      <w:r w:rsidRPr="00114106">
        <w:rPr>
          <w:color w:val="000000" w:themeColor="text1"/>
        </w:rPr>
        <w:t>SA3 thanks SA6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>on AFId parameter value in EES invocation of Nnef_UEId_Get service.</w:t>
      </w:r>
      <w:r w:rsidR="009F4E81">
        <w:rPr>
          <w:color w:val="000000" w:themeColor="text1"/>
        </w:rPr>
        <w:t xml:space="preserve"> </w:t>
      </w:r>
      <w:r w:rsidR="0040074A" w:rsidRPr="00114106">
        <w:t xml:space="preserve">SA3 </w:t>
      </w:r>
      <w:r w:rsidR="002D0884">
        <w:t>acknowledge</w:t>
      </w:r>
      <w:r w:rsidR="006F3DC4" w:rsidRPr="00114106">
        <w:t>s that</w:t>
      </w:r>
      <w:r w:rsidR="00061C1C" w:rsidRPr="00114106">
        <w:t xml:space="preserve"> EASId</w:t>
      </w:r>
      <w:r w:rsidR="006F3DC4" w:rsidRPr="00114106">
        <w:t xml:space="preserve"> </w:t>
      </w:r>
      <w:r w:rsidR="009936E1">
        <w:t>can</w:t>
      </w:r>
      <w:r w:rsidR="006F3DC4" w:rsidRPr="00114106">
        <w:t xml:space="preserve"> be used</w:t>
      </w:r>
      <w:r w:rsidR="00061C1C" w:rsidRPr="00114106">
        <w:t xml:space="preserve"> in the Nnef_UEId_Get service request.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60A37B8C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7E3B57" w:rsidRPr="00CE2C29">
        <w:rPr>
          <w:rFonts w:ascii="Arial" w:hAnsi="Arial" w:cs="Arial"/>
          <w:b/>
          <w:color w:val="000000" w:themeColor="text1"/>
        </w:rPr>
        <w:t>SA6:</w:t>
      </w:r>
    </w:p>
    <w:p w14:paraId="28F65EF1" w14:textId="2646A65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E3B57" w:rsidRPr="00CE2C29">
        <w:rPr>
          <w:rFonts w:ascii="Arial" w:hAnsi="Arial" w:cs="Arial"/>
          <w:color w:val="000000" w:themeColor="text1"/>
        </w:rPr>
        <w:t>SA6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7F9DE143" w14:textId="61D1F94A" w:rsidR="00354329" w:rsidRDefault="00354329" w:rsidP="002F1940">
      <w:r w:rsidRPr="00114106">
        <w:t>SA3#112</w:t>
      </w:r>
      <w:r w:rsidRPr="00114106">
        <w:tab/>
        <w:t>14 - 18 August 2023</w:t>
      </w:r>
      <w:r w:rsidR="00630D19" w:rsidRPr="00114106">
        <w:t>EU</w:t>
      </w:r>
      <w:r w:rsidRPr="00114106">
        <w:t xml:space="preserve"> </w:t>
      </w:r>
      <w:r w:rsidRPr="00114106">
        <w:tab/>
      </w:r>
      <w:r w:rsidR="00F315AE">
        <w:t xml:space="preserve">      </w:t>
      </w:r>
      <w:r w:rsidRPr="00114106">
        <w:t>Go</w:t>
      </w:r>
      <w:r w:rsidR="00630D19" w:rsidRPr="00114106">
        <w:t>teborg</w:t>
      </w:r>
    </w:p>
    <w:p w14:paraId="286C8C5C" w14:textId="6DC640D5" w:rsidR="00F315AE" w:rsidRPr="00114106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EB4A" w14:textId="77777777" w:rsidR="0058099E" w:rsidRDefault="0058099E">
      <w:pPr>
        <w:spacing w:after="0"/>
      </w:pPr>
      <w:r>
        <w:separator/>
      </w:r>
    </w:p>
  </w:endnote>
  <w:endnote w:type="continuationSeparator" w:id="0">
    <w:p w14:paraId="0B56FFE2" w14:textId="77777777" w:rsidR="0058099E" w:rsidRDefault="00580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48EDC" w14:textId="77777777" w:rsidR="0058099E" w:rsidRDefault="0058099E">
      <w:pPr>
        <w:spacing w:after="0"/>
      </w:pPr>
      <w:r>
        <w:separator/>
      </w:r>
    </w:p>
  </w:footnote>
  <w:footnote w:type="continuationSeparator" w:id="0">
    <w:p w14:paraId="51273C62" w14:textId="77777777" w:rsidR="0058099E" w:rsidRDefault="005809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9689649">
    <w:abstractNumId w:val="7"/>
  </w:num>
  <w:num w:numId="2" w16cid:durableId="1264729385">
    <w:abstractNumId w:val="6"/>
  </w:num>
  <w:num w:numId="3" w16cid:durableId="1007904679">
    <w:abstractNumId w:val="4"/>
  </w:num>
  <w:num w:numId="4" w16cid:durableId="1978876998">
    <w:abstractNumId w:val="3"/>
  </w:num>
  <w:num w:numId="5" w16cid:durableId="84083072">
    <w:abstractNumId w:val="2"/>
  </w:num>
  <w:num w:numId="6" w16cid:durableId="998197692">
    <w:abstractNumId w:val="1"/>
  </w:num>
  <w:num w:numId="7" w16cid:durableId="1304388620">
    <w:abstractNumId w:val="0"/>
  </w:num>
  <w:num w:numId="8" w16cid:durableId="4892928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6D66"/>
    <w:rsid w:val="00061C1C"/>
    <w:rsid w:val="00074D3C"/>
    <w:rsid w:val="0009715B"/>
    <w:rsid w:val="000B21DF"/>
    <w:rsid w:val="000D5B81"/>
    <w:rsid w:val="000E6116"/>
    <w:rsid w:val="000F6242"/>
    <w:rsid w:val="00103FF1"/>
    <w:rsid w:val="00114106"/>
    <w:rsid w:val="0013277F"/>
    <w:rsid w:val="00137DED"/>
    <w:rsid w:val="00196B59"/>
    <w:rsid w:val="001A14F2"/>
    <w:rsid w:val="001A4358"/>
    <w:rsid w:val="001B3A86"/>
    <w:rsid w:val="001B763F"/>
    <w:rsid w:val="001D1947"/>
    <w:rsid w:val="001E061A"/>
    <w:rsid w:val="001F2FAF"/>
    <w:rsid w:val="00220060"/>
    <w:rsid w:val="00226381"/>
    <w:rsid w:val="002473B2"/>
    <w:rsid w:val="002869FE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83545"/>
    <w:rsid w:val="00392BB9"/>
    <w:rsid w:val="003B7601"/>
    <w:rsid w:val="003C06D2"/>
    <w:rsid w:val="003E56F5"/>
    <w:rsid w:val="003F5176"/>
    <w:rsid w:val="003F5E20"/>
    <w:rsid w:val="0040074A"/>
    <w:rsid w:val="004243D3"/>
    <w:rsid w:val="00433500"/>
    <w:rsid w:val="00433F71"/>
    <w:rsid w:val="0043559E"/>
    <w:rsid w:val="004402A8"/>
    <w:rsid w:val="00440D43"/>
    <w:rsid w:val="00457497"/>
    <w:rsid w:val="00470DF6"/>
    <w:rsid w:val="004A1215"/>
    <w:rsid w:val="004B2C4B"/>
    <w:rsid w:val="004C1A9F"/>
    <w:rsid w:val="004E3939"/>
    <w:rsid w:val="00511DF4"/>
    <w:rsid w:val="005174EB"/>
    <w:rsid w:val="00526DDD"/>
    <w:rsid w:val="00535BD0"/>
    <w:rsid w:val="00550204"/>
    <w:rsid w:val="0055156B"/>
    <w:rsid w:val="00556D34"/>
    <w:rsid w:val="0058099E"/>
    <w:rsid w:val="005B3E3E"/>
    <w:rsid w:val="005C16EC"/>
    <w:rsid w:val="0060451D"/>
    <w:rsid w:val="006052AD"/>
    <w:rsid w:val="00612B5F"/>
    <w:rsid w:val="0061311C"/>
    <w:rsid w:val="00630D19"/>
    <w:rsid w:val="0065392A"/>
    <w:rsid w:val="00660980"/>
    <w:rsid w:val="006F3DC4"/>
    <w:rsid w:val="007245FD"/>
    <w:rsid w:val="0073766B"/>
    <w:rsid w:val="00747D8F"/>
    <w:rsid w:val="007603F2"/>
    <w:rsid w:val="00766BD8"/>
    <w:rsid w:val="0077148B"/>
    <w:rsid w:val="00796B6D"/>
    <w:rsid w:val="007E3B57"/>
    <w:rsid w:val="007F1875"/>
    <w:rsid w:val="007F4F92"/>
    <w:rsid w:val="0080128A"/>
    <w:rsid w:val="00820342"/>
    <w:rsid w:val="008501F0"/>
    <w:rsid w:val="00887F29"/>
    <w:rsid w:val="008C6E38"/>
    <w:rsid w:val="008D772F"/>
    <w:rsid w:val="00914CD1"/>
    <w:rsid w:val="00931BAD"/>
    <w:rsid w:val="00944F09"/>
    <w:rsid w:val="009451D8"/>
    <w:rsid w:val="00951FF3"/>
    <w:rsid w:val="009603F6"/>
    <w:rsid w:val="0096127A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70448"/>
    <w:rsid w:val="00A85E47"/>
    <w:rsid w:val="00AA4FF3"/>
    <w:rsid w:val="00AC1F57"/>
    <w:rsid w:val="00AE1B3E"/>
    <w:rsid w:val="00B10B1E"/>
    <w:rsid w:val="00B35644"/>
    <w:rsid w:val="00B97703"/>
    <w:rsid w:val="00BA1F5E"/>
    <w:rsid w:val="00BA3D66"/>
    <w:rsid w:val="00BB06C5"/>
    <w:rsid w:val="00C04BE2"/>
    <w:rsid w:val="00C23E07"/>
    <w:rsid w:val="00C421FE"/>
    <w:rsid w:val="00C73C6D"/>
    <w:rsid w:val="00CE2186"/>
    <w:rsid w:val="00CE2C29"/>
    <w:rsid w:val="00CF6087"/>
    <w:rsid w:val="00D14BB6"/>
    <w:rsid w:val="00D21762"/>
    <w:rsid w:val="00D33624"/>
    <w:rsid w:val="00D438D6"/>
    <w:rsid w:val="00D53AD6"/>
    <w:rsid w:val="00D948DF"/>
    <w:rsid w:val="00DC3CC8"/>
    <w:rsid w:val="00DE01CB"/>
    <w:rsid w:val="00E034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32ED"/>
    <w:rsid w:val="00F1255F"/>
    <w:rsid w:val="00F14E70"/>
    <w:rsid w:val="00F25496"/>
    <w:rsid w:val="00F30215"/>
    <w:rsid w:val="00F315AE"/>
    <w:rsid w:val="00F34616"/>
    <w:rsid w:val="00F43AB8"/>
    <w:rsid w:val="00F52168"/>
    <w:rsid w:val="00F667CF"/>
    <w:rsid w:val="00F803BE"/>
    <w:rsid w:val="00F94094"/>
    <w:rsid w:val="00FB2E7B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Mrk</cp:lastModifiedBy>
  <cp:revision>8</cp:revision>
  <cp:lastPrinted>2002-04-23T07:10:00Z</cp:lastPrinted>
  <dcterms:created xsi:type="dcterms:W3CDTF">2023-05-22T07:59:00Z</dcterms:created>
  <dcterms:modified xsi:type="dcterms:W3CDTF">2023-05-30T08:08:00Z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(3)qqxU9yJKN2A/YwG1xnxFBwgKE2hxX7JO5SInNw8vu0pOPykrd3cZ7IhzuS2PT86dvTtrXwYF
6DUpfcmSuJfa5sVhL6RjVLmlmOaoOgx8eFNkrGogbw1z+HTrxehRTC9EvowzO82VJdkjADQX
H1jnRvhrt7kkMYQXVuwoHmk8XCfFtsofWDCM5UEMMI+YBG71Pb20Kp4cMSxop3leDnKjFSpM
40DXh5TOMEyajZXBwJ</vt:lpwstr>
  </property>
  <property fmtid="{D5CDD505-2E9C-101B-9397-08002B2CF9AE}" pid="3" name="_2015_ms_pID_7253431">
    <vt:lpwstr>vIyxk16f/KgEibBtDOcp4rPAlixr5o5bnE0iPCePOkkOc2q7SAEGib
nj4KzySLgA5Fkr8mUEu1TV7ito/075J+VaQO/5jHNdxbwT6mqLdKBNmVjUm5MoAde9f6xWoi
OXC1u7jQITS6RRbpy9A2locnMe1o/UDUgMPUK9ZX/II71Rjq3ORjlmA1AdwgacZu6BASY3gB
yq65tZvaHiLOT+IktaendLHINDVICWB5kZr6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1683863260</vt:lpwstr>
  </property>
</Properties>
</file>