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2DD8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ED0" w:rsidRPr="00441ED0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41ED0" w:rsidRPr="00441ED0">
          <w:rPr>
            <w:b/>
            <w:noProof/>
            <w:sz w:val="24"/>
          </w:rPr>
          <w:t>97</w:t>
        </w:r>
      </w:fldSimple>
      <w:fldSimple w:instr=" DOCPROPERTY  MtgTitle  \* MERGEFORMAT ">
        <w:r w:rsidR="00441ED0" w:rsidRPr="00441ED0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41ED0" w:rsidRPr="00441ED0">
          <w:rPr>
            <w:b/>
            <w:i/>
            <w:noProof/>
            <w:sz w:val="28"/>
          </w:rPr>
          <w:t>s3i2501</w:t>
        </w:r>
        <w:r w:rsidR="00BA21FB">
          <w:rPr>
            <w:b/>
            <w:i/>
            <w:noProof/>
            <w:sz w:val="28"/>
          </w:rPr>
          <w:t>9</w:t>
        </w:r>
        <w:r w:rsidR="002224F5">
          <w:rPr>
            <w:b/>
            <w:i/>
            <w:noProof/>
            <w:sz w:val="28"/>
          </w:rPr>
          <w:t>9</w:t>
        </w:r>
      </w:fldSimple>
    </w:p>
    <w:p w14:paraId="7CB45193" w14:textId="6DEFC836" w:rsidR="001E41F3" w:rsidRDefault="00441E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41ED0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41ED0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41ED0">
          <w:rPr>
            <w:b/>
            <w:noProof/>
            <w:sz w:val="24"/>
          </w:rPr>
          <w:t>29th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41ED0"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5A5902" w:rsidR="001E41F3" w:rsidRPr="00410371" w:rsidRDefault="00441E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41ED0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052F0" w:rsidR="001E41F3" w:rsidRPr="00410371" w:rsidRDefault="00441E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41ED0">
                <w:rPr>
                  <w:b/>
                  <w:noProof/>
                  <w:sz w:val="28"/>
                </w:rPr>
                <w:t>074</w:t>
              </w:r>
              <w:r w:rsidR="005E15B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698DA" w:rsidR="001E41F3" w:rsidRPr="00410371" w:rsidRDefault="00347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C87EAD" w:rsidR="001E41F3" w:rsidRPr="00410371" w:rsidRDefault="00BA21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373BC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FE089F">
                <w:rPr>
                  <w:b/>
                  <w:noProof/>
                  <w:sz w:val="28"/>
                </w:rPr>
                <w:t>1</w:t>
              </w:r>
              <w:r w:rsidR="003373BC">
                <w:rPr>
                  <w:b/>
                  <w:noProof/>
                  <w:sz w:val="28"/>
                </w:rPr>
                <w:t>6</w:t>
              </w:r>
              <w:r w:rsidR="00441ED0" w:rsidRPr="00441ED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3DA52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340817" w:rsidR="00F25D98" w:rsidRDefault="00164A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8F388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misaligned tag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EFF7F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SA3-LI (</w:t>
              </w:r>
              <w:r w:rsidR="00BA21FB">
                <w:t>NTAC</w:t>
              </w:r>
              <w:r>
                <w:t>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9FF00" w:rsidR="001E41F3" w:rsidRDefault="00441ED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37085D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0C51E9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667E3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A21FB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BA21FB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02E21" w:rsidR="001E41F3" w:rsidRDefault="00441E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41E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8AD07" w:rsidR="001E41F3" w:rsidRDefault="00441E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C51E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9B9EF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20F89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Tag numbers used in R1</w:t>
            </w:r>
            <w:r w:rsidR="00AE47AA">
              <w:rPr>
                <w:rFonts w:cs="Arial"/>
                <w:color w:val="000000"/>
                <w:sz w:val="18"/>
                <w:szCs w:val="18"/>
              </w:rPr>
              <w:t>7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IRI and XIRI definitions conflict with those in later releases.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657C8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Reassigns tag numbers to avoid conflict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EC106" w:rsidR="001E41F3" w:rsidRDefault="00BA2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Tag numbers used in R1</w:t>
            </w:r>
            <w:r w:rsidR="00AE47AA">
              <w:rPr>
                <w:rFonts w:cs="Arial"/>
                <w:color w:val="000000"/>
                <w:sz w:val="18"/>
                <w:szCs w:val="18"/>
              </w:rPr>
              <w:t>7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IRI and XIRI definitions conflict with those in later releases, preventing interoperability between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50D86" w:rsidR="001E41F3" w:rsidRDefault="00BA21FB" w:rsidP="00BA2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9DFCE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BB409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7AB6" w:rsidR="001E41F3" w:rsidRDefault="00164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ADA2D" w14:textId="77777777" w:rsidR="008863B9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MR in the Forge:</w:t>
            </w:r>
          </w:p>
          <w:p w14:paraId="2CE19F0C" w14:textId="77777777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35712F" w14:textId="7984E768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</w:t>
            </w:r>
            <w:r w:rsidR="00E029D5">
              <w:rPr>
                <w:noProof/>
              </w:rPr>
              <w:t xml:space="preserve"> </w:t>
            </w:r>
            <w:hyperlink r:id="rId11" w:history="1">
              <w:r w:rsidR="00E029D5" w:rsidRPr="00E029D5">
                <w:rPr>
                  <w:rStyle w:val="Hyperlink"/>
                  <w:noProof/>
                </w:rPr>
                <w:t>!32</w:t>
              </w:r>
              <w:r w:rsidR="00E029D5" w:rsidRPr="00E029D5">
                <w:rPr>
                  <w:rStyle w:val="Hyperlink"/>
                  <w:noProof/>
                </w:rPr>
                <w:t>9</w:t>
              </w:r>
            </w:hyperlink>
          </w:p>
          <w:p w14:paraId="6ACA4173" w14:textId="4E0A3163" w:rsidR="00D41D47" w:rsidRDefault="00D4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347017">
              <w:rPr>
                <w:noProof/>
              </w:rPr>
              <w:t xml:space="preserve"> </w:t>
            </w:r>
            <w:r w:rsidR="00347017" w:rsidRPr="00347017">
              <w:rPr>
                <w:noProof/>
              </w:rPr>
              <w:t>0a368d7a7eec1e60ad68bb4c41e21f957bee61a9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C9EED3" w14:textId="77777777" w:rsidR="001E41F3" w:rsidRDefault="001E41F3">
      <w:pPr>
        <w:rPr>
          <w:noProof/>
        </w:rPr>
      </w:pPr>
    </w:p>
    <w:p w14:paraId="51CA74F9" w14:textId="77777777" w:rsidR="00F41B59" w:rsidRDefault="00F41B59">
      <w:pPr>
        <w:rPr>
          <w:noProof/>
        </w:rPr>
      </w:pPr>
    </w:p>
    <w:p w14:paraId="1E96D4D3" w14:textId="77777777" w:rsidR="002D2FEC" w:rsidRPr="002D2FEC" w:rsidRDefault="002D2FEC" w:rsidP="002D2FEC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2D2FEC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2D2FEC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START OF CHANGE 1 </w:t>
      </w:r>
      <w:r w:rsidRPr="002D2FEC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1B6F583B" w14:textId="77777777" w:rsidR="002D2FEC" w:rsidRPr="002D2FEC" w:rsidRDefault="002D2FEC" w:rsidP="002D2FEC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FD3232" w14:textId="77777777" w:rsidR="00972393" w:rsidRPr="00972393" w:rsidRDefault="00972393" w:rsidP="0097239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sz w:val="16"/>
          <w:szCs w:val="22"/>
          <w:lang w:val="en-US"/>
        </w:rPr>
        <w:t>---a/33128/r17/TS33128Payloads.asn</w:t>
      </w:r>
      <w:r w:rsidRPr="00972393">
        <w:rPr>
          <w:rFonts w:ascii="Courier New" w:eastAsia="MS Mincho" w:hAnsi="Courier New"/>
          <w:sz w:val="16"/>
          <w:szCs w:val="22"/>
          <w:lang w:val="en-US"/>
        </w:rPr>
        <w:br/>
        <w:t>+++b/33128/r17/TS33128Payloads.asn</w:t>
      </w:r>
    </w:p>
    <w:p w14:paraId="267B8DEB" w14:textId="77777777" w:rsidR="00972393" w:rsidRPr="00972393" w:rsidRDefault="00972393" w:rsidP="0097239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@@ -58,7 +58,7 @@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D003D78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3D432146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59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59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53605DDC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32FD9C30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lastRenderedPageBreak/>
        <w:t>61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events ([133-134] below)</w:t>
      </w:r>
    </w:p>
    <w:p w14:paraId="465D9A0E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events ([165-166] below)</w:t>
      </w:r>
    </w:p>
    <w:p w14:paraId="0FEBE2E8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6C8D42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7418E8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EC66C1" w14:textId="77777777" w:rsidR="00972393" w:rsidRPr="00972393" w:rsidRDefault="00972393" w:rsidP="0097239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@@ -197,9 +197,16 @@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22ED83A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197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197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AMF events, see 6.2.2.2.9, continued from tag 111</w:t>
      </w:r>
    </w:p>
    <w:p w14:paraId="7A29E1F0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198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198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aMFUEConfigurationUpdate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[132]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AMFUEConfigurationUpdate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CDAF39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199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199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74C7DB12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200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 continued from choice 35</w:t>
      </w:r>
    </w:p>
    <w:p w14:paraId="322C38AD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201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[133]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87177E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202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[134]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0A9D2407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Tags 133 to 164 are not used in this version of the specification</w:t>
      </w:r>
    </w:p>
    <w:p w14:paraId="497BDF8F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 w14:paraId="303C4193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In V17.15.0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version12(12)) and</w:t>
      </w:r>
    </w:p>
    <w:p w14:paraId="12AC68F7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in V17.16.0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version13(13)),</w:t>
      </w:r>
    </w:p>
    <w:p w14:paraId="7B4386EC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 134 was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(now tag 165) and</w:t>
      </w:r>
    </w:p>
    <w:p w14:paraId="689BF89A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 135 was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(now tag 166).</w:t>
      </w:r>
    </w:p>
    <w:p w14:paraId="429D294D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206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These fields were renumbered in V17.17.0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version14(14))</w:t>
      </w:r>
    </w:p>
    <w:p w14:paraId="22464465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to avoid conflict and permit interoperability with newer releases.</w:t>
      </w:r>
    </w:p>
    <w:p w14:paraId="7CBA8CDC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[165]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BAE0A4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209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[166]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6B48ABD9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203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210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F58D7B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204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211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30418605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205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212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5CBF3B97" w14:textId="77777777" w:rsidR="00972393" w:rsidRPr="00972393" w:rsidRDefault="00972393" w:rsidP="0097239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@@ -252,7 +259,7 @@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F5DFE87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259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43FA3F62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260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[16]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5E713C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261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2C2AF473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255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events ([133-134] below)</w:t>
      </w:r>
    </w:p>
    <w:p w14:paraId="06F097C1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262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 see also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events ([165-166] below)</w:t>
      </w:r>
    </w:p>
    <w:p w14:paraId="56FA6E86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256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263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6EF959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264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60B00A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258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265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4E27E7" w14:textId="77777777" w:rsidR="00972393" w:rsidRPr="00972393" w:rsidRDefault="00972393" w:rsidP="0097239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@@ -390,9 +397,16 @@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55DB292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397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AMF events, see 6.2.2.3, continued from tag 111</w:t>
      </w:r>
    </w:p>
    <w:p w14:paraId="769842DC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398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aMFUEConfigurationUpdate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[132]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AMFUEConfigurationUpdate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49D820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399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0DF5142D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393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MMS-related events continued from choice 35</w:t>
      </w:r>
    </w:p>
    <w:p w14:paraId="0E13BFF1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394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[133]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B73FDE" w14:textId="77777777" w:rsidR="00972393" w:rsidRPr="00972393" w:rsidRDefault="00972393" w:rsidP="00972393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395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[134]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5F19EDC8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Tags 133 to 164 are not used in this version of the specification</w:t>
      </w:r>
    </w:p>
    <w:p w14:paraId="00C3EC19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</w:p>
    <w:p w14:paraId="774537C5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402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In V17.15.0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version12(12)) and</w:t>
      </w:r>
    </w:p>
    <w:p w14:paraId="357985B7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403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in V17.16.0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version13(13)),</w:t>
      </w:r>
    </w:p>
    <w:p w14:paraId="120B9A52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404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 134 was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(now tag 165) and</w:t>
      </w:r>
    </w:p>
    <w:p w14:paraId="622BF149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405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tag 135 was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(now tag 166).</w:t>
      </w:r>
    </w:p>
    <w:p w14:paraId="4AD471E2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406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These fields were renumbered in V17.17.0 (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(4) ts33128(19) r17(17) version14(14))</w:t>
      </w:r>
    </w:p>
    <w:p w14:paraId="5321C850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-- to avoid conflict and permit interoperability with newer releases.</w:t>
      </w:r>
    </w:p>
    <w:p w14:paraId="520E7D67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408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[165]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MMSConvertedFromEmail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EDB82E" w14:textId="77777777" w:rsidR="00972393" w:rsidRPr="00972393" w:rsidRDefault="00972393" w:rsidP="00972393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409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  <w:r w:rsidRPr="0097239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[166] </w:t>
      </w:r>
      <w:proofErr w:type="spellStart"/>
      <w:r w:rsidRPr="00972393">
        <w:rPr>
          <w:rFonts w:ascii="Courier New" w:eastAsia="MS Mincho" w:hAnsi="Courier New"/>
          <w:sz w:val="16"/>
          <w:szCs w:val="22"/>
          <w:lang w:val="en-US"/>
        </w:rPr>
        <w:t>MMSConvertedToEmail</w:t>
      </w:r>
      <w:proofErr w:type="spellEnd"/>
    </w:p>
    <w:p w14:paraId="0ABF756F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396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410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08EA0E" w14:textId="77777777" w:rsidR="00972393" w:rsidRPr="00972393" w:rsidRDefault="00972393" w:rsidP="00972393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397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411</w:t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72393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6C382593" w14:textId="77777777" w:rsidR="002D2FEC" w:rsidRPr="002D2FEC" w:rsidRDefault="002D2FEC" w:rsidP="002D2FEC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1" w:name="_Hlk80618560"/>
      <w:r w:rsidRPr="002D2FEC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2D2FEC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END OF CHANGE 1 </w:t>
      </w:r>
      <w:r w:rsidRPr="002D2FEC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1"/>
    </w:p>
    <w:p w14:paraId="68C9CD36" w14:textId="77777777" w:rsidR="001E41F3" w:rsidRDefault="001E41F3" w:rsidP="00DC7AF3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7AAF" w14:textId="77777777" w:rsidR="000C3A1B" w:rsidRDefault="000C3A1B">
      <w:r>
        <w:separator/>
      </w:r>
    </w:p>
  </w:endnote>
  <w:endnote w:type="continuationSeparator" w:id="0">
    <w:p w14:paraId="27D3E49C" w14:textId="77777777" w:rsidR="000C3A1B" w:rsidRDefault="000C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C709" w14:textId="77777777" w:rsidR="000C3A1B" w:rsidRDefault="000C3A1B">
      <w:r>
        <w:separator/>
      </w:r>
    </w:p>
  </w:footnote>
  <w:footnote w:type="continuationSeparator" w:id="0">
    <w:p w14:paraId="4C079A32" w14:textId="77777777" w:rsidR="000C3A1B" w:rsidRDefault="000C3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DB1"/>
    <w:rsid w:val="00070E09"/>
    <w:rsid w:val="000828DC"/>
    <w:rsid w:val="000A6394"/>
    <w:rsid w:val="000B7FED"/>
    <w:rsid w:val="000C038A"/>
    <w:rsid w:val="000C3A1B"/>
    <w:rsid w:val="000C51E9"/>
    <w:rsid w:val="000C6598"/>
    <w:rsid w:val="000D1EC4"/>
    <w:rsid w:val="000D44B3"/>
    <w:rsid w:val="00145D43"/>
    <w:rsid w:val="00164A5A"/>
    <w:rsid w:val="00192C46"/>
    <w:rsid w:val="001A08B3"/>
    <w:rsid w:val="001A7B60"/>
    <w:rsid w:val="001B52F0"/>
    <w:rsid w:val="001B7A65"/>
    <w:rsid w:val="001E41F3"/>
    <w:rsid w:val="002224F5"/>
    <w:rsid w:val="00224BB5"/>
    <w:rsid w:val="0026004D"/>
    <w:rsid w:val="0026275F"/>
    <w:rsid w:val="002640DD"/>
    <w:rsid w:val="002710B2"/>
    <w:rsid w:val="00275D12"/>
    <w:rsid w:val="00284FEB"/>
    <w:rsid w:val="002860C4"/>
    <w:rsid w:val="002B1B56"/>
    <w:rsid w:val="002B5741"/>
    <w:rsid w:val="002D2FEC"/>
    <w:rsid w:val="002E472E"/>
    <w:rsid w:val="00305409"/>
    <w:rsid w:val="00326BE2"/>
    <w:rsid w:val="003373BC"/>
    <w:rsid w:val="00347017"/>
    <w:rsid w:val="003609EF"/>
    <w:rsid w:val="0036231A"/>
    <w:rsid w:val="00374DD4"/>
    <w:rsid w:val="003E1A36"/>
    <w:rsid w:val="00410371"/>
    <w:rsid w:val="004242F1"/>
    <w:rsid w:val="00427063"/>
    <w:rsid w:val="00441ED0"/>
    <w:rsid w:val="0044604F"/>
    <w:rsid w:val="004B75B7"/>
    <w:rsid w:val="004D3C4A"/>
    <w:rsid w:val="005141D9"/>
    <w:rsid w:val="0051580D"/>
    <w:rsid w:val="00544E40"/>
    <w:rsid w:val="00547111"/>
    <w:rsid w:val="00592D74"/>
    <w:rsid w:val="005E15B6"/>
    <w:rsid w:val="005E2C44"/>
    <w:rsid w:val="005E5D28"/>
    <w:rsid w:val="005F4356"/>
    <w:rsid w:val="00621188"/>
    <w:rsid w:val="006257ED"/>
    <w:rsid w:val="00653DE4"/>
    <w:rsid w:val="00665C47"/>
    <w:rsid w:val="00692AEF"/>
    <w:rsid w:val="00695808"/>
    <w:rsid w:val="006B46FB"/>
    <w:rsid w:val="006E21FB"/>
    <w:rsid w:val="00792342"/>
    <w:rsid w:val="007977A8"/>
    <w:rsid w:val="007A2350"/>
    <w:rsid w:val="007B512A"/>
    <w:rsid w:val="007C2097"/>
    <w:rsid w:val="007D6A07"/>
    <w:rsid w:val="007F7259"/>
    <w:rsid w:val="008040A8"/>
    <w:rsid w:val="008279FA"/>
    <w:rsid w:val="008626E7"/>
    <w:rsid w:val="00870EE7"/>
    <w:rsid w:val="00881F47"/>
    <w:rsid w:val="008863B9"/>
    <w:rsid w:val="008A45A6"/>
    <w:rsid w:val="008D3CCC"/>
    <w:rsid w:val="008F3789"/>
    <w:rsid w:val="008F686C"/>
    <w:rsid w:val="009148DE"/>
    <w:rsid w:val="00941E30"/>
    <w:rsid w:val="009531B0"/>
    <w:rsid w:val="0097239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FE5"/>
    <w:rsid w:val="00AA2CBC"/>
    <w:rsid w:val="00AC5820"/>
    <w:rsid w:val="00AD1CD8"/>
    <w:rsid w:val="00AE47AA"/>
    <w:rsid w:val="00B258BB"/>
    <w:rsid w:val="00B67B97"/>
    <w:rsid w:val="00B7658A"/>
    <w:rsid w:val="00B968C8"/>
    <w:rsid w:val="00BA21FB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7787"/>
    <w:rsid w:val="00D03F9A"/>
    <w:rsid w:val="00D06D51"/>
    <w:rsid w:val="00D13C0F"/>
    <w:rsid w:val="00D24991"/>
    <w:rsid w:val="00D41D47"/>
    <w:rsid w:val="00D50255"/>
    <w:rsid w:val="00D66520"/>
    <w:rsid w:val="00D84AE9"/>
    <w:rsid w:val="00D9124E"/>
    <w:rsid w:val="00DA1B97"/>
    <w:rsid w:val="00DC7AF3"/>
    <w:rsid w:val="00DE34CF"/>
    <w:rsid w:val="00E029D5"/>
    <w:rsid w:val="00E13F3D"/>
    <w:rsid w:val="00E34898"/>
    <w:rsid w:val="00EB09B7"/>
    <w:rsid w:val="00EE7D7C"/>
    <w:rsid w:val="00EF1BE9"/>
    <w:rsid w:val="00F07C95"/>
    <w:rsid w:val="00F25D98"/>
    <w:rsid w:val="00F300FB"/>
    <w:rsid w:val="00F35C04"/>
    <w:rsid w:val="00F370D2"/>
    <w:rsid w:val="00F41B59"/>
    <w:rsid w:val="00FB6386"/>
    <w:rsid w:val="00FE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164A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64A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164A5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164A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64A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A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A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64A5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164A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7C9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41D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6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3909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50544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4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2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13</cp:revision>
  <cp:lastPrinted>1900-01-01T05:00:00Z</cp:lastPrinted>
  <dcterms:created xsi:type="dcterms:W3CDTF">2025-05-01T13:39:00Z</dcterms:created>
  <dcterms:modified xsi:type="dcterms:W3CDTF">2025-05-02T10:45:00Z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>-LI</vt:lpwstr>
  </property>
  <property fmtid="{D5CDD505-2E9C-101B-9397-08002B2CF9AE}" pid="5" name="Location">
    <vt:lpwstr>Washington</vt:lpwstr>
  </property>
  <property fmtid="{D5CDD505-2E9C-101B-9397-08002B2CF9AE}" pid="6" name="Country">
    <vt:lpwstr>United States</vt:lpwstr>
  </property>
  <property fmtid="{D5CDD505-2E9C-101B-9397-08002B2CF9AE}" pid="7" name="StartDate">
    <vt:lpwstr>29th Apr 2025</vt:lpwstr>
  </property>
  <property fmtid="{D5CDD505-2E9C-101B-9397-08002B2CF9AE}" pid="8" name="EndDate">
    <vt:lpwstr>2nd May 2025</vt:lpwstr>
  </property>
  <property fmtid="{D5CDD505-2E9C-101B-9397-08002B2CF9AE}" pid="9" name="Tdoc#">
    <vt:lpwstr>s3i250183</vt:lpwstr>
  </property>
  <property fmtid="{D5CDD505-2E9C-101B-9397-08002B2CF9AE}" pid="10" name="Spec#">
    <vt:lpwstr>33.128</vt:lpwstr>
  </property>
  <property fmtid="{D5CDD505-2E9C-101B-9397-08002B2CF9AE}" pid="11" name="Cr#">
    <vt:lpwstr>0747</vt:lpwstr>
  </property>
  <property fmtid="{D5CDD505-2E9C-101B-9397-08002B2CF9AE}" pid="12" name="Revision">
    <vt:lpwstr>1</vt:lpwstr>
  </property>
  <property fmtid="{D5CDD505-2E9C-101B-9397-08002B2CF9AE}" pid="13" name="Version">
    <vt:lpwstr>19.2.0</vt:lpwstr>
  </property>
  <property fmtid="{D5CDD505-2E9C-101B-9397-08002B2CF9AE}" pid="14" name="CrTitle">
    <vt:lpwstr>Refactoring of MDF provisioning tables and X1 Extensions</vt:lpwstr>
  </property>
  <property fmtid="{D5CDD505-2E9C-101B-9397-08002B2CF9AE}" pid="15" name="SourceIfWg">
    <vt:lpwstr>SA3-LI (OTD_US, Rogers Communications Canada)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F</vt:lpwstr>
  </property>
  <property fmtid="{D5CDD505-2E9C-101B-9397-08002B2CF9AE}" pid="19" name="ResDate">
    <vt:lpwstr>2025-04-23</vt:lpwstr>
  </property>
  <property fmtid="{D5CDD505-2E9C-101B-9397-08002B2CF9AE}" pid="20" name="Release">
    <vt:lpwstr>Rel-19</vt:lpwstr>
  </property>
</Properties>
</file>