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3AACD13B"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B17A0C">
              <w:t>10</w:t>
            </w:r>
            <w:r w:rsidR="00992A60" w:rsidRPr="004D3578">
              <w:t xml:space="preserve"> </w:t>
            </w:r>
            <w:r w:rsidRPr="00133525">
              <w:rPr>
                <w:sz w:val="32"/>
              </w:rPr>
              <w:t>(</w:t>
            </w:r>
            <w:r w:rsidR="004D2EBB">
              <w:rPr>
                <w:sz w:val="32"/>
              </w:rPr>
              <w:t>202</w:t>
            </w:r>
            <w:r w:rsidR="00DF69BA">
              <w:rPr>
                <w:sz w:val="32"/>
              </w:rPr>
              <w:t>2</w:t>
            </w:r>
            <w:r w:rsidRPr="00133525">
              <w:rPr>
                <w:sz w:val="32"/>
              </w:rPr>
              <w:t>-</w:t>
            </w:r>
            <w:r w:rsidR="00DF69BA">
              <w:rPr>
                <w:sz w:val="32"/>
              </w:rPr>
              <w:t>0</w:t>
            </w:r>
            <w:r w:rsidR="00992A60">
              <w:rPr>
                <w:sz w:val="32"/>
              </w:rPr>
              <w:t>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5183F154"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w:t>
            </w:r>
            <w:r w:rsidR="0098138B">
              <w:rPr>
                <w:rStyle w:val="ZGSM"/>
              </w:rPr>
              <w:t>7</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1"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0A95D874" w:rsidR="00E16509" w:rsidRPr="00133525" w:rsidRDefault="00E16509" w:rsidP="00133525">
            <w:pPr>
              <w:pStyle w:val="FP"/>
              <w:jc w:val="center"/>
              <w:rPr>
                <w:noProof/>
                <w:sz w:val="18"/>
              </w:rPr>
            </w:pPr>
            <w:r w:rsidRPr="00133525">
              <w:rPr>
                <w:noProof/>
                <w:sz w:val="18"/>
              </w:rPr>
              <w:t>© 20</w:t>
            </w:r>
            <w:r w:rsidR="00D564B2">
              <w:rPr>
                <w:noProof/>
                <w:sz w:val="18"/>
              </w:rPr>
              <w:t>2</w:t>
            </w:r>
            <w:r w:rsidR="00B17A0C">
              <w:rPr>
                <w:noProof/>
                <w:sz w:val="18"/>
              </w:rPr>
              <w:t>2</w:t>
            </w:r>
            <w:r w:rsidRPr="00133525">
              <w:rPr>
                <w:noProof/>
                <w:sz w:val="18"/>
              </w:rPr>
              <w:t>, 3GPP Organizational Partners (ARIB, ATIS, CCSA, ETSI, TSDSI, TTA, TTC).</w:t>
            </w:r>
            <w:bookmarkStart w:id="2" w:name="copyrightaddon"/>
            <w:bookmarkEnd w:id="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1"/>
    </w:tbl>
    <w:p w14:paraId="04FBD363" w14:textId="77777777" w:rsidR="00080512" w:rsidRPr="004D3578" w:rsidRDefault="00080512">
      <w:pPr>
        <w:pStyle w:val="TT"/>
      </w:pPr>
      <w:r w:rsidRPr="004D3578">
        <w:br w:type="page"/>
      </w:r>
      <w:r w:rsidRPr="004D3578">
        <w:lastRenderedPageBreak/>
        <w:t>Contents</w:t>
      </w:r>
    </w:p>
    <w:p w14:paraId="101BF7DC" w14:textId="52E87041" w:rsidR="007B018C"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B018C">
        <w:t>Foreword</w:t>
      </w:r>
      <w:r w:rsidR="007B018C">
        <w:tab/>
      </w:r>
      <w:r w:rsidR="007B018C">
        <w:fldChar w:fldCharType="begin" w:fldLock="1"/>
      </w:r>
      <w:r w:rsidR="007B018C">
        <w:instrText xml:space="preserve"> PAGEREF _Toc94558484 \h </w:instrText>
      </w:r>
      <w:r w:rsidR="007B018C">
        <w:fldChar w:fldCharType="separate"/>
      </w:r>
      <w:r w:rsidR="007B018C">
        <w:t>8</w:t>
      </w:r>
      <w:r w:rsidR="007B018C">
        <w:fldChar w:fldCharType="end"/>
      </w:r>
    </w:p>
    <w:p w14:paraId="1C0074C9" w14:textId="3F6A5FEB" w:rsidR="007B018C" w:rsidRDefault="007B018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_Toc94558485 \h </w:instrText>
      </w:r>
      <w:r>
        <w:fldChar w:fldCharType="separate"/>
      </w:r>
      <w:r>
        <w:t>8</w:t>
      </w:r>
      <w:r>
        <w:fldChar w:fldCharType="end"/>
      </w:r>
    </w:p>
    <w:p w14:paraId="588D0FE5" w14:textId="77B99A92" w:rsidR="007B018C" w:rsidRDefault="007B018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_Toc94558486 \h </w:instrText>
      </w:r>
      <w:r>
        <w:fldChar w:fldCharType="separate"/>
      </w:r>
      <w:r>
        <w:t>9</w:t>
      </w:r>
      <w:r>
        <w:fldChar w:fldCharType="end"/>
      </w:r>
    </w:p>
    <w:p w14:paraId="36A7ABF8" w14:textId="10A52DEF" w:rsidR="007B018C" w:rsidRDefault="007B018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_Toc94558487 \h </w:instrText>
      </w:r>
      <w:r>
        <w:fldChar w:fldCharType="separate"/>
      </w:r>
      <w:r>
        <w:t>9</w:t>
      </w:r>
      <w:r>
        <w:fldChar w:fldCharType="end"/>
      </w:r>
    </w:p>
    <w:p w14:paraId="597D1286" w14:textId="22723367" w:rsidR="007B018C" w:rsidRDefault="007B018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_Toc94558488 \h </w:instrText>
      </w:r>
      <w:r>
        <w:fldChar w:fldCharType="separate"/>
      </w:r>
      <w:r>
        <w:t>9</w:t>
      </w:r>
      <w:r>
        <w:fldChar w:fldCharType="end"/>
      </w:r>
    </w:p>
    <w:p w14:paraId="2E3C78D2" w14:textId="66A0BE1B" w:rsidR="007B018C" w:rsidRDefault="007B018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_Toc94558489 \h </w:instrText>
      </w:r>
      <w:r>
        <w:fldChar w:fldCharType="separate"/>
      </w:r>
      <w:r>
        <w:t>9</w:t>
      </w:r>
      <w:r>
        <w:fldChar w:fldCharType="end"/>
      </w:r>
    </w:p>
    <w:p w14:paraId="60F3D778" w14:textId="3D91D91E" w:rsidR="007B018C" w:rsidRDefault="007B018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_Toc94558490 \h </w:instrText>
      </w:r>
      <w:r>
        <w:fldChar w:fldCharType="separate"/>
      </w:r>
      <w:r>
        <w:t>9</w:t>
      </w:r>
      <w:r>
        <w:fldChar w:fldCharType="end"/>
      </w:r>
    </w:p>
    <w:p w14:paraId="059E05DE" w14:textId="3F753275" w:rsidR="007B018C" w:rsidRDefault="007B018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_Toc94558491 \h </w:instrText>
      </w:r>
      <w:r>
        <w:fldChar w:fldCharType="separate"/>
      </w:r>
      <w:r>
        <w:t>10</w:t>
      </w:r>
      <w:r>
        <w:fldChar w:fldCharType="end"/>
      </w:r>
    </w:p>
    <w:p w14:paraId="1A53BF03" w14:textId="751348DD" w:rsidR="007B018C" w:rsidRDefault="007B018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_Toc94558492 \h </w:instrText>
      </w:r>
      <w:r>
        <w:fldChar w:fldCharType="separate"/>
      </w:r>
      <w:r>
        <w:t>10</w:t>
      </w:r>
      <w:r>
        <w:fldChar w:fldCharType="end"/>
      </w:r>
    </w:p>
    <w:p w14:paraId="19D393C2" w14:textId="07F4C24D" w:rsidR="007B018C" w:rsidRDefault="007B018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_Toc94558493 \h </w:instrText>
      </w:r>
      <w:r>
        <w:fldChar w:fldCharType="separate"/>
      </w:r>
      <w:r>
        <w:t>10</w:t>
      </w:r>
      <w:r>
        <w:fldChar w:fldCharType="end"/>
      </w:r>
    </w:p>
    <w:p w14:paraId="64D83FC2" w14:textId="7795866C" w:rsidR="007B018C" w:rsidRDefault="007B018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_Toc94558494 \h </w:instrText>
      </w:r>
      <w:r>
        <w:fldChar w:fldCharType="separate"/>
      </w:r>
      <w:r>
        <w:t>15</w:t>
      </w:r>
      <w:r>
        <w:fldChar w:fldCharType="end"/>
      </w:r>
    </w:p>
    <w:p w14:paraId="5712DDDA" w14:textId="78B49B02" w:rsidR="007B018C" w:rsidRDefault="007B018C">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_Toc94558495 \h </w:instrText>
      </w:r>
      <w:r>
        <w:fldChar w:fldCharType="separate"/>
      </w:r>
      <w:r>
        <w:t>15</w:t>
      </w:r>
      <w:r>
        <w:fldChar w:fldCharType="end"/>
      </w:r>
    </w:p>
    <w:p w14:paraId="09D5CF03" w14:textId="0D4DC192" w:rsidR="007B018C" w:rsidRDefault="007B018C">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_Toc94558496 \h </w:instrText>
      </w:r>
      <w:r>
        <w:fldChar w:fldCharType="separate"/>
      </w:r>
      <w:r>
        <w:t>16</w:t>
      </w:r>
      <w:r>
        <w:fldChar w:fldCharType="end"/>
      </w:r>
    </w:p>
    <w:p w14:paraId="6A735F42" w14:textId="631E997B" w:rsidR="007B018C" w:rsidRDefault="007B018C">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_Toc94558497 \h </w:instrText>
      </w:r>
      <w:r>
        <w:fldChar w:fldCharType="separate"/>
      </w:r>
      <w:r>
        <w:t>16</w:t>
      </w:r>
      <w:r>
        <w:fldChar w:fldCharType="end"/>
      </w:r>
    </w:p>
    <w:p w14:paraId="671A5784" w14:textId="658DF4A8" w:rsidR="007B018C" w:rsidRDefault="007B018C">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_Toc94558498 \h </w:instrText>
      </w:r>
      <w:r>
        <w:fldChar w:fldCharType="separate"/>
      </w:r>
      <w:r>
        <w:t>16</w:t>
      </w:r>
      <w:r>
        <w:fldChar w:fldCharType="end"/>
      </w:r>
    </w:p>
    <w:p w14:paraId="789C5C69" w14:textId="52D165BC" w:rsidR="007B018C" w:rsidRDefault="007B018C">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_Toc94558499 \h </w:instrText>
      </w:r>
      <w:r>
        <w:fldChar w:fldCharType="separate"/>
      </w:r>
      <w:r>
        <w:t>17</w:t>
      </w:r>
      <w:r>
        <w:fldChar w:fldCharType="end"/>
      </w:r>
    </w:p>
    <w:p w14:paraId="219212D8" w14:textId="74A08921" w:rsidR="007B018C" w:rsidRDefault="007B018C">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_Toc94558500 \h </w:instrText>
      </w:r>
      <w:r>
        <w:fldChar w:fldCharType="separate"/>
      </w:r>
      <w:r>
        <w:t>17</w:t>
      </w:r>
      <w:r>
        <w:fldChar w:fldCharType="end"/>
      </w:r>
    </w:p>
    <w:p w14:paraId="7BE9B51E" w14:textId="5A66BFF3" w:rsidR="007B018C" w:rsidRDefault="007B018C">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_Toc94558501 \h </w:instrText>
      </w:r>
      <w:r>
        <w:fldChar w:fldCharType="separate"/>
      </w:r>
      <w:r>
        <w:t>18</w:t>
      </w:r>
      <w:r>
        <w:fldChar w:fldCharType="end"/>
      </w:r>
    </w:p>
    <w:p w14:paraId="4FD63922" w14:textId="012880B6" w:rsidR="007B018C" w:rsidRDefault="007B018C">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_Toc94558502 \h </w:instrText>
      </w:r>
      <w:r>
        <w:fldChar w:fldCharType="separate"/>
      </w:r>
      <w:r>
        <w:t>19</w:t>
      </w:r>
      <w:r>
        <w:fldChar w:fldCharType="end"/>
      </w:r>
    </w:p>
    <w:p w14:paraId="685AA34B" w14:textId="309EE816" w:rsidR="007B018C" w:rsidRDefault="007B018C">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_Toc94558503 \h </w:instrText>
      </w:r>
      <w:r>
        <w:fldChar w:fldCharType="separate"/>
      </w:r>
      <w:r>
        <w:t>19</w:t>
      </w:r>
      <w:r>
        <w:fldChar w:fldCharType="end"/>
      </w:r>
    </w:p>
    <w:p w14:paraId="78375B32" w14:textId="2CBD228A" w:rsidR="007B018C" w:rsidRDefault="007B018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_Toc94558504 \h </w:instrText>
      </w:r>
      <w:r>
        <w:fldChar w:fldCharType="separate"/>
      </w:r>
      <w:r>
        <w:t>19</w:t>
      </w:r>
      <w:r>
        <w:fldChar w:fldCharType="end"/>
      </w:r>
    </w:p>
    <w:p w14:paraId="7EB27D07" w14:textId="63416393" w:rsidR="007B018C" w:rsidRDefault="007B018C">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_Toc94558505 \h </w:instrText>
      </w:r>
      <w:r>
        <w:fldChar w:fldCharType="separate"/>
      </w:r>
      <w:r>
        <w:t>19</w:t>
      </w:r>
      <w:r>
        <w:fldChar w:fldCharType="end"/>
      </w:r>
    </w:p>
    <w:p w14:paraId="20737D17" w14:textId="759CF779" w:rsidR="007B018C" w:rsidRDefault="007B018C">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_Toc94558506 \h </w:instrText>
      </w:r>
      <w:r>
        <w:fldChar w:fldCharType="separate"/>
      </w:r>
      <w:r>
        <w:t>20</w:t>
      </w:r>
      <w:r>
        <w:fldChar w:fldCharType="end"/>
      </w:r>
    </w:p>
    <w:p w14:paraId="0992A577" w14:textId="10A08580" w:rsidR="007B018C" w:rsidRDefault="007B018C">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_Toc94558507 \h </w:instrText>
      </w:r>
      <w:r>
        <w:fldChar w:fldCharType="separate"/>
      </w:r>
      <w:r>
        <w:t>20</w:t>
      </w:r>
      <w:r>
        <w:fldChar w:fldCharType="end"/>
      </w:r>
    </w:p>
    <w:p w14:paraId="59E26BFE" w14:textId="5DCFF8F1" w:rsidR="007B018C" w:rsidRDefault="007B018C">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_Toc94558508 \h </w:instrText>
      </w:r>
      <w:r>
        <w:fldChar w:fldCharType="separate"/>
      </w:r>
      <w:r>
        <w:t>20</w:t>
      </w:r>
      <w:r>
        <w:fldChar w:fldCharType="end"/>
      </w:r>
    </w:p>
    <w:p w14:paraId="5E55DE17" w14:textId="198FAE28" w:rsidR="007B018C" w:rsidRDefault="007B018C">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_Toc94558509 \h </w:instrText>
      </w:r>
      <w:r>
        <w:fldChar w:fldCharType="separate"/>
      </w:r>
      <w:r>
        <w:t>21</w:t>
      </w:r>
      <w:r>
        <w:fldChar w:fldCharType="end"/>
      </w:r>
    </w:p>
    <w:p w14:paraId="1F360B00" w14:textId="056C3C0C" w:rsidR="007B018C" w:rsidRDefault="007B018C">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_Toc94558510 \h </w:instrText>
      </w:r>
      <w:r>
        <w:fldChar w:fldCharType="separate"/>
      </w:r>
      <w:r>
        <w:t>21</w:t>
      </w:r>
      <w:r>
        <w:fldChar w:fldCharType="end"/>
      </w:r>
    </w:p>
    <w:p w14:paraId="7750AF07" w14:textId="36136AD3" w:rsidR="007B018C" w:rsidRDefault="007B018C">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_Toc94558511 \h </w:instrText>
      </w:r>
      <w:r>
        <w:fldChar w:fldCharType="separate"/>
      </w:r>
      <w:r>
        <w:t>22</w:t>
      </w:r>
      <w:r>
        <w:fldChar w:fldCharType="end"/>
      </w:r>
    </w:p>
    <w:p w14:paraId="6D5789F0" w14:textId="6697035B" w:rsidR="007B018C" w:rsidRDefault="007B018C">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_Toc94558512 \h </w:instrText>
      </w:r>
      <w:r>
        <w:fldChar w:fldCharType="separate"/>
      </w:r>
      <w:r>
        <w:t>22</w:t>
      </w:r>
      <w:r>
        <w:fldChar w:fldCharType="end"/>
      </w:r>
    </w:p>
    <w:p w14:paraId="5253B9B1" w14:textId="5B49F11F" w:rsidR="007B018C" w:rsidRDefault="007B018C">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_Toc94558513 \h </w:instrText>
      </w:r>
      <w:r>
        <w:fldChar w:fldCharType="separate"/>
      </w:r>
      <w:r>
        <w:t>22</w:t>
      </w:r>
      <w:r>
        <w:fldChar w:fldCharType="end"/>
      </w:r>
    </w:p>
    <w:p w14:paraId="71079EBA" w14:textId="79D9AB84" w:rsidR="007B018C" w:rsidRDefault="007B018C">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_Toc94558514 \h </w:instrText>
      </w:r>
      <w:r>
        <w:fldChar w:fldCharType="separate"/>
      </w:r>
      <w:r>
        <w:t>23</w:t>
      </w:r>
      <w:r>
        <w:fldChar w:fldCharType="end"/>
      </w:r>
    </w:p>
    <w:p w14:paraId="4C614732" w14:textId="57D83B47" w:rsidR="007B018C" w:rsidRDefault="007B018C">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_Toc94558515 \h </w:instrText>
      </w:r>
      <w:r>
        <w:fldChar w:fldCharType="separate"/>
      </w:r>
      <w:r>
        <w:t>24</w:t>
      </w:r>
      <w:r>
        <w:fldChar w:fldCharType="end"/>
      </w:r>
    </w:p>
    <w:p w14:paraId="4AF52C4B" w14:textId="3C77FDAB" w:rsidR="007B018C" w:rsidRDefault="007B018C">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_Toc94558516 \h </w:instrText>
      </w:r>
      <w:r>
        <w:fldChar w:fldCharType="separate"/>
      </w:r>
      <w:r>
        <w:t>25</w:t>
      </w:r>
      <w:r>
        <w:fldChar w:fldCharType="end"/>
      </w:r>
    </w:p>
    <w:p w14:paraId="3AB11F00" w14:textId="0F7332F3" w:rsidR="007B018C" w:rsidRDefault="007B018C">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_Toc94558517 \h </w:instrText>
      </w:r>
      <w:r>
        <w:fldChar w:fldCharType="separate"/>
      </w:r>
      <w:r>
        <w:t>25</w:t>
      </w:r>
      <w:r>
        <w:fldChar w:fldCharType="end"/>
      </w:r>
    </w:p>
    <w:p w14:paraId="37FF101A" w14:textId="6FA16447" w:rsidR="007B018C" w:rsidRDefault="007B018C">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_Toc94558518 \h </w:instrText>
      </w:r>
      <w:r>
        <w:fldChar w:fldCharType="separate"/>
      </w:r>
      <w:r>
        <w:t>25</w:t>
      </w:r>
      <w:r>
        <w:fldChar w:fldCharType="end"/>
      </w:r>
    </w:p>
    <w:p w14:paraId="4F198BC3" w14:textId="657D3881" w:rsidR="007B018C" w:rsidRDefault="007B018C">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_Toc94558519 \h </w:instrText>
      </w:r>
      <w:r>
        <w:fldChar w:fldCharType="separate"/>
      </w:r>
      <w:r>
        <w:t>26</w:t>
      </w:r>
      <w:r>
        <w:fldChar w:fldCharType="end"/>
      </w:r>
    </w:p>
    <w:p w14:paraId="22139B46" w14:textId="0FD85701" w:rsidR="007B018C" w:rsidRDefault="007B018C">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_Toc94558520 \h </w:instrText>
      </w:r>
      <w:r>
        <w:fldChar w:fldCharType="separate"/>
      </w:r>
      <w:r>
        <w:t>27</w:t>
      </w:r>
      <w:r>
        <w:fldChar w:fldCharType="end"/>
      </w:r>
    </w:p>
    <w:p w14:paraId="65388154" w14:textId="1147759F" w:rsidR="007B018C" w:rsidRDefault="007B018C">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_Toc94558521 \h </w:instrText>
      </w:r>
      <w:r>
        <w:fldChar w:fldCharType="separate"/>
      </w:r>
      <w:r>
        <w:t>27</w:t>
      </w:r>
      <w:r>
        <w:fldChar w:fldCharType="end"/>
      </w:r>
    </w:p>
    <w:p w14:paraId="43C6567F" w14:textId="53409CED" w:rsidR="007B018C" w:rsidRDefault="007B018C">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_Toc94558522 \h </w:instrText>
      </w:r>
      <w:r>
        <w:fldChar w:fldCharType="separate"/>
      </w:r>
      <w:r>
        <w:t>28</w:t>
      </w:r>
      <w:r>
        <w:fldChar w:fldCharType="end"/>
      </w:r>
    </w:p>
    <w:p w14:paraId="2AF11DF4" w14:textId="35D860CB" w:rsidR="007B018C" w:rsidRDefault="007B018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_Toc94558523 \h </w:instrText>
      </w:r>
      <w:r>
        <w:fldChar w:fldCharType="separate"/>
      </w:r>
      <w:r>
        <w:t>29</w:t>
      </w:r>
      <w:r>
        <w:fldChar w:fldCharType="end"/>
      </w:r>
    </w:p>
    <w:p w14:paraId="7F16EEFB" w14:textId="426EBC40" w:rsidR="007B018C" w:rsidRDefault="007B018C">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_Toc94558524 \h </w:instrText>
      </w:r>
      <w:r>
        <w:fldChar w:fldCharType="separate"/>
      </w:r>
      <w:r>
        <w:t>29</w:t>
      </w:r>
      <w:r>
        <w:fldChar w:fldCharType="end"/>
      </w:r>
    </w:p>
    <w:p w14:paraId="2DDB0F1E" w14:textId="7BBA1AEB" w:rsidR="007B018C" w:rsidRDefault="007B018C">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_Toc94558525 \h </w:instrText>
      </w:r>
      <w:r>
        <w:fldChar w:fldCharType="separate"/>
      </w:r>
      <w:r>
        <w:t>29</w:t>
      </w:r>
      <w:r>
        <w:fldChar w:fldCharType="end"/>
      </w:r>
    </w:p>
    <w:p w14:paraId="47DFB628" w14:textId="4A684903" w:rsidR="007B018C" w:rsidRDefault="007B018C">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_Toc94558526 \h </w:instrText>
      </w:r>
      <w:r>
        <w:fldChar w:fldCharType="separate"/>
      </w:r>
      <w:r>
        <w:t>29</w:t>
      </w:r>
      <w:r>
        <w:fldChar w:fldCharType="end"/>
      </w:r>
    </w:p>
    <w:p w14:paraId="6C5C0893" w14:textId="366565EC" w:rsidR="007B018C" w:rsidRDefault="007B018C">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_Toc94558527 \h </w:instrText>
      </w:r>
      <w:r>
        <w:fldChar w:fldCharType="separate"/>
      </w:r>
      <w:r>
        <w:t>29</w:t>
      </w:r>
      <w:r>
        <w:fldChar w:fldCharType="end"/>
      </w:r>
    </w:p>
    <w:p w14:paraId="21C1ECC2" w14:textId="5CBEAE40" w:rsidR="007B018C" w:rsidRDefault="007B018C">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_Toc94558528 \h </w:instrText>
      </w:r>
      <w:r>
        <w:fldChar w:fldCharType="separate"/>
      </w:r>
      <w:r>
        <w:t>30</w:t>
      </w:r>
      <w:r>
        <w:fldChar w:fldCharType="end"/>
      </w:r>
    </w:p>
    <w:p w14:paraId="27A4A3F9" w14:textId="34B09E2B" w:rsidR="007B018C" w:rsidRDefault="007B018C">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_Toc94558529 \h </w:instrText>
      </w:r>
      <w:r>
        <w:fldChar w:fldCharType="separate"/>
      </w:r>
      <w:r>
        <w:t>31</w:t>
      </w:r>
      <w:r>
        <w:fldChar w:fldCharType="end"/>
      </w:r>
    </w:p>
    <w:p w14:paraId="72334499" w14:textId="7D9C5DCA" w:rsidR="007B018C" w:rsidRDefault="007B018C">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_Toc94558530 \h </w:instrText>
      </w:r>
      <w:r>
        <w:fldChar w:fldCharType="separate"/>
      </w:r>
      <w:r>
        <w:t>31</w:t>
      </w:r>
      <w:r>
        <w:fldChar w:fldCharType="end"/>
      </w:r>
    </w:p>
    <w:p w14:paraId="33DB83D0" w14:textId="1A6974B8" w:rsidR="007B018C" w:rsidRDefault="007B018C">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_Toc94558531 \h </w:instrText>
      </w:r>
      <w:r>
        <w:fldChar w:fldCharType="separate"/>
      </w:r>
      <w:r>
        <w:t>32</w:t>
      </w:r>
      <w:r>
        <w:fldChar w:fldCharType="end"/>
      </w:r>
    </w:p>
    <w:p w14:paraId="075CA180" w14:textId="01DD22B0" w:rsidR="007B018C" w:rsidRDefault="007B018C">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_Toc94558532 \h </w:instrText>
      </w:r>
      <w:r>
        <w:fldChar w:fldCharType="separate"/>
      </w:r>
      <w:r>
        <w:t>33</w:t>
      </w:r>
      <w:r>
        <w:fldChar w:fldCharType="end"/>
      </w:r>
    </w:p>
    <w:p w14:paraId="07AC644D" w14:textId="3F81C02A" w:rsidR="007B018C" w:rsidRDefault="007B018C">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_Toc94558533 \h </w:instrText>
      </w:r>
      <w:r>
        <w:fldChar w:fldCharType="separate"/>
      </w:r>
      <w:r>
        <w:t>33</w:t>
      </w:r>
      <w:r>
        <w:fldChar w:fldCharType="end"/>
      </w:r>
    </w:p>
    <w:p w14:paraId="7B90854F" w14:textId="42D33B25" w:rsidR="007B018C" w:rsidRDefault="007B018C">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_Toc94558534 \h </w:instrText>
      </w:r>
      <w:r>
        <w:fldChar w:fldCharType="separate"/>
      </w:r>
      <w:r>
        <w:t>33</w:t>
      </w:r>
      <w:r>
        <w:fldChar w:fldCharType="end"/>
      </w:r>
    </w:p>
    <w:p w14:paraId="72570F66" w14:textId="1A1B7E84" w:rsidR="007B018C" w:rsidRDefault="007B018C">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_Toc94558535 \h </w:instrText>
      </w:r>
      <w:r>
        <w:fldChar w:fldCharType="separate"/>
      </w:r>
      <w:r>
        <w:t>34</w:t>
      </w:r>
      <w:r>
        <w:fldChar w:fldCharType="end"/>
      </w:r>
    </w:p>
    <w:p w14:paraId="10F6A4E2" w14:textId="7A4E5EBD" w:rsidR="007B018C" w:rsidRDefault="007B018C">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_Toc94558536 \h </w:instrText>
      </w:r>
      <w:r>
        <w:fldChar w:fldCharType="separate"/>
      </w:r>
      <w:r>
        <w:t>35</w:t>
      </w:r>
      <w:r>
        <w:fldChar w:fldCharType="end"/>
      </w:r>
    </w:p>
    <w:p w14:paraId="61202A12" w14:textId="0DAEACDA" w:rsidR="007B018C" w:rsidRDefault="007B018C">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_Toc94558537 \h </w:instrText>
      </w:r>
      <w:r>
        <w:fldChar w:fldCharType="separate"/>
      </w:r>
      <w:r>
        <w:t>35</w:t>
      </w:r>
      <w:r>
        <w:fldChar w:fldCharType="end"/>
      </w:r>
    </w:p>
    <w:p w14:paraId="29FAE8AE" w14:textId="28B47423" w:rsidR="007B018C" w:rsidRDefault="007B018C">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_Toc94558538 \h </w:instrText>
      </w:r>
      <w:r>
        <w:fldChar w:fldCharType="separate"/>
      </w:r>
      <w:r>
        <w:t>36</w:t>
      </w:r>
      <w:r>
        <w:fldChar w:fldCharType="end"/>
      </w:r>
    </w:p>
    <w:p w14:paraId="19BD2385" w14:textId="1EC105AD" w:rsidR="007B018C" w:rsidRDefault="007B018C">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_Toc94558539 \h </w:instrText>
      </w:r>
      <w:r>
        <w:fldChar w:fldCharType="separate"/>
      </w:r>
      <w:r>
        <w:t>37</w:t>
      </w:r>
      <w:r>
        <w:fldChar w:fldCharType="end"/>
      </w:r>
    </w:p>
    <w:p w14:paraId="080863A9" w14:textId="399BB5A4" w:rsidR="007B018C" w:rsidRDefault="007B018C">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_Toc94558540 \h </w:instrText>
      </w:r>
      <w:r>
        <w:fldChar w:fldCharType="separate"/>
      </w:r>
      <w:r>
        <w:t>37</w:t>
      </w:r>
      <w:r>
        <w:fldChar w:fldCharType="end"/>
      </w:r>
    </w:p>
    <w:p w14:paraId="44E402AA" w14:textId="25FD4E3D" w:rsidR="007B018C" w:rsidRDefault="007B018C">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_Toc94558541 \h </w:instrText>
      </w:r>
      <w:r>
        <w:fldChar w:fldCharType="separate"/>
      </w:r>
      <w:r>
        <w:t>37</w:t>
      </w:r>
      <w:r>
        <w:fldChar w:fldCharType="end"/>
      </w:r>
    </w:p>
    <w:p w14:paraId="7A471D67" w14:textId="0916859E" w:rsidR="007B018C" w:rsidRDefault="007B018C">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_Toc94558542 \h </w:instrText>
      </w:r>
      <w:r>
        <w:fldChar w:fldCharType="separate"/>
      </w:r>
      <w:r>
        <w:t>38</w:t>
      </w:r>
      <w:r>
        <w:fldChar w:fldCharType="end"/>
      </w:r>
    </w:p>
    <w:p w14:paraId="153FFCF8" w14:textId="7E95E4DF" w:rsidR="007B018C" w:rsidRDefault="007B018C">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_Toc94558543 \h </w:instrText>
      </w:r>
      <w:r>
        <w:fldChar w:fldCharType="separate"/>
      </w:r>
      <w:r>
        <w:t>38</w:t>
      </w:r>
      <w:r>
        <w:fldChar w:fldCharType="end"/>
      </w:r>
    </w:p>
    <w:p w14:paraId="52D87602" w14:textId="78E338A1" w:rsidR="007B018C" w:rsidRDefault="007B018C">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_Toc94558544 \h </w:instrText>
      </w:r>
      <w:r>
        <w:fldChar w:fldCharType="separate"/>
      </w:r>
      <w:r>
        <w:t>39</w:t>
      </w:r>
      <w:r>
        <w:fldChar w:fldCharType="end"/>
      </w:r>
    </w:p>
    <w:p w14:paraId="5534023E" w14:textId="0869B08E" w:rsidR="007B018C" w:rsidRDefault="007B018C">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_Toc94558545 \h </w:instrText>
      </w:r>
      <w:r>
        <w:fldChar w:fldCharType="separate"/>
      </w:r>
      <w:r>
        <w:t>40</w:t>
      </w:r>
      <w:r>
        <w:fldChar w:fldCharType="end"/>
      </w:r>
    </w:p>
    <w:p w14:paraId="4746E45B" w14:textId="4F478AA2" w:rsidR="007B018C" w:rsidRDefault="007B018C">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_Toc94558546 \h </w:instrText>
      </w:r>
      <w:r>
        <w:fldChar w:fldCharType="separate"/>
      </w:r>
      <w:r>
        <w:t>41</w:t>
      </w:r>
      <w:r>
        <w:fldChar w:fldCharType="end"/>
      </w:r>
    </w:p>
    <w:p w14:paraId="05B35D1D" w14:textId="72EF6AA0" w:rsidR="007B018C" w:rsidRDefault="007B018C">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_Toc94558547 \h </w:instrText>
      </w:r>
      <w:r>
        <w:fldChar w:fldCharType="separate"/>
      </w:r>
      <w:r>
        <w:t>41</w:t>
      </w:r>
      <w:r>
        <w:fldChar w:fldCharType="end"/>
      </w:r>
    </w:p>
    <w:p w14:paraId="4D07E425" w14:textId="0EAEE0C5" w:rsidR="007B018C" w:rsidRDefault="007B018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_Toc94558548 \h </w:instrText>
      </w:r>
      <w:r>
        <w:fldChar w:fldCharType="separate"/>
      </w:r>
      <w:r>
        <w:t>42</w:t>
      </w:r>
      <w:r>
        <w:fldChar w:fldCharType="end"/>
      </w:r>
    </w:p>
    <w:p w14:paraId="42C84BA3" w14:textId="6BDC6829" w:rsidR="007B018C" w:rsidRDefault="007B018C">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_Toc94558549 \h </w:instrText>
      </w:r>
      <w:r>
        <w:fldChar w:fldCharType="separate"/>
      </w:r>
      <w:r>
        <w:t>42</w:t>
      </w:r>
      <w:r>
        <w:fldChar w:fldCharType="end"/>
      </w:r>
    </w:p>
    <w:p w14:paraId="190A9125" w14:textId="03A6FC7E" w:rsidR="007B018C" w:rsidRDefault="007B018C">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_Toc94558550 \h </w:instrText>
      </w:r>
      <w:r>
        <w:fldChar w:fldCharType="separate"/>
      </w:r>
      <w:r>
        <w:t>43</w:t>
      </w:r>
      <w:r>
        <w:fldChar w:fldCharType="end"/>
      </w:r>
    </w:p>
    <w:p w14:paraId="456F059E" w14:textId="646C66FA" w:rsidR="007B018C" w:rsidRDefault="007B018C">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_Toc94558551 \h </w:instrText>
      </w:r>
      <w:r>
        <w:fldChar w:fldCharType="separate"/>
      </w:r>
      <w:r>
        <w:t>43</w:t>
      </w:r>
      <w:r>
        <w:fldChar w:fldCharType="end"/>
      </w:r>
    </w:p>
    <w:p w14:paraId="4F375BAF" w14:textId="686791D5" w:rsidR="007B018C" w:rsidRDefault="007B018C">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_Toc94558552 \h </w:instrText>
      </w:r>
      <w:r>
        <w:fldChar w:fldCharType="separate"/>
      </w:r>
      <w:r>
        <w:t>43</w:t>
      </w:r>
      <w:r>
        <w:fldChar w:fldCharType="end"/>
      </w:r>
    </w:p>
    <w:p w14:paraId="19C527E3" w14:textId="412061F1" w:rsidR="007B018C" w:rsidRDefault="007B018C">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_Toc94558553 \h </w:instrText>
      </w:r>
      <w:r>
        <w:fldChar w:fldCharType="separate"/>
      </w:r>
      <w:r>
        <w:t>45</w:t>
      </w:r>
      <w:r>
        <w:fldChar w:fldCharType="end"/>
      </w:r>
    </w:p>
    <w:p w14:paraId="3B97E4BD" w14:textId="36C3A9CF" w:rsidR="007B018C" w:rsidRDefault="007B018C">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_Toc94558554 \h </w:instrText>
      </w:r>
      <w:r>
        <w:fldChar w:fldCharType="separate"/>
      </w:r>
      <w:r>
        <w:t>46</w:t>
      </w:r>
      <w:r>
        <w:fldChar w:fldCharType="end"/>
      </w:r>
    </w:p>
    <w:p w14:paraId="4D2F061E" w14:textId="528DC5C9" w:rsidR="007B018C" w:rsidRDefault="007B018C">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_Toc94558555 \h </w:instrText>
      </w:r>
      <w:r>
        <w:fldChar w:fldCharType="separate"/>
      </w:r>
      <w:r>
        <w:t>46</w:t>
      </w:r>
      <w:r>
        <w:fldChar w:fldCharType="end"/>
      </w:r>
    </w:p>
    <w:p w14:paraId="200A967A" w14:textId="13CCF8E3" w:rsidR="007B018C" w:rsidRDefault="007B018C">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_Toc94558556 \h </w:instrText>
      </w:r>
      <w:r>
        <w:fldChar w:fldCharType="separate"/>
      </w:r>
      <w:r>
        <w:t>47</w:t>
      </w:r>
      <w:r>
        <w:fldChar w:fldCharType="end"/>
      </w:r>
    </w:p>
    <w:p w14:paraId="513B772C" w14:textId="0C04DC61" w:rsidR="007B018C" w:rsidRDefault="007B018C">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_Toc94558557 \h </w:instrText>
      </w:r>
      <w:r>
        <w:fldChar w:fldCharType="separate"/>
      </w:r>
      <w:r>
        <w:t>48</w:t>
      </w:r>
      <w:r>
        <w:fldChar w:fldCharType="end"/>
      </w:r>
    </w:p>
    <w:p w14:paraId="7157BD4E" w14:textId="4876E1EA" w:rsidR="007B018C" w:rsidRDefault="007B018C">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_Toc94558558 \h </w:instrText>
      </w:r>
      <w:r>
        <w:fldChar w:fldCharType="separate"/>
      </w:r>
      <w:r>
        <w:t>48</w:t>
      </w:r>
      <w:r>
        <w:fldChar w:fldCharType="end"/>
      </w:r>
    </w:p>
    <w:p w14:paraId="4E064FDF" w14:textId="27A181FF" w:rsidR="007B018C" w:rsidRDefault="007B018C">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_Toc94558559 \h </w:instrText>
      </w:r>
      <w:r>
        <w:fldChar w:fldCharType="separate"/>
      </w:r>
      <w:r>
        <w:t>49</w:t>
      </w:r>
      <w:r>
        <w:fldChar w:fldCharType="end"/>
      </w:r>
    </w:p>
    <w:p w14:paraId="633305A3" w14:textId="2E035870" w:rsidR="007B018C" w:rsidRDefault="007B018C">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_Toc94558560 \h </w:instrText>
      </w:r>
      <w:r>
        <w:fldChar w:fldCharType="separate"/>
      </w:r>
      <w:r>
        <w:t>50</w:t>
      </w:r>
      <w:r>
        <w:fldChar w:fldCharType="end"/>
      </w:r>
    </w:p>
    <w:p w14:paraId="376C2012" w14:textId="7C3B0626" w:rsidR="007B018C" w:rsidRDefault="007B018C">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_Toc94558561 \h </w:instrText>
      </w:r>
      <w:r>
        <w:fldChar w:fldCharType="separate"/>
      </w:r>
      <w:r>
        <w:t>51</w:t>
      </w:r>
      <w:r>
        <w:fldChar w:fldCharType="end"/>
      </w:r>
    </w:p>
    <w:p w14:paraId="4A1734EB" w14:textId="5DF72ED2" w:rsidR="007B018C" w:rsidRDefault="007B018C">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_Toc94558562 \h </w:instrText>
      </w:r>
      <w:r>
        <w:fldChar w:fldCharType="separate"/>
      </w:r>
      <w:r>
        <w:t>52</w:t>
      </w:r>
      <w:r>
        <w:fldChar w:fldCharType="end"/>
      </w:r>
    </w:p>
    <w:p w14:paraId="7756082A" w14:textId="119676DB" w:rsidR="007B018C" w:rsidRDefault="007B018C">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_Toc94558563 \h </w:instrText>
      </w:r>
      <w:r>
        <w:fldChar w:fldCharType="separate"/>
      </w:r>
      <w:r>
        <w:t>54</w:t>
      </w:r>
      <w:r>
        <w:fldChar w:fldCharType="end"/>
      </w:r>
    </w:p>
    <w:p w14:paraId="3A842992" w14:textId="0B9C95A7" w:rsidR="007B018C" w:rsidRDefault="007B018C">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_Toc94558564 \h </w:instrText>
      </w:r>
      <w:r>
        <w:fldChar w:fldCharType="separate"/>
      </w:r>
      <w:r>
        <w:t>54</w:t>
      </w:r>
      <w:r>
        <w:fldChar w:fldCharType="end"/>
      </w:r>
    </w:p>
    <w:p w14:paraId="7B3B98AF" w14:textId="12673166" w:rsidR="007B018C" w:rsidRDefault="007B018C">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_Toc94558565 \h </w:instrText>
      </w:r>
      <w:r>
        <w:fldChar w:fldCharType="separate"/>
      </w:r>
      <w:r>
        <w:t>54</w:t>
      </w:r>
      <w:r>
        <w:fldChar w:fldCharType="end"/>
      </w:r>
    </w:p>
    <w:p w14:paraId="385D58D4" w14:textId="5FEBCEDA" w:rsidR="007B018C" w:rsidRDefault="007B018C">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_Toc94558566 \h </w:instrText>
      </w:r>
      <w:r>
        <w:fldChar w:fldCharType="separate"/>
      </w:r>
      <w:r>
        <w:t>54</w:t>
      </w:r>
      <w:r>
        <w:fldChar w:fldCharType="end"/>
      </w:r>
    </w:p>
    <w:p w14:paraId="70257C2D" w14:textId="075215E9" w:rsidR="007B018C" w:rsidRDefault="007B018C">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_Toc94558567 \h </w:instrText>
      </w:r>
      <w:r>
        <w:fldChar w:fldCharType="separate"/>
      </w:r>
      <w:r>
        <w:t>55</w:t>
      </w:r>
      <w:r>
        <w:fldChar w:fldCharType="end"/>
      </w:r>
    </w:p>
    <w:p w14:paraId="6919CF45" w14:textId="706A6B85" w:rsidR="007B018C" w:rsidRDefault="007B018C">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_Toc94558568 \h </w:instrText>
      </w:r>
      <w:r>
        <w:fldChar w:fldCharType="separate"/>
      </w:r>
      <w:r>
        <w:t>56</w:t>
      </w:r>
      <w:r>
        <w:fldChar w:fldCharType="end"/>
      </w:r>
    </w:p>
    <w:p w14:paraId="1E316CE6" w14:textId="0E3D933E" w:rsidR="007B018C" w:rsidRDefault="007B018C">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_Toc94558569 \h </w:instrText>
      </w:r>
      <w:r>
        <w:fldChar w:fldCharType="separate"/>
      </w:r>
      <w:r>
        <w:t>56</w:t>
      </w:r>
      <w:r>
        <w:fldChar w:fldCharType="end"/>
      </w:r>
    </w:p>
    <w:p w14:paraId="692B7D6F" w14:textId="4FAD0887" w:rsidR="007B018C" w:rsidRDefault="007B018C">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_Toc94558570 \h </w:instrText>
      </w:r>
      <w:r>
        <w:fldChar w:fldCharType="separate"/>
      </w:r>
      <w:r>
        <w:t>57</w:t>
      </w:r>
      <w:r>
        <w:fldChar w:fldCharType="end"/>
      </w:r>
    </w:p>
    <w:p w14:paraId="4477E8E9" w14:textId="4C35E771" w:rsidR="007B018C" w:rsidRDefault="007B018C">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_Toc94558571 \h </w:instrText>
      </w:r>
      <w:r>
        <w:fldChar w:fldCharType="separate"/>
      </w:r>
      <w:r>
        <w:t>58</w:t>
      </w:r>
      <w:r>
        <w:fldChar w:fldCharType="end"/>
      </w:r>
    </w:p>
    <w:p w14:paraId="472F0777" w14:textId="17C16963" w:rsidR="007B018C" w:rsidRDefault="007B018C">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_Toc94558572 \h </w:instrText>
      </w:r>
      <w:r>
        <w:fldChar w:fldCharType="separate"/>
      </w:r>
      <w:r>
        <w:t>59</w:t>
      </w:r>
      <w:r>
        <w:fldChar w:fldCharType="end"/>
      </w:r>
    </w:p>
    <w:p w14:paraId="723E2B61" w14:textId="6008D823" w:rsidR="007B018C" w:rsidRDefault="007B018C">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_Toc94558573 \h </w:instrText>
      </w:r>
      <w:r>
        <w:fldChar w:fldCharType="separate"/>
      </w:r>
      <w:r>
        <w:t>59</w:t>
      </w:r>
      <w:r>
        <w:fldChar w:fldCharType="end"/>
      </w:r>
    </w:p>
    <w:p w14:paraId="56132F8F" w14:textId="557A6A6D" w:rsidR="007B018C" w:rsidRDefault="007B018C">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_Toc94558574 \h </w:instrText>
      </w:r>
      <w:r>
        <w:fldChar w:fldCharType="separate"/>
      </w:r>
      <w:r>
        <w:t>60</w:t>
      </w:r>
      <w:r>
        <w:fldChar w:fldCharType="end"/>
      </w:r>
    </w:p>
    <w:p w14:paraId="39145C96" w14:textId="60A2C100" w:rsidR="007B018C" w:rsidRDefault="007B018C">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_Toc94558575 \h </w:instrText>
      </w:r>
      <w:r>
        <w:fldChar w:fldCharType="separate"/>
      </w:r>
      <w:r>
        <w:t>62</w:t>
      </w:r>
      <w:r>
        <w:fldChar w:fldCharType="end"/>
      </w:r>
    </w:p>
    <w:p w14:paraId="5D30C5F3" w14:textId="66FEF993" w:rsidR="007B018C" w:rsidRDefault="007B018C">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_Toc94558576 \h </w:instrText>
      </w:r>
      <w:r>
        <w:fldChar w:fldCharType="separate"/>
      </w:r>
      <w:r>
        <w:t>62</w:t>
      </w:r>
      <w:r>
        <w:fldChar w:fldCharType="end"/>
      </w:r>
    </w:p>
    <w:p w14:paraId="3326E4DA" w14:textId="53095AF7" w:rsidR="007B018C" w:rsidRDefault="007B018C">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_Toc94558577 \h </w:instrText>
      </w:r>
      <w:r>
        <w:fldChar w:fldCharType="separate"/>
      </w:r>
      <w:r>
        <w:t>63</w:t>
      </w:r>
      <w:r>
        <w:fldChar w:fldCharType="end"/>
      </w:r>
    </w:p>
    <w:p w14:paraId="76265669" w14:textId="1A52C280" w:rsidR="007B018C" w:rsidRDefault="007B018C">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_Toc94558578 \h </w:instrText>
      </w:r>
      <w:r>
        <w:fldChar w:fldCharType="separate"/>
      </w:r>
      <w:r>
        <w:t>64</w:t>
      </w:r>
      <w:r>
        <w:fldChar w:fldCharType="end"/>
      </w:r>
    </w:p>
    <w:p w14:paraId="37CDE478" w14:textId="0C9CEB33" w:rsidR="007B018C" w:rsidRDefault="007B018C">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_Toc94558579 \h </w:instrText>
      </w:r>
      <w:r>
        <w:fldChar w:fldCharType="separate"/>
      </w:r>
      <w:r>
        <w:t>66</w:t>
      </w:r>
      <w:r>
        <w:fldChar w:fldCharType="end"/>
      </w:r>
    </w:p>
    <w:p w14:paraId="70C29FD7" w14:textId="391E24BA" w:rsidR="007B018C" w:rsidRDefault="007B018C">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_Toc94558580 \h </w:instrText>
      </w:r>
      <w:r>
        <w:fldChar w:fldCharType="separate"/>
      </w:r>
      <w:r>
        <w:t>67</w:t>
      </w:r>
      <w:r>
        <w:fldChar w:fldCharType="end"/>
      </w:r>
    </w:p>
    <w:p w14:paraId="757AE98C" w14:textId="20B9FB07" w:rsidR="007B018C" w:rsidRDefault="007B018C">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_Toc94558581 \h </w:instrText>
      </w:r>
      <w:r>
        <w:fldChar w:fldCharType="separate"/>
      </w:r>
      <w:r>
        <w:t>68</w:t>
      </w:r>
      <w:r>
        <w:fldChar w:fldCharType="end"/>
      </w:r>
    </w:p>
    <w:p w14:paraId="075E962D" w14:textId="5DDA000D" w:rsidR="007B018C" w:rsidRDefault="007B018C">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_Toc94558582 \h </w:instrText>
      </w:r>
      <w:r>
        <w:fldChar w:fldCharType="separate"/>
      </w:r>
      <w:r>
        <w:t>68</w:t>
      </w:r>
      <w:r>
        <w:fldChar w:fldCharType="end"/>
      </w:r>
    </w:p>
    <w:p w14:paraId="52B3E8A1" w14:textId="1F8ED127" w:rsidR="007B018C" w:rsidRDefault="007B018C">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_Toc94558583 \h </w:instrText>
      </w:r>
      <w:r>
        <w:fldChar w:fldCharType="separate"/>
      </w:r>
      <w:r>
        <w:t>69</w:t>
      </w:r>
      <w:r>
        <w:fldChar w:fldCharType="end"/>
      </w:r>
    </w:p>
    <w:p w14:paraId="5AF04FBD" w14:textId="76511E64" w:rsidR="007B018C" w:rsidRDefault="007B018C">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_Toc94558584 \h </w:instrText>
      </w:r>
      <w:r>
        <w:fldChar w:fldCharType="separate"/>
      </w:r>
      <w:r>
        <w:t>70</w:t>
      </w:r>
      <w:r>
        <w:fldChar w:fldCharType="end"/>
      </w:r>
    </w:p>
    <w:p w14:paraId="502FEB0A" w14:textId="11629733" w:rsidR="007B018C" w:rsidRDefault="007B018C">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_Toc94558585 \h </w:instrText>
      </w:r>
      <w:r>
        <w:fldChar w:fldCharType="separate"/>
      </w:r>
      <w:r>
        <w:t>70</w:t>
      </w:r>
      <w:r>
        <w:fldChar w:fldCharType="end"/>
      </w:r>
    </w:p>
    <w:p w14:paraId="5958AF41" w14:textId="7FABD5A1" w:rsidR="007B018C" w:rsidRDefault="007B018C">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_Toc94558586 \h </w:instrText>
      </w:r>
      <w:r>
        <w:fldChar w:fldCharType="separate"/>
      </w:r>
      <w:r>
        <w:t>71</w:t>
      </w:r>
      <w:r>
        <w:fldChar w:fldCharType="end"/>
      </w:r>
    </w:p>
    <w:p w14:paraId="3A483B89" w14:textId="4DC76874" w:rsidR="007B018C" w:rsidRDefault="007B018C">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_Toc94558587 \h </w:instrText>
      </w:r>
      <w:r>
        <w:fldChar w:fldCharType="separate"/>
      </w:r>
      <w:r>
        <w:t>72</w:t>
      </w:r>
      <w:r>
        <w:fldChar w:fldCharType="end"/>
      </w:r>
    </w:p>
    <w:p w14:paraId="0020D855" w14:textId="11FAD6CC" w:rsidR="007B018C" w:rsidRDefault="007B018C">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_Toc94558588 \h </w:instrText>
      </w:r>
      <w:r>
        <w:fldChar w:fldCharType="separate"/>
      </w:r>
      <w:r>
        <w:t>73</w:t>
      </w:r>
      <w:r>
        <w:fldChar w:fldCharType="end"/>
      </w:r>
    </w:p>
    <w:p w14:paraId="0717D507" w14:textId="229FA3B6" w:rsidR="007B018C" w:rsidRDefault="007B018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_Toc94558589 \h </w:instrText>
      </w:r>
      <w:r>
        <w:fldChar w:fldCharType="separate"/>
      </w:r>
      <w:r>
        <w:t>74</w:t>
      </w:r>
      <w:r>
        <w:fldChar w:fldCharType="end"/>
      </w:r>
    </w:p>
    <w:p w14:paraId="38541E19" w14:textId="0D751F69" w:rsidR="007B018C" w:rsidRDefault="007B018C">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_Toc94558590 \h </w:instrText>
      </w:r>
      <w:r>
        <w:fldChar w:fldCharType="separate"/>
      </w:r>
      <w:r>
        <w:t>74</w:t>
      </w:r>
      <w:r>
        <w:fldChar w:fldCharType="end"/>
      </w:r>
    </w:p>
    <w:p w14:paraId="0E1381EA" w14:textId="5094119B" w:rsidR="007B018C" w:rsidRDefault="007B018C">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_Toc94558591 \h </w:instrText>
      </w:r>
      <w:r>
        <w:fldChar w:fldCharType="separate"/>
      </w:r>
      <w:r>
        <w:t>74</w:t>
      </w:r>
      <w:r>
        <w:fldChar w:fldCharType="end"/>
      </w:r>
    </w:p>
    <w:p w14:paraId="1D6B9439" w14:textId="0C511320" w:rsidR="007B018C" w:rsidRDefault="007B018C">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_Toc94558592 \h </w:instrText>
      </w:r>
      <w:r>
        <w:fldChar w:fldCharType="separate"/>
      </w:r>
      <w:r>
        <w:t>75</w:t>
      </w:r>
      <w:r>
        <w:fldChar w:fldCharType="end"/>
      </w:r>
    </w:p>
    <w:p w14:paraId="43221A9C" w14:textId="69909B47" w:rsidR="007B018C" w:rsidRDefault="007B018C">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_Toc94558593 \h </w:instrText>
      </w:r>
      <w:r>
        <w:fldChar w:fldCharType="separate"/>
      </w:r>
      <w:r>
        <w:t>76</w:t>
      </w:r>
      <w:r>
        <w:fldChar w:fldCharType="end"/>
      </w:r>
    </w:p>
    <w:p w14:paraId="0E63AC97" w14:textId="7706671A" w:rsidR="007B018C" w:rsidRDefault="007B018C">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_Toc94558594 \h </w:instrText>
      </w:r>
      <w:r>
        <w:fldChar w:fldCharType="separate"/>
      </w:r>
      <w:r>
        <w:t>76</w:t>
      </w:r>
      <w:r>
        <w:fldChar w:fldCharType="end"/>
      </w:r>
    </w:p>
    <w:p w14:paraId="20E0CF22" w14:textId="36388FED" w:rsidR="007B018C" w:rsidRDefault="007B018C">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_Toc94558595 \h </w:instrText>
      </w:r>
      <w:r>
        <w:fldChar w:fldCharType="separate"/>
      </w:r>
      <w:r>
        <w:t>77</w:t>
      </w:r>
      <w:r>
        <w:fldChar w:fldCharType="end"/>
      </w:r>
    </w:p>
    <w:p w14:paraId="6B77209E" w14:textId="5FBDC6FF" w:rsidR="007B018C" w:rsidRDefault="007B018C">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_Toc94558596 \h </w:instrText>
      </w:r>
      <w:r>
        <w:fldChar w:fldCharType="separate"/>
      </w:r>
      <w:r>
        <w:t>77</w:t>
      </w:r>
      <w:r>
        <w:fldChar w:fldCharType="end"/>
      </w:r>
    </w:p>
    <w:p w14:paraId="542B425C" w14:textId="2D2F8C0F" w:rsidR="007B018C" w:rsidRDefault="007B018C">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_Toc94558597 \h </w:instrText>
      </w:r>
      <w:r>
        <w:fldChar w:fldCharType="separate"/>
      </w:r>
      <w:r>
        <w:t>78</w:t>
      </w:r>
      <w:r>
        <w:fldChar w:fldCharType="end"/>
      </w:r>
    </w:p>
    <w:p w14:paraId="1A9DB218" w14:textId="0FCF7DE1" w:rsidR="007B018C" w:rsidRDefault="007B018C">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_Toc94558598 \h </w:instrText>
      </w:r>
      <w:r>
        <w:fldChar w:fldCharType="separate"/>
      </w:r>
      <w:r>
        <w:t>79</w:t>
      </w:r>
      <w:r>
        <w:fldChar w:fldCharType="end"/>
      </w:r>
    </w:p>
    <w:p w14:paraId="2EC6010F" w14:textId="49E5D18A" w:rsidR="007B018C" w:rsidRDefault="007B018C">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_Toc94558599 \h </w:instrText>
      </w:r>
      <w:r>
        <w:fldChar w:fldCharType="separate"/>
      </w:r>
      <w:r>
        <w:t>80</w:t>
      </w:r>
      <w:r>
        <w:fldChar w:fldCharType="end"/>
      </w:r>
    </w:p>
    <w:p w14:paraId="7D237B15" w14:textId="6DE618C2" w:rsidR="007B018C" w:rsidRDefault="007B018C">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_Toc94558600 \h </w:instrText>
      </w:r>
      <w:r>
        <w:fldChar w:fldCharType="separate"/>
      </w:r>
      <w:r>
        <w:t>80</w:t>
      </w:r>
      <w:r>
        <w:fldChar w:fldCharType="end"/>
      </w:r>
    </w:p>
    <w:p w14:paraId="5535BE47" w14:textId="4278D54E" w:rsidR="007B018C" w:rsidRDefault="007B018C">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_Toc94558601 \h </w:instrText>
      </w:r>
      <w:r>
        <w:fldChar w:fldCharType="separate"/>
      </w:r>
      <w:r>
        <w:t>81</w:t>
      </w:r>
      <w:r>
        <w:fldChar w:fldCharType="end"/>
      </w:r>
    </w:p>
    <w:p w14:paraId="09D18822" w14:textId="70E3DE4A" w:rsidR="007B018C" w:rsidRDefault="007B018C">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_Toc94558602 \h </w:instrText>
      </w:r>
      <w:r>
        <w:fldChar w:fldCharType="separate"/>
      </w:r>
      <w:r>
        <w:t>82</w:t>
      </w:r>
      <w:r>
        <w:fldChar w:fldCharType="end"/>
      </w:r>
    </w:p>
    <w:p w14:paraId="466027C4" w14:textId="0354AE62" w:rsidR="007B018C" w:rsidRDefault="007B018C">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_Toc94558603 \h </w:instrText>
      </w:r>
      <w:r>
        <w:fldChar w:fldCharType="separate"/>
      </w:r>
      <w:r>
        <w:t>83</w:t>
      </w:r>
      <w:r>
        <w:fldChar w:fldCharType="end"/>
      </w:r>
    </w:p>
    <w:p w14:paraId="71E25282" w14:textId="1B6D6683" w:rsidR="007B018C" w:rsidRDefault="007B018C">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_Toc94558604 \h </w:instrText>
      </w:r>
      <w:r>
        <w:fldChar w:fldCharType="separate"/>
      </w:r>
      <w:r>
        <w:t>83</w:t>
      </w:r>
      <w:r>
        <w:fldChar w:fldCharType="end"/>
      </w:r>
    </w:p>
    <w:p w14:paraId="128429EF" w14:textId="7A395FE7" w:rsidR="007B018C" w:rsidRDefault="007B018C">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_Toc94558605 \h </w:instrText>
      </w:r>
      <w:r>
        <w:fldChar w:fldCharType="separate"/>
      </w:r>
      <w:r>
        <w:t>83</w:t>
      </w:r>
      <w:r>
        <w:fldChar w:fldCharType="end"/>
      </w:r>
    </w:p>
    <w:p w14:paraId="73496E18" w14:textId="351A909C" w:rsidR="007B018C" w:rsidRDefault="007B018C">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_Toc94558606 \h </w:instrText>
      </w:r>
      <w:r>
        <w:fldChar w:fldCharType="separate"/>
      </w:r>
      <w:r>
        <w:t>84</w:t>
      </w:r>
      <w:r>
        <w:fldChar w:fldCharType="end"/>
      </w:r>
    </w:p>
    <w:p w14:paraId="6311785E" w14:textId="2F2BBCA1" w:rsidR="007B018C" w:rsidRDefault="007B018C">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_Toc94558607 \h </w:instrText>
      </w:r>
      <w:r>
        <w:fldChar w:fldCharType="separate"/>
      </w:r>
      <w:r>
        <w:t>85</w:t>
      </w:r>
      <w:r>
        <w:fldChar w:fldCharType="end"/>
      </w:r>
    </w:p>
    <w:p w14:paraId="30438C7C" w14:textId="3CCCD34F" w:rsidR="007B018C" w:rsidRDefault="007B018C">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_Toc94558608 \h </w:instrText>
      </w:r>
      <w:r>
        <w:fldChar w:fldCharType="separate"/>
      </w:r>
      <w:r>
        <w:t>86</w:t>
      </w:r>
      <w:r>
        <w:fldChar w:fldCharType="end"/>
      </w:r>
    </w:p>
    <w:p w14:paraId="2A713ED3" w14:textId="572A099B" w:rsidR="007B018C" w:rsidRDefault="007B018C">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_Toc94558609 \h </w:instrText>
      </w:r>
      <w:r>
        <w:fldChar w:fldCharType="separate"/>
      </w:r>
      <w:r>
        <w:t>86</w:t>
      </w:r>
      <w:r>
        <w:fldChar w:fldCharType="end"/>
      </w:r>
    </w:p>
    <w:p w14:paraId="5583ECF5" w14:textId="1588DDC3" w:rsidR="007B018C" w:rsidRDefault="007B018C">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_Toc94558610 \h </w:instrText>
      </w:r>
      <w:r>
        <w:fldChar w:fldCharType="separate"/>
      </w:r>
      <w:r>
        <w:t>88</w:t>
      </w:r>
      <w:r>
        <w:fldChar w:fldCharType="end"/>
      </w:r>
    </w:p>
    <w:p w14:paraId="412657B5" w14:textId="26A12EBB" w:rsidR="007B018C" w:rsidRDefault="007B018C">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_Toc94558611 \h </w:instrText>
      </w:r>
      <w:r>
        <w:fldChar w:fldCharType="separate"/>
      </w:r>
      <w:r>
        <w:t>89</w:t>
      </w:r>
      <w:r>
        <w:fldChar w:fldCharType="end"/>
      </w:r>
    </w:p>
    <w:p w14:paraId="76FF9963" w14:textId="77A08B42" w:rsidR="007B018C" w:rsidRDefault="007B018C">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_Toc94558612 \h </w:instrText>
      </w:r>
      <w:r>
        <w:fldChar w:fldCharType="separate"/>
      </w:r>
      <w:r>
        <w:t>90</w:t>
      </w:r>
      <w:r>
        <w:fldChar w:fldCharType="end"/>
      </w:r>
    </w:p>
    <w:p w14:paraId="46AC549D" w14:textId="7195B4A0" w:rsidR="007B018C" w:rsidRDefault="007B018C">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_Toc94558613 \h </w:instrText>
      </w:r>
      <w:r>
        <w:fldChar w:fldCharType="separate"/>
      </w:r>
      <w:r>
        <w:t>90</w:t>
      </w:r>
      <w:r>
        <w:fldChar w:fldCharType="end"/>
      </w:r>
    </w:p>
    <w:p w14:paraId="5C36E95E" w14:textId="0785B10F" w:rsidR="007B018C" w:rsidRDefault="007B018C">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_Toc94558614 \h </w:instrText>
      </w:r>
      <w:r>
        <w:fldChar w:fldCharType="separate"/>
      </w:r>
      <w:r>
        <w:t>91</w:t>
      </w:r>
      <w:r>
        <w:fldChar w:fldCharType="end"/>
      </w:r>
    </w:p>
    <w:p w14:paraId="41A3AF4A" w14:textId="6871AD96" w:rsidR="007B018C" w:rsidRDefault="007B018C">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_Toc94558615 \h </w:instrText>
      </w:r>
      <w:r>
        <w:fldChar w:fldCharType="separate"/>
      </w:r>
      <w:r>
        <w:t>92</w:t>
      </w:r>
      <w:r>
        <w:fldChar w:fldCharType="end"/>
      </w:r>
    </w:p>
    <w:p w14:paraId="3F887230" w14:textId="1C39D1C9" w:rsidR="007B018C" w:rsidRDefault="007B018C">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_Toc94558616 \h </w:instrText>
      </w:r>
      <w:r>
        <w:fldChar w:fldCharType="separate"/>
      </w:r>
      <w:r>
        <w:t>93</w:t>
      </w:r>
      <w:r>
        <w:fldChar w:fldCharType="end"/>
      </w:r>
    </w:p>
    <w:p w14:paraId="70918023" w14:textId="36AA81DA" w:rsidR="007B018C" w:rsidRDefault="007B018C">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_Toc94558617 \h </w:instrText>
      </w:r>
      <w:r>
        <w:fldChar w:fldCharType="separate"/>
      </w:r>
      <w:r>
        <w:t>93</w:t>
      </w:r>
      <w:r>
        <w:fldChar w:fldCharType="end"/>
      </w:r>
    </w:p>
    <w:p w14:paraId="18EDC3B7" w14:textId="01789992" w:rsidR="007B018C" w:rsidRDefault="007B018C">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_Toc94558618 \h </w:instrText>
      </w:r>
      <w:r>
        <w:fldChar w:fldCharType="separate"/>
      </w:r>
      <w:r>
        <w:t>93</w:t>
      </w:r>
      <w:r>
        <w:fldChar w:fldCharType="end"/>
      </w:r>
    </w:p>
    <w:p w14:paraId="747A06D7" w14:textId="4FF5D12E" w:rsidR="007B018C" w:rsidRDefault="007B018C">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_Toc94558619 \h </w:instrText>
      </w:r>
      <w:r>
        <w:fldChar w:fldCharType="separate"/>
      </w:r>
      <w:r>
        <w:t>93</w:t>
      </w:r>
      <w:r>
        <w:fldChar w:fldCharType="end"/>
      </w:r>
    </w:p>
    <w:p w14:paraId="08654B43" w14:textId="7C0003C5" w:rsidR="007B018C" w:rsidRDefault="007B018C">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fldLock="1"/>
      </w:r>
      <w:r>
        <w:instrText xml:space="preserve"> PAGEREF _Toc94558620 \h </w:instrText>
      </w:r>
      <w:r>
        <w:fldChar w:fldCharType="separate"/>
      </w:r>
      <w:r>
        <w:t>94</w:t>
      </w:r>
      <w:r>
        <w:fldChar w:fldCharType="end"/>
      </w:r>
    </w:p>
    <w:p w14:paraId="31050535" w14:textId="685E8C6F" w:rsidR="007B018C" w:rsidRDefault="007B018C">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_Toc94558621 \h </w:instrText>
      </w:r>
      <w:r>
        <w:fldChar w:fldCharType="separate"/>
      </w:r>
      <w:r>
        <w:t>94</w:t>
      </w:r>
      <w:r>
        <w:fldChar w:fldCharType="end"/>
      </w:r>
    </w:p>
    <w:p w14:paraId="28A5A11D" w14:textId="71919243" w:rsidR="007B018C" w:rsidRDefault="007B018C">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_Toc94558622 \h </w:instrText>
      </w:r>
      <w:r>
        <w:fldChar w:fldCharType="separate"/>
      </w:r>
      <w:r>
        <w:t>94</w:t>
      </w:r>
      <w:r>
        <w:fldChar w:fldCharType="end"/>
      </w:r>
    </w:p>
    <w:p w14:paraId="7522ADB9" w14:textId="19DD53D0" w:rsidR="007B018C" w:rsidRDefault="007B018C">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fldLock="1"/>
      </w:r>
      <w:r>
        <w:instrText xml:space="preserve"> PAGEREF _Toc94558623 \h </w:instrText>
      </w:r>
      <w:r>
        <w:fldChar w:fldCharType="separate"/>
      </w:r>
      <w:r>
        <w:t>94</w:t>
      </w:r>
      <w:r>
        <w:fldChar w:fldCharType="end"/>
      </w:r>
    </w:p>
    <w:p w14:paraId="4E6F8A64" w14:textId="7DFC1C5C" w:rsidR="007B018C" w:rsidRDefault="007B018C">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fldLock="1"/>
      </w:r>
      <w:r>
        <w:instrText xml:space="preserve"> PAGEREF _Toc94558624 \h </w:instrText>
      </w:r>
      <w:r>
        <w:fldChar w:fldCharType="separate"/>
      </w:r>
      <w:r>
        <w:t>95</w:t>
      </w:r>
      <w:r>
        <w:fldChar w:fldCharType="end"/>
      </w:r>
    </w:p>
    <w:p w14:paraId="281D05A8" w14:textId="0EDB4092" w:rsidR="007B018C" w:rsidRDefault="007B018C">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fldLock="1"/>
      </w:r>
      <w:r>
        <w:instrText xml:space="preserve"> PAGEREF _Toc94558625 \h </w:instrText>
      </w:r>
      <w:r>
        <w:fldChar w:fldCharType="separate"/>
      </w:r>
      <w:r>
        <w:t>96</w:t>
      </w:r>
      <w:r>
        <w:fldChar w:fldCharType="end"/>
      </w:r>
    </w:p>
    <w:p w14:paraId="7C6EC403" w14:textId="500FB4DF" w:rsidR="007B018C" w:rsidRDefault="007B018C">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fldLock="1"/>
      </w:r>
      <w:r>
        <w:instrText xml:space="preserve"> PAGEREF _Toc94558626 \h </w:instrText>
      </w:r>
      <w:r>
        <w:fldChar w:fldCharType="separate"/>
      </w:r>
      <w:r>
        <w:t>97</w:t>
      </w:r>
      <w:r>
        <w:fldChar w:fldCharType="end"/>
      </w:r>
    </w:p>
    <w:p w14:paraId="406299F5" w14:textId="60CAD6B5" w:rsidR="007B018C" w:rsidRDefault="007B018C">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fldLock="1"/>
      </w:r>
      <w:r>
        <w:instrText xml:space="preserve"> PAGEREF _Toc94558627 \h </w:instrText>
      </w:r>
      <w:r>
        <w:fldChar w:fldCharType="separate"/>
      </w:r>
      <w:r>
        <w:t>98</w:t>
      </w:r>
      <w:r>
        <w:fldChar w:fldCharType="end"/>
      </w:r>
    </w:p>
    <w:p w14:paraId="21B91104" w14:textId="7F586D87" w:rsidR="007B018C" w:rsidRDefault="007B018C">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fldLock="1"/>
      </w:r>
      <w:r>
        <w:instrText xml:space="preserve"> PAGEREF _Toc94558628 \h </w:instrText>
      </w:r>
      <w:r>
        <w:fldChar w:fldCharType="separate"/>
      </w:r>
      <w:r>
        <w:t>99</w:t>
      </w:r>
      <w:r>
        <w:fldChar w:fldCharType="end"/>
      </w:r>
    </w:p>
    <w:p w14:paraId="53CE8518" w14:textId="3E6E23EF" w:rsidR="007B018C" w:rsidRDefault="007B018C">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fldLock="1"/>
      </w:r>
      <w:r>
        <w:instrText xml:space="preserve"> PAGEREF _Toc94558629 \h </w:instrText>
      </w:r>
      <w:r>
        <w:fldChar w:fldCharType="separate"/>
      </w:r>
      <w:r>
        <w:t>100</w:t>
      </w:r>
      <w:r>
        <w:fldChar w:fldCharType="end"/>
      </w:r>
    </w:p>
    <w:p w14:paraId="34D4BDDD" w14:textId="332AE29A" w:rsidR="007B018C" w:rsidRDefault="007B018C">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fldLock="1"/>
      </w:r>
      <w:r>
        <w:instrText xml:space="preserve"> PAGEREF _Toc94558630 \h </w:instrText>
      </w:r>
      <w:r>
        <w:fldChar w:fldCharType="separate"/>
      </w:r>
      <w:r>
        <w:t>101</w:t>
      </w:r>
      <w:r>
        <w:fldChar w:fldCharType="end"/>
      </w:r>
    </w:p>
    <w:p w14:paraId="6084A073" w14:textId="214FABE1" w:rsidR="007B018C" w:rsidRDefault="007B018C">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_Toc94558631 \h </w:instrText>
      </w:r>
      <w:r>
        <w:fldChar w:fldCharType="separate"/>
      </w:r>
      <w:r>
        <w:t>102</w:t>
      </w:r>
      <w:r>
        <w:fldChar w:fldCharType="end"/>
      </w:r>
    </w:p>
    <w:p w14:paraId="5B0C3B76" w14:textId="12E38A0C" w:rsidR="007B018C" w:rsidRDefault="007B018C">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_Toc94558632 \h </w:instrText>
      </w:r>
      <w:r>
        <w:fldChar w:fldCharType="separate"/>
      </w:r>
      <w:r>
        <w:t>102</w:t>
      </w:r>
      <w:r>
        <w:fldChar w:fldCharType="end"/>
      </w:r>
    </w:p>
    <w:p w14:paraId="7F51F5FB" w14:textId="51361995" w:rsidR="007B018C" w:rsidRDefault="007B018C">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fldLock="1"/>
      </w:r>
      <w:r>
        <w:instrText xml:space="preserve"> PAGEREF _Toc94558633 \h </w:instrText>
      </w:r>
      <w:r>
        <w:fldChar w:fldCharType="separate"/>
      </w:r>
      <w:r>
        <w:t>102</w:t>
      </w:r>
      <w:r>
        <w:fldChar w:fldCharType="end"/>
      </w:r>
    </w:p>
    <w:p w14:paraId="06568F67" w14:textId="7EB058FC" w:rsidR="007B018C" w:rsidRDefault="007B018C">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forward message – originating session (access)</w:t>
      </w:r>
      <w:r>
        <w:tab/>
      </w:r>
      <w:r>
        <w:fldChar w:fldCharType="begin" w:fldLock="1"/>
      </w:r>
      <w:r>
        <w:instrText xml:space="preserve"> PAGEREF _Toc94558634 \h </w:instrText>
      </w:r>
      <w:r>
        <w:fldChar w:fldCharType="separate"/>
      </w:r>
      <w:r>
        <w:t>103</w:t>
      </w:r>
      <w:r>
        <w:fldChar w:fldCharType="end"/>
      </w:r>
    </w:p>
    <w:p w14:paraId="41C82794" w14:textId="579A4E65" w:rsidR="007B018C" w:rsidRDefault="007B018C">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fldLock="1"/>
      </w:r>
      <w:r>
        <w:instrText xml:space="preserve"> PAGEREF _Toc94558635 \h </w:instrText>
      </w:r>
      <w:r>
        <w:fldChar w:fldCharType="separate"/>
      </w:r>
      <w:r>
        <w:t>104</w:t>
      </w:r>
      <w:r>
        <w:fldChar w:fldCharType="end"/>
      </w:r>
    </w:p>
    <w:p w14:paraId="36A32558" w14:textId="0C420C28" w:rsidR="007B018C" w:rsidRDefault="007B018C">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originating session (access)</w:t>
      </w:r>
      <w:r>
        <w:tab/>
      </w:r>
      <w:r>
        <w:fldChar w:fldCharType="begin" w:fldLock="1"/>
      </w:r>
      <w:r>
        <w:instrText xml:space="preserve"> PAGEREF _Toc94558636 \h </w:instrText>
      </w:r>
      <w:r>
        <w:fldChar w:fldCharType="separate"/>
      </w:r>
      <w:r>
        <w:t>105</w:t>
      </w:r>
      <w:r>
        <w:fldChar w:fldCharType="end"/>
      </w:r>
    </w:p>
    <w:p w14:paraId="2BDC6CDF" w14:textId="7F68B10C" w:rsidR="007B018C" w:rsidRDefault="007B018C">
      <w:pPr>
        <w:pStyle w:val="TOC4"/>
        <w:rPr>
          <w:rFonts w:asciiTheme="minorHAnsi" w:eastAsiaTheme="minorEastAsia" w:hAnsiTheme="minorHAnsi" w:cstheme="minorBidi"/>
          <w:sz w:val="22"/>
          <w:szCs w:val="22"/>
          <w:lang w:eastAsia="en-GB"/>
        </w:rPr>
      </w:pPr>
      <w:r>
        <w:t>4.9.2.6</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fldLock="1"/>
      </w:r>
      <w:r>
        <w:instrText xml:space="preserve"> PAGEREF _Toc94558637 \h </w:instrText>
      </w:r>
      <w:r>
        <w:fldChar w:fldCharType="separate"/>
      </w:r>
      <w:r>
        <w:t>106</w:t>
      </w:r>
      <w:r>
        <w:fldChar w:fldCharType="end"/>
      </w:r>
    </w:p>
    <w:p w14:paraId="424980ED" w14:textId="1D64ED29" w:rsidR="007B018C" w:rsidRDefault="007B018C">
      <w:pPr>
        <w:pStyle w:val="TOC4"/>
        <w:rPr>
          <w:rFonts w:asciiTheme="minorHAnsi" w:eastAsiaTheme="minorEastAsia" w:hAnsiTheme="minorHAnsi" w:cstheme="minorBidi"/>
          <w:sz w:val="22"/>
          <w:szCs w:val="22"/>
          <w:lang w:eastAsia="en-GB"/>
        </w:rPr>
      </w:pPr>
      <w:r>
        <w:t>4.9.2.7</w:t>
      </w:r>
      <w:r>
        <w:rPr>
          <w:rFonts w:asciiTheme="minorHAnsi" w:eastAsiaTheme="minorEastAsia" w:hAnsiTheme="minorHAnsi" w:cstheme="minorBidi"/>
          <w:sz w:val="22"/>
          <w:szCs w:val="22"/>
          <w:lang w:eastAsia="en-GB"/>
        </w:rPr>
        <w:tab/>
      </w:r>
      <w:r>
        <w:t>SDP offer in the forward message – terminating session (access)</w:t>
      </w:r>
      <w:r>
        <w:tab/>
      </w:r>
      <w:r>
        <w:fldChar w:fldCharType="begin" w:fldLock="1"/>
      </w:r>
      <w:r>
        <w:instrText xml:space="preserve"> PAGEREF _Toc94558638 \h </w:instrText>
      </w:r>
      <w:r>
        <w:fldChar w:fldCharType="separate"/>
      </w:r>
      <w:r>
        <w:t>107</w:t>
      </w:r>
      <w:r>
        <w:fldChar w:fldCharType="end"/>
      </w:r>
    </w:p>
    <w:p w14:paraId="18E3DCBE" w14:textId="4C92F5AF" w:rsidR="007B018C" w:rsidRDefault="007B018C">
      <w:pPr>
        <w:pStyle w:val="TOC4"/>
        <w:rPr>
          <w:rFonts w:asciiTheme="minorHAnsi" w:eastAsiaTheme="minorEastAsia" w:hAnsiTheme="minorHAnsi" w:cstheme="minorBidi"/>
          <w:sz w:val="22"/>
          <w:szCs w:val="22"/>
          <w:lang w:eastAsia="en-GB"/>
        </w:rPr>
      </w:pPr>
      <w:r>
        <w:t>4.9.2.8</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_Toc94558639 \h </w:instrText>
      </w:r>
      <w:r>
        <w:fldChar w:fldCharType="separate"/>
      </w:r>
      <w:r>
        <w:t>108</w:t>
      </w:r>
      <w:r>
        <w:fldChar w:fldCharType="end"/>
      </w:r>
    </w:p>
    <w:p w14:paraId="789813ED" w14:textId="0B416412" w:rsidR="007B018C" w:rsidRDefault="007B018C">
      <w:pPr>
        <w:pStyle w:val="TOC4"/>
        <w:rPr>
          <w:rFonts w:asciiTheme="minorHAnsi" w:eastAsiaTheme="minorEastAsia" w:hAnsiTheme="minorHAnsi" w:cstheme="minorBidi"/>
          <w:sz w:val="22"/>
          <w:szCs w:val="22"/>
          <w:lang w:eastAsia="en-GB"/>
        </w:rPr>
      </w:pPr>
      <w:r>
        <w:t>4.9.2.9</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_Toc94558640 \h </w:instrText>
      </w:r>
      <w:r>
        <w:fldChar w:fldCharType="separate"/>
      </w:r>
      <w:r>
        <w:t>109</w:t>
      </w:r>
      <w:r>
        <w:fldChar w:fldCharType="end"/>
      </w:r>
    </w:p>
    <w:p w14:paraId="7D41600F" w14:textId="33D62977" w:rsidR="007B018C" w:rsidRDefault="007B018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_Toc94558641 \h </w:instrText>
      </w:r>
      <w:r>
        <w:fldChar w:fldCharType="separate"/>
      </w:r>
      <w:r>
        <w:t>110</w:t>
      </w:r>
      <w:r>
        <w:fldChar w:fldCharType="end"/>
      </w:r>
    </w:p>
    <w:p w14:paraId="500F0E1E" w14:textId="458AE2BA" w:rsidR="007B018C" w:rsidRDefault="007B018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_Toc94558642 \h </w:instrText>
      </w:r>
      <w:r>
        <w:fldChar w:fldCharType="separate"/>
      </w:r>
      <w:r>
        <w:t>110</w:t>
      </w:r>
      <w:r>
        <w:fldChar w:fldCharType="end"/>
      </w:r>
    </w:p>
    <w:p w14:paraId="6C9D79AD" w14:textId="6B62CD08" w:rsidR="007B018C" w:rsidRDefault="007B018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_Toc94558643 \h </w:instrText>
      </w:r>
      <w:r>
        <w:fldChar w:fldCharType="separate"/>
      </w:r>
      <w:r>
        <w:t>111</w:t>
      </w:r>
      <w:r>
        <w:fldChar w:fldCharType="end"/>
      </w:r>
    </w:p>
    <w:p w14:paraId="7051C773" w14:textId="1D3C6196" w:rsidR="007B018C" w:rsidRDefault="007B018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_Toc94558644 \h </w:instrText>
      </w:r>
      <w:r>
        <w:fldChar w:fldCharType="separate"/>
      </w:r>
      <w:r>
        <w:t>111</w:t>
      </w:r>
      <w:r>
        <w:fldChar w:fldCharType="end"/>
      </w:r>
    </w:p>
    <w:p w14:paraId="0C5D6C4F" w14:textId="75F12F81" w:rsidR="007B018C" w:rsidRDefault="007B018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_Toc94558645 \h </w:instrText>
      </w:r>
      <w:r>
        <w:fldChar w:fldCharType="separate"/>
      </w:r>
      <w:r>
        <w:t>112</w:t>
      </w:r>
      <w:r>
        <w:fldChar w:fldCharType="end"/>
      </w:r>
    </w:p>
    <w:p w14:paraId="7710CAF8" w14:textId="78ABA770" w:rsidR="007B018C" w:rsidRDefault="007B018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_Toc94558646 \h </w:instrText>
      </w:r>
      <w:r>
        <w:fldChar w:fldCharType="separate"/>
      </w:r>
      <w:r>
        <w:t>113</w:t>
      </w:r>
      <w:r>
        <w:fldChar w:fldCharType="end"/>
      </w:r>
    </w:p>
    <w:p w14:paraId="5A4775BE" w14:textId="5F5E0005" w:rsidR="007B018C" w:rsidRDefault="007B018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_Toc94558647 \h </w:instrText>
      </w:r>
      <w:r>
        <w:fldChar w:fldCharType="separate"/>
      </w:r>
      <w:r>
        <w:t>113</w:t>
      </w:r>
      <w:r>
        <w:fldChar w:fldCharType="end"/>
      </w:r>
    </w:p>
    <w:p w14:paraId="027CD85D" w14:textId="00874C69" w:rsidR="007B018C" w:rsidRDefault="007B018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_Toc94558648 \h </w:instrText>
      </w:r>
      <w:r>
        <w:fldChar w:fldCharType="separate"/>
      </w:r>
      <w:r>
        <w:t>113</w:t>
      </w:r>
      <w:r>
        <w:fldChar w:fldCharType="end"/>
      </w:r>
    </w:p>
    <w:p w14:paraId="0A850F33" w14:textId="64925B3E" w:rsidR="007B018C" w:rsidRDefault="007B018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_Toc94558649 \h </w:instrText>
      </w:r>
      <w:r>
        <w:fldChar w:fldCharType="separate"/>
      </w:r>
      <w:r>
        <w:t>114</w:t>
      </w:r>
      <w:r>
        <w:fldChar w:fldCharType="end"/>
      </w:r>
    </w:p>
    <w:p w14:paraId="2DA4DFD6" w14:textId="3F728AF5" w:rsidR="007B018C" w:rsidRDefault="007B018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_Toc94558650 \h </w:instrText>
      </w:r>
      <w:r>
        <w:fldChar w:fldCharType="separate"/>
      </w:r>
      <w:r>
        <w:t>114</w:t>
      </w:r>
      <w:r>
        <w:fldChar w:fldCharType="end"/>
      </w:r>
    </w:p>
    <w:p w14:paraId="292BEA14" w14:textId="472E38A6" w:rsidR="007B018C" w:rsidRDefault="007B018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_Toc94558651 \h </w:instrText>
      </w:r>
      <w:r>
        <w:fldChar w:fldCharType="separate"/>
      </w:r>
      <w:r>
        <w:t>114</w:t>
      </w:r>
      <w:r>
        <w:fldChar w:fldCharType="end"/>
      </w:r>
    </w:p>
    <w:p w14:paraId="14BFC797" w14:textId="549E78D2" w:rsidR="007B018C" w:rsidRDefault="007B018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_Toc94558652 \h </w:instrText>
      </w:r>
      <w:r>
        <w:fldChar w:fldCharType="separate"/>
      </w:r>
      <w:r>
        <w:t>115</w:t>
      </w:r>
      <w:r>
        <w:fldChar w:fldCharType="end"/>
      </w:r>
    </w:p>
    <w:p w14:paraId="1C589E2C" w14:textId="32ADA431" w:rsidR="007B018C" w:rsidRDefault="007B018C">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_Toc94558653 \h </w:instrText>
      </w:r>
      <w:r>
        <w:fldChar w:fldCharType="separate"/>
      </w:r>
      <w:r>
        <w:t>116</w:t>
      </w:r>
      <w:r>
        <w:fldChar w:fldCharType="end"/>
      </w:r>
    </w:p>
    <w:p w14:paraId="0EB8C38F" w14:textId="6952319D" w:rsidR="007B018C" w:rsidRDefault="007B018C">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_Toc94558654 \h </w:instrText>
      </w:r>
      <w:r>
        <w:fldChar w:fldCharType="separate"/>
      </w:r>
      <w:r>
        <w:t>117</w:t>
      </w:r>
      <w:r>
        <w:fldChar w:fldCharType="end"/>
      </w:r>
    </w:p>
    <w:p w14:paraId="6132FE4E" w14:textId="6F541BA0" w:rsidR="007B018C" w:rsidRDefault="007B018C">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_Toc94558655 \h </w:instrText>
      </w:r>
      <w:r>
        <w:fldChar w:fldCharType="separate"/>
      </w:r>
      <w:r>
        <w:t>118</w:t>
      </w:r>
      <w:r>
        <w:fldChar w:fldCharType="end"/>
      </w:r>
    </w:p>
    <w:p w14:paraId="7C52E51D" w14:textId="49A39024" w:rsidR="007B018C" w:rsidRDefault="007B018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_Toc94558656 \h </w:instrText>
      </w:r>
      <w:r>
        <w:fldChar w:fldCharType="separate"/>
      </w:r>
      <w:r>
        <w:t>118</w:t>
      </w:r>
      <w:r>
        <w:fldChar w:fldCharType="end"/>
      </w:r>
    </w:p>
    <w:p w14:paraId="132C8BEA" w14:textId="6914E2FA" w:rsidR="007B018C" w:rsidRDefault="007B018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_Toc94558657 \h </w:instrText>
      </w:r>
      <w:r>
        <w:fldChar w:fldCharType="separate"/>
      </w:r>
      <w:r>
        <w:t>118</w:t>
      </w:r>
      <w:r>
        <w:fldChar w:fldCharType="end"/>
      </w:r>
    </w:p>
    <w:p w14:paraId="2F004595" w14:textId="4760DE7E" w:rsidR="007B018C" w:rsidRDefault="007B018C">
      <w:pPr>
        <w:pStyle w:val="TOC3"/>
        <w:rPr>
          <w:rFonts w:asciiTheme="minorHAnsi" w:eastAsiaTheme="minorEastAsia" w:hAnsiTheme="minorHAnsi" w:cstheme="minorBidi"/>
          <w:sz w:val="22"/>
          <w:szCs w:val="22"/>
          <w:lang w:eastAsia="en-GB"/>
        </w:rPr>
      </w:pPr>
      <w:r>
        <w:lastRenderedPageBreak/>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_Toc94558658 \h </w:instrText>
      </w:r>
      <w:r>
        <w:fldChar w:fldCharType="separate"/>
      </w:r>
      <w:r>
        <w:t>119</w:t>
      </w:r>
      <w:r>
        <w:fldChar w:fldCharType="end"/>
      </w:r>
    </w:p>
    <w:p w14:paraId="387A3A19" w14:textId="739521E0" w:rsidR="007B018C" w:rsidRDefault="007B018C">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_Toc94558659 \h </w:instrText>
      </w:r>
      <w:r>
        <w:fldChar w:fldCharType="separate"/>
      </w:r>
      <w:r>
        <w:t>120</w:t>
      </w:r>
      <w:r>
        <w:fldChar w:fldCharType="end"/>
      </w:r>
    </w:p>
    <w:p w14:paraId="4413AA2C" w14:textId="5FDAEBD6" w:rsidR="007B018C" w:rsidRDefault="007B018C">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_Toc94558660 \h </w:instrText>
      </w:r>
      <w:r>
        <w:fldChar w:fldCharType="separate"/>
      </w:r>
      <w:r>
        <w:t>121</w:t>
      </w:r>
      <w:r>
        <w:fldChar w:fldCharType="end"/>
      </w:r>
    </w:p>
    <w:p w14:paraId="417432B3" w14:textId="2C6C5BA7" w:rsidR="007B018C" w:rsidRDefault="007B018C">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_Toc94558661 \h </w:instrText>
      </w:r>
      <w:r>
        <w:fldChar w:fldCharType="separate"/>
      </w:r>
      <w:r>
        <w:t>122</w:t>
      </w:r>
      <w:r>
        <w:fldChar w:fldCharType="end"/>
      </w:r>
    </w:p>
    <w:p w14:paraId="21C9D944" w14:textId="270920CC" w:rsidR="007B018C" w:rsidRDefault="007B018C">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_Toc94558662 \h </w:instrText>
      </w:r>
      <w:r>
        <w:fldChar w:fldCharType="separate"/>
      </w:r>
      <w:r>
        <w:t>123</w:t>
      </w:r>
      <w:r>
        <w:fldChar w:fldCharType="end"/>
      </w:r>
    </w:p>
    <w:p w14:paraId="57A0D02E" w14:textId="76B088E8" w:rsidR="007B018C" w:rsidRDefault="007B018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_Toc94558663 \h </w:instrText>
      </w:r>
      <w:r>
        <w:fldChar w:fldCharType="separate"/>
      </w:r>
      <w:r>
        <w:t>123</w:t>
      </w:r>
      <w:r>
        <w:fldChar w:fldCharType="end"/>
      </w:r>
    </w:p>
    <w:p w14:paraId="4F5F63AE" w14:textId="0D957984" w:rsidR="007B018C" w:rsidRDefault="007B018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_Toc94558664 \h </w:instrText>
      </w:r>
      <w:r>
        <w:fldChar w:fldCharType="separate"/>
      </w:r>
      <w:r>
        <w:t>123</w:t>
      </w:r>
      <w:r>
        <w:fldChar w:fldCharType="end"/>
      </w:r>
    </w:p>
    <w:p w14:paraId="197FE46D" w14:textId="39CCA409" w:rsidR="007B018C" w:rsidRDefault="007B018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_Toc94558665 \h </w:instrText>
      </w:r>
      <w:r>
        <w:fldChar w:fldCharType="separate"/>
      </w:r>
      <w:r>
        <w:t>124</w:t>
      </w:r>
      <w:r>
        <w:fldChar w:fldCharType="end"/>
      </w:r>
    </w:p>
    <w:p w14:paraId="5A6AF7BF" w14:textId="34033EF0" w:rsidR="007B018C" w:rsidRDefault="007B018C">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_Toc94558666 \h </w:instrText>
      </w:r>
      <w:r>
        <w:fldChar w:fldCharType="separate"/>
      </w:r>
      <w:r>
        <w:t>125</w:t>
      </w:r>
      <w:r>
        <w:fldChar w:fldCharType="end"/>
      </w:r>
    </w:p>
    <w:p w14:paraId="54AF4589" w14:textId="59D2E3BD" w:rsidR="007B018C" w:rsidRDefault="007B018C">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_Toc94558667 \h </w:instrText>
      </w:r>
      <w:r>
        <w:fldChar w:fldCharType="separate"/>
      </w:r>
      <w:r>
        <w:t>126</w:t>
      </w:r>
      <w:r>
        <w:fldChar w:fldCharType="end"/>
      </w:r>
    </w:p>
    <w:p w14:paraId="630B68DE" w14:textId="22D9C3A4" w:rsidR="007B018C" w:rsidRDefault="007B018C">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_Toc94558668 \h </w:instrText>
      </w:r>
      <w:r>
        <w:fldChar w:fldCharType="separate"/>
      </w:r>
      <w:r>
        <w:t>127</w:t>
      </w:r>
      <w:r>
        <w:fldChar w:fldCharType="end"/>
      </w:r>
    </w:p>
    <w:p w14:paraId="47C2ED28" w14:textId="1D2CDB2B" w:rsidR="007B018C" w:rsidRDefault="007B018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_Toc94558669 \h </w:instrText>
      </w:r>
      <w:r>
        <w:fldChar w:fldCharType="separate"/>
      </w:r>
      <w:r>
        <w:t>127</w:t>
      </w:r>
      <w:r>
        <w:fldChar w:fldCharType="end"/>
      </w:r>
    </w:p>
    <w:p w14:paraId="1C10EF93" w14:textId="2DCF08DF" w:rsidR="007B018C" w:rsidRDefault="007B018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_Toc94558670 \h </w:instrText>
      </w:r>
      <w:r>
        <w:fldChar w:fldCharType="separate"/>
      </w:r>
      <w:r>
        <w:t>127</w:t>
      </w:r>
      <w:r>
        <w:fldChar w:fldCharType="end"/>
      </w:r>
    </w:p>
    <w:p w14:paraId="50C39E49" w14:textId="2A5325EF" w:rsidR="007B018C" w:rsidRDefault="007B018C">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_Toc94558671 \h </w:instrText>
      </w:r>
      <w:r>
        <w:fldChar w:fldCharType="separate"/>
      </w:r>
      <w:r>
        <w:t>128</w:t>
      </w:r>
      <w:r>
        <w:fldChar w:fldCharType="end"/>
      </w:r>
    </w:p>
    <w:p w14:paraId="7B9C4616" w14:textId="4CB890B4" w:rsidR="007B018C" w:rsidRDefault="007B018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_Toc94558672 \h </w:instrText>
      </w:r>
      <w:r>
        <w:fldChar w:fldCharType="separate"/>
      </w:r>
      <w:r>
        <w:t>129</w:t>
      </w:r>
      <w:r>
        <w:fldChar w:fldCharType="end"/>
      </w:r>
    </w:p>
    <w:p w14:paraId="3539A597" w14:textId="4AC526F2" w:rsidR="007B018C" w:rsidRDefault="007B018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_Toc94558673 \h </w:instrText>
      </w:r>
      <w:r>
        <w:fldChar w:fldCharType="separate"/>
      </w:r>
      <w:r>
        <w:t>130</w:t>
      </w:r>
      <w:r>
        <w:fldChar w:fldCharType="end"/>
      </w:r>
    </w:p>
    <w:p w14:paraId="7F926566" w14:textId="0A15B820" w:rsidR="007B018C" w:rsidRDefault="007B018C">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_Toc94558674 \h </w:instrText>
      </w:r>
      <w:r>
        <w:fldChar w:fldCharType="separate"/>
      </w:r>
      <w:r>
        <w:t>133</w:t>
      </w:r>
      <w:r>
        <w:fldChar w:fldCharType="end"/>
      </w:r>
    </w:p>
    <w:p w14:paraId="2E48E833" w14:textId="66A357C3" w:rsidR="007B018C" w:rsidRDefault="007B018C">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_Toc94558675 \h </w:instrText>
      </w:r>
      <w:r>
        <w:fldChar w:fldCharType="separate"/>
      </w:r>
      <w:r>
        <w:t>134</w:t>
      </w:r>
      <w:r>
        <w:fldChar w:fldCharType="end"/>
      </w:r>
    </w:p>
    <w:p w14:paraId="3E00C6F7" w14:textId="3F7A86CD" w:rsidR="007B018C" w:rsidRDefault="007B018C">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_Toc94558676 \h </w:instrText>
      </w:r>
      <w:r>
        <w:fldChar w:fldCharType="separate"/>
      </w:r>
      <w:r>
        <w:t>135</w:t>
      </w:r>
      <w:r>
        <w:fldChar w:fldCharType="end"/>
      </w:r>
    </w:p>
    <w:p w14:paraId="3EDDD4C9" w14:textId="61EF6620" w:rsidR="007B018C" w:rsidRDefault="007B018C">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_Toc94558677 \h </w:instrText>
      </w:r>
      <w:r>
        <w:fldChar w:fldCharType="separate"/>
      </w:r>
      <w:r>
        <w:t>136</w:t>
      </w:r>
      <w:r>
        <w:fldChar w:fldCharType="end"/>
      </w:r>
    </w:p>
    <w:p w14:paraId="5F3901CD" w14:textId="35E4A777" w:rsidR="007B018C" w:rsidRDefault="007B018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_Toc94558678 \h </w:instrText>
      </w:r>
      <w:r>
        <w:fldChar w:fldCharType="separate"/>
      </w:r>
      <w:r>
        <w:t>136</w:t>
      </w:r>
      <w:r>
        <w:fldChar w:fldCharType="end"/>
      </w:r>
    </w:p>
    <w:p w14:paraId="29070D0F" w14:textId="231805AB" w:rsidR="007B018C" w:rsidRDefault="007B018C">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_Toc94558679 \h </w:instrText>
      </w:r>
      <w:r>
        <w:fldChar w:fldCharType="separate"/>
      </w:r>
      <w:r>
        <w:t>136</w:t>
      </w:r>
      <w:r>
        <w:fldChar w:fldCharType="end"/>
      </w:r>
    </w:p>
    <w:p w14:paraId="0E8CCE65" w14:textId="60517254" w:rsidR="007B018C" w:rsidRDefault="007B018C">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_Toc94558680 \h </w:instrText>
      </w:r>
      <w:r>
        <w:fldChar w:fldCharType="separate"/>
      </w:r>
      <w:r>
        <w:t>137</w:t>
      </w:r>
      <w:r>
        <w:fldChar w:fldCharType="end"/>
      </w:r>
    </w:p>
    <w:p w14:paraId="4AD6B947" w14:textId="0BAF6D49" w:rsidR="007B018C" w:rsidRDefault="007B018C">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_Toc94558681 \h </w:instrText>
      </w:r>
      <w:r>
        <w:fldChar w:fldCharType="separate"/>
      </w:r>
      <w:r>
        <w:t>137</w:t>
      </w:r>
      <w:r>
        <w:fldChar w:fldCharType="end"/>
      </w:r>
    </w:p>
    <w:p w14:paraId="2A8EC8AA" w14:textId="13C30ED1" w:rsidR="007B018C" w:rsidRDefault="007B018C">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_Toc94558682 \h </w:instrText>
      </w:r>
      <w:r>
        <w:fldChar w:fldCharType="separate"/>
      </w:r>
      <w:r>
        <w:t>138</w:t>
      </w:r>
      <w:r>
        <w:fldChar w:fldCharType="end"/>
      </w:r>
    </w:p>
    <w:p w14:paraId="42B4DC80" w14:textId="7015662F" w:rsidR="007B018C" w:rsidRDefault="007B018C">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_Toc94558683 \h </w:instrText>
      </w:r>
      <w:r>
        <w:fldChar w:fldCharType="separate"/>
      </w:r>
      <w:r>
        <w:t>139</w:t>
      </w:r>
      <w:r>
        <w:fldChar w:fldCharType="end"/>
      </w:r>
    </w:p>
    <w:p w14:paraId="2F7C03ED" w14:textId="5B54A998" w:rsidR="007B018C" w:rsidRDefault="007B018C">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_Toc94558684 \h </w:instrText>
      </w:r>
      <w:r>
        <w:fldChar w:fldCharType="separate"/>
      </w:r>
      <w:r>
        <w:t>139</w:t>
      </w:r>
      <w:r>
        <w:fldChar w:fldCharType="end"/>
      </w:r>
    </w:p>
    <w:p w14:paraId="43AF6461" w14:textId="32F8A19D" w:rsidR="007B018C" w:rsidRDefault="007B018C">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_Toc94558685 \h </w:instrText>
      </w:r>
      <w:r>
        <w:fldChar w:fldCharType="separate"/>
      </w:r>
      <w:r>
        <w:t>140</w:t>
      </w:r>
      <w:r>
        <w:fldChar w:fldCharType="end"/>
      </w:r>
    </w:p>
    <w:p w14:paraId="3AAAA971" w14:textId="1A4EB475" w:rsidR="007B018C" w:rsidRDefault="007B018C">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_Toc94558686 \h </w:instrText>
      </w:r>
      <w:r>
        <w:fldChar w:fldCharType="separate"/>
      </w:r>
      <w:r>
        <w:t>141</w:t>
      </w:r>
      <w:r>
        <w:fldChar w:fldCharType="end"/>
      </w:r>
    </w:p>
    <w:p w14:paraId="4033237A" w14:textId="721D587F" w:rsidR="007B018C" w:rsidRDefault="007B018C">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_Toc94558687 \h </w:instrText>
      </w:r>
      <w:r>
        <w:fldChar w:fldCharType="separate"/>
      </w:r>
      <w:r>
        <w:t>141</w:t>
      </w:r>
      <w:r>
        <w:fldChar w:fldCharType="end"/>
      </w:r>
    </w:p>
    <w:p w14:paraId="04E4C77B" w14:textId="0084023E" w:rsidR="007B018C" w:rsidRDefault="007B018C">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_Toc94558688 \h </w:instrText>
      </w:r>
      <w:r>
        <w:fldChar w:fldCharType="separate"/>
      </w:r>
      <w:r>
        <w:t>142</w:t>
      </w:r>
      <w:r>
        <w:fldChar w:fldCharType="end"/>
      </w:r>
    </w:p>
    <w:p w14:paraId="57C56A16" w14:textId="6D2EB01C" w:rsidR="007B018C" w:rsidRDefault="007B018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_Toc94558689 \h </w:instrText>
      </w:r>
      <w:r>
        <w:fldChar w:fldCharType="separate"/>
      </w:r>
      <w:r>
        <w:t>144</w:t>
      </w:r>
      <w:r>
        <w:fldChar w:fldCharType="end"/>
      </w:r>
    </w:p>
    <w:p w14:paraId="4B83B4DE" w14:textId="64AAC438" w:rsidR="007B018C" w:rsidRDefault="007B018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_Toc94558690 \h </w:instrText>
      </w:r>
      <w:r>
        <w:fldChar w:fldCharType="separate"/>
      </w:r>
      <w:r>
        <w:t>144</w:t>
      </w:r>
      <w:r>
        <w:fldChar w:fldCharType="end"/>
      </w:r>
    </w:p>
    <w:p w14:paraId="16BE918D" w14:textId="3B2BC16C" w:rsidR="007B018C" w:rsidRDefault="007B018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_Toc94558691 \h </w:instrText>
      </w:r>
      <w:r>
        <w:fldChar w:fldCharType="separate"/>
      </w:r>
      <w:r>
        <w:t>144</w:t>
      </w:r>
      <w:r>
        <w:fldChar w:fldCharType="end"/>
      </w:r>
    </w:p>
    <w:p w14:paraId="27E28D17" w14:textId="15C622C1" w:rsidR="007B018C" w:rsidRDefault="007B018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_Toc94558692 \h </w:instrText>
      </w:r>
      <w:r>
        <w:fldChar w:fldCharType="separate"/>
      </w:r>
      <w:r>
        <w:t>145</w:t>
      </w:r>
      <w:r>
        <w:fldChar w:fldCharType="end"/>
      </w:r>
    </w:p>
    <w:p w14:paraId="394B6E0B" w14:textId="66E60486" w:rsidR="007B018C" w:rsidRDefault="007B018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_Toc94558693 \h </w:instrText>
      </w:r>
      <w:r>
        <w:fldChar w:fldCharType="separate"/>
      </w:r>
      <w:r>
        <w:t>145</w:t>
      </w:r>
      <w:r>
        <w:fldChar w:fldCharType="end"/>
      </w:r>
    </w:p>
    <w:p w14:paraId="1DC968CD" w14:textId="38FA100D" w:rsidR="007B018C" w:rsidRDefault="007B018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_Toc94558694 \h </w:instrText>
      </w:r>
      <w:r>
        <w:fldChar w:fldCharType="separate"/>
      </w:r>
      <w:r>
        <w:t>145</w:t>
      </w:r>
      <w:r>
        <w:fldChar w:fldCharType="end"/>
      </w:r>
    </w:p>
    <w:p w14:paraId="52C63AEA" w14:textId="321763B6" w:rsidR="007B018C" w:rsidRDefault="007B018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_Toc94558695 \h </w:instrText>
      </w:r>
      <w:r>
        <w:fldChar w:fldCharType="separate"/>
      </w:r>
      <w:r>
        <w:t>145</w:t>
      </w:r>
      <w:r>
        <w:fldChar w:fldCharType="end"/>
      </w:r>
    </w:p>
    <w:p w14:paraId="19CF16ED" w14:textId="014CB0DA" w:rsidR="007B018C" w:rsidRDefault="007B018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_Toc94558696 \h </w:instrText>
      </w:r>
      <w:r>
        <w:fldChar w:fldCharType="separate"/>
      </w:r>
      <w:r>
        <w:t>146</w:t>
      </w:r>
      <w:r>
        <w:fldChar w:fldCharType="end"/>
      </w:r>
    </w:p>
    <w:p w14:paraId="38AF3580" w14:textId="573D8B9B" w:rsidR="007B018C" w:rsidRDefault="007B018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_Toc94558697 \h </w:instrText>
      </w:r>
      <w:r>
        <w:fldChar w:fldCharType="separate"/>
      </w:r>
      <w:r>
        <w:t>146</w:t>
      </w:r>
      <w:r>
        <w:fldChar w:fldCharType="end"/>
      </w:r>
    </w:p>
    <w:p w14:paraId="34A43A34" w14:textId="28C43E7F" w:rsidR="007B018C" w:rsidRDefault="007B018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_Toc94558698 \h </w:instrText>
      </w:r>
      <w:r>
        <w:fldChar w:fldCharType="separate"/>
      </w:r>
      <w:r>
        <w:t>146</w:t>
      </w:r>
      <w:r>
        <w:fldChar w:fldCharType="end"/>
      </w:r>
    </w:p>
    <w:p w14:paraId="1B59BA67" w14:textId="3FFD7C5A" w:rsidR="007B018C" w:rsidRDefault="007B018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_Toc94558699 \h </w:instrText>
      </w:r>
      <w:r>
        <w:fldChar w:fldCharType="separate"/>
      </w:r>
      <w:r>
        <w:t>147</w:t>
      </w:r>
      <w:r>
        <w:fldChar w:fldCharType="end"/>
      </w:r>
    </w:p>
    <w:p w14:paraId="5C50CF44" w14:textId="714C9565" w:rsidR="007B018C" w:rsidRDefault="007B018C">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_Toc94558700 \h </w:instrText>
      </w:r>
      <w:r>
        <w:fldChar w:fldCharType="separate"/>
      </w:r>
      <w:r>
        <w:t>147</w:t>
      </w:r>
      <w:r>
        <w:fldChar w:fldCharType="end"/>
      </w:r>
    </w:p>
    <w:p w14:paraId="232C5958" w14:textId="6C5F34A3" w:rsidR="007B018C" w:rsidRDefault="007B018C">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_Toc94558701 \h </w:instrText>
      </w:r>
      <w:r>
        <w:fldChar w:fldCharType="separate"/>
      </w:r>
      <w:r>
        <w:t>147</w:t>
      </w:r>
      <w:r>
        <w:fldChar w:fldCharType="end"/>
      </w:r>
    </w:p>
    <w:p w14:paraId="776C3F2F" w14:textId="3775BCE7" w:rsidR="007B018C" w:rsidRDefault="007B018C">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_Toc94558702 \h </w:instrText>
      </w:r>
      <w:r>
        <w:fldChar w:fldCharType="separate"/>
      </w:r>
      <w:r>
        <w:t>147</w:t>
      </w:r>
      <w:r>
        <w:fldChar w:fldCharType="end"/>
      </w:r>
    </w:p>
    <w:p w14:paraId="0EC0F373" w14:textId="59D2E9F0" w:rsidR="007B018C" w:rsidRDefault="007B018C">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_Toc94558703 \h </w:instrText>
      </w:r>
      <w:r>
        <w:fldChar w:fldCharType="separate"/>
      </w:r>
      <w:r>
        <w:t>147</w:t>
      </w:r>
      <w:r>
        <w:fldChar w:fldCharType="end"/>
      </w:r>
    </w:p>
    <w:p w14:paraId="1B48428B" w14:textId="11D60515" w:rsidR="007B018C" w:rsidRDefault="007B018C">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_Toc94558704 \h </w:instrText>
      </w:r>
      <w:r>
        <w:fldChar w:fldCharType="separate"/>
      </w:r>
      <w:r>
        <w:t>147</w:t>
      </w:r>
      <w:r>
        <w:fldChar w:fldCharType="end"/>
      </w:r>
    </w:p>
    <w:p w14:paraId="3E2D9813" w14:textId="103E4E8C" w:rsidR="007B018C" w:rsidRDefault="007B018C">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_Toc94558705 \h </w:instrText>
      </w:r>
      <w:r>
        <w:fldChar w:fldCharType="separate"/>
      </w:r>
      <w:r>
        <w:t>147</w:t>
      </w:r>
      <w:r>
        <w:fldChar w:fldCharType="end"/>
      </w:r>
    </w:p>
    <w:p w14:paraId="762FF8FA" w14:textId="43F0A6B4" w:rsidR="007B018C" w:rsidRDefault="007B018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_Toc94558706 \h </w:instrText>
      </w:r>
      <w:r>
        <w:fldChar w:fldCharType="separate"/>
      </w:r>
      <w:r>
        <w:t>148</w:t>
      </w:r>
      <w:r>
        <w:fldChar w:fldCharType="end"/>
      </w:r>
    </w:p>
    <w:p w14:paraId="296F7420" w14:textId="3D5A8BA3" w:rsidR="007B018C" w:rsidRDefault="007B018C">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_Toc94558707 \h </w:instrText>
      </w:r>
      <w:r>
        <w:fldChar w:fldCharType="separate"/>
      </w:r>
      <w:r>
        <w:t>148</w:t>
      </w:r>
      <w:r>
        <w:fldChar w:fldCharType="end"/>
      </w:r>
    </w:p>
    <w:p w14:paraId="33C6B948" w14:textId="51ABFD6F" w:rsidR="007B018C" w:rsidRDefault="007B018C">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_Toc94558708 \h </w:instrText>
      </w:r>
      <w:r>
        <w:fldChar w:fldCharType="separate"/>
      </w:r>
      <w:r>
        <w:t>149</w:t>
      </w:r>
      <w:r>
        <w:fldChar w:fldCharType="end"/>
      </w:r>
    </w:p>
    <w:p w14:paraId="69BEC7D6" w14:textId="5313179D" w:rsidR="007B018C" w:rsidRDefault="007B018C">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_Toc94558709 \h </w:instrText>
      </w:r>
      <w:r>
        <w:fldChar w:fldCharType="separate"/>
      </w:r>
      <w:r>
        <w:t>150</w:t>
      </w:r>
      <w:r>
        <w:fldChar w:fldCharType="end"/>
      </w:r>
    </w:p>
    <w:p w14:paraId="57053DEC" w14:textId="5AF2A08B" w:rsidR="007B018C" w:rsidRDefault="007B018C">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_Toc94558710 \h </w:instrText>
      </w:r>
      <w:r>
        <w:fldChar w:fldCharType="separate"/>
      </w:r>
      <w:r>
        <w:t>150</w:t>
      </w:r>
      <w:r>
        <w:fldChar w:fldCharType="end"/>
      </w:r>
    </w:p>
    <w:p w14:paraId="7F257720" w14:textId="109B8B42" w:rsidR="007B018C" w:rsidRDefault="007B018C">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_Toc94558711 \h </w:instrText>
      </w:r>
      <w:r>
        <w:fldChar w:fldCharType="separate"/>
      </w:r>
      <w:r>
        <w:t>151</w:t>
      </w:r>
      <w:r>
        <w:fldChar w:fldCharType="end"/>
      </w:r>
    </w:p>
    <w:p w14:paraId="5B57F225" w14:textId="475BF733" w:rsidR="007B018C" w:rsidRDefault="007B018C">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_Toc94558712 \h </w:instrText>
      </w:r>
      <w:r>
        <w:fldChar w:fldCharType="separate"/>
      </w:r>
      <w:r>
        <w:t>152</w:t>
      </w:r>
      <w:r>
        <w:fldChar w:fldCharType="end"/>
      </w:r>
    </w:p>
    <w:p w14:paraId="57F16875" w14:textId="114B62E4" w:rsidR="007B018C" w:rsidRDefault="007B018C">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_Toc94558713 \h </w:instrText>
      </w:r>
      <w:r>
        <w:fldChar w:fldCharType="separate"/>
      </w:r>
      <w:r>
        <w:t>153</w:t>
      </w:r>
      <w:r>
        <w:fldChar w:fldCharType="end"/>
      </w:r>
    </w:p>
    <w:p w14:paraId="6341235F" w14:textId="586DAD15" w:rsidR="007B018C" w:rsidRDefault="007B018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_Toc94558714 \h </w:instrText>
      </w:r>
      <w:r>
        <w:fldChar w:fldCharType="separate"/>
      </w:r>
      <w:r>
        <w:t>153</w:t>
      </w:r>
      <w:r>
        <w:fldChar w:fldCharType="end"/>
      </w:r>
    </w:p>
    <w:p w14:paraId="54F6EFAB" w14:textId="03402EE5" w:rsidR="007B018C" w:rsidRDefault="007B018C">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_Toc94558715 \h </w:instrText>
      </w:r>
      <w:r>
        <w:fldChar w:fldCharType="separate"/>
      </w:r>
      <w:r>
        <w:t>156</w:t>
      </w:r>
      <w:r>
        <w:fldChar w:fldCharType="end"/>
      </w:r>
    </w:p>
    <w:p w14:paraId="20554C23" w14:textId="27E2B57F" w:rsidR="007B018C" w:rsidRDefault="007B018C">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_Toc94558716 \h </w:instrText>
      </w:r>
      <w:r>
        <w:fldChar w:fldCharType="separate"/>
      </w:r>
      <w:r>
        <w:t>157</w:t>
      </w:r>
      <w:r>
        <w:fldChar w:fldCharType="end"/>
      </w:r>
    </w:p>
    <w:p w14:paraId="0356AC77" w14:textId="028FFF24" w:rsidR="007B018C" w:rsidRDefault="007B018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_Toc94558717 \h </w:instrText>
      </w:r>
      <w:r>
        <w:fldChar w:fldCharType="separate"/>
      </w:r>
      <w:r>
        <w:t>159</w:t>
      </w:r>
      <w:r>
        <w:fldChar w:fldCharType="end"/>
      </w:r>
    </w:p>
    <w:p w14:paraId="2F230B3A" w14:textId="0B87893D" w:rsidR="007B018C" w:rsidRDefault="007B018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_Toc94558718 \h </w:instrText>
      </w:r>
      <w:r>
        <w:fldChar w:fldCharType="separate"/>
      </w:r>
      <w:r>
        <w:t>159</w:t>
      </w:r>
      <w:r>
        <w:fldChar w:fldCharType="end"/>
      </w:r>
    </w:p>
    <w:p w14:paraId="6E727A2C" w14:textId="7AF80E69" w:rsidR="007B018C" w:rsidRDefault="007B018C">
      <w:pPr>
        <w:pStyle w:val="TOC3"/>
        <w:rPr>
          <w:rFonts w:asciiTheme="minorHAnsi" w:eastAsiaTheme="minorEastAsia" w:hAnsiTheme="minorHAnsi" w:cstheme="minorBidi"/>
          <w:sz w:val="22"/>
          <w:szCs w:val="22"/>
          <w:lang w:eastAsia="en-GB"/>
        </w:rPr>
      </w:pPr>
      <w:r>
        <w:lastRenderedPageBreak/>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_Toc94558719 \h </w:instrText>
      </w:r>
      <w:r>
        <w:fldChar w:fldCharType="separate"/>
      </w:r>
      <w:r>
        <w:t>160</w:t>
      </w:r>
      <w:r>
        <w:fldChar w:fldCharType="end"/>
      </w:r>
    </w:p>
    <w:p w14:paraId="38C5DC7A" w14:textId="634EFD85" w:rsidR="007B018C" w:rsidRDefault="007B018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_Toc94558720 \h </w:instrText>
      </w:r>
      <w:r>
        <w:fldChar w:fldCharType="separate"/>
      </w:r>
      <w:r>
        <w:t>161</w:t>
      </w:r>
      <w:r>
        <w:fldChar w:fldCharType="end"/>
      </w:r>
    </w:p>
    <w:p w14:paraId="19A7FCC7" w14:textId="2123F312" w:rsidR="007B018C" w:rsidRDefault="007B018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_Toc94558721 \h </w:instrText>
      </w:r>
      <w:r>
        <w:fldChar w:fldCharType="separate"/>
      </w:r>
      <w:r>
        <w:t>163</w:t>
      </w:r>
      <w:r>
        <w:fldChar w:fldCharType="end"/>
      </w:r>
    </w:p>
    <w:p w14:paraId="5C992A92" w14:textId="561750F2" w:rsidR="007B018C" w:rsidRDefault="007B018C">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_Toc94558722 \h </w:instrText>
      </w:r>
      <w:r>
        <w:fldChar w:fldCharType="separate"/>
      </w:r>
      <w:r>
        <w:t>163</w:t>
      </w:r>
      <w:r>
        <w:fldChar w:fldCharType="end"/>
      </w:r>
    </w:p>
    <w:p w14:paraId="7B02F96E" w14:textId="79B4F07F" w:rsidR="007B018C" w:rsidRDefault="007B018C">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_Toc94558723 \h </w:instrText>
      </w:r>
      <w:r>
        <w:fldChar w:fldCharType="separate"/>
      </w:r>
      <w:r>
        <w:t>163</w:t>
      </w:r>
      <w:r>
        <w:fldChar w:fldCharType="end"/>
      </w:r>
    </w:p>
    <w:p w14:paraId="3C27DB5C" w14:textId="78F35166" w:rsidR="007B018C" w:rsidRDefault="007B018C">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_Toc94558724 \h </w:instrText>
      </w:r>
      <w:r>
        <w:fldChar w:fldCharType="separate"/>
      </w:r>
      <w:r>
        <w:t>164</w:t>
      </w:r>
      <w:r>
        <w:fldChar w:fldCharType="end"/>
      </w:r>
    </w:p>
    <w:p w14:paraId="60172F90" w14:textId="441BBE40" w:rsidR="007B018C" w:rsidRDefault="007B018C">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_Toc94558725 \h </w:instrText>
      </w:r>
      <w:r>
        <w:fldChar w:fldCharType="separate"/>
      </w:r>
      <w:r>
        <w:t>165</w:t>
      </w:r>
      <w:r>
        <w:fldChar w:fldCharType="end"/>
      </w:r>
    </w:p>
    <w:p w14:paraId="74888AAA" w14:textId="31A26857" w:rsidR="007B018C" w:rsidRDefault="007B018C">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_Toc94558726 \h </w:instrText>
      </w:r>
      <w:r>
        <w:fldChar w:fldCharType="separate"/>
      </w:r>
      <w:r>
        <w:t>165</w:t>
      </w:r>
      <w:r>
        <w:fldChar w:fldCharType="end"/>
      </w:r>
    </w:p>
    <w:p w14:paraId="353C966B" w14:textId="56F47D42" w:rsidR="007B018C" w:rsidRDefault="007B018C">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_Toc94558727 \h </w:instrText>
      </w:r>
      <w:r>
        <w:fldChar w:fldCharType="separate"/>
      </w:r>
      <w:r>
        <w:t>165</w:t>
      </w:r>
      <w:r>
        <w:fldChar w:fldCharType="end"/>
      </w:r>
    </w:p>
    <w:p w14:paraId="706347AE" w14:textId="2C920861" w:rsidR="007B018C" w:rsidRDefault="007B018C">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_Toc94558728 \h </w:instrText>
      </w:r>
      <w:r>
        <w:fldChar w:fldCharType="separate"/>
      </w:r>
      <w:r>
        <w:t>165</w:t>
      </w:r>
      <w:r>
        <w:fldChar w:fldCharType="end"/>
      </w:r>
    </w:p>
    <w:p w14:paraId="2BC1E2FC" w14:textId="2B885C14" w:rsidR="007B018C" w:rsidRDefault="007B018C">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_Toc94558729 \h </w:instrText>
      </w:r>
      <w:r>
        <w:fldChar w:fldCharType="separate"/>
      </w:r>
      <w:r>
        <w:t>166</w:t>
      </w:r>
      <w:r>
        <w:fldChar w:fldCharType="end"/>
      </w:r>
    </w:p>
    <w:p w14:paraId="482DB24A" w14:textId="167FCAF4" w:rsidR="007B018C" w:rsidRDefault="007B018C">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_Toc94558730 \h </w:instrText>
      </w:r>
      <w:r>
        <w:fldChar w:fldCharType="separate"/>
      </w:r>
      <w:r>
        <w:t>166</w:t>
      </w:r>
      <w:r>
        <w:fldChar w:fldCharType="end"/>
      </w:r>
    </w:p>
    <w:p w14:paraId="1C1DAB6F" w14:textId="197563D9" w:rsidR="007B018C" w:rsidRDefault="007B018C">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_Toc94558731 \h </w:instrText>
      </w:r>
      <w:r>
        <w:fldChar w:fldCharType="separate"/>
      </w:r>
      <w:r>
        <w:t>167</w:t>
      </w:r>
      <w:r>
        <w:fldChar w:fldCharType="end"/>
      </w:r>
    </w:p>
    <w:p w14:paraId="3946800A" w14:textId="6206A8E5" w:rsidR="007B018C" w:rsidRDefault="007B018C">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_Toc94558732 \h </w:instrText>
      </w:r>
      <w:r>
        <w:fldChar w:fldCharType="separate"/>
      </w:r>
      <w:r>
        <w:t>167</w:t>
      </w:r>
      <w:r>
        <w:fldChar w:fldCharType="end"/>
      </w:r>
    </w:p>
    <w:p w14:paraId="60AADABE" w14:textId="50670D0B" w:rsidR="007B018C" w:rsidRDefault="007B018C">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_Toc94558733 \h </w:instrText>
      </w:r>
      <w:r>
        <w:fldChar w:fldCharType="separate"/>
      </w:r>
      <w:r>
        <w:t>168</w:t>
      </w:r>
      <w:r>
        <w:fldChar w:fldCharType="end"/>
      </w:r>
    </w:p>
    <w:p w14:paraId="1596A66F" w14:textId="0C69583C" w:rsidR="007B018C" w:rsidRDefault="007B018C">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_Toc94558734 \h </w:instrText>
      </w:r>
      <w:r>
        <w:fldChar w:fldCharType="separate"/>
      </w:r>
      <w:r>
        <w:t>169</w:t>
      </w:r>
      <w:r>
        <w:fldChar w:fldCharType="end"/>
      </w:r>
    </w:p>
    <w:p w14:paraId="4F7BAA05" w14:textId="13F65C8E" w:rsidR="007B018C" w:rsidRDefault="007B018C">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_Toc94558735 \h </w:instrText>
      </w:r>
      <w:r>
        <w:fldChar w:fldCharType="separate"/>
      </w:r>
      <w:r>
        <w:t>169</w:t>
      </w:r>
      <w:r>
        <w:fldChar w:fldCharType="end"/>
      </w:r>
    </w:p>
    <w:p w14:paraId="56365669" w14:textId="7ED5B5D6" w:rsidR="007B018C" w:rsidRDefault="007B018C">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_Toc94558736 \h </w:instrText>
      </w:r>
      <w:r>
        <w:fldChar w:fldCharType="separate"/>
      </w:r>
      <w:r>
        <w:t>170</w:t>
      </w:r>
      <w:r>
        <w:fldChar w:fldCharType="end"/>
      </w:r>
    </w:p>
    <w:p w14:paraId="7D9DD6C1" w14:textId="3C8B649B" w:rsidR="007B018C" w:rsidRDefault="007B018C">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_Toc94558737 \h </w:instrText>
      </w:r>
      <w:r>
        <w:fldChar w:fldCharType="separate"/>
      </w:r>
      <w:r>
        <w:t>171</w:t>
      </w:r>
      <w:r>
        <w:fldChar w:fldCharType="end"/>
      </w:r>
    </w:p>
    <w:p w14:paraId="2B44976F" w14:textId="3AC6919D" w:rsidR="007B018C" w:rsidRDefault="007B018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_Toc94558738 \h </w:instrText>
      </w:r>
      <w:r>
        <w:fldChar w:fldCharType="separate"/>
      </w:r>
      <w:r>
        <w:t>172</w:t>
      </w:r>
      <w:r>
        <w:fldChar w:fldCharType="end"/>
      </w:r>
    </w:p>
    <w:p w14:paraId="017257C4" w14:textId="141C714D" w:rsidR="007B018C" w:rsidRDefault="007B018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_Toc94558739 \h </w:instrText>
      </w:r>
      <w:r>
        <w:fldChar w:fldCharType="separate"/>
      </w:r>
      <w:r>
        <w:t>172</w:t>
      </w:r>
      <w:r>
        <w:fldChar w:fldCharType="end"/>
      </w:r>
    </w:p>
    <w:p w14:paraId="1A9DB6E6" w14:textId="73DBB861" w:rsidR="007B018C" w:rsidRDefault="007B018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_Toc94558740 \h </w:instrText>
      </w:r>
      <w:r>
        <w:fldChar w:fldCharType="separate"/>
      </w:r>
      <w:r>
        <w:t>172</w:t>
      </w:r>
      <w:r>
        <w:fldChar w:fldCharType="end"/>
      </w:r>
    </w:p>
    <w:p w14:paraId="2F7E4DFA" w14:textId="621FF76E" w:rsidR="007B018C" w:rsidRDefault="007B018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_Toc94558741 \h </w:instrText>
      </w:r>
      <w:r>
        <w:fldChar w:fldCharType="separate"/>
      </w:r>
      <w:r>
        <w:t>172</w:t>
      </w:r>
      <w:r>
        <w:fldChar w:fldCharType="end"/>
      </w:r>
    </w:p>
    <w:p w14:paraId="1B824C8C" w14:textId="74DAD5CB" w:rsidR="007B018C" w:rsidRDefault="007B018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_Toc94558742 \h </w:instrText>
      </w:r>
      <w:r>
        <w:fldChar w:fldCharType="separate"/>
      </w:r>
      <w:r>
        <w:t>173</w:t>
      </w:r>
      <w:r>
        <w:fldChar w:fldCharType="end"/>
      </w:r>
    </w:p>
    <w:p w14:paraId="70BF5516" w14:textId="09D86315" w:rsidR="007B018C" w:rsidRDefault="007B018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_Toc94558743 \h </w:instrText>
      </w:r>
      <w:r>
        <w:fldChar w:fldCharType="separate"/>
      </w:r>
      <w:r>
        <w:t>173</w:t>
      </w:r>
      <w:r>
        <w:fldChar w:fldCharType="end"/>
      </w:r>
    </w:p>
    <w:p w14:paraId="7730145A" w14:textId="2651E36B" w:rsidR="007B018C" w:rsidRDefault="007B018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_Toc94558744 \h </w:instrText>
      </w:r>
      <w:r>
        <w:fldChar w:fldCharType="separate"/>
      </w:r>
      <w:r>
        <w:t>174</w:t>
      </w:r>
      <w:r>
        <w:fldChar w:fldCharType="end"/>
      </w:r>
    </w:p>
    <w:p w14:paraId="0A89C3C0" w14:textId="4838496D" w:rsidR="007B018C" w:rsidRDefault="007B018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_Toc94558745 \h </w:instrText>
      </w:r>
      <w:r>
        <w:fldChar w:fldCharType="separate"/>
      </w:r>
      <w:r>
        <w:t>174</w:t>
      </w:r>
      <w:r>
        <w:fldChar w:fldCharType="end"/>
      </w:r>
    </w:p>
    <w:p w14:paraId="62274463" w14:textId="56F85D21" w:rsidR="007B018C" w:rsidRDefault="007B018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_Toc94558746 \h </w:instrText>
      </w:r>
      <w:r>
        <w:fldChar w:fldCharType="separate"/>
      </w:r>
      <w:r>
        <w:t>174</w:t>
      </w:r>
      <w:r>
        <w:fldChar w:fldCharType="end"/>
      </w:r>
    </w:p>
    <w:p w14:paraId="1777672E" w14:textId="320D4BDA" w:rsidR="007B018C" w:rsidRDefault="007B018C">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_Toc94558747 \h </w:instrText>
      </w:r>
      <w:r>
        <w:fldChar w:fldCharType="separate"/>
      </w:r>
      <w:r>
        <w:t>176</w:t>
      </w:r>
      <w:r>
        <w:fldChar w:fldCharType="end"/>
      </w:r>
    </w:p>
    <w:p w14:paraId="5ABE01B0" w14:textId="5C815278" w:rsidR="007B018C" w:rsidRDefault="007B018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_Toc94558748 \h </w:instrText>
      </w:r>
      <w:r>
        <w:fldChar w:fldCharType="separate"/>
      </w:r>
      <w:r>
        <w:t>177</w:t>
      </w:r>
      <w:r>
        <w:fldChar w:fldCharType="end"/>
      </w:r>
    </w:p>
    <w:p w14:paraId="46539CB2" w14:textId="5AF564A5" w:rsidR="007B018C" w:rsidRDefault="007B018C">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_Toc94558749 \h </w:instrText>
      </w:r>
      <w:r>
        <w:fldChar w:fldCharType="separate"/>
      </w:r>
      <w:r>
        <w:t>177</w:t>
      </w:r>
      <w:r>
        <w:fldChar w:fldCharType="end"/>
      </w:r>
    </w:p>
    <w:p w14:paraId="10AF37C0" w14:textId="3DFD14EA" w:rsidR="007B018C" w:rsidRDefault="007B018C">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_Toc94558750 \h </w:instrText>
      </w:r>
      <w:r>
        <w:fldChar w:fldCharType="separate"/>
      </w:r>
      <w:r>
        <w:t>177</w:t>
      </w:r>
      <w:r>
        <w:fldChar w:fldCharType="end"/>
      </w:r>
    </w:p>
    <w:p w14:paraId="2CFA877C" w14:textId="6F165135" w:rsidR="007B018C" w:rsidRDefault="007B018C">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_Toc94558751 \h </w:instrText>
      </w:r>
      <w:r>
        <w:fldChar w:fldCharType="separate"/>
      </w:r>
      <w:r>
        <w:t>178</w:t>
      </w:r>
      <w:r>
        <w:fldChar w:fldCharType="end"/>
      </w:r>
    </w:p>
    <w:p w14:paraId="222C6582" w14:textId="13FFF553" w:rsidR="007B018C" w:rsidRDefault="007B018C">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_Toc94558752 \h </w:instrText>
      </w:r>
      <w:r>
        <w:fldChar w:fldCharType="separate"/>
      </w:r>
      <w:r>
        <w:t>179</w:t>
      </w:r>
      <w:r>
        <w:fldChar w:fldCharType="end"/>
      </w:r>
    </w:p>
    <w:p w14:paraId="1C3EEE51" w14:textId="697FD3D8" w:rsidR="007B018C" w:rsidRDefault="007B018C">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_Toc94558753 \h </w:instrText>
      </w:r>
      <w:r>
        <w:fldChar w:fldCharType="separate"/>
      </w:r>
      <w:r>
        <w:t>180</w:t>
      </w:r>
      <w:r>
        <w:fldChar w:fldCharType="end"/>
      </w:r>
    </w:p>
    <w:p w14:paraId="354954D8" w14:textId="57E225AE" w:rsidR="007B018C" w:rsidRDefault="007B018C">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_Toc94558754 \h </w:instrText>
      </w:r>
      <w:r>
        <w:fldChar w:fldCharType="separate"/>
      </w:r>
      <w:r>
        <w:t>181</w:t>
      </w:r>
      <w:r>
        <w:fldChar w:fldCharType="end"/>
      </w:r>
    </w:p>
    <w:p w14:paraId="5948BDE1" w14:textId="76C93CDE" w:rsidR="007B018C" w:rsidRDefault="007B018C">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_Toc94558755 \h </w:instrText>
      </w:r>
      <w:r>
        <w:fldChar w:fldCharType="separate"/>
      </w:r>
      <w:r>
        <w:t>181</w:t>
      </w:r>
      <w:r>
        <w:fldChar w:fldCharType="end"/>
      </w:r>
    </w:p>
    <w:p w14:paraId="56A951A7" w14:textId="6BFB06A1" w:rsidR="007B018C" w:rsidRDefault="007B018C">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_Toc94558756 \h </w:instrText>
      </w:r>
      <w:r>
        <w:fldChar w:fldCharType="separate"/>
      </w:r>
      <w:r>
        <w:t>181</w:t>
      </w:r>
      <w:r>
        <w:fldChar w:fldCharType="end"/>
      </w:r>
    </w:p>
    <w:p w14:paraId="38AE699B" w14:textId="3CA969C5" w:rsidR="007B018C" w:rsidRDefault="007B018C">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_Toc94558757 \h </w:instrText>
      </w:r>
      <w:r>
        <w:fldChar w:fldCharType="separate"/>
      </w:r>
      <w:r>
        <w:t>182</w:t>
      </w:r>
      <w:r>
        <w:fldChar w:fldCharType="end"/>
      </w:r>
    </w:p>
    <w:p w14:paraId="16163567" w14:textId="3F9D68CF" w:rsidR="007B018C" w:rsidRDefault="007B018C">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_Toc94558758 \h </w:instrText>
      </w:r>
      <w:r>
        <w:fldChar w:fldCharType="separate"/>
      </w:r>
      <w:r>
        <w:t>183</w:t>
      </w:r>
      <w:r>
        <w:fldChar w:fldCharType="end"/>
      </w:r>
    </w:p>
    <w:p w14:paraId="6D0B7EF1" w14:textId="6BA55814" w:rsidR="007B018C" w:rsidRDefault="007B018C">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_Toc94558759 \h </w:instrText>
      </w:r>
      <w:r>
        <w:fldChar w:fldCharType="separate"/>
      </w:r>
      <w:r>
        <w:t>185</w:t>
      </w:r>
      <w:r>
        <w:fldChar w:fldCharType="end"/>
      </w:r>
    </w:p>
    <w:p w14:paraId="6D11CB2D" w14:textId="0D4F48B5" w:rsidR="007B018C" w:rsidRDefault="007B018C">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_Toc94558760 \h </w:instrText>
      </w:r>
      <w:r>
        <w:fldChar w:fldCharType="separate"/>
      </w:r>
      <w:r>
        <w:t>186</w:t>
      </w:r>
      <w:r>
        <w:fldChar w:fldCharType="end"/>
      </w:r>
    </w:p>
    <w:p w14:paraId="5EAC5F47" w14:textId="0C87A9EE" w:rsidR="007B018C" w:rsidRDefault="007B018C">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_Toc94558761 \h </w:instrText>
      </w:r>
      <w:r>
        <w:fldChar w:fldCharType="separate"/>
      </w:r>
      <w:r>
        <w:t>187</w:t>
      </w:r>
      <w:r>
        <w:fldChar w:fldCharType="end"/>
      </w:r>
    </w:p>
    <w:p w14:paraId="15D01038" w14:textId="4EB8669F" w:rsidR="007B018C" w:rsidRDefault="007B018C" w:rsidP="007B018C">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_Toc94558762 \h </w:instrText>
      </w:r>
      <w:r>
        <w:fldChar w:fldCharType="separate"/>
      </w:r>
      <w:r>
        <w:t>189</w:t>
      </w:r>
      <w:r>
        <w:fldChar w:fldCharType="end"/>
      </w:r>
    </w:p>
    <w:p w14:paraId="6A0AFD9F" w14:textId="75E74CDB" w:rsidR="007B018C" w:rsidRDefault="007B018C" w:rsidP="007B018C">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_Toc94558763 \h </w:instrText>
      </w:r>
      <w:r>
        <w:fldChar w:fldCharType="separate"/>
      </w:r>
      <w:r>
        <w:t>190</w:t>
      </w:r>
      <w:r>
        <w:fldChar w:fldCharType="end"/>
      </w:r>
    </w:p>
    <w:p w14:paraId="039B8F61" w14:textId="42B0AF54" w:rsidR="00080512" w:rsidRPr="004D3578" w:rsidRDefault="00E94CC0">
      <w: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3" w:name="_Toc94558484"/>
      <w:r w:rsidRPr="004D3578">
        <w:lastRenderedPageBreak/>
        <w:t>Foreword</w:t>
      </w:r>
      <w:bookmarkEnd w:id="3"/>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4" w:name="_Toc94558485"/>
      <w:r w:rsidRPr="004D3578">
        <w:t>Introduction</w:t>
      </w:r>
      <w:bookmarkEnd w:id="4"/>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5" w:name="_Toc94558486"/>
      <w:r w:rsidRPr="004D3578">
        <w:lastRenderedPageBreak/>
        <w:t>1</w:t>
      </w:r>
      <w:r w:rsidRPr="004D3578">
        <w:tab/>
        <w:t>Scope</w:t>
      </w:r>
      <w:bookmarkEnd w:id="5"/>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6" w:name="_Toc94558487"/>
      <w:r w:rsidRPr="004D3578">
        <w:t>2</w:t>
      </w:r>
      <w:r w:rsidRPr="004D3578">
        <w:tab/>
        <w:t>References</w:t>
      </w:r>
      <w:bookmarkEnd w:id="6"/>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271BDDCB"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A61FA" w14:textId="77777777" w:rsidR="00E00F78" w:rsidRPr="00583848" w:rsidRDefault="00E00F78" w:rsidP="00962A00">
      <w:pPr>
        <w:pStyle w:val="EX"/>
      </w:pP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7" w:name="_Toc94558488"/>
      <w:r w:rsidRPr="004D3578">
        <w:t>3</w:t>
      </w:r>
      <w:r w:rsidRPr="004D3578">
        <w:tab/>
        <w:t>Definitions</w:t>
      </w:r>
      <w:r w:rsidR="00602AEA">
        <w:t xml:space="preserve"> of terms, symbols and abbreviations</w:t>
      </w:r>
      <w:bookmarkEnd w:id="7"/>
    </w:p>
    <w:p w14:paraId="568E88A0" w14:textId="77777777" w:rsidR="00080512" w:rsidRPr="004D3578" w:rsidRDefault="00080512">
      <w:pPr>
        <w:pStyle w:val="Heading2"/>
      </w:pPr>
      <w:bookmarkStart w:id="8" w:name="_Toc94558489"/>
      <w:r w:rsidRPr="004D3578">
        <w:t>3.1</w:t>
      </w:r>
      <w:r w:rsidRPr="004D3578">
        <w:tab/>
      </w:r>
      <w:r w:rsidR="002B6339">
        <w:t>Terms</w:t>
      </w:r>
      <w:bookmarkEnd w:id="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9" w:name="_Toc94558490"/>
      <w:r w:rsidRPr="004D3578">
        <w:t>3.2</w:t>
      </w:r>
      <w:r w:rsidRPr="004D3578">
        <w:tab/>
        <w:t>Symbols</w:t>
      </w:r>
      <w:bookmarkEnd w:id="9"/>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0" w:name="_Toc94558491"/>
      <w:r w:rsidRPr="004D3578">
        <w:lastRenderedPageBreak/>
        <w:t>3.3</w:t>
      </w:r>
      <w:r w:rsidRPr="004D3578">
        <w:tab/>
        <w:t>Abbreviations</w:t>
      </w:r>
      <w:bookmarkEnd w:id="1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1" w:name="_Toc94558492"/>
      <w:r>
        <w:t>4</w:t>
      </w:r>
      <w:r w:rsidR="006B43CD">
        <w:tab/>
      </w:r>
      <w:r w:rsidR="00AE1ADF">
        <w:t>Illustration of LI for IMS-based services</w:t>
      </w:r>
      <w:bookmarkEnd w:id="11"/>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2" w:name="_Toc94558493"/>
      <w:r>
        <w:t>4</w:t>
      </w:r>
      <w:r w:rsidR="00AE1ADF">
        <w:t>.1</w:t>
      </w:r>
      <w:r w:rsidR="00AE1ADF">
        <w:tab/>
        <w:t>General</w:t>
      </w:r>
      <w:bookmarkEnd w:id="12"/>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5pt;height:612pt" o:ole="">
            <v:imagedata r:id="rId16" o:title=""/>
          </v:shape>
          <o:OLEObject Type="Embed" ProgID="Visio.Drawing.15" ShapeID="_x0000_i1025" DrawAspect="Content" ObjectID="_1705178897" r:id="rId17"/>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29356A">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29356A">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6" type="#_x0000_t75" style="width:195.75pt;height:92.25pt" o:ole="">
            <v:imagedata r:id="rId18" o:title=""/>
          </v:shape>
          <o:OLEObject Type="Embed" ProgID="Visio.Drawing.15" ShapeID="_x0000_i1026" DrawAspect="Content" ObjectID="_1705178898" r:id="rId19"/>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7" type="#_x0000_t75" style="width:3in;height:45pt" o:ole="">
            <v:imagedata r:id="rId20" o:title=""/>
          </v:shape>
          <o:OLEObject Type="Embed" ProgID="Visio.Drawing.15" ShapeID="_x0000_i1027" DrawAspect="Content" ObjectID="_1705178899" r:id="rId21"/>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8" type="#_x0000_t75" style="width:220.5pt;height:1in" o:ole="">
            <v:imagedata r:id="rId22" o:title=""/>
          </v:shape>
          <o:OLEObject Type="Embed" ProgID="Visio.Drawing.15" ShapeID="_x0000_i1028" DrawAspect="Content" ObjectID="_1705178900" r:id="rId23"/>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29" type="#_x0000_t75" style="width:267.75pt;height:41.25pt" o:ole="">
            <v:imagedata r:id="rId24" o:title=""/>
          </v:shape>
          <o:OLEObject Type="Embed" ProgID="Visio.Drawing.15" ShapeID="_x0000_i1029" DrawAspect="Content" ObjectID="_1705178901" r:id="rId25"/>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0" type="#_x0000_t75" style="width:154.5pt;height:57pt" o:ole="">
            <v:imagedata r:id="rId26" o:title=""/>
          </v:shape>
          <o:OLEObject Type="Embed" ProgID="Visio.Drawing.15" ShapeID="_x0000_i1030" DrawAspect="Content" ObjectID="_1705178902" r:id="rId27"/>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1" type="#_x0000_t75" style="width:91.5pt;height:35.25pt" o:ole="">
            <v:imagedata r:id="rId28" o:title=""/>
          </v:shape>
          <o:OLEObject Type="Embed" ProgID="Visio.Drawing.15" ShapeID="_x0000_i1031" DrawAspect="Content" ObjectID="_1705178903" r:id="rId29"/>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2" type="#_x0000_t75" style="width:154.5pt;height:52.5pt" o:ole="">
            <v:imagedata r:id="rId30" o:title=""/>
          </v:shape>
          <o:OLEObject Type="Embed" ProgID="Visio.Drawing.15" ShapeID="_x0000_i1032" DrawAspect="Content" ObjectID="_1705178904" r:id="rId31"/>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3" type="#_x0000_t75" style="width:159.75pt;height:117.75pt" o:ole="">
            <v:imagedata r:id="rId32" o:title=""/>
          </v:shape>
          <o:OLEObject Type="Embed" ProgID="Visio.Drawing.15" ShapeID="_x0000_i1033" DrawAspect="Content" ObjectID="_1705178905" r:id="rId33"/>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4" type="#_x0000_t75" style="width:1in;height:2in" o:ole="">
            <v:imagedata r:id="rId34" o:title=""/>
          </v:shape>
          <o:OLEObject Type="Embed" ProgID="Visio.Drawing.15" ShapeID="_x0000_i1034" DrawAspect="Content" ObjectID="_1705178906" r:id="rId35"/>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5" type="#_x0000_t75" style="width:484.5pt;height:138.75pt" o:ole="">
            <v:imagedata r:id="rId36" o:title=""/>
          </v:shape>
          <o:OLEObject Type="Embed" ProgID="Visio.Drawing.15" ShapeID="_x0000_i1035" DrawAspect="Content" ObjectID="_1705178907" r:id="rId37"/>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6" type="#_x0000_t75" style="width:138.75pt;height:99pt" o:ole="">
            <v:imagedata r:id="rId38" o:title=""/>
          </v:shape>
          <o:OLEObject Type="Embed" ProgID="Visio.Drawing.15" ShapeID="_x0000_i1036" DrawAspect="Content" ObjectID="_1705178908" r:id="rId39"/>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7" type="#_x0000_t75" style="width:165pt;height:77.25pt" o:ole="">
            <v:imagedata r:id="rId40" o:title=""/>
          </v:shape>
          <o:OLEObject Type="Embed" ProgID="Visio.Drawing.15" ShapeID="_x0000_i1037" DrawAspect="Content" ObjectID="_1705178909" r:id="rId41"/>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8" type="#_x0000_t75" style="width:150pt;height:76.5pt" o:ole="">
            <v:imagedata r:id="rId42" o:title=""/>
          </v:shape>
          <o:OLEObject Type="Embed" ProgID="Visio.Drawing.15" ShapeID="_x0000_i1038" DrawAspect="Content" ObjectID="_1705178910" r:id="rId43"/>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39" type="#_x0000_t75" style="width:264pt;height:100.5pt" o:ole="">
            <v:imagedata r:id="rId44" o:title=""/>
          </v:shape>
          <o:OLEObject Type="Embed" ProgID="Visio.Drawing.15" ShapeID="_x0000_i1039" DrawAspect="Content" ObjectID="_1705178911" r:id="rId45"/>
        </w:object>
      </w:r>
    </w:p>
    <w:p w14:paraId="6A8A459C" w14:textId="27789B77" w:rsidR="008059EE" w:rsidRDefault="008059EE" w:rsidP="008059EE">
      <w:pPr>
        <w:pStyle w:val="NO"/>
      </w:pPr>
      <w:r>
        <w:t>NOTE 15:</w:t>
      </w:r>
      <w:r w:rsidR="00CF0558">
        <w:tab/>
      </w:r>
      <w:r>
        <w:t>Different colours (e.g.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0" type="#_x0000_t75" style="width:232.5pt;height:90.75pt" o:ole="">
            <v:imagedata r:id="rId46" o:title=""/>
          </v:shape>
          <o:OLEObject Type="Embed" ProgID="Visio.Drawing.15" ShapeID="_x0000_i1040" DrawAspect="Content" ObjectID="_1705178912" r:id="rId47"/>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1" type="#_x0000_t75" style="width:481.5pt;height:84.75pt" o:ole="">
            <v:imagedata r:id="rId48" o:title=""/>
          </v:shape>
          <o:OLEObject Type="Embed" ProgID="Visio.Drawing.15" ShapeID="_x0000_i1041" DrawAspect="Content" ObjectID="_1705178913" r:id="rId49"/>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3" w:name="_Toc94558494"/>
      <w:r>
        <w:t>4</w:t>
      </w:r>
      <w:r w:rsidR="0061421E">
        <w:t>.2</w:t>
      </w:r>
      <w:r w:rsidR="0061421E">
        <w:tab/>
        <w:t>Intra-</w:t>
      </w:r>
      <w:r w:rsidR="00A27A3A">
        <w:t>CSP dom</w:t>
      </w:r>
      <w:r w:rsidR="009A2159">
        <w:t>ai</w:t>
      </w:r>
      <w:r w:rsidR="00A27A3A">
        <w:t xml:space="preserve">n </w:t>
      </w:r>
      <w:r w:rsidR="0061421E">
        <w:t>IMS sessions</w:t>
      </w:r>
      <w:bookmarkEnd w:id="13"/>
    </w:p>
    <w:p w14:paraId="27714168" w14:textId="51121A9D" w:rsidR="0061421E" w:rsidRDefault="0041558E" w:rsidP="0061421E">
      <w:pPr>
        <w:pStyle w:val="Heading3"/>
      </w:pPr>
      <w:bookmarkStart w:id="14" w:name="_Toc94558495"/>
      <w:r>
        <w:t>4</w:t>
      </w:r>
      <w:r w:rsidR="0061421E">
        <w:t>.2.1</w:t>
      </w:r>
      <w:r w:rsidR="0061421E">
        <w:tab/>
        <w:t>General</w:t>
      </w:r>
      <w:bookmarkEnd w:id="14"/>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5" w:name="_Toc94558496"/>
      <w:r>
        <w:lastRenderedPageBreak/>
        <w:t>4.2.2</w:t>
      </w:r>
      <w:r>
        <w:tab/>
        <w:t>Originating sessions</w:t>
      </w:r>
      <w:bookmarkEnd w:id="15"/>
    </w:p>
    <w:p w14:paraId="3DBA0584" w14:textId="77DC1136" w:rsidR="0061421E" w:rsidRPr="00E967C3" w:rsidRDefault="0041558E" w:rsidP="00677ABD">
      <w:pPr>
        <w:pStyle w:val="Heading4"/>
      </w:pPr>
      <w:bookmarkStart w:id="16" w:name="_Toc94558497"/>
      <w:r>
        <w:t>4</w:t>
      </w:r>
      <w:r w:rsidR="0061421E">
        <w:t>.2.2</w:t>
      </w:r>
      <w:r w:rsidR="00A27A3A">
        <w:t>.1</w:t>
      </w:r>
      <w:r w:rsidR="0061421E">
        <w:tab/>
        <w:t>Party A (target) calls Party B</w:t>
      </w:r>
      <w:bookmarkEnd w:id="16"/>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2" type="#_x0000_t75" style="width:483pt;height:246pt" o:ole="">
            <v:imagedata r:id="rId50" o:title=""/>
          </v:shape>
          <o:OLEObject Type="Embed" ProgID="Visio.Drawing.15" ShapeID="_x0000_i1042" DrawAspect="Content" ObjectID="_1705178914" r:id="rId51"/>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7" w:name="_Toc94558498"/>
      <w:r>
        <w:t>4</w:t>
      </w:r>
      <w:r w:rsidR="0061421E">
        <w:t>.2.</w:t>
      </w:r>
      <w:r w:rsidR="00A27A3A">
        <w:t>2.2</w:t>
      </w:r>
      <w:r w:rsidR="0061421E">
        <w:tab/>
        <w:t>Party A (target) calls Party B, redirected to Party C</w:t>
      </w:r>
      <w:bookmarkEnd w:id="17"/>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3" type="#_x0000_t75" style="width:483.75pt;height:171pt" o:ole="">
            <v:imagedata r:id="rId52" o:title=""/>
          </v:shape>
          <o:OLEObject Type="Embed" ProgID="Visio.Drawing.15" ShapeID="_x0000_i1043" DrawAspect="Content" ObjectID="_1705178915" r:id="rId53"/>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8" w:name="_Toc94558499"/>
      <w:r>
        <w:t>4.2.3</w:t>
      </w:r>
      <w:r>
        <w:tab/>
        <w:t>Terminating sessions</w:t>
      </w:r>
      <w:bookmarkEnd w:id="18"/>
    </w:p>
    <w:p w14:paraId="2A3FCEE6" w14:textId="5A5FF028" w:rsidR="0061421E" w:rsidRPr="00E967C3" w:rsidRDefault="0041558E" w:rsidP="00677ABD">
      <w:pPr>
        <w:pStyle w:val="Heading4"/>
      </w:pPr>
      <w:bookmarkStart w:id="19" w:name="_Toc94558500"/>
      <w:r>
        <w:t>4</w:t>
      </w:r>
      <w:r w:rsidR="0061421E">
        <w:t>.2.</w:t>
      </w:r>
      <w:r w:rsidR="00A27A3A">
        <w:t>3.1</w:t>
      </w:r>
      <w:r w:rsidR="0061421E">
        <w:tab/>
        <w:t>Party A calls Party B (target)</w:t>
      </w:r>
      <w:bookmarkEnd w:id="19"/>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4" type="#_x0000_t75" style="width:483pt;height:242.25pt" o:ole="">
            <v:imagedata r:id="rId54" o:title=""/>
          </v:shape>
          <o:OLEObject Type="Embed" ProgID="Visio.Drawing.15" ShapeID="_x0000_i1044" DrawAspect="Content" ObjectID="_1705178916" r:id="rId55"/>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0" w:name="_Toc94558501"/>
      <w:r>
        <w:t>4</w:t>
      </w:r>
      <w:r w:rsidR="004879FC">
        <w:t>.2.</w:t>
      </w:r>
      <w:r w:rsidR="00A27A3A">
        <w:t>3.2</w:t>
      </w:r>
      <w:r w:rsidR="0061421E">
        <w:tab/>
        <w:t>Party A calls Party B, redirected to Party C (target)</w:t>
      </w:r>
      <w:bookmarkEnd w:id="20"/>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5" type="#_x0000_t75" style="width:483.75pt;height:162.75pt" o:ole="">
            <v:imagedata r:id="rId56" o:title=""/>
          </v:shape>
          <o:OLEObject Type="Embed" ProgID="Visio.Drawing.15" ShapeID="_x0000_i1045" DrawAspect="Content" ObjectID="_1705178917" r:id="rId57"/>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1" w:name="_Toc94558502"/>
      <w:r>
        <w:t>4.2.4</w:t>
      </w:r>
      <w:r>
        <w:tab/>
        <w:t>Redirecting scenarios</w:t>
      </w:r>
      <w:bookmarkEnd w:id="21"/>
    </w:p>
    <w:p w14:paraId="478DA83E" w14:textId="7DEA766E" w:rsidR="004879FC" w:rsidRDefault="0041558E" w:rsidP="00677ABD">
      <w:pPr>
        <w:pStyle w:val="Heading4"/>
      </w:pPr>
      <w:bookmarkStart w:id="22" w:name="_Toc94558503"/>
      <w:r>
        <w:t>4</w:t>
      </w:r>
      <w:r w:rsidR="004879FC">
        <w:t>.2.</w:t>
      </w:r>
      <w:r w:rsidR="00A27A3A">
        <w:t>4.1</w:t>
      </w:r>
      <w:r w:rsidR="004879FC">
        <w:tab/>
        <w:t>Party A</w:t>
      </w:r>
      <w:r w:rsidR="00E34448">
        <w:t xml:space="preserve"> </w:t>
      </w:r>
      <w:r w:rsidR="004879FC">
        <w:t>calls Party B (target), redirected to Party C</w:t>
      </w:r>
      <w:bookmarkEnd w:id="22"/>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6" type="#_x0000_t75" style="width:483.75pt;height:164.25pt" o:ole="">
            <v:imagedata r:id="rId58" o:title=""/>
          </v:shape>
          <o:OLEObject Type="Embed" ProgID="Visio.Drawing.15" ShapeID="_x0000_i1046" DrawAspect="Content" ObjectID="_1705178918" r:id="rId59"/>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3" w:name="_Toc94558504"/>
      <w:r>
        <w:t>4.3</w:t>
      </w:r>
      <w:r>
        <w:tab/>
        <w:t>Inter-CSP domain IMS sessions</w:t>
      </w:r>
      <w:bookmarkEnd w:id="23"/>
      <w:r>
        <w:tab/>
        <w:t xml:space="preserve"> </w:t>
      </w:r>
    </w:p>
    <w:p w14:paraId="10AC7B46" w14:textId="1CAE2B33" w:rsidR="009A2159" w:rsidRDefault="009A2159" w:rsidP="009A2159">
      <w:pPr>
        <w:pStyle w:val="Heading3"/>
      </w:pPr>
      <w:bookmarkStart w:id="24" w:name="_Toc94558505"/>
      <w:r>
        <w:t>4.3.1</w:t>
      </w:r>
      <w:r>
        <w:tab/>
        <w:t>General</w:t>
      </w:r>
      <w:bookmarkEnd w:id="24"/>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5" w:name="_Toc94558506"/>
      <w:r>
        <w:lastRenderedPageBreak/>
        <w:t>4.3.2</w:t>
      </w:r>
      <w:r>
        <w:tab/>
        <w:t>Inter-CSP domain originations</w:t>
      </w:r>
      <w:bookmarkEnd w:id="25"/>
    </w:p>
    <w:p w14:paraId="6ABAFCB4" w14:textId="272537B3" w:rsidR="009A2159" w:rsidRDefault="009A2159" w:rsidP="009A2159">
      <w:pPr>
        <w:pStyle w:val="Heading4"/>
      </w:pPr>
      <w:bookmarkStart w:id="26" w:name="_Toc94558507"/>
      <w:bookmarkStart w:id="27" w:name="_Hlk29820650"/>
      <w:r>
        <w:t>4.3.2.1</w:t>
      </w:r>
      <w:r>
        <w:tab/>
        <w:t>Introduction</w:t>
      </w:r>
      <w:bookmarkEnd w:id="26"/>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8" w:name="_Toc94558508"/>
      <w:bookmarkEnd w:id="27"/>
      <w:r>
        <w:t>4.3.2.2</w:t>
      </w:r>
      <w:r>
        <w:tab/>
      </w:r>
      <w:r>
        <w:tab/>
        <w:t>Party A (CS domain) calls Party B (target)</w:t>
      </w:r>
      <w:bookmarkEnd w:id="28"/>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7" type="#_x0000_t75" style="width:478.5pt;height:226.5pt" o:ole="">
            <v:imagedata r:id="rId60" o:title=""/>
          </v:shape>
          <o:OLEObject Type="Embed" ProgID="Visio.Drawing.15" ShapeID="_x0000_i1047" DrawAspect="Content" ObjectID="_1705178919" r:id="rId61"/>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29" w:name="_Toc94558509"/>
      <w:r>
        <w:lastRenderedPageBreak/>
        <w:t>4.3.2.3</w:t>
      </w:r>
      <w:r>
        <w:tab/>
        <w:t>Party A (non-local ID target, CS domain) calls Party B</w:t>
      </w:r>
      <w:bookmarkEnd w:id="29"/>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8" type="#_x0000_t75" style="width:483.75pt;height:227.25pt" o:ole="">
            <v:imagedata r:id="rId62" o:title=""/>
          </v:shape>
          <o:OLEObject Type="Embed" ProgID="Visio.Drawing.15" ShapeID="_x0000_i1048" DrawAspect="Content" ObjectID="_1705178920" r:id="rId63"/>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0" w:name="_Toc94558510"/>
      <w:r>
        <w:t>4.3.2</w:t>
      </w:r>
      <w:r w:rsidR="00DC5DEA">
        <w:t>.</w:t>
      </w:r>
      <w:r>
        <w:t>4</w:t>
      </w:r>
      <w:r>
        <w:tab/>
        <w:t>Party A (non-local ID target, IP domain) calls Party B</w:t>
      </w:r>
      <w:bookmarkEnd w:id="30"/>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49" type="#_x0000_t75" style="width:483.75pt;height:227.25pt" o:ole="">
            <v:imagedata r:id="rId64" o:title=""/>
          </v:shape>
          <o:OLEObject Type="Embed" ProgID="Visio.Drawing.15" ShapeID="_x0000_i1049" DrawAspect="Content" ObjectID="_1705178921" r:id="rId65"/>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1" w:name="_Toc94558511"/>
      <w:r>
        <w:t>4.3.3</w:t>
      </w:r>
      <w:r>
        <w:tab/>
        <w:t>Inter-CSP domain terminations</w:t>
      </w:r>
      <w:bookmarkEnd w:id="31"/>
    </w:p>
    <w:p w14:paraId="2FB7E1F0" w14:textId="6EE6A440" w:rsidR="00CD6F4E" w:rsidRDefault="00CD6F4E" w:rsidP="00CD6F4E">
      <w:pPr>
        <w:pStyle w:val="Heading4"/>
      </w:pPr>
      <w:bookmarkStart w:id="32" w:name="_Toc94558512"/>
      <w:r>
        <w:t>4.3.3.1</w:t>
      </w:r>
      <w:r>
        <w:tab/>
        <w:t>Introduction</w:t>
      </w:r>
      <w:bookmarkEnd w:id="32"/>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3" w:name="_Toc94558513"/>
      <w:r>
        <w:t>4.3.3.2</w:t>
      </w:r>
      <w:r w:rsidR="00E03C33">
        <w:tab/>
      </w:r>
      <w:r>
        <w:t>Party A (target) calls Party B (CS domain)</w:t>
      </w:r>
      <w:bookmarkEnd w:id="33"/>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0" type="#_x0000_t75" style="width:483.75pt;height:221.25pt" o:ole="">
            <v:imagedata r:id="rId66" o:title=""/>
          </v:shape>
          <o:OLEObject Type="Embed" ProgID="Visio.Drawing.15" ShapeID="_x0000_i1050" DrawAspect="Content" ObjectID="_1705178922" r:id="rId67"/>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4" w:name="_Toc94558514"/>
      <w:r>
        <w:t>4.3.3.3</w:t>
      </w:r>
      <w:r>
        <w:tab/>
        <w:t>Party A calls Party B (non-local ID target, CS domain)</w:t>
      </w:r>
      <w:bookmarkEnd w:id="34"/>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1" type="#_x0000_t75" style="width:483.75pt;height:220.5pt" o:ole="">
            <v:imagedata r:id="rId68" o:title=""/>
          </v:shape>
          <o:OLEObject Type="Embed" ProgID="Visio.Drawing.15" ShapeID="_x0000_i1051" DrawAspect="Content" ObjectID="_1705178923" r:id="rId69"/>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5" w:name="_Toc94558515"/>
      <w:r>
        <w:t>4</w:t>
      </w:r>
      <w:r w:rsidR="00CD6F4E">
        <w:t>.</w:t>
      </w:r>
      <w:r>
        <w:t>3</w:t>
      </w:r>
      <w:r w:rsidR="00CD6F4E">
        <w:t>.</w:t>
      </w:r>
      <w:r>
        <w:t>3.4</w:t>
      </w:r>
      <w:r w:rsidR="00CD6F4E">
        <w:tab/>
        <w:t>Party A calls Party B (non-local ID target, IP domain)</w:t>
      </w:r>
      <w:bookmarkEnd w:id="35"/>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2" type="#_x0000_t75" style="width:483pt;height:252pt" o:ole="">
            <v:imagedata r:id="rId70" o:title=""/>
          </v:shape>
          <o:OLEObject Type="Embed" ProgID="Visio.Drawing.15" ShapeID="_x0000_i1052" DrawAspect="Content" ObjectID="_1705178924" r:id="rId71"/>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6" w:name="_Toc94558516"/>
      <w:r>
        <w:t>4.3.4</w:t>
      </w:r>
      <w:r>
        <w:tab/>
        <w:t>Inter-CSP domain redirections</w:t>
      </w:r>
      <w:bookmarkEnd w:id="36"/>
    </w:p>
    <w:p w14:paraId="6616DD2E" w14:textId="2CB91C86" w:rsidR="0049792E" w:rsidRDefault="0049792E" w:rsidP="0049792E">
      <w:pPr>
        <w:pStyle w:val="Heading4"/>
      </w:pPr>
      <w:bookmarkStart w:id="37" w:name="_Toc94558517"/>
      <w:r>
        <w:t>4.3.4.1</w:t>
      </w:r>
      <w:r>
        <w:tab/>
        <w:t>Introduction</w:t>
      </w:r>
      <w:bookmarkEnd w:id="37"/>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8" w:name="_Toc94558518"/>
      <w:r>
        <w:t>4.3.4.2</w:t>
      </w:r>
      <w:r w:rsidR="00024F07">
        <w:tab/>
      </w:r>
      <w:r>
        <w:t>Party A calls Party B (target) redirected to Party C (CS domain)</w:t>
      </w:r>
      <w:bookmarkEnd w:id="38"/>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3" type="#_x0000_t75" style="width:483.75pt;height:160.5pt" o:ole="">
            <v:imagedata r:id="rId72" o:title=""/>
          </v:shape>
          <o:OLEObject Type="Embed" ProgID="Visio.Drawing.15" ShapeID="_x0000_i1053" DrawAspect="Content" ObjectID="_1705178925" r:id="rId73"/>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39" w:name="_Toc94558519"/>
      <w:r>
        <w:t>4.3.4.</w:t>
      </w:r>
      <w:r w:rsidR="00E91F15">
        <w:t>3</w:t>
      </w:r>
      <w:r>
        <w:tab/>
        <w:t>Party A calls Party B (target) redirected to Party C (IP domain)</w:t>
      </w:r>
      <w:bookmarkEnd w:id="39"/>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4" type="#_x0000_t75" style="width:483.75pt;height:169.5pt" o:ole="">
            <v:imagedata r:id="rId74" o:title=""/>
          </v:shape>
          <o:OLEObject Type="Embed" ProgID="Visio.Drawing.15" ShapeID="_x0000_i1054" DrawAspect="Content" ObjectID="_1705178926" r:id="rId75"/>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lastRenderedPageBreak/>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0" w:name="_Toc94558520"/>
      <w:r>
        <w:t>4.3.4.4</w:t>
      </w:r>
      <w:r>
        <w:tab/>
        <w:t>Party A calls Party B redirected to Party C (non-local ID target, CS domain)</w:t>
      </w:r>
      <w:bookmarkEnd w:id="40"/>
    </w:p>
    <w:p w14:paraId="41B526EC" w14:textId="537A6D86"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5" type="#_x0000_t75" style="width:483.75pt;height:174pt" o:ole="">
            <v:imagedata r:id="rId76" o:title=""/>
          </v:shape>
          <o:OLEObject Type="Embed" ProgID="Visio.Drawing.15" ShapeID="_x0000_i1055" DrawAspect="Content" ObjectID="_1705178927" r:id="rId77"/>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1" w:name="_Toc94558521"/>
      <w:r>
        <w:t>4.3.4.5</w:t>
      </w:r>
      <w:r>
        <w:tab/>
        <w:t>Party A calls Party B redirected to Party C (non-local ID target, IP domain)</w:t>
      </w:r>
      <w:bookmarkEnd w:id="41"/>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6" type="#_x0000_t75" style="width:483.75pt;height:186pt" o:ole="">
            <v:imagedata r:id="rId78" o:title=""/>
          </v:shape>
          <o:OLEObject Type="Embed" ProgID="Visio.Drawing.15" ShapeID="_x0000_i1056" DrawAspect="Content" ObjectID="_1705178928" r:id="rId79"/>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2" w:name="_Toc94558522"/>
      <w:r>
        <w:t>4.3.4.</w:t>
      </w:r>
      <w:r w:rsidR="003E6D73">
        <w:t>6</w:t>
      </w:r>
      <w:r>
        <w:tab/>
        <w:t>Special case – multiple targets, inter-CSP domains at both ends of the session</w:t>
      </w:r>
      <w:bookmarkEnd w:id="42"/>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7" type="#_x0000_t75" style="width:481.5pt;height:149.25pt" o:ole="">
            <v:imagedata r:id="rId80" o:title=""/>
          </v:shape>
          <o:OLEObject Type="Embed" ProgID="Visio.Drawing.15" ShapeID="_x0000_i1057" DrawAspect="Content" ObjectID="_1705178929" r:id="rId81"/>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3" w:name="_Toc94558523"/>
      <w:r>
        <w:t>4.4</w:t>
      </w:r>
      <w:r>
        <w:tab/>
        <w:t>LBO roaming scenarios</w:t>
      </w:r>
      <w:bookmarkEnd w:id="43"/>
    </w:p>
    <w:p w14:paraId="20E057E1" w14:textId="1C20885F" w:rsidR="00705E66" w:rsidRDefault="00705E66" w:rsidP="00705E66">
      <w:pPr>
        <w:pStyle w:val="Heading3"/>
      </w:pPr>
      <w:bookmarkStart w:id="44" w:name="_Toc94558524"/>
      <w:r>
        <w:t>4.4.1</w:t>
      </w:r>
      <w:r>
        <w:tab/>
        <w:t>General</w:t>
      </w:r>
      <w:bookmarkEnd w:id="44"/>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5" w:name="_Toc94558525"/>
      <w:r>
        <w:t>4.4.2</w:t>
      </w:r>
      <w:r>
        <w:tab/>
        <w:t>Roaming at the origination end</w:t>
      </w:r>
      <w:bookmarkEnd w:id="45"/>
      <w:r>
        <w:t xml:space="preserve"> </w:t>
      </w:r>
    </w:p>
    <w:p w14:paraId="18AF4288" w14:textId="05B1BAB0" w:rsidR="00705E66" w:rsidRDefault="00705E66" w:rsidP="00705E66">
      <w:pPr>
        <w:pStyle w:val="Heading4"/>
      </w:pPr>
      <w:bookmarkStart w:id="46" w:name="_Toc94558526"/>
      <w:r>
        <w:t>4.4.2.1</w:t>
      </w:r>
      <w:r>
        <w:tab/>
        <w:t>Introduction</w:t>
      </w:r>
      <w:bookmarkEnd w:id="46"/>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7" w:name="_Toc94558527"/>
      <w:r>
        <w:t>4.4.2.2</w:t>
      </w:r>
      <w:r>
        <w:tab/>
        <w:t>Roaming Party A (target in HPLMN) calls Party B</w:t>
      </w:r>
      <w:bookmarkEnd w:id="47"/>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8" type="#_x0000_t75" style="width:483.75pt;height:178.5pt" o:ole="">
            <v:imagedata r:id="rId82" o:title=""/>
          </v:shape>
          <o:OLEObject Type="Embed" ProgID="Visio.Drawing.15" ShapeID="_x0000_i1058" DrawAspect="Content" ObjectID="_1705178930" r:id="rId83"/>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8" w:name="_Toc94558528"/>
      <w:r>
        <w:t>4.4.2.3</w:t>
      </w:r>
      <w:r>
        <w:tab/>
        <w:t>Roaming Party A (target in VPLMN) calls Party B</w:t>
      </w:r>
      <w:bookmarkEnd w:id="48"/>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59" type="#_x0000_t75" style="width:483.75pt;height:206.25pt" o:ole="">
            <v:imagedata r:id="rId84" o:title=""/>
          </v:shape>
          <o:OLEObject Type="Embed" ProgID="Visio.Drawing.15" ShapeID="_x0000_i1059" DrawAspect="Content" ObjectID="_1705178931" r:id="rId85"/>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49" w:name="_Toc94558529"/>
      <w:r>
        <w:t>4.4.2.4</w:t>
      </w:r>
      <w:r>
        <w:tab/>
        <w:t>Roaming Party A (target in VPLMN and HPLMN) calls Party B</w:t>
      </w:r>
      <w:bookmarkEnd w:id="49"/>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0" type="#_x0000_t75" style="width:483.75pt;height:185.25pt" o:ole="">
            <v:imagedata r:id="rId86" o:title=""/>
          </v:shape>
          <o:OLEObject Type="Embed" ProgID="Visio.Drawing.15" ShapeID="_x0000_i1060" DrawAspect="Content" ObjectID="_1705178932" r:id="rId87"/>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0" w:name="_Toc94558530"/>
      <w:r>
        <w:t>4.4.2.5</w:t>
      </w:r>
      <w:r>
        <w:tab/>
        <w:t>Roaming Party A calls Party B (non-local ID target in VPLMN)</w:t>
      </w:r>
      <w:bookmarkEnd w:id="50"/>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1" type="#_x0000_t75" style="width:480.75pt;height:201.75pt" o:ole="">
            <v:imagedata r:id="rId88" o:title=""/>
          </v:shape>
          <o:OLEObject Type="Embed" ProgID="Visio.Drawing.15" ShapeID="_x0000_i1061" DrawAspect="Content" ObjectID="_1705178933" r:id="rId89"/>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1" w:name="_Toc94558531"/>
      <w:r>
        <w:t>4.4.2.6</w:t>
      </w:r>
      <w:r>
        <w:tab/>
        <w:t>Roaming Party A (target) calls Party B (non-local ID target in VPLMN)</w:t>
      </w:r>
      <w:bookmarkEnd w:id="51"/>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2" type="#_x0000_t75" style="width:481.5pt;height:213pt" o:ole="">
            <v:imagedata r:id="rId90" o:title=""/>
          </v:shape>
          <o:OLEObject Type="Embed" ProgID="Visio.Drawing.15" ShapeID="_x0000_i1062" DrawAspect="Content" ObjectID="_1705178934" r:id="rId91"/>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2" w:name="_Toc94558532"/>
      <w:r>
        <w:t>4.4.</w:t>
      </w:r>
      <w:r w:rsidR="00A652D7">
        <w:t>3</w:t>
      </w:r>
      <w:r>
        <w:tab/>
        <w:t>Roaming at the terminating end</w:t>
      </w:r>
      <w:bookmarkEnd w:id="52"/>
    </w:p>
    <w:p w14:paraId="49344379" w14:textId="33EA1933" w:rsidR="00705E66" w:rsidRDefault="00A652D7" w:rsidP="00705E66">
      <w:pPr>
        <w:pStyle w:val="Heading4"/>
      </w:pPr>
      <w:bookmarkStart w:id="53" w:name="_Toc94558533"/>
      <w:r>
        <w:t>4</w:t>
      </w:r>
      <w:r w:rsidR="00705E66">
        <w:t>.</w:t>
      </w:r>
      <w:r>
        <w:t>4</w:t>
      </w:r>
      <w:r w:rsidR="00705E66">
        <w:t>.</w:t>
      </w:r>
      <w:r>
        <w:t>3</w:t>
      </w:r>
      <w:r w:rsidR="00705E66">
        <w:t>.1</w:t>
      </w:r>
      <w:r w:rsidR="00705E66">
        <w:tab/>
        <w:t>Introduction</w:t>
      </w:r>
      <w:bookmarkEnd w:id="53"/>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4" w:name="_Toc94558534"/>
      <w:r>
        <w:t>4</w:t>
      </w:r>
      <w:r w:rsidR="00705E66">
        <w:t>.</w:t>
      </w:r>
      <w:r>
        <w:t>4</w:t>
      </w:r>
      <w:r w:rsidR="00705E66">
        <w:t>.</w:t>
      </w:r>
      <w:r>
        <w:t>3</w:t>
      </w:r>
      <w:r w:rsidR="00705E66">
        <w:t>.2</w:t>
      </w:r>
      <w:r w:rsidR="00705E66">
        <w:tab/>
      </w:r>
      <w:r w:rsidR="00786A0B">
        <w:tab/>
      </w:r>
      <w:r w:rsidR="00705E66">
        <w:t>Party A calls roaming Party B (target in HPLMN)</w:t>
      </w:r>
      <w:bookmarkEnd w:id="54"/>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3" type="#_x0000_t75" style="width:483pt;height:175.5pt" o:ole="">
            <v:imagedata r:id="rId92" o:title=""/>
          </v:shape>
          <o:OLEObject Type="Embed" ProgID="Visio.Drawing.15" ShapeID="_x0000_i1063" DrawAspect="Content" ObjectID="_1705178935" r:id="rId93"/>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5" w:name="_Toc94558535"/>
      <w:r>
        <w:t>4</w:t>
      </w:r>
      <w:r w:rsidR="00705E66">
        <w:t>.</w:t>
      </w:r>
      <w:r>
        <w:t>4</w:t>
      </w:r>
      <w:r w:rsidR="00705E66">
        <w:t>.</w:t>
      </w:r>
      <w:r>
        <w:t>3</w:t>
      </w:r>
      <w:r w:rsidR="00705E66">
        <w:t>.3</w:t>
      </w:r>
      <w:r w:rsidR="00705E66">
        <w:tab/>
        <w:t>Party A calls roaming Party B (target in VPLMN)</w:t>
      </w:r>
      <w:bookmarkEnd w:id="55"/>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4" type="#_x0000_t75" style="width:483.75pt;height:188.25pt" o:ole="">
            <v:imagedata r:id="rId94" o:title=""/>
          </v:shape>
          <o:OLEObject Type="Embed" ProgID="Visio.Drawing.15" ShapeID="_x0000_i1064" DrawAspect="Content" ObjectID="_1705178936" r:id="rId95"/>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lastRenderedPageBreak/>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6" w:name="_Toc94558536"/>
      <w:r>
        <w:t>4</w:t>
      </w:r>
      <w:r w:rsidR="00705E66">
        <w:t>.</w:t>
      </w:r>
      <w:r>
        <w:t>4</w:t>
      </w:r>
      <w:r w:rsidR="00705E66">
        <w:t>.</w:t>
      </w:r>
      <w:r>
        <w:t>3</w:t>
      </w:r>
      <w:r w:rsidR="00705E66">
        <w:t>.4</w:t>
      </w:r>
      <w:r w:rsidR="00705E66">
        <w:tab/>
        <w:t>Party A calls roaming Party B (target in VPLMN and HPLMN)</w:t>
      </w:r>
      <w:bookmarkEnd w:id="56"/>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5" type="#_x0000_t75" style="width:483pt;height:174.75pt" o:ole="">
            <v:imagedata r:id="rId96" o:title=""/>
          </v:shape>
          <o:OLEObject Type="Embed" ProgID="Visio.Drawing.15" ShapeID="_x0000_i1065" DrawAspect="Content" ObjectID="_1705178937" r:id="rId97"/>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212AA2">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212AA2">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7" w:name="_Toc94558537"/>
      <w:r>
        <w:t>4.4.3.5</w:t>
      </w:r>
      <w:r>
        <w:tab/>
        <w:t>Party A (non-local ID target in VPLMN) calls roaming Party B</w:t>
      </w:r>
      <w:bookmarkEnd w:id="57"/>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6" type="#_x0000_t75" style="width:483.75pt;height:189.75pt" o:ole="">
            <v:imagedata r:id="rId98" o:title=""/>
          </v:shape>
          <o:OLEObject Type="Embed" ProgID="Visio.Drawing.15" ShapeID="_x0000_i1066" DrawAspect="Content" ObjectID="_1705178938" r:id="rId99"/>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8" w:name="_Toc94558538"/>
      <w:r>
        <w:t>4.4.3.6</w:t>
      </w:r>
      <w:r>
        <w:tab/>
        <w:t>Party A (non-local ID target in VPLMN) calls roaming Party B (target)</w:t>
      </w:r>
      <w:bookmarkEnd w:id="58"/>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7" type="#_x0000_t75" style="width:483pt;height:200.25pt" o:ole="">
            <v:imagedata r:id="rId100" o:title=""/>
          </v:shape>
          <o:OLEObject Type="Embed" ProgID="Visio.Drawing.15" ShapeID="_x0000_i1067" DrawAspect="Content" ObjectID="_1705178939" r:id="rId101"/>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lastRenderedPageBreak/>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59" w:name="_Toc94558539"/>
      <w:r>
        <w:t>4.4.4</w:t>
      </w:r>
      <w:r>
        <w:tab/>
        <w:t>Roaming with redirections</w:t>
      </w:r>
      <w:bookmarkEnd w:id="59"/>
    </w:p>
    <w:p w14:paraId="4DE43FB8" w14:textId="2383EEAF" w:rsidR="00FA0DC4" w:rsidRDefault="00FA0DC4" w:rsidP="00FA0DC4">
      <w:pPr>
        <w:pStyle w:val="Heading4"/>
      </w:pPr>
      <w:bookmarkStart w:id="60" w:name="_Toc94558540"/>
      <w:r>
        <w:t>4.4.4.1</w:t>
      </w:r>
      <w:r>
        <w:tab/>
        <w:t>Introduction</w:t>
      </w:r>
      <w:bookmarkEnd w:id="60"/>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1" w:name="_Toc94558541"/>
      <w:r>
        <w:t>4.4.4.2</w:t>
      </w:r>
      <w:r w:rsidR="000709F3">
        <w:tab/>
      </w:r>
      <w:r>
        <w:t>Party A calls Party B (target) redirected to roaming Party C</w:t>
      </w:r>
      <w:bookmarkEnd w:id="61"/>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8" type="#_x0000_t75" style="width:483.75pt;height:138.75pt" o:ole="">
            <v:imagedata r:id="rId102" o:title=""/>
          </v:shape>
          <o:OLEObject Type="Embed" ProgID="Visio.Drawing.15" ShapeID="_x0000_i1068" DrawAspect="Content" ObjectID="_1705178940" r:id="rId103"/>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lastRenderedPageBreak/>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2" w:name="_Toc94558542"/>
      <w:r>
        <w:t>4.4.4.3</w:t>
      </w:r>
      <w:r>
        <w:tab/>
        <w:t>Party A</w:t>
      </w:r>
      <w:r w:rsidR="00B419D9">
        <w:t xml:space="preserve"> </w:t>
      </w:r>
      <w:r>
        <w:t>calls roaming Party B (target) redirected to Party C</w:t>
      </w:r>
      <w:bookmarkEnd w:id="62"/>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69" type="#_x0000_t75" style="width:483.75pt;height:267.75pt" o:ole="">
            <v:imagedata r:id="rId104" o:title=""/>
          </v:shape>
          <o:OLEObject Type="Embed" ProgID="Visio.Drawing.15" ShapeID="_x0000_i1069" DrawAspect="Content" ObjectID="_1705178941" r:id="rId105"/>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3" w:name="_Toc94558543"/>
      <w:r>
        <w:t>4.4.4.4</w:t>
      </w:r>
      <w:r>
        <w:tab/>
        <w:t>Party A calls roaming Party B (target) redirected to Party C (roaming)</w:t>
      </w:r>
      <w:bookmarkEnd w:id="63"/>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0" type="#_x0000_t75" style="width:483.75pt;height:206.25pt" o:ole="">
            <v:imagedata r:id="rId106" o:title=""/>
          </v:shape>
          <o:OLEObject Type="Embed" ProgID="Visio.Drawing.15" ShapeID="_x0000_i1070" DrawAspect="Content" ObjectID="_1705178942" r:id="rId107"/>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4" w:name="_Toc94558544"/>
      <w:r>
        <w:t>4.4.4.5</w:t>
      </w:r>
      <w:r w:rsidR="005F59EF">
        <w:tab/>
      </w:r>
      <w:r>
        <w:t>Party A</w:t>
      </w:r>
      <w:r w:rsidR="00B419D9">
        <w:t xml:space="preserve"> </w:t>
      </w:r>
      <w:r>
        <w:t>calls roaming Party B (target) redirected to Party C (CS domain)</w:t>
      </w:r>
      <w:bookmarkEnd w:id="64"/>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1" type="#_x0000_t75" style="width:483pt;height:251.25pt" o:ole="">
            <v:imagedata r:id="rId108" o:title=""/>
          </v:shape>
          <o:OLEObject Type="Embed" ProgID="Visio.Drawing.15" ShapeID="_x0000_i1071" DrawAspect="Content" ObjectID="_1705178943" r:id="rId109"/>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5" w:name="_Toc94558545"/>
      <w:r>
        <w:t>4.4.4.6</w:t>
      </w:r>
      <w:r>
        <w:tab/>
        <w:t>Party A</w:t>
      </w:r>
      <w:r w:rsidR="00B419D9">
        <w:t xml:space="preserve"> </w:t>
      </w:r>
      <w:r>
        <w:t>calls roaming Party B (target) redirected to Party C (IP domain)</w:t>
      </w:r>
      <w:bookmarkEnd w:id="65"/>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2" type="#_x0000_t75" style="width:483.75pt;height:262.5pt" o:ole="">
            <v:imagedata r:id="rId110" o:title=""/>
          </v:shape>
          <o:OLEObject Type="Embed" ProgID="Visio.Drawing.15" ShapeID="_x0000_i1072" DrawAspect="Content" ObjectID="_1705178944" r:id="rId111"/>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6" w:name="_Toc94558546"/>
      <w:r>
        <w:lastRenderedPageBreak/>
        <w:t>4.4.4.7</w:t>
      </w:r>
      <w:r>
        <w:tab/>
        <w:t>Party A (non-local ID target in VPLMN) calls Party B redirected to roaming Party C</w:t>
      </w:r>
      <w:bookmarkEnd w:id="66"/>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3" type="#_x0000_t75" style="width:483.75pt;height:138.75pt" o:ole="">
            <v:imagedata r:id="rId112" o:title=""/>
          </v:shape>
          <o:OLEObject Type="Embed" ProgID="Visio.Drawing.15" ShapeID="_x0000_i1073" DrawAspect="Content" ObjectID="_1705178945" r:id="rId113"/>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04E514BF" w:rsidR="00A30B31" w:rsidRDefault="00A30B31" w:rsidP="00A30B31">
      <w:pPr>
        <w:pStyle w:val="NO"/>
      </w:pPr>
      <w:r>
        <w:t xml:space="preserve">NOTE: </w:t>
      </w:r>
      <w:r>
        <w:tab/>
        <w:t>In the VPLMN, the Party B (the redirecting party) can also be non-local ID target and in that case, the network topology will be same as shown 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7" w:name="_Toc94558547"/>
      <w:r>
        <w:t>4.4.4.8</w:t>
      </w:r>
      <w:r>
        <w:tab/>
        <w:t>Party A (non-local ID target in VPLMN) calls Party B (non-local ID target in VPLMN) redirected to roaming Party C (target)</w:t>
      </w:r>
      <w:bookmarkEnd w:id="67"/>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4" type="#_x0000_t75" style="width:478.5pt;height:2in" o:ole="">
            <v:imagedata r:id="rId114" o:title=""/>
          </v:shape>
          <o:OLEObject Type="Embed" ProgID="Visio.Drawing.15" ShapeID="_x0000_i1074" DrawAspect="Content" ObjectID="_1705178946" r:id="rId115"/>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46C75B90" w:rsidR="00A30B31" w:rsidRDefault="00A30B31" w:rsidP="00A55250">
      <w:r>
        <w:t>The MDF2 generates the IRI messages from the xIRI and delivers them to the LEMF-1 (active intercept on Party C) and LEMF-2 (active intercept on Party A as non-local ID target) and LEMF-3 (active intercept on Party V 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8" w:name="_Toc94558548"/>
      <w:bookmarkStart w:id="69" w:name="_Hlk37348805"/>
      <w:r>
        <w:t>4.5</w:t>
      </w:r>
      <w:r>
        <w:tab/>
        <w:t>IMS based conferencing</w:t>
      </w:r>
      <w:bookmarkEnd w:id="68"/>
    </w:p>
    <w:p w14:paraId="096E8DFD" w14:textId="479CBFBB" w:rsidR="00962A00" w:rsidRDefault="00962A00" w:rsidP="00962A00">
      <w:pPr>
        <w:pStyle w:val="Heading3"/>
      </w:pPr>
      <w:bookmarkStart w:id="70" w:name="_Toc94558549"/>
      <w:r>
        <w:t>4.5.1</w:t>
      </w:r>
      <w:r>
        <w:tab/>
        <w:t>General</w:t>
      </w:r>
      <w:bookmarkEnd w:id="70"/>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1" w:name="_Toc94558550"/>
      <w:r>
        <w:lastRenderedPageBreak/>
        <w:t>4.5.2</w:t>
      </w:r>
      <w:r>
        <w:tab/>
        <w:t>Ad-hoc conferencing</w:t>
      </w:r>
      <w:bookmarkEnd w:id="71"/>
    </w:p>
    <w:p w14:paraId="4CF64251" w14:textId="1432439D" w:rsidR="00962A00" w:rsidRDefault="00962A00" w:rsidP="00962A00">
      <w:pPr>
        <w:pStyle w:val="Heading4"/>
      </w:pPr>
      <w:bookmarkStart w:id="72" w:name="_Toc94558551"/>
      <w:bookmarkEnd w:id="69"/>
      <w:r>
        <w:t>4.5.2.1</w:t>
      </w:r>
      <w:r>
        <w:tab/>
        <w:t>Introduction</w:t>
      </w:r>
      <w:bookmarkEnd w:id="72"/>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5" type="#_x0000_t75" style="width:483.75pt;height:354.75pt" o:ole="">
            <v:imagedata r:id="rId116" o:title=""/>
          </v:shape>
          <o:OLEObject Type="Embed" ProgID="Visio.Drawing.15" ShapeID="_x0000_i1075" DrawAspect="Content" ObjectID="_1705178947" r:id="rId117"/>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3" w:name="_Toc94558552"/>
      <w:r>
        <w:t>4.5.2.2</w:t>
      </w:r>
      <w:r>
        <w:tab/>
      </w:r>
      <w:bookmarkStart w:id="74" w:name="_Hlk37348877"/>
      <w:r>
        <w:t>Party A (target) initiates a conference with Party B and Party C</w:t>
      </w:r>
      <w:bookmarkEnd w:id="74"/>
      <w:r>
        <w:t xml:space="preserve"> – case 1</w:t>
      </w:r>
      <w:bookmarkEnd w:id="73"/>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6" type="#_x0000_t75" style="width:483.75pt;height:248.25pt" o:ole="">
            <v:imagedata r:id="rId118" o:title=""/>
          </v:shape>
          <o:OLEObject Type="Embed" ProgID="Visio.Drawing.15" ShapeID="_x0000_i1076" DrawAspect="Content" ObjectID="_1705178948" r:id="rId119"/>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5" w:name="_Toc94558553"/>
      <w:r>
        <w:t>4.5.2.3</w:t>
      </w:r>
      <w:r>
        <w:tab/>
        <w:t>Party A (target) initiates a conference with Party B and Party C – Case 2</w:t>
      </w:r>
      <w:bookmarkEnd w:id="75"/>
    </w:p>
    <w:p w14:paraId="0B922F2D" w14:textId="5B97A3BD" w:rsidR="00962A00" w:rsidRDefault="00962A00" w:rsidP="00962A00">
      <w:r>
        <w:t>The figure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7" type="#_x0000_t75" style="width:483.75pt;height:226.5pt" o:ole="">
            <v:imagedata r:id="rId120" o:title=""/>
          </v:shape>
          <o:OLEObject Type="Embed" ProgID="Visio.Drawing.15" ShapeID="_x0000_i1077" DrawAspect="Content" ObjectID="_1705178949" r:id="rId121"/>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6" w:name="_Toc94558554"/>
      <w:r>
        <w:lastRenderedPageBreak/>
        <w:t>4.5.2.4</w:t>
      </w:r>
      <w:r>
        <w:tab/>
        <w:t>Party A (target) initiates a conference with Party B and Party C - Alternative</w:t>
      </w:r>
      <w:bookmarkEnd w:id="76"/>
    </w:p>
    <w:p w14:paraId="02A76665" w14:textId="71AB412D" w:rsidR="00962A00" w:rsidRPr="00EE61C6" w:rsidRDefault="00962A00" w:rsidP="00962A00">
      <w:r>
        <w:t>The figure 4.5.</w:t>
      </w:r>
      <w:r w:rsidR="0044464B">
        <w:t>2</w:t>
      </w:r>
      <w:r>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8" type="#_x0000_t75" style="width:483.75pt;height:257.25pt" o:ole="">
            <v:imagedata r:id="rId122" o:title=""/>
          </v:shape>
          <o:OLEObject Type="Embed" ProgID="Visio.Drawing.15" ShapeID="_x0000_i1078" DrawAspect="Content" ObjectID="_1705178950" r:id="rId123"/>
        </w:object>
      </w:r>
    </w:p>
    <w:p w14:paraId="5AFBFF71" w14:textId="2270CE51" w:rsidR="00962A00" w:rsidRDefault="00962A00" w:rsidP="00F14607">
      <w:pPr>
        <w:pStyle w:val="TF"/>
      </w:pPr>
      <w:r>
        <w:t>Figure 4.5.2-4: Party A (target) in a conference session with Party B and Party C – alternative</w:t>
      </w:r>
    </w:p>
    <w:p w14:paraId="10837988" w14:textId="3101FE99" w:rsidR="00962A00" w:rsidRDefault="00962A00" w:rsidP="00962A00">
      <w:r>
        <w:t>The figure 4.5.2-4 shows an alternative to the figure 4.5.2-2 as far as the CC interception is concerned. In th</w:t>
      </w:r>
      <w:r w:rsidR="0044464B">
        <w:t>is</w:t>
      </w:r>
      <w:r>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7" w:name="_Toc94558555"/>
      <w:r>
        <w:t>4.5.2.5</w:t>
      </w:r>
      <w:r>
        <w:tab/>
        <w:t>Party A initiates a conference with Party B and Party C (target)</w:t>
      </w:r>
      <w:bookmarkEnd w:id="77"/>
    </w:p>
    <w:p w14:paraId="6AA724FC" w14:textId="6E3373DF" w:rsidR="00962A00" w:rsidRPr="00EE61C6" w:rsidRDefault="00962A00" w:rsidP="00962A00">
      <w:r>
        <w:t>The figure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79" type="#_x0000_t75" style="width:483.75pt;height:4in" o:ole="">
            <v:imagedata r:id="rId124" o:title=""/>
          </v:shape>
          <o:OLEObject Type="Embed" ProgID="Visio.Drawing.15" ShapeID="_x0000_i1079" DrawAspect="Content" ObjectID="_1705178951" r:id="rId125"/>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8" w:name="_Toc94558556"/>
      <w:r>
        <w:t>4.5.2.6</w:t>
      </w:r>
      <w:r>
        <w:tab/>
        <w:t>Party A initiates a conference with Party B (non-local ID target) and Party C</w:t>
      </w:r>
      <w:bookmarkEnd w:id="78"/>
    </w:p>
    <w:p w14:paraId="62958362" w14:textId="6A0E2158" w:rsidR="00962A00" w:rsidRPr="00EE61C6" w:rsidRDefault="00962A00" w:rsidP="00962A00">
      <w:r>
        <w:t>The figure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0" type="#_x0000_t75" style="width:483pt;height:272.25pt" o:ole="">
            <v:imagedata r:id="rId126" o:title=""/>
          </v:shape>
          <o:OLEObject Type="Embed" ProgID="Visio.Drawing.15" ShapeID="_x0000_i1080" DrawAspect="Content" ObjectID="_1705178952" r:id="rId127"/>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79" w:name="_Toc94558557"/>
      <w:r>
        <w:t>4.5.3</w:t>
      </w:r>
      <w:r>
        <w:tab/>
        <w:t>Group conferencing</w:t>
      </w:r>
      <w:bookmarkEnd w:id="79"/>
    </w:p>
    <w:p w14:paraId="4B7FC7A8" w14:textId="4E0DF765" w:rsidR="00962A00" w:rsidRDefault="00962A00" w:rsidP="00962A00">
      <w:pPr>
        <w:pStyle w:val="Heading4"/>
      </w:pPr>
      <w:bookmarkStart w:id="80" w:name="_Toc94558558"/>
      <w:r>
        <w:t>4.5.3.1</w:t>
      </w:r>
      <w:r>
        <w:tab/>
        <w:t>Introduction</w:t>
      </w:r>
      <w:bookmarkEnd w:id="80"/>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1" type="#_x0000_t75" style="width:483.75pt;height:159pt" o:ole="">
            <v:imagedata r:id="rId128" o:title=""/>
          </v:shape>
          <o:OLEObject Type="Embed" ProgID="Visio.Drawing.15" ShapeID="_x0000_i1081" DrawAspect="Content" ObjectID="_1705178953" r:id="rId129"/>
        </w:object>
      </w:r>
    </w:p>
    <w:p w14:paraId="0AE84019" w14:textId="2777C00C" w:rsidR="00962A00" w:rsidRDefault="00962A00" w:rsidP="00EA74D9">
      <w:pPr>
        <w:pStyle w:val="TF"/>
      </w:pPr>
      <w:r>
        <w:t>Figure 4.5.3-1: Group Conferencing LI scenarios</w:t>
      </w:r>
    </w:p>
    <w:p w14:paraId="2757587F" w14:textId="3346C94B" w:rsidR="00962A00" w:rsidRDefault="00962A00" w:rsidP="002A6683">
      <w:r>
        <w:t>The illustrations show that either the conference URI, or one or more of the conference participants as 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1" w:name="_Toc94558559"/>
      <w:r>
        <w:t>4.</w:t>
      </w:r>
      <w:r w:rsidR="00CF0992">
        <w:t>5</w:t>
      </w:r>
      <w:r>
        <w:t>.3.2</w:t>
      </w:r>
      <w:r>
        <w:tab/>
        <w:t>Party A, Party B and Party C in a group conference (conference URI target) – case 1</w:t>
      </w:r>
      <w:bookmarkEnd w:id="81"/>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2" type="#_x0000_t75" style="width:458.25pt;height:329.25pt" o:ole="">
            <v:imagedata r:id="rId130" o:title=""/>
          </v:shape>
          <o:OLEObject Type="Embed" ProgID="Visio.Drawing.15" ShapeID="_x0000_i1082" DrawAspect="Content" ObjectID="_1705178954" r:id="rId131"/>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77777777" w:rsidR="00DD4F60" w:rsidRDefault="00962A00" w:rsidP="00BD66A2">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5A052EEF"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2" w:name="_Toc94558560"/>
      <w:r>
        <w:t>4.</w:t>
      </w:r>
      <w:r w:rsidR="00814D12">
        <w:t>5</w:t>
      </w:r>
      <w:r>
        <w:t>.3.3</w:t>
      </w:r>
      <w:r>
        <w:tab/>
        <w:t>Party A, Party B and Party C in a group conference (conference URI target) – case 2</w:t>
      </w:r>
      <w:bookmarkEnd w:id="82"/>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3" type="#_x0000_t75" style="width:483.75pt;height:231.75pt" o:ole="">
            <v:imagedata r:id="rId132" o:title=""/>
          </v:shape>
          <o:OLEObject Type="Embed" ProgID="Visio.Drawing.15" ShapeID="_x0000_i1083" DrawAspect="Content" ObjectID="_1705178955" r:id="rId133"/>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58B26CAA" w:rsidR="00962A00" w:rsidRDefault="00962A00" w:rsidP="002A6683">
      <w:r>
        <w:t>As shown in figure 4.</w:t>
      </w:r>
      <w:r w:rsidR="00814D12">
        <w:t>5</w:t>
      </w:r>
      <w:r>
        <w:t xml:space="preserve">.3-3, the interception </w:t>
      </w:r>
      <w:r w:rsidR="00AF798F">
        <w:t xml:space="preserve">is </w:t>
      </w:r>
      <w:r>
        <w:t>in the CSP domain that serves the conference URI, the target.Party A, Party B and Party C are in different IMS domains.</w:t>
      </w:r>
    </w:p>
    <w:p w14:paraId="391C9D77" w14:textId="2A2AE787" w:rsidR="008E49AC" w:rsidRDefault="00962A00" w:rsidP="002A6683">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3" w:name="_Toc94558561"/>
      <w:r>
        <w:t>4.5.3.4</w:t>
      </w:r>
      <w:r>
        <w:tab/>
        <w:t>Party A (target), Party B, Party C in a group conference</w:t>
      </w:r>
      <w:bookmarkEnd w:id="83"/>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4" type="#_x0000_t75" style="width:483.75pt;height:226.5pt" o:ole="">
            <v:imagedata r:id="rId134" o:title=""/>
          </v:shape>
          <o:OLEObject Type="Embed" ProgID="Visio.Drawing.15" ShapeID="_x0000_i1084" DrawAspect="Content" ObjectID="_1705178956" r:id="rId135"/>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2676CEB7" w:rsidR="00814D12" w:rsidRDefault="00814D12" w:rsidP="002A6683">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4" w:name="_Toc94558562"/>
      <w:r>
        <w:t>4.5.3.5</w:t>
      </w:r>
      <w:r>
        <w:tab/>
        <w:t>Party A (target), Party B, Party C (target) in a group conference (conference URI (target)</w:t>
      </w:r>
      <w:bookmarkEnd w:id="84"/>
    </w:p>
    <w:p w14:paraId="492DBEEB" w14:textId="3B89D74E" w:rsidR="00814D12" w:rsidRDefault="00814D12" w:rsidP="00814D12">
      <w:r>
        <w:t>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target</w:t>
      </w:r>
      <w:r w:rsidR="00020381">
        <w:t>'</w:t>
      </w:r>
      <w:r>
        <w:t>s in the respective CSP domains.</w:t>
      </w:r>
    </w:p>
    <w:p w14:paraId="7B020C44" w14:textId="77777777" w:rsidR="00814D12" w:rsidRDefault="00814D12" w:rsidP="00EA74D9">
      <w:pPr>
        <w:pStyle w:val="TH"/>
      </w:pPr>
      <w:r>
        <w:object w:dxaOrig="27054" w:dyaOrig="11748" w14:anchorId="3CE8C45B">
          <v:shape id="_x0000_i1085" type="#_x0000_t75" style="width:483pt;height:210.75pt" o:ole="">
            <v:imagedata r:id="rId136" o:title=""/>
          </v:shape>
          <o:OLEObject Type="Embed" ProgID="Visio.Drawing.15" ShapeID="_x0000_i1085" DrawAspect="Content" ObjectID="_1705178957" r:id="rId137"/>
        </w:object>
      </w:r>
    </w:p>
    <w:p w14:paraId="189D972C" w14:textId="20729E0D" w:rsidR="00814D12" w:rsidRDefault="00814D12" w:rsidP="00814D12">
      <w:pPr>
        <w:pStyle w:val="TF"/>
      </w:pPr>
      <w:r>
        <w:t>Figure 4.5.3-5: Party A (target), Party B, Party C (target) in a group conference (conference URI target)</w:t>
      </w:r>
    </w:p>
    <w:p w14:paraId="70BD403C" w14:textId="737BFFC5" w:rsidR="00814D12" w:rsidRDefault="00814D12" w:rsidP="002A6683">
      <w:r>
        <w:t xml:space="preserve">As shown in figure 4.5.3-5, in the CSP domain that serves the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the Party C (target), the interception </w:t>
      </w:r>
      <w:r w:rsidR="00AF798F">
        <w:t xml:space="preserve">is </w:t>
      </w:r>
      <w:r>
        <w:t>on the C-side of the session. Party B is in another IP domain.</w:t>
      </w:r>
    </w:p>
    <w:p w14:paraId="420C66D8" w14:textId="77777777" w:rsidR="00020381" w:rsidRDefault="00814D12" w:rsidP="002A6683">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CD731C7"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5" w:name="_Toc94558563"/>
      <w:r>
        <w:t>4.6</w:t>
      </w:r>
      <w:r>
        <w:tab/>
        <w:t>IMS session hold</w:t>
      </w:r>
      <w:bookmarkEnd w:id="85"/>
    </w:p>
    <w:p w14:paraId="15527719" w14:textId="0389421D" w:rsidR="00814D12" w:rsidRDefault="00814D12" w:rsidP="00814D12">
      <w:pPr>
        <w:pStyle w:val="Heading3"/>
      </w:pPr>
      <w:bookmarkStart w:id="86" w:name="_Toc94558564"/>
      <w:r>
        <w:t>4.6.1</w:t>
      </w:r>
      <w:r>
        <w:tab/>
        <w:t>General</w:t>
      </w:r>
      <w:bookmarkEnd w:id="86"/>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7" w:name="_Toc94558565"/>
      <w:r>
        <w:t>4.6.2</w:t>
      </w:r>
      <w:r>
        <w:tab/>
        <w:t>Single Party on hold</w:t>
      </w:r>
      <w:bookmarkEnd w:id="87"/>
    </w:p>
    <w:p w14:paraId="4F6DFF1A" w14:textId="25DDB2FA" w:rsidR="00814D12" w:rsidRDefault="00814D12" w:rsidP="00814D12">
      <w:pPr>
        <w:pStyle w:val="Heading4"/>
      </w:pPr>
      <w:bookmarkStart w:id="88" w:name="_Toc94558566"/>
      <w:r>
        <w:t>4.6.2.1</w:t>
      </w:r>
      <w:r>
        <w:tab/>
        <w:t>Introduction</w:t>
      </w:r>
      <w:bookmarkEnd w:id="88"/>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6" type="#_x0000_t75" style="width:483.75pt;height:339.75pt" o:ole="">
            <v:imagedata r:id="rId138" o:title=""/>
          </v:shape>
          <o:OLEObject Type="Embed" ProgID="Visio.Drawing.15" ShapeID="_x0000_i1086" DrawAspect="Content" ObjectID="_1705178958" r:id="rId139"/>
        </w:object>
      </w:r>
    </w:p>
    <w:p w14:paraId="6887CBC0" w14:textId="68F60D57" w:rsidR="00814D12" w:rsidRDefault="00814D12" w:rsidP="00EA74D9">
      <w:pPr>
        <w:pStyle w:val="TF"/>
      </w:pPr>
      <w:r>
        <w:t>Figure 4.6.2-1: Single Party on hold scenarios</w:t>
      </w:r>
    </w:p>
    <w:p w14:paraId="3CA062DC" w14:textId="24B79165" w:rsidR="00814D12" w:rsidRDefault="00814D12" w:rsidP="002A6683">
      <w:r>
        <w:lastRenderedPageBreak/>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89" w:name="_Toc94558567"/>
      <w:r>
        <w:t>4.6.2.2</w:t>
      </w:r>
      <w:r>
        <w:tab/>
        <w:t>Party A (target) in session with Party C with Party B on hold</w:t>
      </w:r>
      <w:bookmarkEnd w:id="89"/>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7" type="#_x0000_t75" style="width:483.75pt;height:226.5pt" o:ole="">
            <v:imagedata r:id="rId140" o:title=""/>
          </v:shape>
          <o:OLEObject Type="Embed" ProgID="Visio.Drawing.15" ShapeID="_x0000_i1087" DrawAspect="Content" ObjectID="_1705178959" r:id="rId141"/>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0" w:name="_Toc94558568"/>
      <w:r>
        <w:lastRenderedPageBreak/>
        <w:t>4.6.2.3</w:t>
      </w:r>
      <w:r>
        <w:tab/>
        <w:t>Party A (target) in session with Party C with Party B on hold - alternative</w:t>
      </w:r>
      <w:bookmarkEnd w:id="90"/>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8" type="#_x0000_t75" style="width:483.75pt;height:226.5pt" o:ole="">
            <v:imagedata r:id="rId142" o:title=""/>
          </v:shape>
          <o:OLEObject Type="Embed" ProgID="Visio.Drawing.15" ShapeID="_x0000_i1088" DrawAspect="Content" ObjectID="_1705178960" r:id="rId143"/>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1"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2" w:name="_Toc94558569"/>
      <w:bookmarkEnd w:id="91"/>
      <w:r>
        <w:t>4.6.2.4</w:t>
      </w:r>
      <w:r>
        <w:tab/>
        <w:t>Party A in session with Party C with Party B (non-local ID target) on hold – case 1</w:t>
      </w:r>
      <w:bookmarkEnd w:id="92"/>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89" type="#_x0000_t75" style="width:483.75pt;height:277.5pt" o:ole="">
            <v:imagedata r:id="rId144" o:title=""/>
          </v:shape>
          <o:OLEObject Type="Embed" ProgID="Visio.Drawing.15" ShapeID="_x0000_i1089" DrawAspect="Content" ObjectID="_1705178961" r:id="rId145"/>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3" w:name="_Toc94558570"/>
      <w:r>
        <w:t>4.6.2.5</w:t>
      </w:r>
      <w:r>
        <w:tab/>
        <w:t>Party A in session with Party C with Party B (target) on hold – case 2</w:t>
      </w:r>
      <w:bookmarkEnd w:id="93"/>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0" type="#_x0000_t75" style="width:483pt;height:242.25pt" o:ole="">
            <v:imagedata r:id="rId146" o:title=""/>
          </v:shape>
          <o:OLEObject Type="Embed" ProgID="Visio.Drawing.15" ShapeID="_x0000_i1090" DrawAspect="Content" ObjectID="_1705178962" r:id="rId147"/>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4" w:name="_Toc94558571"/>
      <w:r>
        <w:t>4.6.2.6</w:t>
      </w:r>
      <w:r>
        <w:tab/>
        <w:t>Party A in session with Party C with Party B (target in other CSP domain) on hold – case 3</w:t>
      </w:r>
      <w:bookmarkEnd w:id="94"/>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1" type="#_x0000_t75" style="width:483pt;height:225.75pt" o:ole="">
            <v:imagedata r:id="rId148" o:title=""/>
          </v:shape>
          <o:OLEObject Type="Embed" ProgID="Visio.Drawing.15" ShapeID="_x0000_i1091" DrawAspect="Content" ObjectID="_1705178963" r:id="rId149"/>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5" w:name="_Toc94558572"/>
      <w:r>
        <w:t>4.6.3</w:t>
      </w:r>
      <w:r>
        <w:tab/>
        <w:t>Conference on hold</w:t>
      </w:r>
      <w:bookmarkEnd w:id="95"/>
    </w:p>
    <w:p w14:paraId="3C57CECA" w14:textId="59D1783B" w:rsidR="00B326A2" w:rsidRDefault="00B326A2" w:rsidP="00B326A2">
      <w:pPr>
        <w:pStyle w:val="Heading4"/>
      </w:pPr>
      <w:bookmarkStart w:id="96" w:name="_Toc94558573"/>
      <w:r>
        <w:t>4.6.3.1</w:t>
      </w:r>
      <w:r>
        <w:tab/>
        <w:t>Introduction</w:t>
      </w:r>
      <w:bookmarkEnd w:id="96"/>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2" type="#_x0000_t75" style="width:483pt;height:354.75pt" o:ole="">
            <v:imagedata r:id="rId150" o:title=""/>
          </v:shape>
          <o:OLEObject Type="Embed" ProgID="Visio.Drawing.15" ShapeID="_x0000_i1092" DrawAspect="Content" ObjectID="_1705178964" r:id="rId151"/>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7"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8" w:name="_Toc94558574"/>
      <w:bookmarkEnd w:id="97"/>
      <w:r>
        <w:t>4.6.3.2</w:t>
      </w:r>
      <w:r>
        <w:tab/>
        <w:t>Party A (target) in session with Party D, with conference on hold – case 1</w:t>
      </w:r>
      <w:bookmarkEnd w:id="98"/>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3" type="#_x0000_t75" style="width:483pt;height:318.75pt" o:ole="">
            <v:imagedata r:id="rId152" o:title=""/>
          </v:shape>
          <o:OLEObject Type="Embed" ProgID="Visio.Drawing.15" ShapeID="_x0000_i1093" DrawAspect="Content" ObjectID="_1705178965" r:id="rId153"/>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6A2BECF1" w:rsidR="00B326A2" w:rsidRDefault="00B326A2" w:rsidP="00BD66A2">
      <w:r>
        <w:t>Two separate copies of CC are delivered to the LEMF: one that includes the Party A communication content with Party D and the other 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99" w:name="_Toc94558575"/>
      <w:r>
        <w:t>4.6.3.3</w:t>
      </w:r>
      <w:r>
        <w:tab/>
        <w:t>Party A (target) in session with Party D, with conference on hold – case 1 (alternative)</w:t>
      </w:r>
      <w:bookmarkEnd w:id="99"/>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4" type="#_x0000_t75" style="width:483pt;height:318.75pt" o:ole="">
            <v:imagedata r:id="rId154" o:title=""/>
          </v:shape>
          <o:OLEObject Type="Embed" ProgID="Visio.Drawing.15" ShapeID="_x0000_i1094" DrawAspect="Content" ObjectID="_1705178966" r:id="rId155"/>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0" w:name="_Toc94558576"/>
      <w:r>
        <w:t>4.6.3.4</w:t>
      </w:r>
      <w:r>
        <w:tab/>
        <w:t>Party A (target) in session with Party D, with conference on hold – case 2</w:t>
      </w:r>
      <w:bookmarkEnd w:id="100"/>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5" type="#_x0000_t75" style="width:483pt;height:318.75pt" o:ole="">
            <v:imagedata r:id="rId156" o:title=""/>
          </v:shape>
          <o:OLEObject Type="Embed" ProgID="Visio.Drawing.15" ShapeID="_x0000_i1095" DrawAspect="Content" ObjectID="_1705178967" r:id="rId157"/>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5A71A3">
      <w:r>
        <w:t>This illustration is applicable to the scenario where communication content of a held conference session is not to be delivered.</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The IRI-POI present in the S-CSCF accesses the SIP messages and generates the xIRI. The IRI-POI present in the AS/MRFC accesses the SIP messages and generates the required xIRI for the held conference. No xCC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1" w:name="_Toc94558577"/>
      <w:r>
        <w:t>4.</w:t>
      </w:r>
      <w:r w:rsidR="00AE260A">
        <w:t>6</w:t>
      </w:r>
      <w:r>
        <w:t>.3.5</w:t>
      </w:r>
      <w:r>
        <w:tab/>
        <w:t>Party A (target) in session with Party D, with conference on hold – case 2 (alternative)</w:t>
      </w:r>
      <w:bookmarkEnd w:id="101"/>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6" type="#_x0000_t75" style="width:481.5pt;height:319.5pt" o:ole="">
            <v:imagedata r:id="rId158" o:title=""/>
          </v:shape>
          <o:OLEObject Type="Embed" ProgID="Visio.Drawing.15" ShapeID="_x0000_i1096" DrawAspect="Content" ObjectID="_1705178968" r:id="rId159"/>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2" w:name="_Toc94558578"/>
      <w:r>
        <w:t>4.6.3.6</w:t>
      </w:r>
      <w:r>
        <w:tab/>
        <w:t>Party A in session with Party D, with a Party C (non-local ID target) on the held conference leg</w:t>
      </w:r>
      <w:bookmarkEnd w:id="102"/>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7" type="#_x0000_t75" style="width:481.5pt;height:254.25pt" o:ole="">
            <v:imagedata r:id="rId160" o:title=""/>
          </v:shape>
          <o:OLEObject Type="Embed" ProgID="Visio.Drawing.15" ShapeID="_x0000_i1097" DrawAspect="Content" ObjectID="_1705178969" r:id="rId161"/>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3" w:name="_Toc94558579"/>
      <w:r>
        <w:lastRenderedPageBreak/>
        <w:t>4.6.3.</w:t>
      </w:r>
      <w:r w:rsidR="0054707B">
        <w:t>7</w:t>
      </w:r>
      <w:r>
        <w:tab/>
        <w:t>Party A in session with Party D, with a Party C (target) on the held conference leg</w:t>
      </w:r>
      <w:bookmarkEnd w:id="103"/>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8" type="#_x0000_t75" style="width:481.5pt;height:239.25pt" o:ole="">
            <v:imagedata r:id="rId162" o:title=""/>
          </v:shape>
          <o:OLEObject Type="Embed" ProgID="Visio.Drawing.15" ShapeID="_x0000_i1098" DrawAspect="Content" ObjectID="_1705178970" r:id="rId163"/>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4" w:name="_Toc94558580"/>
      <w:r>
        <w:lastRenderedPageBreak/>
        <w:t>4.6.3.8</w:t>
      </w:r>
      <w:r>
        <w:tab/>
        <w:t>Party A in session with Party D, with a Party C (in a different CSP domain, target) on the held conference leg</w:t>
      </w:r>
      <w:bookmarkEnd w:id="104"/>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099" type="#_x0000_t75" style="width:480.75pt;height:215.25pt" o:ole="">
            <v:imagedata r:id="rId164" o:title=""/>
          </v:shape>
          <o:OLEObject Type="Embed" ProgID="Visio.Drawing.15" ShapeID="_x0000_i1099" DrawAspect="Content" ObjectID="_1705178971" r:id="rId165"/>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5" w:name="_Toc94558581"/>
      <w:r>
        <w:lastRenderedPageBreak/>
        <w:t>4.6.4</w:t>
      </w:r>
      <w:r>
        <w:tab/>
        <w:t>Group conference on hold</w:t>
      </w:r>
      <w:bookmarkEnd w:id="105"/>
    </w:p>
    <w:p w14:paraId="2A40DD7A" w14:textId="6278B015" w:rsidR="00AE260A" w:rsidRDefault="00AE260A" w:rsidP="00AE260A">
      <w:pPr>
        <w:pStyle w:val="Heading4"/>
      </w:pPr>
      <w:bookmarkStart w:id="106" w:name="_Toc94558582"/>
      <w:r>
        <w:t>4.6.4.1</w:t>
      </w:r>
      <w:r>
        <w:tab/>
        <w:t>Introduction</w:t>
      </w:r>
      <w:bookmarkEnd w:id="106"/>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0" type="#_x0000_t75" style="width:481.5pt;height:489.75pt" o:ole="">
            <v:imagedata r:id="rId166" o:title=""/>
          </v:shape>
          <o:OLEObject Type="Embed" ProgID="Visio.Drawing.15" ShapeID="_x0000_i1100" DrawAspect="Content" ObjectID="_1705178972" r:id="rId167"/>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7" w:name="_Toc94558583"/>
      <w:r>
        <w:lastRenderedPageBreak/>
        <w:t>4.6.4.2</w:t>
      </w:r>
      <w:r>
        <w:tab/>
        <w:t>Party A (target) in communication with Party D, with group conference on hold</w:t>
      </w:r>
      <w:bookmarkEnd w:id="107"/>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1" type="#_x0000_t75" style="width:481.5pt;height:192pt" o:ole="">
            <v:imagedata r:id="rId168" o:title=""/>
          </v:shape>
          <o:OLEObject Type="Embed" ProgID="Visio.Drawing.15" ShapeID="_x0000_i1101" DrawAspect="Content" ObjectID="_1705178973" r:id="rId169"/>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F41664">
      <w:r>
        <w:t>As shown in figure 4.</w:t>
      </w:r>
      <w:r w:rsidR="007E2137">
        <w:t>6</w:t>
      </w:r>
      <w:r>
        <w:t>.4-2, only the network functions that handle the A-side (target side) of the session are involved in handling the LI functions. Conference server is in a different CSP domain. Party B and Party C are in different IP domains. Party D is in the same CSP domain as that of Party A.</w:t>
      </w:r>
    </w:p>
    <w:p w14:paraId="0D29C9E5" w14:textId="1A4E18D5" w:rsidR="00573AC2" w:rsidRDefault="00AE260A" w:rsidP="00F41664">
      <w:bookmarkStart w:id="108"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8"/>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09" w:name="_Toc94558584"/>
      <w:r>
        <w:lastRenderedPageBreak/>
        <w:t>4.</w:t>
      </w:r>
      <w:r w:rsidR="007E2137">
        <w:t>6</w:t>
      </w:r>
      <w:r>
        <w:t>.4.3</w:t>
      </w:r>
      <w:r>
        <w:tab/>
        <w:t>Party A (target) in communication with Party D, with group conference on hold (alternative)</w:t>
      </w:r>
      <w:bookmarkEnd w:id="109"/>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2" type="#_x0000_t75" style="width:481.5pt;height:192pt" o:ole="">
            <v:imagedata r:id="rId170" o:title=""/>
          </v:shape>
          <o:OLEObject Type="Embed" ProgID="Visio.Drawing.15" ShapeID="_x0000_i1102" DrawAspect="Content" ObjectID="_1705178974" r:id="rId171"/>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0" w:name="_Toc94558585"/>
      <w:r>
        <w:t>4.6.4.4</w:t>
      </w:r>
      <w:r>
        <w:tab/>
        <w:t>Party A places a group conference on hold, conference URI target</w:t>
      </w:r>
      <w:bookmarkEnd w:id="110"/>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3" type="#_x0000_t75" style="width:481.5pt;height:190.5pt" o:ole="">
            <v:imagedata r:id="rId172" o:title=""/>
          </v:shape>
          <o:OLEObject Type="Embed" ProgID="Visio.Drawing.15" ShapeID="_x0000_i1103" DrawAspect="Content" ObjectID="_1705178975" r:id="rId173"/>
        </w:object>
      </w:r>
    </w:p>
    <w:p w14:paraId="27BA7C47" w14:textId="652B419A" w:rsidR="007E2137" w:rsidRDefault="007E2137" w:rsidP="007E2137">
      <w:pPr>
        <w:pStyle w:val="TF"/>
      </w:pPr>
      <w:r>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lastRenderedPageBreak/>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1" w:name="_Toc94558586"/>
      <w:r>
        <w:t>4.6.4.5</w:t>
      </w:r>
      <w:r>
        <w:tab/>
        <w:t>Party A and Party C place a group conference on hold, conference URI target</w:t>
      </w:r>
      <w:bookmarkEnd w:id="111"/>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4" type="#_x0000_t75" style="width:480.75pt;height:153.75pt" o:ole="">
            <v:imagedata r:id="rId174" o:title=""/>
          </v:shape>
          <o:OLEObject Type="Embed" ProgID="Visio.Drawing.15" ShapeID="_x0000_i1104" DrawAspect="Content" ObjectID="_1705178976" r:id="rId175"/>
        </w:object>
      </w:r>
    </w:p>
    <w:p w14:paraId="5DB29482" w14:textId="586753C5" w:rsidR="007E2137" w:rsidRDefault="007E2137" w:rsidP="007E2137">
      <w:pPr>
        <w:pStyle w:val="TF"/>
      </w:pPr>
      <w:r>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lastRenderedPageBreak/>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2" w:name="_Toc94558587"/>
      <w:r>
        <w:t>4.6.4.6</w:t>
      </w:r>
      <w:r>
        <w:tab/>
        <w:t>Party A places a group conference with Party B and Party C (target) on hold</w:t>
      </w:r>
      <w:bookmarkEnd w:id="112"/>
    </w:p>
    <w:p w14:paraId="75BB2F87" w14:textId="0959389F" w:rsidR="007E2137" w:rsidRPr="00344E07" w:rsidRDefault="007E2137" w:rsidP="007E2137">
      <w:r>
        <w:t>The figure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5" type="#_x0000_t75" style="width:481.5pt;height:174pt" o:ole="">
            <v:imagedata r:id="rId176" o:title=""/>
          </v:shape>
          <o:OLEObject Type="Embed" ProgID="Visio.Drawing.15" ShapeID="_x0000_i1105" DrawAspect="Content" ObjectID="_1705178977" r:id="rId177"/>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lastRenderedPageBreak/>
        <w:t>The details of the above LI functions and the interfaces are described in TS 33.127 [3] and TS 33.128 [4].</w:t>
      </w:r>
    </w:p>
    <w:p w14:paraId="503713F2" w14:textId="3F9E65B6" w:rsidR="007E2137" w:rsidRDefault="007E2137" w:rsidP="007E2137">
      <w:pPr>
        <w:pStyle w:val="Heading4"/>
      </w:pPr>
      <w:bookmarkStart w:id="113" w:name="_Toc94558588"/>
      <w:r>
        <w:t>4.6.4.7</w:t>
      </w:r>
      <w:r>
        <w:tab/>
        <w:t>Special case – multiple targets</w:t>
      </w:r>
      <w:bookmarkEnd w:id="113"/>
    </w:p>
    <w:p w14:paraId="6C04FDDB" w14:textId="2C69D762" w:rsidR="007E2137" w:rsidRPr="00344E07" w:rsidRDefault="005F563C" w:rsidP="007E2137">
      <w:r>
        <w:t>F</w:t>
      </w:r>
      <w:r w:rsidR="007E2137">
        <w:t>igure 4.6</w:t>
      </w:r>
      <w:r w:rsidR="0054707B">
        <w:t>.</w:t>
      </w:r>
      <w:r w:rsidR="007E2137">
        <w:t>4-7 shows a scenario where Party A is in an IMS session with Party D with group conference on hold. In this illustration, Party A, Party C and conference URI are the targets in the respective CSP domains.</w:t>
      </w:r>
    </w:p>
    <w:p w14:paraId="168BBDB0" w14:textId="77777777" w:rsidR="007E2137" w:rsidRDefault="007E2137" w:rsidP="00EA74D9">
      <w:pPr>
        <w:pStyle w:val="TH"/>
      </w:pPr>
      <w:r>
        <w:object w:dxaOrig="17745" w:dyaOrig="6612" w14:anchorId="7E16EAB5">
          <v:shape id="_x0000_i1106" type="#_x0000_t75" style="width:481.5pt;height:180pt" o:ole="">
            <v:imagedata r:id="rId178" o:title=""/>
          </v:shape>
          <o:OLEObject Type="Embed" ProgID="Visio.Drawing.15" ShapeID="_x0000_i1106" DrawAspect="Content" ObjectID="_1705178978" r:id="rId179"/>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119CD1FF" w:rsidR="007E2137" w:rsidRDefault="007E2137" w:rsidP="00F41664">
      <w:r>
        <w:t>As shown in figure 4.6.4-7,</w:t>
      </w:r>
      <w:r w:rsidRPr="005E7A79">
        <w:t xml:space="preserve"> </w:t>
      </w:r>
      <w:r>
        <w:t xml:space="preserve">the interception </w:t>
      </w:r>
      <w:r w:rsidR="008005B1">
        <w:t xml:space="preserve">is </w:t>
      </w:r>
      <w:r>
        <w:t>in the CSP domains that serve the targets Party A, conference URI and Party C. Conference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lastRenderedPageBreak/>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110F3F1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20D0F8CA" w:rsidR="007E2137" w:rsidRDefault="00802DB9" w:rsidP="00EA74D9">
      <w:pPr>
        <w:pStyle w:val="B1"/>
      </w:pPr>
      <w:r>
        <w:t>-</w:t>
      </w:r>
      <w:r>
        <w:tab/>
      </w:r>
      <w:r w:rsidR="007E2137">
        <w:t>The MDF2 generates the IRI messages from the xIRI and delivers the</w:t>
      </w:r>
      <w:r w:rsidR="00FE34B8">
        <w:t>m</w:t>
      </w:r>
      <w:r w:rsidR="007E2137">
        <w:t xml:space="preserve"> to the LEMF. The MDF3 generates the CC from the received xCC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4" w:name="_Toc94558589"/>
      <w:r>
        <w:t>4.7</w:t>
      </w:r>
      <w:r>
        <w:tab/>
        <w:t>Special media on target terminating sessions</w:t>
      </w:r>
      <w:bookmarkEnd w:id="114"/>
    </w:p>
    <w:p w14:paraId="2DF5F72B" w14:textId="1D096FC6" w:rsidR="00F7355B" w:rsidRDefault="00F7355B" w:rsidP="00F7355B">
      <w:pPr>
        <w:pStyle w:val="Heading3"/>
      </w:pPr>
      <w:bookmarkStart w:id="115" w:name="_Toc94558590"/>
      <w:r>
        <w:t>4.7.1</w:t>
      </w:r>
      <w:r>
        <w:tab/>
        <w:t>General</w:t>
      </w:r>
      <w:bookmarkEnd w:id="115"/>
    </w:p>
    <w:p w14:paraId="5017FCA5" w14:textId="0E11B3E8" w:rsidR="00F7355B" w:rsidRDefault="00F7355B" w:rsidP="00F7355B">
      <w:r>
        <w:t>The subsequent clauses illustrate the scenarios where special media (e.g. early media with special tones, music, announcement) are applied to 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6" w:name="_Toc94558591"/>
      <w:r>
        <w:t>4.7.2</w:t>
      </w:r>
      <w:r>
        <w:tab/>
        <w:t>Special media with intra-office terminating sessions</w:t>
      </w:r>
      <w:bookmarkEnd w:id="116"/>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7" type="#_x0000_t75" style="width:481.5pt;height:316.5pt" o:ole="">
            <v:imagedata r:id="rId180" o:title=""/>
          </v:shape>
          <o:OLEObject Type="Embed" ProgID="Visio.Drawing.15" ShapeID="_x0000_i1107" DrawAspect="Content" ObjectID="_1705178979" r:id="rId181"/>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3C9D12A4" w:rsidR="00F7355B" w:rsidRDefault="00F7355B" w:rsidP="00F7355B">
      <w:pPr>
        <w:pStyle w:val="NO"/>
      </w:pPr>
      <w:r>
        <w:t>NOTE:</w:t>
      </w:r>
      <w:r>
        <w:tab/>
        <w:t>The figure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02B390BC" w:rsidR="00F7355B" w:rsidRDefault="00F7355B" w:rsidP="00F7355B">
      <w:r>
        <w:t xml:space="preserve">It is also possible that the session may get redirected to due to no answer. The redirection may be intra-office, or inter-office, or to an outbound roaming party. The figure 4.2.4-1 (clause 4.2.4) shows an architecture diagram for intra-office redirected sessions, the figure 4.3.4-1 and 4.3.4-2 (clause 4.3.4) show the architecture diagrams for inter-office redirected sessions and the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7" w:name="_Toc94558592"/>
      <w:r>
        <w:t>4.7.3</w:t>
      </w:r>
      <w:r>
        <w:tab/>
        <w:t>Special media with inter-office terminating sessions</w:t>
      </w:r>
      <w:bookmarkEnd w:id="117"/>
    </w:p>
    <w:p w14:paraId="6DD3270A" w14:textId="77CA103D" w:rsidR="00F7355B" w:rsidRDefault="00F7355B" w:rsidP="00F7355B">
      <w:r>
        <w:t>Figure 4.7.3-1 shows a scenario where Party A from an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8" type="#_x0000_t75" style="width:481.5pt;height:291pt" o:ole="">
            <v:imagedata r:id="rId182" o:title=""/>
          </v:shape>
          <o:OLEObject Type="Embed" ProgID="Visio.Drawing.15" ShapeID="_x0000_i1108" DrawAspect="Content" ObjectID="_1705178980" r:id="rId183"/>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1FC01A5B" w:rsidR="00F7355B" w:rsidRDefault="00F7355B" w:rsidP="00F7355B">
      <w:pPr>
        <w:pStyle w:val="NO"/>
      </w:pPr>
      <w:r>
        <w:t>NOTE:</w:t>
      </w:r>
      <w:r>
        <w:tab/>
        <w:t>The figure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8" w:name="_Toc94558593"/>
      <w:r>
        <w:t>4.8</w:t>
      </w:r>
      <w:r>
        <w:tab/>
        <w:t>Home routed roaming architecture</w:t>
      </w:r>
      <w:bookmarkEnd w:id="118"/>
    </w:p>
    <w:p w14:paraId="771D1DA5" w14:textId="77361704" w:rsidR="00184B57" w:rsidRDefault="00184B57" w:rsidP="00184B57">
      <w:pPr>
        <w:pStyle w:val="Heading3"/>
      </w:pPr>
      <w:bookmarkStart w:id="119" w:name="_Toc94558594"/>
      <w:r>
        <w:t>4.8.1</w:t>
      </w:r>
      <w:r>
        <w:tab/>
        <w:t>Introduction</w:t>
      </w:r>
      <w:bookmarkEnd w:id="119"/>
    </w:p>
    <w:p w14:paraId="33073E33" w14:textId="77777777" w:rsidR="00184B57" w:rsidRDefault="00184B57" w:rsidP="00184B57">
      <w:r>
        <w:t>This clause gives an overview of the principles of LI functions to be provided within the visited CSP domain for voice communications involving a target when 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66E6E03B" w:rsidR="00184B57" w:rsidRDefault="00184B57" w:rsidP="00184B57">
      <w:r>
        <w:lastRenderedPageBreak/>
        <w:t>With 5GC as the packet core network, 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6E362C5" w:rsidR="00184B57" w:rsidRDefault="00184B57" w:rsidP="00184B57">
      <w:r>
        <w:t>N9HR LI refers to the LI functions provided in the visited CSP domain for voice services involving a target with 5GC based packet core network. Similarly, S8HR LI refers to the LI functions provided in the visited CSP domain for voice services involving a target with EPC based packet core network.</w:t>
      </w:r>
    </w:p>
    <w:p w14:paraId="6A830ED9" w14:textId="35B42809" w:rsidR="00184B57" w:rsidRDefault="00184B57" w:rsidP="00184B57">
      <w:r>
        <w:t>In 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5B70C260" w:rsidR="00184B57" w:rsidRDefault="00184B57" w:rsidP="00184B57">
      <w:pPr>
        <w:pStyle w:val="NO"/>
      </w:pPr>
      <w:r>
        <w:t>NOTE:</w:t>
      </w:r>
      <w:r>
        <w:tab/>
        <w:t>As an alternate to the introduction of a new term S8UHR LI , the same can be named S8HR LI when EPC is deployed with CUPS. This alternate approach is preferred in the TR.</w:t>
      </w:r>
    </w:p>
    <w:p w14:paraId="61851BAB" w14:textId="39A40AE8" w:rsidR="00184B57" w:rsidRDefault="00184B57" w:rsidP="00184B57">
      <w:pPr>
        <w:pStyle w:val="Heading3"/>
      </w:pPr>
      <w:bookmarkStart w:id="120" w:name="_Toc94558595"/>
      <w:r>
        <w:t>4.8.2</w:t>
      </w:r>
      <w:r>
        <w:tab/>
        <w:t>Topology overviews</w:t>
      </w:r>
      <w:bookmarkEnd w:id="120"/>
    </w:p>
    <w:p w14:paraId="4A8368BB" w14:textId="4F566B72" w:rsidR="00184B57" w:rsidRPr="00CA2546" w:rsidRDefault="00184B57" w:rsidP="00184B57">
      <w:pPr>
        <w:pStyle w:val="Heading4"/>
      </w:pPr>
      <w:bookmarkStart w:id="121" w:name="_Toc94558596"/>
      <w:r>
        <w:t>4.8.2.1</w:t>
      </w:r>
      <w:r>
        <w:tab/>
        <w:t>N9HR LI</w:t>
      </w:r>
      <w:bookmarkEnd w:id="121"/>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09" type="#_x0000_t75" style="width:481.5pt;height:201pt" o:ole="">
            <v:imagedata r:id="rId184" o:title=""/>
          </v:shape>
          <o:OLEObject Type="Embed" ProgID="Visio.Drawing.15" ShapeID="_x0000_i1109" DrawAspect="Content" ObjectID="_1705178981" r:id="rId185"/>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Default="00184B57" w:rsidP="00184B57">
      <w: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2" w:name="_Toc94558597"/>
      <w:r>
        <w:t>4.8.2.2</w:t>
      </w:r>
      <w:r>
        <w:tab/>
        <w:t>S8HR LI, EPC with CUPS</w:t>
      </w:r>
      <w:bookmarkEnd w:id="122"/>
    </w:p>
    <w:p w14:paraId="3F672E5E" w14:textId="426F486D"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0" type="#_x0000_t75" style="width:481.5pt;height:229.5pt" o:ole="">
            <v:imagedata r:id="rId186" o:title=""/>
          </v:shape>
          <o:OLEObject Type="Embed" ProgID="Visio.Drawing.15" ShapeID="_x0000_i1110" DrawAspect="Content" ObjectID="_1705178982" r:id="rId187"/>
        </w:object>
      </w:r>
    </w:p>
    <w:p w14:paraId="3CAD92B8" w14:textId="74751EF6" w:rsidR="00855181" w:rsidRPr="00583848" w:rsidRDefault="00855181" w:rsidP="003752E8">
      <w:pPr>
        <w:pStyle w:val="TF"/>
      </w:pPr>
      <w:r>
        <w:t>Figure 4.8.2-2: Topology view of S8HR LI (with CUPS)</w:t>
      </w:r>
    </w:p>
    <w:p w14:paraId="69E263CC" w14:textId="423A605A" w:rsidR="00855181" w:rsidRDefault="00855181" w:rsidP="003752E8">
      <w:r>
        <w:t>As specified in TS 33.127 [2], the S8HR LI introduces new LI specifics functions referred to as LMISF-IRI and LMISF-CC (together referred to as LMISF) and BBIFF-C and BBIFF-U (together referred to as BBIFF). The BBIFF-C is present in the SGW-C and the BBIFF-U is present in the SGW-U.</w:t>
      </w:r>
    </w:p>
    <w:p w14:paraId="2D1B89D6" w14:textId="1549478D" w:rsidR="00855181" w:rsidRDefault="00855181" w:rsidP="00855181">
      <w: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3" w:name="_Toc94558598"/>
      <w:r>
        <w:t>4.8.2.3</w:t>
      </w:r>
      <w:r>
        <w:tab/>
        <w:t>S8HR LI, EPC without CUPS</w:t>
      </w:r>
      <w:bookmarkEnd w:id="123"/>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1" type="#_x0000_t75" style="width:481.5pt;height:192pt" o:ole="">
            <v:imagedata r:id="rId188" o:title=""/>
          </v:shape>
          <o:OLEObject Type="Embed" ProgID="Visio.Drawing.15" ShapeID="_x0000_i1111" DrawAspect="Content" ObjectID="_1705178983" r:id="rId189"/>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Default="00855181" w:rsidP="00855181">
      <w: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4" w:name="_Toc94558599"/>
      <w:r w:rsidRPr="00916939">
        <w:lastRenderedPageBreak/>
        <w:t>4.</w:t>
      </w:r>
      <w:r>
        <w:t>8</w:t>
      </w:r>
      <w:r w:rsidRPr="00916939">
        <w:t>.</w:t>
      </w:r>
      <w:r>
        <w:t>3</w:t>
      </w:r>
      <w:r w:rsidRPr="00916939">
        <w:tab/>
      </w:r>
      <w:r>
        <w:t>HR LI principles</w:t>
      </w:r>
      <w:bookmarkEnd w:id="124"/>
    </w:p>
    <w:p w14:paraId="082BDFA7" w14:textId="6FB654C4" w:rsidR="008A039D" w:rsidRDefault="008A039D" w:rsidP="003752E8">
      <w:pPr>
        <w:pStyle w:val="Heading4"/>
      </w:pPr>
      <w:bookmarkStart w:id="125" w:name="_Toc94558600"/>
      <w:r>
        <w:t>4.8.3.1</w:t>
      </w:r>
      <w:r>
        <w:tab/>
        <w:t>N9HR LI</w:t>
      </w:r>
      <w:bookmarkEnd w:id="125"/>
    </w:p>
    <w:p w14:paraId="162FB162" w14:textId="5FF39961"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IMS media packets</w:t>
      </w:r>
      <w:r w:rsidRPr="00B55D5B">
        <w:t xml:space="preserve"> are </w:t>
      </w:r>
      <w:r>
        <w:t>transported as User Plane (UP) packets over different QoS flows within 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particular type of UP packet (e.g. IMS signalling, IMS media).</w:t>
      </w:r>
    </w:p>
    <w:p w14:paraId="3EB4BA6B" w14:textId="77777777" w:rsidR="008A039D" w:rsidRDefault="008A039D" w:rsidP="003752E8">
      <w:pPr>
        <w:pStyle w:val="TH"/>
      </w:pPr>
      <w:r>
        <w:object w:dxaOrig="11496" w:dyaOrig="4020" w14:anchorId="6CE98CA9">
          <v:shape id="_x0000_i1112" type="#_x0000_t75" style="width:481.5pt;height:168.75pt" o:ole="">
            <v:imagedata r:id="rId190" o:title=""/>
          </v:shape>
          <o:OLEObject Type="Embed" ProgID="Visio.Drawing.15" ShapeID="_x0000_i1112" DrawAspect="Content" ObjectID="_1705178984" r:id="rId191"/>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44299791" w:rsidR="008A039D" w:rsidRDefault="008A039D" w:rsidP="008A039D">
      <w:r>
        <w:t>The process of providing the LI functions are described in TS 33.127 [2]. This clause depicts the same using the flow diagrams observing the following points:</w:t>
      </w:r>
    </w:p>
    <w:p w14:paraId="758C026F" w14:textId="1597C5E4"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and use default QoS flow of the PDU session</w:t>
      </w:r>
      <w:r w:rsidR="008A039D" w:rsidRPr="00197878">
        <w:t>.</w:t>
      </w:r>
    </w:p>
    <w:p w14:paraId="1746411B" w14:textId="0AA85DE9"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1B415B36" w:rsidR="008A039D" w:rsidRPr="0007531E" w:rsidRDefault="0041342A" w:rsidP="003752E8">
      <w:pPr>
        <w:pStyle w:val="B1"/>
        <w:rPr>
          <w:lang w:val="en-US"/>
        </w:rPr>
      </w:pPr>
      <w:r>
        <w:t>-</w:t>
      </w:r>
      <w:r>
        <w:tab/>
      </w:r>
      <w:r w:rsidR="008A039D" w:rsidRPr="00197878">
        <w:t xml:space="preserve">H-SMF in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6"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6"/>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84AD94D"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7" w:name="_Toc94558601"/>
      <w:r>
        <w:t>4.8.3.2</w:t>
      </w:r>
      <w:r>
        <w:tab/>
        <w:t>S8HR LI, EPC with CUPS</w:t>
      </w:r>
      <w:bookmarkEnd w:id="127"/>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3" type="#_x0000_t75" style="width:481.5pt;height:168.75pt" o:ole="">
            <v:imagedata r:id="rId192" o:title=""/>
          </v:shape>
          <o:OLEObject Type="Embed" ProgID="Visio.Drawing.15" ShapeID="_x0000_i1113" DrawAspect="Content" ObjectID="_1705178985" r:id="rId193"/>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5526E7BD" w:rsidR="008A039D" w:rsidRDefault="008A039D" w:rsidP="008A039D">
      <w:r>
        <w:t>The process of providing the LI functions are described in TS 33.127 [2]. This clause depicts the same using the flow diagrams observing the following points:</w:t>
      </w:r>
    </w:p>
    <w:p w14:paraId="213B3DE2" w14:textId="54FE2BB5" w:rsidR="008A039D" w:rsidRPr="00197878" w:rsidRDefault="00494201"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D1D91D3" w:rsidR="008A039D" w:rsidRPr="0007531E" w:rsidRDefault="00494201" w:rsidP="003752E8">
      <w:pPr>
        <w:pStyle w:val="B1"/>
        <w:rPr>
          <w:lang w:val="en-US"/>
        </w:rPr>
      </w:pPr>
      <w:r>
        <w:t>-</w:t>
      </w:r>
      <w:r>
        <w:tab/>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SGW-C</w:t>
      </w:r>
      <w:r w:rsidR="008A039D" w:rsidRPr="00197878">
        <w:t xml:space="preserve"> during the </w:t>
      </w:r>
      <w:r w:rsidR="008A039D">
        <w:t xml:space="preserve">bearer activation </w:t>
      </w:r>
      <w:r w:rsidR="008A039D" w:rsidRPr="00197878">
        <w:t>steps.</w:t>
      </w:r>
    </w:p>
    <w:p w14:paraId="4C3A6B0E" w14:textId="335F6CE7" w:rsidR="008A039D" w:rsidRPr="004B34E7" w:rsidRDefault="00494201" w:rsidP="003752E8">
      <w:pPr>
        <w:pStyle w:val="B1"/>
        <w:rPr>
          <w:lang w:val="en-US"/>
        </w:rPr>
      </w:pPr>
      <w:r>
        <w:t>-</w:t>
      </w:r>
      <w:r>
        <w:tab/>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75950C80" w:rsidR="008A039D" w:rsidRDefault="00494201" w:rsidP="003752E8">
      <w:pPr>
        <w:pStyle w:val="B1"/>
      </w:pPr>
      <w:r>
        <w:lastRenderedPageBreak/>
        <w:t>-</w:t>
      </w:r>
      <w:r>
        <w:tab/>
      </w:r>
      <w:r w:rsidR="008A039D">
        <w:t>Within the SGW-U, the IMS signal</w:t>
      </w:r>
      <w:r w:rsidR="009F76CA">
        <w:t>l</w:t>
      </w:r>
      <w:r w:rsidR="008A039D">
        <w:t xml:space="preserve">ing packets and 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8" w:name="_Toc94558602"/>
      <w:r>
        <w:t>4.8.3.3</w:t>
      </w:r>
      <w:r>
        <w:tab/>
        <w:t>S8HR LI, EPC without CUPS</w:t>
      </w:r>
      <w:bookmarkEnd w:id="128"/>
    </w:p>
    <w:p w14:paraId="78EC6A07" w14:textId="726588A6" w:rsidR="008A039D" w:rsidRDefault="008A039D" w:rsidP="003752E8">
      <w:r>
        <w:t>When the EPC system is deployed without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4" type="#_x0000_t75" style="width:481.5pt;height:168.75pt" o:ole="">
            <v:imagedata r:id="rId194" o:title=""/>
          </v:shape>
          <o:OLEObject Type="Embed" ProgID="Visio.Drawing.15" ShapeID="_x0000_i1114" DrawAspect="Content" ObjectID="_1705178986" r:id="rId195"/>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04651C64" w:rsidR="008A039D" w:rsidRDefault="008A039D" w:rsidP="008A039D">
      <w:r>
        <w:t>The process of providing the LI functions are described in TS 33.127 [2]. This clause depicts the same using the flow diagrams observing the following points:</w:t>
      </w:r>
    </w:p>
    <w:p w14:paraId="230A7C7D" w14:textId="548AA8D6" w:rsidR="008A039D" w:rsidRPr="00197878" w:rsidRDefault="008C2932"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2C6B3790" w:rsidR="008A039D" w:rsidRPr="0007531E" w:rsidRDefault="008C2932" w:rsidP="003752E8">
      <w:pPr>
        <w:pStyle w:val="B1"/>
        <w:rPr>
          <w:lang w:val="en-US"/>
        </w:rPr>
      </w:pPr>
      <w:r>
        <w:t>-</w:t>
      </w:r>
      <w:r>
        <w:tab/>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3ADA1BF9" w:rsidR="008A039D" w:rsidRPr="004B34E7" w:rsidRDefault="008C2932" w:rsidP="003752E8">
      <w:pPr>
        <w:pStyle w:val="B1"/>
        <w:rPr>
          <w:lang w:val="en-US"/>
        </w:rPr>
      </w:pPr>
      <w:r>
        <w:t>-</w:t>
      </w:r>
      <w:r>
        <w:tab/>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6DCAB45C" w:rsidR="008A039D" w:rsidRDefault="008C2932" w:rsidP="003752E8">
      <w:pPr>
        <w:pStyle w:val="B1"/>
      </w:pPr>
      <w:r>
        <w:lastRenderedPageBreak/>
        <w:t>-</w:t>
      </w:r>
      <w:r>
        <w:tab/>
      </w:r>
      <w:r w:rsidR="008A039D">
        <w:t>Within the SGW, the IMS signa</w:t>
      </w:r>
      <w:r w:rsidR="009F76CA">
        <w:t>l</w:t>
      </w:r>
      <w:r w:rsidR="008A039D">
        <w:t xml:space="preserve">ling packets and 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29" w:name="_Toc94558603"/>
      <w:r w:rsidRPr="00916939">
        <w:t>4.</w:t>
      </w:r>
      <w:r>
        <w:t>8</w:t>
      </w:r>
      <w:r w:rsidRPr="00916939">
        <w:t>.</w:t>
      </w:r>
      <w:r>
        <w:t>4</w:t>
      </w:r>
      <w:r w:rsidRPr="00916939">
        <w:tab/>
      </w:r>
      <w:r>
        <w:t>HR LI process</w:t>
      </w:r>
      <w:bookmarkEnd w:id="129"/>
    </w:p>
    <w:p w14:paraId="42818FB3" w14:textId="0E861051" w:rsidR="008A039D" w:rsidRDefault="008A039D" w:rsidP="008A039D">
      <w:pPr>
        <w:pStyle w:val="Heading4"/>
      </w:pPr>
      <w:bookmarkStart w:id="130" w:name="_Toc94558604"/>
      <w:r>
        <w:t>4.8.4.1</w:t>
      </w:r>
      <w:r>
        <w:tab/>
        <w:t>N9HR LI</w:t>
      </w:r>
      <w:bookmarkEnd w:id="130"/>
    </w:p>
    <w:p w14:paraId="7F729E5D" w14:textId="26811DE3" w:rsidR="008A039D" w:rsidRPr="0006365E" w:rsidRDefault="008A039D" w:rsidP="008A039D">
      <w:pPr>
        <w:pStyle w:val="Heading5"/>
      </w:pPr>
      <w:bookmarkStart w:id="131" w:name="_Toc94558605"/>
      <w:r>
        <w:t>4.8.4.1.1</w:t>
      </w:r>
      <w:r>
        <w:tab/>
        <w:t>Initial configuration - applicable to all inbound roamers</w:t>
      </w:r>
      <w:bookmarkEnd w:id="131"/>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5" type="#_x0000_t75" style="width:480.75pt;height:247.5pt" o:ole="">
            <v:imagedata r:id="rId196" o:title=""/>
          </v:shape>
          <o:OLEObject Type="Embed" ProgID="Visio.Drawing.15" ShapeID="_x0000_i1115" DrawAspect="Content" ObjectID="_1705178987" r:id="rId197"/>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1D3BDDC"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"IMSSignaling"</w:t>
      </w:r>
      <w:r>
        <w:t xml:space="preserve">as the target </w:t>
      </w:r>
      <w:r w:rsidR="00992A60">
        <w:t>identit</w:t>
      </w:r>
      <w:r w:rsidR="00992A60">
        <w:rPr>
          <w:lang w:val="en-US"/>
        </w:rPr>
        <w:t>ies</w:t>
      </w:r>
      <w:r>
        <w:t>. However, there is no DID specified in the Activate Task as the LMISF-IRI is not supposed to forward of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"HR" as the target identity for xIRI and with "HR" + "IMSSignaling"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lastRenderedPageBreak/>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2" w:name="_Toc94558606"/>
      <w:bookmarkStart w:id="133" w:name="_Hlk61622292"/>
      <w:r w:rsidRPr="00916939">
        <w:t>4.</w:t>
      </w:r>
      <w:r>
        <w:t>8</w:t>
      </w:r>
      <w:r w:rsidRPr="00916939">
        <w:t>.</w:t>
      </w:r>
      <w:r>
        <w:t>4.1.2</w:t>
      </w:r>
      <w:r w:rsidRPr="00916939">
        <w:tab/>
      </w:r>
      <w:r>
        <w:t>Intercept activation - applicable to target UE with IRI + CC</w:t>
      </w:r>
      <w:bookmarkEnd w:id="132"/>
    </w:p>
    <w:p w14:paraId="79F69A6B" w14:textId="252A75C9" w:rsidR="008A039D" w:rsidRDefault="008A039D" w:rsidP="008A039D">
      <w:r>
        <w:t>The N9HR LI process applicable to 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6" type="#_x0000_t75" style="width:481.5pt;height:191.25pt" o:ole="">
            <v:imagedata r:id="rId198" o:title=""/>
          </v:shape>
          <o:OLEObject Type="Embed" ProgID="Visio.Drawing.15" ShapeID="_x0000_i1116" DrawAspect="Content" ObjectID="_1705178988" r:id="rId199"/>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1330C231" w:rsidR="008A039D" w:rsidRDefault="008A039D" w:rsidP="001119E6">
      <w:pPr>
        <w:pStyle w:val="List"/>
        <w:numPr>
          <w:ilvl w:val="0"/>
          <w:numId w:val="9"/>
        </w:numPr>
      </w:pPr>
      <w:r>
        <w:t>LIPF provisions the LMISF-IRI, MDF2 and MDF3 for IMS based voice interception with IRI + CC. The target identity is IMPU, IMPI or the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rPr>
          <w:lang w:val="en-GB"/>
        </w:rPr>
        <w:t>are</w:t>
      </w:r>
      <w:r>
        <w:t xml:space="preserve"> associated with the IMS signalling related QoS flow.</w:t>
      </w:r>
    </w:p>
    <w:p w14:paraId="265578C5" w14:textId="73F473DE" w:rsidR="008A039D" w:rsidRDefault="008A039D" w:rsidP="001119E6">
      <w:pPr>
        <w:pStyle w:val="List"/>
        <w:numPr>
          <w:ilvl w:val="0"/>
          <w:numId w:val="9"/>
        </w:numPr>
      </w:pPr>
      <w:r>
        <w:lastRenderedPageBreak/>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3806F42F" w14:textId="040DFBF8" w:rsidR="008A039D" w:rsidRDefault="008A039D" w:rsidP="001119E6">
      <w:pPr>
        <w:pStyle w:val="List"/>
        <w:numPr>
          <w:ilvl w:val="0"/>
          <w:numId w:val="9"/>
        </w:numPr>
      </w:pPr>
      <w:r>
        <w:t>MDF2 delivers the IRI containing the encapsulated SIP message to the LEMF.</w:t>
      </w:r>
    </w:p>
    <w:p w14:paraId="7DD28803" w14:textId="0543A454"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2AF4FC17" w:rsidR="008A039D" w:rsidRDefault="008A039D" w:rsidP="001119E6">
      <w:pPr>
        <w:pStyle w:val="List"/>
        <w:numPr>
          <w:ilvl w:val="0"/>
          <w:numId w:val="9"/>
        </w:numPr>
      </w:pPr>
      <w:r>
        <w:t>The BBIFF-C present in the SMF detects that PDU session is modified.</w:t>
      </w:r>
    </w:p>
    <w:p w14:paraId="1C7FD811" w14:textId="07AF7ED0"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PDU session ID and the UE location information. 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7249DF75"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 SMF in VPLMN would receive from the SMF present in the HPLMN when the PDU session is modified (step 6).</w:t>
      </w:r>
      <w:bookmarkEnd w:id="133"/>
    </w:p>
    <w:p w14:paraId="3936BA72" w14:textId="5670527F" w:rsidR="008A039D" w:rsidRPr="00457388" w:rsidRDefault="008A039D" w:rsidP="008A039D">
      <w:pPr>
        <w:pStyle w:val="NO"/>
      </w:pPr>
      <w:bookmarkStart w:id="134" w:name="_Hlk61946588"/>
      <w:r>
        <w:t xml:space="preserve">NOTE 2: </w:t>
      </w:r>
      <w:r>
        <w:tab/>
        <w:t>A QoS flow may carry the packets of one or more IMS session legs. In this case, it is responsibility of LMISF-IRI and LMISF-CC to determine and use proper correlation information.</w:t>
      </w:r>
    </w:p>
    <w:p w14:paraId="039B7352" w14:textId="7BFB0212" w:rsidR="008A039D" w:rsidRPr="00916939" w:rsidRDefault="008A039D" w:rsidP="008A039D">
      <w:pPr>
        <w:pStyle w:val="Heading5"/>
      </w:pPr>
      <w:bookmarkStart w:id="135" w:name="_Toc94558607"/>
      <w:bookmarkEnd w:id="134"/>
      <w:r w:rsidRPr="00916939">
        <w:t>4.</w:t>
      </w:r>
      <w:r>
        <w:t>8</w:t>
      </w:r>
      <w:r w:rsidRPr="00916939">
        <w:t>.</w:t>
      </w:r>
      <w:r>
        <w:t>4.1.3</w:t>
      </w:r>
      <w:r w:rsidRPr="00916939">
        <w:tab/>
      </w:r>
      <w:r>
        <w:t>Intercept de-activation - applicable to target UE with IRI + CC</w:t>
      </w:r>
      <w:bookmarkEnd w:id="135"/>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7" type="#_x0000_t75" style="width:481.5pt;height:195.75pt" o:ole="">
            <v:imagedata r:id="rId200" o:title=""/>
          </v:shape>
          <o:OLEObject Type="Embed" ProgID="Visio.Drawing.15" ShapeID="_x0000_i1117" DrawAspect="Content" ObjectID="_1705178989" r:id="rId201"/>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14E782C9" w:rsidR="008A039D" w:rsidRDefault="008A039D" w:rsidP="001119E6">
      <w:pPr>
        <w:pStyle w:val="List"/>
        <w:numPr>
          <w:ilvl w:val="0"/>
          <w:numId w:val="8"/>
        </w:numPr>
      </w:pPr>
      <w:r>
        <w:t>LIPF de-provisions (i.e. deactivates) a previously provisioned intercept at the LMISF-IRI, MDF2 and 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4429D8F2" w:rsidR="008A039D" w:rsidRDefault="008A039D" w:rsidP="001119E6">
      <w:pPr>
        <w:pStyle w:val="List"/>
        <w:numPr>
          <w:ilvl w:val="0"/>
          <w:numId w:val="8"/>
        </w:numPr>
      </w:pPr>
      <w:r>
        <w:t xml:space="preserve">The BBIFF-C present in the SMF detects that PDU session </w:t>
      </w:r>
      <w:r w:rsidR="00D16DD3">
        <w:rPr>
          <w:lang w:val="en-US"/>
        </w:rPr>
        <w:t>is</w:t>
      </w:r>
      <w:r w:rsidR="00D16DD3">
        <w:t xml:space="preserve"> </w:t>
      </w:r>
      <w:r>
        <w:t>modified for inbound roaming UEs with home-routed roaming.</w:t>
      </w:r>
    </w:p>
    <w:p w14:paraId="78750346" w14:textId="7461EFC1"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LITE reference point. The notifications include the PDU session ID and the UE location information. LMISF stores the PDU session ID and the UE location information.</w:t>
      </w:r>
    </w:p>
    <w:p w14:paraId="3353CC06" w14:textId="1AC95B11" w:rsidR="008A039D" w:rsidRPr="00C3630C" w:rsidRDefault="008A039D" w:rsidP="008A039D">
      <w:pPr>
        <w:pStyle w:val="Heading4"/>
      </w:pPr>
      <w:bookmarkStart w:id="136" w:name="_Toc94558608"/>
      <w:r>
        <w:t>4.8.4.2</w:t>
      </w:r>
      <w:r>
        <w:tab/>
        <w:t>S8HR LI, EPC with CUPS</w:t>
      </w:r>
      <w:bookmarkEnd w:id="136"/>
    </w:p>
    <w:p w14:paraId="30C6CD2F" w14:textId="7D7E0353" w:rsidR="008A039D" w:rsidRPr="00916939" w:rsidRDefault="008A039D" w:rsidP="008A039D">
      <w:pPr>
        <w:pStyle w:val="Heading5"/>
      </w:pPr>
      <w:bookmarkStart w:id="137" w:name="_Toc94558609"/>
      <w:r>
        <w:t>4.8.4.2.1</w:t>
      </w:r>
      <w:r>
        <w:tab/>
        <w:t>Initial configuration - appli</w:t>
      </w:r>
      <w:r w:rsidR="00AF3D98">
        <w:t>c</w:t>
      </w:r>
      <w:r>
        <w:t>able to all inbound roamers</w:t>
      </w:r>
      <w:bookmarkEnd w:id="137"/>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8" type="#_x0000_t75" style="width:482.25pt;height:251.25pt" o:ole="">
            <v:imagedata r:id="rId202" o:title=""/>
          </v:shape>
          <o:OLEObject Type="Embed" ProgID="Visio.Drawing.15" ShapeID="_x0000_i1118" DrawAspect="Content" ObjectID="_1705178990" r:id="rId203"/>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4CBEC4D4" w:rsidR="008A039D" w:rsidRDefault="008A039D" w:rsidP="001119E6">
      <w:pPr>
        <w:pStyle w:val="List"/>
        <w:numPr>
          <w:ilvl w:val="0"/>
          <w:numId w:val="7"/>
        </w:numPr>
      </w:pPr>
      <w:r>
        <w:t xml:space="preserve">LIPF initiates the S8HR LI process by provisioning the LMISF-IRI with </w:t>
      </w:r>
      <w:r w:rsidR="00D16DD3">
        <w:rPr>
          <w:lang w:val="en-US"/>
        </w:rPr>
        <w:t xml:space="preserve">"HR" + "IMSSignaling" </w:t>
      </w:r>
      <w:r>
        <w:t>as the target identit</w:t>
      </w:r>
      <w:r w:rsidR="00D16DD3">
        <w:rPr>
          <w:lang w:val="en-US"/>
        </w:rPr>
        <w:t>ies</w:t>
      </w:r>
      <w:r>
        <w:t>. However, there is no DID specified in the Activate Task as the LMISF-IRI is not supposed to forward of any of the received notifications.</w:t>
      </w:r>
    </w:p>
    <w:p w14:paraId="1A8EF627" w14:textId="5626AB2D" w:rsidR="008A039D" w:rsidRDefault="008A039D" w:rsidP="001119E6">
      <w:pPr>
        <w:pStyle w:val="List"/>
        <w:numPr>
          <w:ilvl w:val="0"/>
          <w:numId w:val="7"/>
        </w:numPr>
      </w:pPr>
      <w:r>
        <w:t xml:space="preserve">LIPF provisions the BBIFF-C present in the SGW-C with the </w:t>
      </w:r>
      <w:r w:rsidR="00D16DD3">
        <w:rPr>
          <w:lang w:val="en-US"/>
        </w:rPr>
        <w:t>"HR" as the target identity for xIRI and with "HR" + "IMSSignaling"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38" w:name="_Toc94558610"/>
      <w:r w:rsidRPr="00916939">
        <w:t>4.</w:t>
      </w:r>
      <w:r w:rsidR="009C07E6">
        <w:t>8</w:t>
      </w:r>
      <w:r w:rsidRPr="00916939">
        <w:t>.</w:t>
      </w:r>
      <w:r>
        <w:t>4.2.2</w:t>
      </w:r>
      <w:r w:rsidRPr="00916939">
        <w:tab/>
      </w:r>
      <w:r>
        <w:t>Intercept activation - applicable to target UE with IRI + CC</w:t>
      </w:r>
      <w:bookmarkEnd w:id="138"/>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19" type="#_x0000_t75" style="width:482.25pt;height:171.75pt" o:ole="">
            <v:imagedata r:id="rId204" o:title=""/>
          </v:shape>
          <o:OLEObject Type="Embed" ProgID="Visio.Drawing.15" ShapeID="_x0000_i1119" DrawAspect="Content" ObjectID="_1705178991" r:id="rId205"/>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0FA073EE" w:rsidR="008A039D" w:rsidRDefault="008A039D" w:rsidP="001119E6">
      <w:pPr>
        <w:pStyle w:val="List"/>
        <w:numPr>
          <w:ilvl w:val="0"/>
          <w:numId w:val="6"/>
        </w:numPr>
      </w:pPr>
      <w:r>
        <w:t>LIPF provisions the LMISF-IRI, MDF2 and 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3BC5F61" w:rsidR="008A039D" w:rsidRDefault="008A039D" w:rsidP="001119E6">
      <w:pPr>
        <w:pStyle w:val="List"/>
        <w:numPr>
          <w:ilvl w:val="0"/>
          <w:numId w:val="6"/>
        </w:numPr>
      </w:pPr>
      <w:r>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7ABF768" w:rsidR="008A039D" w:rsidRPr="00610182" w:rsidRDefault="008A039D" w:rsidP="008A039D">
      <w:pPr>
        <w:pStyle w:val="NO"/>
      </w:pPr>
      <w:bookmarkStart w:id="139" w:name="_Hlk61877784"/>
      <w:r w:rsidRPr="00610182">
        <w:t>NOTE:</w:t>
      </w:r>
      <w:r w:rsidRPr="00610182">
        <w:tab/>
        <w:t xml:space="preserve">A bearer within the </w:t>
      </w:r>
      <w:r>
        <w:t xml:space="preserve">EPC </w:t>
      </w:r>
      <w:r w:rsidRPr="00610182">
        <w:t>may carry the packets of one or more IMS session legs. In this case, it is responsibility of LMISF-IRI and LMISF-CC to determine and use proper correlation information.</w:t>
      </w:r>
    </w:p>
    <w:p w14:paraId="6779368C" w14:textId="59873AF7" w:rsidR="008A039D" w:rsidRPr="00916939" w:rsidRDefault="008A039D" w:rsidP="008A039D">
      <w:pPr>
        <w:pStyle w:val="Heading5"/>
      </w:pPr>
      <w:bookmarkStart w:id="140" w:name="_Toc94558611"/>
      <w:r w:rsidRPr="00916939">
        <w:t>4.</w:t>
      </w:r>
      <w:r w:rsidR="009C07E6">
        <w:t>8</w:t>
      </w:r>
      <w:r w:rsidRPr="00916939">
        <w:t>.</w:t>
      </w:r>
      <w:r>
        <w:t>4.2.3</w:t>
      </w:r>
      <w:r w:rsidRPr="00916939">
        <w:tab/>
      </w:r>
      <w:r>
        <w:t>Intercept de-activation - applicable to target UE with IRI + CC</w:t>
      </w:r>
      <w:bookmarkEnd w:id="140"/>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0" type="#_x0000_t75" style="width:480.75pt;height:193.5pt" o:ole="">
            <v:imagedata r:id="rId206" o:title=""/>
          </v:shape>
          <o:OLEObject Type="Embed" ProgID="Visio.Drawing.15" ShapeID="_x0000_i1120" DrawAspect="Content" ObjectID="_1705178992" r:id="rId207"/>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1" w:name="_Toc94558612"/>
      <w:bookmarkEnd w:id="139"/>
      <w:r>
        <w:lastRenderedPageBreak/>
        <w:t>4.8.4.3</w:t>
      </w:r>
      <w:r>
        <w:tab/>
        <w:t>S8HR LI, EPC without CUPS</w:t>
      </w:r>
      <w:bookmarkEnd w:id="141"/>
    </w:p>
    <w:p w14:paraId="55E932D5" w14:textId="25F6F443" w:rsidR="009C07E6" w:rsidRPr="00916939" w:rsidRDefault="009C07E6" w:rsidP="009C07E6">
      <w:pPr>
        <w:pStyle w:val="Heading5"/>
      </w:pPr>
      <w:bookmarkStart w:id="142" w:name="_Toc94558613"/>
      <w:r>
        <w:t>4.8.4.3.1</w:t>
      </w:r>
      <w:r>
        <w:tab/>
        <w:t>Initial configuration - appli</w:t>
      </w:r>
      <w:r w:rsidR="00AF3D98">
        <w:t>c</w:t>
      </w:r>
      <w:r>
        <w:t>able to all inbound roamers</w:t>
      </w:r>
      <w:bookmarkEnd w:id="142"/>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1" type="#_x0000_t75" style="width:481.5pt;height:315.75pt" o:ole="">
            <v:imagedata r:id="rId208" o:title=""/>
          </v:shape>
          <o:OLEObject Type="Embed" ProgID="Visio.Drawing.15" ShapeID="_x0000_i1121" DrawAspect="Content" ObjectID="_1705178993" r:id="rId209"/>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4B789B9" w:rsidR="009C07E6" w:rsidRDefault="009C07E6" w:rsidP="001119E6">
      <w:pPr>
        <w:pStyle w:val="List"/>
        <w:numPr>
          <w:ilvl w:val="0"/>
          <w:numId w:val="4"/>
        </w:numPr>
      </w:pPr>
      <w:r>
        <w:t xml:space="preserve">LIPF initiates the S8HR LI process by provisioning the LMISF-IRI with </w:t>
      </w:r>
      <w:r w:rsidR="00B016DB">
        <w:rPr>
          <w:lang w:val="en-US"/>
        </w:rPr>
        <w:t>"HR" + "IMSSignaling"</w:t>
      </w:r>
      <w:r>
        <w:t>as the target identit</w:t>
      </w:r>
      <w:r w:rsidR="00B016DB">
        <w:rPr>
          <w:lang w:val="en-US"/>
        </w:rPr>
        <w:t>ies</w:t>
      </w:r>
      <w:r>
        <w:t>. However, there is no DID specified in the Activate Task as the LMISF-IRI is not supposed to forward of any of the received notifications.</w:t>
      </w:r>
    </w:p>
    <w:p w14:paraId="4C5C08C0" w14:textId="627B5BEA" w:rsidR="009C07E6" w:rsidRDefault="009C07E6" w:rsidP="001119E6">
      <w:pPr>
        <w:pStyle w:val="List"/>
        <w:numPr>
          <w:ilvl w:val="0"/>
          <w:numId w:val="4"/>
        </w:numPr>
      </w:pPr>
      <w:r>
        <w:t xml:space="preserve">LIPF provisions the BBIFF present in the SGW with </w:t>
      </w:r>
      <w:r w:rsidR="00B016DB">
        <w:rPr>
          <w:lang w:val="en-US"/>
        </w:rPr>
        <w:t xml:space="preserve">"HR" as the target identity for xIRI and with "HR" + "IMSSignaling" as the target identities for xCC that corresponds to the IMS </w:t>
      </w:r>
      <w:r w:rsidR="00C40AD2">
        <w:rPr>
          <w:lang w:val="en-US"/>
        </w:rPr>
        <w:t>signalling</w:t>
      </w:r>
      <w:r w:rsidR="00B016DB">
        <w:rPr>
          <w:lang w:val="en-US"/>
        </w:rPr>
        <w:t>.</w:t>
      </w:r>
      <w:r>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8383000"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bearer information (e.g. bearer ID) and the UE location information. 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104BED85"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LMISF-IRI stores the bearer information and the UE location information.</w:t>
      </w:r>
    </w:p>
    <w:p w14:paraId="702D0E10" w14:textId="062644A5" w:rsidR="009C07E6" w:rsidRDefault="009C07E6" w:rsidP="009C07E6">
      <w:pPr>
        <w:pStyle w:val="NO"/>
      </w:pPr>
      <w:r>
        <w:t xml:space="preserve">NOTE 1: </w:t>
      </w:r>
      <w:r>
        <w:tab/>
        <w:t>The UP packets for IMS media bearer is 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43" w:name="_Toc94558614"/>
      <w:r w:rsidRPr="00916939">
        <w:t>4.</w:t>
      </w:r>
      <w:r>
        <w:t>8</w:t>
      </w:r>
      <w:r w:rsidRPr="00916939">
        <w:t>.</w:t>
      </w:r>
      <w:r>
        <w:t>4.3.2</w:t>
      </w:r>
      <w:r w:rsidRPr="00916939">
        <w:tab/>
      </w:r>
      <w:r>
        <w:t>Intercept activation - applicable to target UE with IRI + CC</w:t>
      </w:r>
      <w:bookmarkEnd w:id="143"/>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77777777" w:rsidR="00CD6901" w:rsidRDefault="0096027F" w:rsidP="00CD6901">
      <w:pPr>
        <w:pStyle w:val="TH"/>
      </w:pPr>
      <w:r>
        <w:object w:dxaOrig="21444" w:dyaOrig="9048" w14:anchorId="51EA0912">
          <v:shape id="_x0000_i1122" type="#_x0000_t75" style="width:481.5pt;height:202.5pt" o:ole="">
            <v:imagedata r:id="rId210" o:title=""/>
          </v:shape>
          <o:OLEObject Type="Embed" ProgID="Visio.Drawing.15" ShapeID="_x0000_i1122" DrawAspect="Content" ObjectID="_1705178994" r:id="rId211"/>
        </w:object>
      </w:r>
    </w:p>
    <w:p w14:paraId="0BCF3AE3" w14:textId="20E5789C" w:rsidR="009C07E6" w:rsidRDefault="009C07E6" w:rsidP="003752E8">
      <w:pPr>
        <w:pStyle w:val="TF"/>
      </w:pPr>
      <w:r>
        <w:t>Figure 4.8.4-</w:t>
      </w:r>
      <w:r w:rsidR="00780B52">
        <w:t>8</w:t>
      </w:r>
      <w:r>
        <w:t>: S8HR LI (EPC without CUPS) process – applicable to target UE with IRI + CC</w:t>
      </w:r>
    </w:p>
    <w:p w14:paraId="2812BCAE" w14:textId="1627580E" w:rsidR="009C07E6" w:rsidRDefault="009C07E6" w:rsidP="003752E8">
      <w:r>
        <w:t>The following describe the steps shown in figure 4.8.4-8:</w:t>
      </w:r>
    </w:p>
    <w:p w14:paraId="71DD2B1C" w14:textId="7E69CB01" w:rsidR="009C07E6" w:rsidRDefault="009C07E6" w:rsidP="001119E6">
      <w:pPr>
        <w:pStyle w:val="List"/>
        <w:numPr>
          <w:ilvl w:val="0"/>
          <w:numId w:val="3"/>
        </w:numPr>
      </w:pPr>
      <w:r>
        <w:t>LIPF provisions the LMISF-IRI, MDF2 and 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4E2183DA" w:rsidR="009C07E6" w:rsidRDefault="009C07E6" w:rsidP="001119E6">
      <w:pPr>
        <w:pStyle w:val="List"/>
        <w:numPr>
          <w:ilvl w:val="0"/>
          <w:numId w:val="3"/>
        </w:numPr>
      </w:pPr>
      <w:r>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lastRenderedPageBreak/>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74DD0573" w:rsidR="009C07E6" w:rsidRPr="00457388" w:rsidRDefault="009C07E6" w:rsidP="009C07E6">
      <w:pPr>
        <w:pStyle w:val="NO"/>
      </w:pPr>
      <w:bookmarkStart w:id="144" w:name="_Hlk61948019"/>
      <w:r>
        <w:t>NOTE:</w:t>
      </w:r>
      <w:r>
        <w:tab/>
        <w:t>A bearer within the EPC may carry the packets of one or more IMS session legs. In this case, it is responsibility of LMISF-IRI and LMISF-CC to determine and use proper correlation information.</w:t>
      </w:r>
    </w:p>
    <w:p w14:paraId="1550F930" w14:textId="162FEC69" w:rsidR="009C07E6" w:rsidRPr="00916939" w:rsidRDefault="009C07E6" w:rsidP="009C07E6">
      <w:pPr>
        <w:pStyle w:val="Heading5"/>
      </w:pPr>
      <w:bookmarkStart w:id="145" w:name="_Toc94558615"/>
      <w:bookmarkEnd w:id="144"/>
      <w:r w:rsidRPr="00916939">
        <w:t>4.</w:t>
      </w:r>
      <w:r>
        <w:t>8</w:t>
      </w:r>
      <w:r w:rsidRPr="00916939">
        <w:t>.</w:t>
      </w:r>
      <w:r>
        <w:t>4.3.3</w:t>
      </w:r>
      <w:r w:rsidRPr="00916939">
        <w:tab/>
      </w:r>
      <w:r>
        <w:t>Intercept de-activation - applicable to target UE with IRI + CC</w:t>
      </w:r>
      <w:bookmarkEnd w:id="145"/>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3" type="#_x0000_t75" style="width:482.25pt;height:246.75pt" o:ole="">
            <v:imagedata r:id="rId212" o:title=""/>
          </v:shape>
          <o:OLEObject Type="Embed" ProgID="Visio.Drawing.15" ShapeID="_x0000_i1123" DrawAspect="Content" ObjectID="_1705178995" r:id="rId213"/>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1062CE73" w:rsidR="009C07E6" w:rsidRDefault="009C07E6" w:rsidP="001119E6">
      <w:pPr>
        <w:pStyle w:val="List"/>
        <w:numPr>
          <w:ilvl w:val="0"/>
          <w:numId w:val="2"/>
        </w:numPr>
      </w:pPr>
      <w:r>
        <w:t>LIPF de-provisions (i.e. deactivates) a previously provisioned intercept at the LMISF-IRI, MDF2 and MDF3.</w:t>
      </w:r>
    </w:p>
    <w:p w14:paraId="26D5C156" w14:textId="10D1D126" w:rsidR="009C07E6" w:rsidRDefault="009C07E6" w:rsidP="001119E6">
      <w:pPr>
        <w:pStyle w:val="List"/>
        <w:numPr>
          <w:ilvl w:val="0"/>
          <w:numId w:val="2"/>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lastRenderedPageBreak/>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996C302"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IMSI&lt; </w:t>
      </w:r>
      <w:r w:rsidR="009C07E6">
        <w:t xml:space="preserve">linked IMS </w:t>
      </w:r>
      <w:r w:rsidR="002612FF">
        <w:t>signalling</w:t>
      </w:r>
      <w:r w:rsidR="009C07E6">
        <w:t xml:space="preserve"> bearer ID, UE location information. LMISF-IRI stores the bearer information and the UE location information.</w:t>
      </w:r>
    </w:p>
    <w:p w14:paraId="2E642D5E" w14:textId="7DBBBB28" w:rsidR="009C07E6" w:rsidRDefault="009C07E6" w:rsidP="009C07E6">
      <w:pPr>
        <w:pStyle w:val="Heading3"/>
      </w:pPr>
      <w:bookmarkStart w:id="146" w:name="_Toc94558616"/>
      <w:r>
        <w:t>4.</w:t>
      </w:r>
      <w:r w:rsidR="00780B52">
        <w:t>8</w:t>
      </w:r>
      <w:r>
        <w:t>.5</w:t>
      </w:r>
      <w:r>
        <w:tab/>
        <w:t>Correlation principles</w:t>
      </w:r>
      <w:bookmarkEnd w:id="146"/>
    </w:p>
    <w:p w14:paraId="542D4A2F" w14:textId="5A291757" w:rsidR="009C07E6" w:rsidRDefault="009C07E6" w:rsidP="009C07E6">
      <w:pPr>
        <w:pStyle w:val="Heading4"/>
      </w:pPr>
      <w:bookmarkStart w:id="147" w:name="_Toc94558617"/>
      <w:r>
        <w:t>4.</w:t>
      </w:r>
      <w:r w:rsidR="00780B52">
        <w:t>8</w:t>
      </w:r>
      <w:r>
        <w:t>.5.1 Correlating the IRI</w:t>
      </w:r>
      <w:bookmarkEnd w:id="147"/>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8" w:name="_Toc94558618"/>
      <w:r>
        <w:t>4.</w:t>
      </w:r>
      <w:r w:rsidR="00780B52">
        <w:t>8</w:t>
      </w:r>
      <w:r>
        <w:t>.5.2</w:t>
      </w:r>
      <w:r>
        <w:tab/>
        <w:t>Correlating the IRI and CC</w:t>
      </w:r>
      <w:bookmarkEnd w:id="148"/>
    </w:p>
    <w:p w14:paraId="6FA80C00" w14:textId="3FDF9C78" w:rsidR="009C07E6" w:rsidRPr="000C1A6A" w:rsidRDefault="009C07E6" w:rsidP="009C07E6">
      <w:r w:rsidRPr="000C1A6A">
        <w:t>When an IMS session is establ</w:t>
      </w:r>
      <w:r>
        <w:t>ished, the media information is</w:t>
      </w:r>
      <w:r w:rsidRPr="000C1A6A">
        <w:t xml:space="preserve"> exchanged between the two end p</w:t>
      </w:r>
      <w:r>
        <w:t>oints of the media stream (e.g. target'</w:t>
      </w:r>
      <w:r w:rsidRPr="000C1A6A">
        <w:t>s UE and IMS-AGW in HPLMN) through the SDP offer and answer process. The combination of IP</w:t>
      </w:r>
      <w:r>
        <w:t xml:space="preserve"> address of the end point (e.g.</w:t>
      </w:r>
      <w:r w:rsidRPr="000C1A6A">
        <w:t xml:space="preserve"> UE and IMS AGW) and UDP port numbers used to transport the RTP and RTCP are part of this SDP offer and answer along with other things like Codec infor</w:t>
      </w:r>
      <w:r>
        <w:t>mation. The media packets (i.e.</w:t>
      </w:r>
      <w:r w:rsidRPr="000C1A6A">
        <w:t xml:space="preserve"> RTP streams) exchanged between the two end points of the media use those IP addresses and the port numbers (assigned for RTP).</w:t>
      </w:r>
    </w:p>
    <w:p w14:paraId="1CE1602D" w14:textId="008276B9" w:rsidR="009C07E6" w:rsidRDefault="009C07E6" w:rsidP="009C07E6">
      <w:r w:rsidRPr="000C1A6A">
        <w:t>LMISF</w:t>
      </w:r>
      <w:r>
        <w:t xml:space="preserve">-IRI </w:t>
      </w:r>
      <w:r w:rsidRPr="000C1A6A">
        <w:t xml:space="preserve">will also examine the SIP messages that carry the SDP offer and </w:t>
      </w:r>
      <w:r>
        <w:t xml:space="preserve">SDP </w:t>
      </w:r>
      <w:r w:rsidRPr="000C1A6A">
        <w:t>answer to determine the media information related to an IMS session.</w:t>
      </w:r>
      <w:r>
        <w:t xml:space="preserve"> 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3A750199" w:rsidR="009C07E6" w:rsidRDefault="009C07E6" w:rsidP="009C07E6">
      <w:r>
        <w:t xml:space="preserve">That is exactly what will be done at the LMISF-CC: </w:t>
      </w:r>
      <w:r w:rsidRPr="000C1A6A">
        <w:t xml:space="preserve">When the </w:t>
      </w:r>
      <w:r>
        <w:t xml:space="preserve">UP packets that represent the IMS </w:t>
      </w:r>
      <w:r w:rsidRPr="000C1A6A">
        <w:t>media packets are received, LMISF</w:t>
      </w:r>
      <w:r>
        <w:t>-CC</w:t>
      </w:r>
      <w:r w:rsidRPr="000C1A6A">
        <w:t xml:space="preserve"> will examine the </w:t>
      </w:r>
      <w:r>
        <w:t>UP m</w:t>
      </w:r>
      <w:r w:rsidRPr="000C1A6A">
        <w:t xml:space="preserve">edia packets to determine 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49" w:name="_Toc94558619"/>
      <w:r>
        <w:t>4.8.6</w:t>
      </w:r>
      <w:r>
        <w:tab/>
        <w:t>UE location reporting</w:t>
      </w:r>
      <w:bookmarkEnd w:id="149"/>
    </w:p>
    <w:p w14:paraId="4BF914F2" w14:textId="766BBFBF" w:rsidR="006A0A41" w:rsidRDefault="006A0A41" w:rsidP="006A0A41">
      <w:r>
        <w:t xml:space="preserve">Within the 5GC, AMF sends the UE location information to the SMF whenever a PDU session is established, modified or deleted (e.g. </w:t>
      </w:r>
      <w:r w:rsidRPr="00140E21">
        <w:t>Nsmf_PDUSession_CreateSMContext Request</w:t>
      </w:r>
      <w:r>
        <w:t>). The BBIFF-C present in the SMF notifies the LMISF-</w:t>
      </w:r>
      <w:r>
        <w:lastRenderedPageBreak/>
        <w:t>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0" w:name="_Toc94558620"/>
      <w:r>
        <w:t>4.9</w:t>
      </w:r>
      <w:r>
        <w:tab/>
      </w:r>
      <w:r w:rsidRPr="006B3A03">
        <w:t>Illustrations</w:t>
      </w:r>
      <w:r>
        <w:t xml:space="preserve"> </w:t>
      </w:r>
      <w:r w:rsidRPr="006B3A03">
        <w:t xml:space="preserve">of </w:t>
      </w:r>
      <w:r>
        <w:t xml:space="preserve">IMS </w:t>
      </w:r>
      <w:r w:rsidRPr="006B3A03">
        <w:t>CC-POI triggering scenarios</w:t>
      </w:r>
      <w:bookmarkEnd w:id="150"/>
    </w:p>
    <w:p w14:paraId="7B1BF8DA" w14:textId="77777777" w:rsidR="005C0593" w:rsidRDefault="005C0593" w:rsidP="005C0593">
      <w:pPr>
        <w:pStyle w:val="Heading3"/>
      </w:pPr>
      <w:bookmarkStart w:id="151" w:name="_Toc94558621"/>
      <w:r>
        <w:t>4.9.1</w:t>
      </w:r>
      <w:r>
        <w:tab/>
        <w:t>Symmetric media streams</w:t>
      </w:r>
      <w:bookmarkEnd w:id="151"/>
    </w:p>
    <w:p w14:paraId="7B26AB1E" w14:textId="77777777" w:rsidR="005C0593" w:rsidRDefault="005C0593" w:rsidP="00CD4BF5">
      <w:pPr>
        <w:pStyle w:val="Heading4"/>
      </w:pPr>
      <w:bookmarkStart w:id="152" w:name="_Toc94558622"/>
      <w:r>
        <w:t>4.9.1.1</w:t>
      </w:r>
      <w:r>
        <w:tab/>
        <w:t>General</w:t>
      </w:r>
      <w:bookmarkEnd w:id="152"/>
    </w:p>
    <w:p w14:paraId="157F9BB5" w14:textId="77777777" w:rsidR="005C0593" w:rsidRDefault="005C0593" w:rsidP="00CD4BF5">
      <w:r>
        <w:t xml:space="preserve">This clause illustrates the LI_T3 scenarios when the media streams in an IMS session are symmetric where the source IP address and UDP port number of the IP layer of a media stream sent from a media node is same as the destination IP address and IP address of the IP layer for that media stream that it has given to the remote end. </w:t>
      </w:r>
    </w:p>
    <w:p w14:paraId="5B852154" w14:textId="77777777" w:rsidR="005C0593" w:rsidRDefault="005C0593" w:rsidP="00CD4BF5">
      <w:r>
        <w:t>In this case, an implementation may choose to use only one LI_T3 ActivationTask trigger (as illustrated here) with the local IP address and UDP port number of the IMS media function that intercepts the media.</w:t>
      </w:r>
    </w:p>
    <w:p w14:paraId="1D5C84A9" w14:textId="61451A1B" w:rsidR="005C0593" w:rsidRPr="007875BB" w:rsidRDefault="005C0593" w:rsidP="00CD4BF5">
      <w:r>
        <w:t>If two LI_T3 ActivationTask triggers are used for symmetric media stream case, then the illustrations shown in clause 2 apply.</w:t>
      </w:r>
    </w:p>
    <w:p w14:paraId="015A0584" w14:textId="77777777" w:rsidR="005C0593" w:rsidRDefault="005C0593" w:rsidP="00CD4BF5">
      <w:pPr>
        <w:pStyle w:val="Heading4"/>
      </w:pPr>
      <w:bookmarkStart w:id="153" w:name="_Toc94558623"/>
      <w:r>
        <w:t>4.9.1.2</w:t>
      </w:r>
      <w:r>
        <w:tab/>
        <w:t>SDP offer in the forward message – originating session</w:t>
      </w:r>
      <w:bookmarkEnd w:id="153"/>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7777777" w:rsidR="005C0593" w:rsidRDefault="005C0593" w:rsidP="00CD4BF5">
      <w:pPr>
        <w:pStyle w:val="TH"/>
      </w:pPr>
      <w:r>
        <w:object w:dxaOrig="30648" w:dyaOrig="13332" w14:anchorId="2E5992FC">
          <v:shape id="_x0000_i1124" type="#_x0000_t75" style="width:481.5pt;height:209.25pt" o:ole="">
            <v:imagedata r:id="rId214" o:title=""/>
          </v:shape>
          <o:OLEObject Type="Embed" ProgID="Visio.Drawing.15" ShapeID="_x0000_i1124" DrawAspect="Content" ObjectID="_1705178996" r:id="rId215"/>
        </w:object>
      </w:r>
    </w:p>
    <w:p w14:paraId="370EE25D" w14:textId="77777777" w:rsidR="005C0593" w:rsidRDefault="005C0593" w:rsidP="00CD4BF5">
      <w:pPr>
        <w:pStyle w:val="TF"/>
      </w:pPr>
      <w:r>
        <w:t>Figure 4.9.1-1: ActivateTask for target originated sessions (SDP offer in forward SIP)</w:t>
      </w:r>
    </w:p>
    <w:p w14:paraId="41D23339" w14:textId="344CE295" w:rsidR="005C0593" w:rsidRDefault="005C0593" w:rsidP="00CD4BF5">
      <w:pPr>
        <w:spacing w:before="120"/>
      </w:pPr>
      <w:r>
        <w:t>The ActivateTask that can be sent after step 3 has the following</w:t>
      </w:r>
      <w:r w:rsidR="0057725C">
        <w:t>.</w:t>
      </w: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77777777" w:rsidR="00896EA5" w:rsidRDefault="005C0593" w:rsidP="00896EA5">
      <w:pPr>
        <w:pStyle w:val="B1"/>
      </w:pPr>
      <w:r>
        <w:t>-</w:t>
      </w:r>
      <w:r>
        <w:tab/>
        <w:t>Media Direction For Target: ToTarget.</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77777777" w:rsidR="005C0593" w:rsidRDefault="005C0593" w:rsidP="00CD4BF5">
      <w:pPr>
        <w:pStyle w:val="B1"/>
      </w:pPr>
      <w:r>
        <w:t>-</w:t>
      </w:r>
      <w:r>
        <w:tab/>
        <w:t>Media Direction For Target: FromTarget.</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77777777"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42520554" w14:textId="77777777" w:rsidR="005C0593" w:rsidRDefault="005C0593" w:rsidP="00CD4BF5">
      <w:pPr>
        <w:pStyle w:val="Heading4"/>
      </w:pPr>
      <w:bookmarkStart w:id="154" w:name="_Toc94558624"/>
      <w:r>
        <w:t>4.9.1.3</w:t>
      </w:r>
      <w:r>
        <w:tab/>
        <w:t>SDP offer in the response message – originating session</w:t>
      </w:r>
      <w:bookmarkEnd w:id="154"/>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77777777" w:rsidR="005C0593" w:rsidRDefault="005C0593" w:rsidP="00CD4BF5">
      <w:pPr>
        <w:pStyle w:val="TH"/>
      </w:pPr>
      <w:r>
        <w:object w:dxaOrig="31033" w:dyaOrig="13332" w14:anchorId="3D688DE9">
          <v:shape id="_x0000_i1125" type="#_x0000_t75" style="width:480.75pt;height:207pt" o:ole="">
            <v:imagedata r:id="rId216" o:title=""/>
          </v:shape>
          <o:OLEObject Type="Embed" ProgID="Visio.Drawing.15" ShapeID="_x0000_i1125" DrawAspect="Content" ObjectID="_1705178997" r:id="rId217"/>
        </w:object>
      </w:r>
    </w:p>
    <w:p w14:paraId="31519660" w14:textId="2A1776A9" w:rsidR="005C0593" w:rsidRDefault="005C0593" w:rsidP="00CD4BF5">
      <w:pPr>
        <w:pStyle w:val="TF"/>
      </w:pPr>
      <w:r>
        <w:t>Figure 4.9.1-2: ActivateTask for target originated sessions (SDP offer in response SIP)</w:t>
      </w:r>
    </w:p>
    <w:p w14:paraId="22029DB8" w14:textId="612FF2F5" w:rsidR="005C0593" w:rsidRDefault="005C0593" w:rsidP="005C0593">
      <w:pPr>
        <w:spacing w:before="120"/>
      </w:pPr>
      <w:r>
        <w:t>The ActivateTask that can be sent after step 5 has the following</w:t>
      </w:r>
      <w:r w:rsidR="0057725C">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77777777" w:rsidR="005C0593" w:rsidRDefault="005C0593" w:rsidP="00CD4BF5">
      <w:pPr>
        <w:pStyle w:val="B1"/>
      </w:pPr>
      <w:r>
        <w:t>-</w:t>
      </w:r>
      <w:r>
        <w:tab/>
        <w:t>Media Direction For Target: ToTarget.</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77777777" w:rsidR="005C0593" w:rsidRDefault="005C0593" w:rsidP="00CD4BF5">
      <w:pPr>
        <w:pStyle w:val="B1"/>
      </w:pPr>
      <w:r>
        <w:t>-</w:t>
      </w:r>
      <w:r>
        <w:tab/>
        <w:t>Media Direction For Target: FromTarget.</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5" w:name="_Toc94558625"/>
      <w:r>
        <w:t>4.9.1.4</w:t>
      </w:r>
      <w:r>
        <w:tab/>
        <w:t>SDP offer in the forward message – terminating session</w:t>
      </w:r>
      <w:bookmarkEnd w:id="155"/>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77777777" w:rsidR="005C0593" w:rsidRDefault="005C0593" w:rsidP="00CD4BF5">
      <w:pPr>
        <w:pStyle w:val="TH"/>
      </w:pPr>
      <w:r>
        <w:object w:dxaOrig="30648" w:dyaOrig="13021" w14:anchorId="6F18FE9B">
          <v:shape id="_x0000_i1126" type="#_x0000_t75" style="width:481.5pt;height:204.75pt" o:ole="">
            <v:imagedata r:id="rId218" o:title=""/>
          </v:shape>
          <o:OLEObject Type="Embed" ProgID="Visio.Drawing.15" ShapeID="_x0000_i1126" DrawAspect="Content" ObjectID="_1705178998" r:id="rId219"/>
        </w:object>
      </w:r>
    </w:p>
    <w:p w14:paraId="713B277E" w14:textId="4ADFFBF8" w:rsidR="005C0593" w:rsidRDefault="005C0593" w:rsidP="00CD4BF5">
      <w:pPr>
        <w:pStyle w:val="TF"/>
      </w:pPr>
      <w:r>
        <w:t>Figure 4.9.1-3: ActivateTask for target terminating sessions (SDP offer in forward SIP)</w:t>
      </w:r>
    </w:p>
    <w:p w14:paraId="0567008B" w14:textId="0DD234E2" w:rsidR="005C0593" w:rsidRDefault="005C0593" w:rsidP="005C0593">
      <w:pPr>
        <w:spacing w:before="120"/>
      </w:pPr>
      <w:r>
        <w:t>The ActivateTask that can be sent after step 5 has the following</w:t>
      </w:r>
      <w:r w:rsidR="0057725C">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77777777" w:rsidR="005C0593" w:rsidRDefault="005C0593" w:rsidP="00CD4BF5">
      <w:pPr>
        <w:pStyle w:val="B1"/>
      </w:pPr>
      <w:r>
        <w:t>-</w:t>
      </w:r>
      <w:r>
        <w:tab/>
        <w:t>Media Direction For Target: ToTarget.</w:t>
      </w:r>
    </w:p>
    <w:p w14:paraId="5C4215ED" w14:textId="77777777" w:rsidR="005C0593" w:rsidRDefault="005C0593" w:rsidP="0052210C">
      <w:r>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777777" w:rsidR="005C0593" w:rsidRDefault="005C0593" w:rsidP="00CD4BF5">
      <w:pPr>
        <w:pStyle w:val="B1"/>
      </w:pPr>
      <w:r>
        <w:t>-</w:t>
      </w:r>
      <w:r>
        <w:tab/>
        <w:t>Media Direction For Target: FromTarget.</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77777777"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67ECC728" w14:textId="18F24064" w:rsidR="005C0593" w:rsidRDefault="005C0593" w:rsidP="00CD4BF5">
      <w:pPr>
        <w:pStyle w:val="Heading4"/>
      </w:pPr>
      <w:bookmarkStart w:id="156" w:name="_Toc94558626"/>
      <w:r>
        <w:t>4.9.1.5</w:t>
      </w:r>
      <w:r>
        <w:tab/>
        <w:t>SDP offer in the response message – terminating session</w:t>
      </w:r>
      <w:bookmarkEnd w:id="156"/>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7777777" w:rsidR="005C0593" w:rsidRDefault="005C0593" w:rsidP="00CD4BF5">
      <w:pPr>
        <w:pStyle w:val="TH"/>
      </w:pPr>
      <w:r>
        <w:object w:dxaOrig="30648" w:dyaOrig="13021" w14:anchorId="2CEC6DC8">
          <v:shape id="_x0000_i1127" type="#_x0000_t75" style="width:481.5pt;height:204.75pt" o:ole="">
            <v:imagedata r:id="rId220" o:title=""/>
          </v:shape>
          <o:OLEObject Type="Embed" ProgID="Visio.Drawing.15" ShapeID="_x0000_i1127" DrawAspect="Content" ObjectID="_1705178999" r:id="rId221"/>
        </w:object>
      </w:r>
    </w:p>
    <w:p w14:paraId="68A0997C" w14:textId="0823BF39" w:rsidR="005C0593" w:rsidRDefault="005C0593" w:rsidP="00CD4BF5">
      <w:pPr>
        <w:pStyle w:val="TF"/>
      </w:pPr>
      <w:r>
        <w:t>Figure 4.9.1-4: ActivateTask for target terminating sessions (SDP offer in response SIP</w:t>
      </w:r>
    </w:p>
    <w:p w14:paraId="742D28B6" w14:textId="5E6B956B" w:rsidR="005C0593" w:rsidRDefault="005C0593" w:rsidP="005C0593">
      <w:pPr>
        <w:spacing w:before="120"/>
      </w:pPr>
      <w:r>
        <w:t>The ActivateTask that can be sent after step 3 has the following</w:t>
      </w:r>
      <w:r w:rsidR="00A73165">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77777777" w:rsidR="005C0593" w:rsidRDefault="005C0593" w:rsidP="00CD4BF5">
      <w:pPr>
        <w:pStyle w:val="B1"/>
      </w:pPr>
      <w:r>
        <w:t>-</w:t>
      </w:r>
      <w:r>
        <w:tab/>
        <w:t>Media Direction For Target: ToTarget.</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77777777" w:rsidR="005C0593" w:rsidRDefault="005C0593" w:rsidP="00CD4BF5">
      <w:pPr>
        <w:pStyle w:val="B1"/>
      </w:pPr>
      <w:r>
        <w:t>-</w:t>
      </w:r>
      <w:r>
        <w:tab/>
        <w:t>Media Direction For Target: FromTarget.</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77777777"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36AC7743" w14:textId="60500E0C" w:rsidR="005C0593" w:rsidRDefault="005C0593" w:rsidP="00CD4BF5">
      <w:pPr>
        <w:pStyle w:val="Heading4"/>
      </w:pPr>
      <w:bookmarkStart w:id="157" w:name="_Toc94558627"/>
      <w:r>
        <w:t>4.9.1.6</w:t>
      </w:r>
      <w:r>
        <w:tab/>
        <w:t>SDP offer in the forward message – session to target non-local ID (IP)</w:t>
      </w:r>
      <w:bookmarkEnd w:id="157"/>
    </w:p>
    <w:p w14:paraId="1168076E" w14:textId="68B12A89" w:rsidR="005C0593" w:rsidRDefault="00836853" w:rsidP="00CD4BF5">
      <w:r>
        <w:t>F</w:t>
      </w:r>
      <w:r w:rsidR="005C0593">
        <w:t>igure 4.9.1-5 illustrates the LI_T3 trigger sent from a CC-TF present in the IBCF to the CC-POI present in the TrGW as described in TS 33.128 [4] for an IMS sessions to a target non-local ID (in the IP domain) when the SDP offer is included in a forward SIP message (e.g. SIP INVITE).</w:t>
      </w:r>
    </w:p>
    <w:p w14:paraId="5EF1C261" w14:textId="77777777" w:rsidR="005C0593" w:rsidRDefault="005C0593" w:rsidP="00CD4BF5">
      <w:pPr>
        <w:pStyle w:val="TH"/>
      </w:pPr>
      <w:r>
        <w:object w:dxaOrig="16374" w:dyaOrig="6510" w14:anchorId="053C53AC">
          <v:shape id="_x0000_i1128" type="#_x0000_t75" style="width:481.5pt;height:190.5pt" o:ole="">
            <v:imagedata r:id="rId222" o:title=""/>
          </v:shape>
          <o:OLEObject Type="Embed" ProgID="Visio.Drawing.15" ShapeID="_x0000_i1128" DrawAspect="Content" ObjectID="_1705179000" r:id="rId223"/>
        </w:object>
      </w:r>
    </w:p>
    <w:p w14:paraId="7BBADEA6" w14:textId="6FB9B417" w:rsidR="005C0593" w:rsidRDefault="005C0593" w:rsidP="00CD4BF5">
      <w:pPr>
        <w:pStyle w:val="TF"/>
      </w:pPr>
      <w:r>
        <w:t>Figure 4.9.1-5: ActivateTask for sessions to target non-local ID in IP domain (SDP offer in forward SIP)</w:t>
      </w:r>
    </w:p>
    <w:p w14:paraId="4AFC7739" w14:textId="423ECCE4" w:rsidR="005C0593" w:rsidRDefault="005C0593" w:rsidP="00CD4BF5">
      <w:r>
        <w:t>The ActivateTask that can be sent after step 5 has the following</w:t>
      </w:r>
      <w:r w:rsidR="00836853">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77777777" w:rsidR="005C0593" w:rsidRDefault="005C0593" w:rsidP="00CD4BF5">
      <w:pPr>
        <w:pStyle w:val="B1"/>
      </w:pPr>
      <w:r>
        <w:t>-</w:t>
      </w:r>
      <w:r>
        <w:tab/>
        <w:t>Media Direction For Target: ToTarget.</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77777777" w:rsidR="005C0593" w:rsidRDefault="005C0593" w:rsidP="00CD4BF5">
      <w:pPr>
        <w:pStyle w:val="B1"/>
      </w:pPr>
      <w:r>
        <w:t>-</w:t>
      </w:r>
      <w:r>
        <w:tab/>
        <w:t>Media Direction For Target: FromTarget.</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77777777"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150B0BD8" w14:textId="1B37AFBB" w:rsidR="005C0593" w:rsidRDefault="005C0593" w:rsidP="00CD4BF5">
      <w:pPr>
        <w:pStyle w:val="Heading4"/>
      </w:pPr>
      <w:bookmarkStart w:id="158" w:name="_Toc94558628"/>
      <w:r>
        <w:t>4.9.1.7</w:t>
      </w:r>
      <w:r>
        <w:tab/>
        <w:t>SDP offer in the forward message – session from target non-local ID (IP)</w:t>
      </w:r>
      <w:bookmarkEnd w:id="158"/>
    </w:p>
    <w:p w14:paraId="63D21D9B" w14:textId="308B3E3F" w:rsidR="005C0593" w:rsidRDefault="00D812C1" w:rsidP="00CD4BF5">
      <w:r>
        <w:t>F</w:t>
      </w:r>
      <w:r w:rsidR="005C0593">
        <w:t>igure 4.9.1-6 illustrates the LI_T3 trigger sent from a CC-TF present in the IBCF to the CC-POI present in the TrGW as described in TS 33.128 [4] for an IMS sessions from a target non-local ID (IP domain) when the SDP offer is included in a forward SIP message (e.g. SIP INVITE).</w:t>
      </w:r>
    </w:p>
    <w:p w14:paraId="0EC6AFBC" w14:textId="77777777" w:rsidR="005C0593" w:rsidRDefault="005C0593" w:rsidP="00CD4BF5">
      <w:pPr>
        <w:pStyle w:val="TH"/>
      </w:pPr>
      <w:r>
        <w:object w:dxaOrig="17760" w:dyaOrig="6666" w14:anchorId="7662A1EE">
          <v:shape id="_x0000_i1129" type="#_x0000_t75" style="width:481.5pt;height:180pt" o:ole="">
            <v:imagedata r:id="rId224" o:title=""/>
          </v:shape>
          <o:OLEObject Type="Embed" ProgID="Visio.Drawing.15" ShapeID="_x0000_i1129" DrawAspect="Content" ObjectID="_1705179001" r:id="rId225"/>
        </w:object>
      </w:r>
    </w:p>
    <w:p w14:paraId="77506C67" w14:textId="68DFC7E2" w:rsidR="005C0593" w:rsidRDefault="005C0593" w:rsidP="005C0593">
      <w:pPr>
        <w:pStyle w:val="Caption"/>
        <w:jc w:val="center"/>
      </w:pPr>
      <w:r>
        <w:t>Figure 4.9.1-6: ActivateTask for sessions from target non-local ID in IP domain (SDP offer in forward SIP)</w:t>
      </w:r>
    </w:p>
    <w:p w14:paraId="635B9298" w14:textId="6C041080" w:rsidR="005C0593" w:rsidRDefault="005C0593" w:rsidP="00CD4BF5">
      <w:r>
        <w:t>The ActivateTask that can be sent after step 3 has the following</w:t>
      </w:r>
      <w:r w:rsidR="00D812C1">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7777777" w:rsidR="005C0593" w:rsidRDefault="005C0593" w:rsidP="00CD4BF5">
      <w:pPr>
        <w:pStyle w:val="B1"/>
      </w:pPr>
      <w:r>
        <w:t>-</w:t>
      </w:r>
      <w:r>
        <w:tab/>
        <w:t>Media Direction For Target: ToTarget.</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77777777" w:rsidR="005C0593" w:rsidRDefault="005C0593" w:rsidP="00CD4BF5">
      <w:pPr>
        <w:pStyle w:val="B1"/>
      </w:pPr>
      <w:r>
        <w:t>-</w:t>
      </w:r>
      <w:r>
        <w:tab/>
        <w:t>Media Direction For Target: FromTarget.</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77777777"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3CE6CB6C" w14:textId="357122F6" w:rsidR="005C0593" w:rsidRDefault="005C0593" w:rsidP="00CD4BF5">
      <w:pPr>
        <w:pStyle w:val="Heading4"/>
      </w:pPr>
      <w:bookmarkStart w:id="159" w:name="_Toc94558629"/>
      <w:r>
        <w:t>4.9.1.8</w:t>
      </w:r>
      <w:r>
        <w:tab/>
        <w:t>SDP offer in the forward message – session to target non-local ID (CS)</w:t>
      </w:r>
      <w:bookmarkEnd w:id="159"/>
    </w:p>
    <w:p w14:paraId="7D16C85F" w14:textId="3B78BECB" w:rsidR="005C0593" w:rsidRDefault="00F22D4A" w:rsidP="00CD4BF5">
      <w:r>
        <w:t>F</w:t>
      </w:r>
      <w:r w:rsidR="005C0593">
        <w:t>igure 4.9.1-7 illustrates the LI_T3 trigger sent from a CC-TF present in the MGCF to the CC-POI present in the IM-MGW as described in TS 33.128 [4] for an IMS sessions to a target non-local ID (CS domain) when the SDP offer is included in a forward SIP message (e.g. SIP INVITE).</w:t>
      </w:r>
    </w:p>
    <w:p w14:paraId="6E11D20E" w14:textId="77777777" w:rsidR="005C0593" w:rsidRDefault="005C0593" w:rsidP="00CD4BF5">
      <w:pPr>
        <w:pStyle w:val="TH"/>
      </w:pPr>
      <w:r>
        <w:object w:dxaOrig="16452" w:dyaOrig="6522" w14:anchorId="40EB2D5C">
          <v:shape id="_x0000_i1130" type="#_x0000_t75" style="width:481.5pt;height:190.5pt" o:ole="">
            <v:imagedata r:id="rId226" o:title=""/>
          </v:shape>
          <o:OLEObject Type="Embed" ProgID="Visio.Drawing.15" ShapeID="_x0000_i1130" DrawAspect="Content" ObjectID="_1705179002" r:id="rId227"/>
        </w:object>
      </w:r>
    </w:p>
    <w:p w14:paraId="3CB45281" w14:textId="223C3269" w:rsidR="005C0593" w:rsidRDefault="005C0593" w:rsidP="00CD4BF5">
      <w:pPr>
        <w:pStyle w:val="TF"/>
      </w:pPr>
      <w:r>
        <w:t>Figure 4.9.1-7: ActivateTask for sessions to target non-local ID in CS domain (SDP offer in forward SIP)</w:t>
      </w:r>
    </w:p>
    <w:p w14:paraId="6CCDFC99" w14:textId="7A66B69D" w:rsidR="005C0593" w:rsidRDefault="005C0593" w:rsidP="00CD4BF5">
      <w:r>
        <w:t>The ActivateTask that can be sent after step 5 has the following</w:t>
      </w:r>
      <w:r w:rsidR="002A25A8">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77777777" w:rsidR="005C0593" w:rsidRDefault="005C0593" w:rsidP="00CD4BF5">
      <w:pPr>
        <w:pStyle w:val="B1"/>
      </w:pPr>
      <w:r>
        <w:t>-</w:t>
      </w:r>
      <w:r>
        <w:tab/>
        <w:t>Media Direction For Target: ToTarget.</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5178A862" w:rsidR="005C0593" w:rsidRDefault="005C0593" w:rsidP="00CD4BF5">
      <w:r>
        <w:t>The inter-PLMN signa</w:t>
      </w:r>
      <w:r w:rsidR="001A5592">
        <w:t>l</w:t>
      </w:r>
      <w:r>
        <w:t xml:space="preserve">ling CS-based (e.g. ISUP). The details of this inter-PLMN </w:t>
      </w:r>
      <w:r w:rsidR="00C40AD2">
        <w:t>signalling</w:t>
      </w:r>
      <w:r>
        <w:t xml:space="preserve"> are not shown in the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0" w:name="_Toc94558630"/>
      <w:r>
        <w:t>4.9.1.9</w:t>
      </w:r>
      <w:r>
        <w:tab/>
        <w:t>SDP offer in the forward message – session from target non-local ID (CS)</w:t>
      </w:r>
      <w:bookmarkEnd w:id="160"/>
    </w:p>
    <w:p w14:paraId="469F4B7C" w14:textId="03A1EE7E" w:rsidR="005C0593" w:rsidRDefault="004212F1" w:rsidP="00CD4BF5">
      <w:r>
        <w:t>F</w:t>
      </w:r>
      <w:r w:rsidR="005C0593">
        <w:t>igure 4.9.1-8 illustrates the LI_T3 trigger sent from a CC-TF present in the MGCF to the CC-POI present in the IM-MGW as described in TS 33.128 [4] for an IMS sessions from a target non-local ID (CS domain) when the SDP offer is included in a forward SIP message (e.g. SIP INVITE).</w:t>
      </w:r>
    </w:p>
    <w:p w14:paraId="681FBEF8" w14:textId="77777777" w:rsidR="005C0593" w:rsidRDefault="005C0593" w:rsidP="00CD4BF5">
      <w:pPr>
        <w:pStyle w:val="TH"/>
      </w:pPr>
      <w:r>
        <w:object w:dxaOrig="17760" w:dyaOrig="6666" w14:anchorId="1937ECAE">
          <v:shape id="_x0000_i1131" type="#_x0000_t75" style="width:481.5pt;height:180pt" o:ole="">
            <v:imagedata r:id="rId228" o:title=""/>
          </v:shape>
          <o:OLEObject Type="Embed" ProgID="Visio.Drawing.15" ShapeID="_x0000_i1131" DrawAspect="Content" ObjectID="_1705179003" r:id="rId229"/>
        </w:object>
      </w:r>
    </w:p>
    <w:p w14:paraId="24EE11A7" w14:textId="7646FD89" w:rsidR="005C0593" w:rsidRDefault="005C0593" w:rsidP="00CD4BF5">
      <w:pPr>
        <w:pStyle w:val="TF"/>
      </w:pPr>
      <w:r>
        <w:t>Figure 4.9.1-8: ActivateTask for sessions from target non-local ID in CS domain (SDP offer in forward SIP)</w:t>
      </w:r>
    </w:p>
    <w:p w14:paraId="5C27FA2D" w14:textId="1C795F97" w:rsidR="005C0593" w:rsidRDefault="005C0593" w:rsidP="00CD4BF5">
      <w:r>
        <w:t>The ActivateTask that can be sent after step 3 has the following</w:t>
      </w:r>
      <w:r w:rsidR="00C23140">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77777777" w:rsidR="005C0593" w:rsidRDefault="005C0593" w:rsidP="00CD4BF5">
      <w:pPr>
        <w:pStyle w:val="B1"/>
      </w:pPr>
      <w:r>
        <w:t>-</w:t>
      </w:r>
      <w:r>
        <w:tab/>
        <w:t>Media Direction For Target: ToTarget.</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54F034" w:rsidR="005C0593" w:rsidRDefault="005C0593" w:rsidP="00CD4BF5">
      <w:r>
        <w:t>The inter-PLMN signal</w:t>
      </w:r>
      <w:r w:rsidR="00C40AD2">
        <w:t>l</w:t>
      </w:r>
      <w:r>
        <w:t xml:space="preserve">ing is CS-based (e.g. ISUP). The details of this inter-PLMN </w:t>
      </w:r>
      <w:r w:rsidR="00C40AD2">
        <w:t>signalling</w:t>
      </w:r>
      <w:r>
        <w:t xml:space="preserve"> are not shown in the figure 4.9.1-8.</w:t>
      </w:r>
    </w:p>
    <w:p w14:paraId="11335B58" w14:textId="77777777" w:rsidR="005C0593" w:rsidRDefault="005C0593" w:rsidP="00CD4BF5">
      <w:r>
        <w:t>The media streams received at the IP address 198.51.100.10 and UDP port 10060 are to the target.</w:t>
      </w:r>
    </w:p>
    <w:p w14:paraId="7A440A7E" w14:textId="77777777" w:rsidR="005C0593" w:rsidRDefault="005C0593" w:rsidP="00CD4BF5">
      <w:pPr>
        <w:pStyle w:val="Heading3"/>
      </w:pPr>
      <w:bookmarkStart w:id="161" w:name="_Toc94558631"/>
      <w:r>
        <w:t>4.9.2</w:t>
      </w:r>
      <w:r>
        <w:tab/>
        <w:t>Asymmetric media streams</w:t>
      </w:r>
      <w:bookmarkEnd w:id="161"/>
    </w:p>
    <w:p w14:paraId="1F538793" w14:textId="77777777" w:rsidR="005C0593" w:rsidRDefault="005C0593" w:rsidP="00CD4BF5">
      <w:pPr>
        <w:pStyle w:val="Heading4"/>
      </w:pPr>
      <w:bookmarkStart w:id="162" w:name="_Toc94558632"/>
      <w:r>
        <w:t>4.9.2.1</w:t>
      </w:r>
      <w:r>
        <w:tab/>
        <w:t>General</w:t>
      </w:r>
      <w:bookmarkEnd w:id="162"/>
    </w:p>
    <w:p w14:paraId="6284D95C" w14:textId="1A2948CB" w:rsidR="005C0593" w:rsidRDefault="005C0593" w:rsidP="00CD4BF5">
      <w:r>
        <w:t>This clause illustrates the LI_T3 scenarios when the media streams in an IMS session are asymmetric where the source IP address and UDP port number of the IP layer of a media stream sent from a media node is different from the destination IP address and IP address of the IP layer that it has given to the remote end.</w:t>
      </w:r>
    </w:p>
    <w:p w14:paraId="1D9378CA" w14:textId="3CDA48CC" w:rsidR="005C0593" w:rsidRPr="007875BB" w:rsidRDefault="005C0593" w:rsidP="00CD4BF5">
      <w:r>
        <w:t>In this case, a separate LI_T3 ActivationTask trigger is used to intercept the media for each of the media direction. For a simple session involving two parties (as illustrated here), two LI_T3 ActivationTask triggers are used.</w:t>
      </w:r>
    </w:p>
    <w:p w14:paraId="3D8D931B" w14:textId="77777777" w:rsidR="005C0593" w:rsidRDefault="005C0593" w:rsidP="00CD4BF5">
      <w:pPr>
        <w:pStyle w:val="Heading4"/>
      </w:pPr>
      <w:bookmarkStart w:id="163" w:name="_Toc94558633"/>
      <w:r>
        <w:t>4.9.2.2</w:t>
      </w:r>
      <w:r>
        <w:tab/>
        <w:t>SDP offer in the forward message – originating session (core)</w:t>
      </w:r>
      <w:bookmarkEnd w:id="163"/>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77777777" w:rsidR="005C0593" w:rsidRDefault="005C0593" w:rsidP="00CD4BF5">
      <w:pPr>
        <w:pStyle w:val="TH"/>
      </w:pPr>
      <w:r>
        <w:object w:dxaOrig="30648" w:dyaOrig="13332" w14:anchorId="117F82EA">
          <v:shape id="_x0000_i1132" type="#_x0000_t75" style="width:481.5pt;height:209.25pt" o:ole="">
            <v:imagedata r:id="rId230" o:title=""/>
          </v:shape>
          <o:OLEObject Type="Embed" ProgID="Visio.Drawing.15" ShapeID="_x0000_i1132" DrawAspect="Content" ObjectID="_1705179004" r:id="rId231"/>
        </w:object>
      </w:r>
    </w:p>
    <w:p w14:paraId="3B62560E" w14:textId="77777777" w:rsidR="005C0593" w:rsidRDefault="005C0593" w:rsidP="00CD4BF5">
      <w:pPr>
        <w:pStyle w:val="TF"/>
      </w:pPr>
      <w:r>
        <w:t>Figure 4.9.2-1: ActivateTasks for target originated sessions (SDP offer in forward SIP, core)</w:t>
      </w:r>
    </w:p>
    <w:p w14:paraId="468C3353" w14:textId="77777777" w:rsidR="005C0593" w:rsidRDefault="005C0593" w:rsidP="00CD4BF5">
      <w:r>
        <w:t>The first ActivateTask that can be sent after step 3 has the following:</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77777777" w:rsidR="005C0593" w:rsidRDefault="005C0593" w:rsidP="00CD4BF5">
      <w:pPr>
        <w:pStyle w:val="B1"/>
      </w:pPr>
      <w:r>
        <w:t>-</w:t>
      </w:r>
      <w:r>
        <w:tab/>
        <w:t>Media Direction For Target: ToTarget.</w:t>
      </w:r>
    </w:p>
    <w:p w14:paraId="1BF1A96C" w14:textId="77777777" w:rsidR="005C0593" w:rsidRDefault="005C0593" w:rsidP="00CD4BF5">
      <w:r>
        <w:t>The second ActivateTask that can be sent after the step 8 Ack (not shown) has the following:</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77777777" w:rsidR="005C0593" w:rsidRDefault="005C0593" w:rsidP="00CD4BF5">
      <w:pPr>
        <w:pStyle w:val="B1"/>
      </w:pPr>
      <w:r>
        <w:t>-</w:t>
      </w:r>
      <w:r>
        <w:tab/>
        <w:t>Media Direction For Target: FromTarget.</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3A3C41F6" w14:textId="77777777" w:rsidR="005C0593" w:rsidRDefault="005C0593" w:rsidP="00CD4BF5">
      <w:pPr>
        <w:pStyle w:val="Heading4"/>
      </w:pPr>
      <w:bookmarkStart w:id="164" w:name="_Toc94558634"/>
      <w:r>
        <w:t>4.9.2.3</w:t>
      </w:r>
      <w:r>
        <w:tab/>
        <w:t>SDP offer in the forward message – originating session (access)</w:t>
      </w:r>
      <w:bookmarkEnd w:id="164"/>
    </w:p>
    <w:p w14:paraId="34BB54A8" w14:textId="732E75E7" w:rsidR="005C0593" w:rsidRDefault="00023745" w:rsidP="005C0593">
      <w:pPr>
        <w:spacing w:before="120"/>
      </w:pPr>
      <w:r>
        <w:t>F</w:t>
      </w:r>
      <w:r w:rsidR="005C0593">
        <w:t>igure 4.9.2-2 illustrates the LI_T3 triggers sent from a CC-TF present in the P-CSCF to the CC-POI present in the IMS-AGW when the media interception is done at the access side of the IMS-AGW as per the two options described in TS 33.128 [4] for an IMS originating session from a target when the SDP offer is included in a forward SIP message (e.g. SIP INVITE).</w:t>
      </w:r>
    </w:p>
    <w:p w14:paraId="11AB8627" w14:textId="77777777" w:rsidR="005C0593" w:rsidRDefault="005C0593" w:rsidP="00CD4BF5">
      <w:pPr>
        <w:pStyle w:val="TH"/>
      </w:pPr>
      <w:r>
        <w:object w:dxaOrig="30648" w:dyaOrig="13332" w14:anchorId="63CE0B38">
          <v:shape id="_x0000_i1133" type="#_x0000_t75" style="width:481.5pt;height:209.25pt" o:ole="">
            <v:imagedata r:id="rId232" o:title=""/>
          </v:shape>
          <o:OLEObject Type="Embed" ProgID="Visio.Drawing.15" ShapeID="_x0000_i1133" DrawAspect="Content" ObjectID="_1705179005" r:id="rId233"/>
        </w:object>
      </w:r>
    </w:p>
    <w:p w14:paraId="7C4646D4" w14:textId="77777777" w:rsidR="005C0593" w:rsidRDefault="005C0593" w:rsidP="00CD4BF5">
      <w:pPr>
        <w:pStyle w:val="TF"/>
      </w:pPr>
      <w:r>
        <w:t>Figure 4.9.2-2: ActivateTasks for target originated sessions (SDP offer in forward SIP, access)</w:t>
      </w:r>
    </w:p>
    <w:p w14:paraId="2F1829DA" w14:textId="77777777" w:rsidR="005C0593" w:rsidRDefault="005C0593" w:rsidP="00CD4BF5">
      <w:r>
        <w:t>The first ActivateTask that can be sent after step 3 has the following:</w:t>
      </w:r>
    </w:p>
    <w:p w14:paraId="4D0A6D55" w14:textId="77777777" w:rsidR="005C0593" w:rsidRDefault="005C0593" w:rsidP="00CD4BF5">
      <w:pPr>
        <w:pStyle w:val="B1"/>
      </w:pPr>
      <w:r>
        <w:t>-</w:t>
      </w:r>
      <w:r>
        <w:tab/>
        <w:t>Target Identifiers:</w:t>
      </w:r>
    </w:p>
    <w:p w14:paraId="24112741" w14:textId="77777777" w:rsidR="005C0593" w:rsidRDefault="005C0593" w:rsidP="00CD4BF5">
      <w:pPr>
        <w:pStyle w:val="B2"/>
      </w:pPr>
      <w:r>
        <w:t>-</w:t>
      </w:r>
      <w:r>
        <w:tab/>
        <w:t>IP address 198.51.100.20.</w:t>
      </w:r>
    </w:p>
    <w:p w14:paraId="411BA621" w14:textId="77777777" w:rsidR="005C0593" w:rsidRDefault="005C0593" w:rsidP="00CD4BF5">
      <w:pPr>
        <w:pStyle w:val="B2"/>
      </w:pPr>
      <w:r>
        <w:t>-</w:t>
      </w:r>
      <w:r>
        <w:tab/>
        <w:t>UDP port number 10030.</w:t>
      </w:r>
    </w:p>
    <w:p w14:paraId="5CC11EB2" w14:textId="77777777" w:rsidR="005C0593" w:rsidRDefault="005C0593" w:rsidP="00CD4BF5">
      <w:pPr>
        <w:pStyle w:val="B1"/>
      </w:pPr>
      <w:r>
        <w:t>-</w:t>
      </w:r>
      <w:r>
        <w:tab/>
        <w:t>Media Direction For Target: FromTarget.</w:t>
      </w:r>
    </w:p>
    <w:p w14:paraId="77C38347" w14:textId="77777777" w:rsidR="005C0593" w:rsidRDefault="005C0593" w:rsidP="00CD4BF5">
      <w:r>
        <w:t>The second ActivateTask that can be sent after the step 3 has the following:</w:t>
      </w:r>
    </w:p>
    <w:p w14:paraId="22903B39" w14:textId="77777777" w:rsidR="005C0593" w:rsidRDefault="005C0593" w:rsidP="00CD4BF5">
      <w:pPr>
        <w:pStyle w:val="B1"/>
      </w:pPr>
      <w:r>
        <w:t>-</w:t>
      </w:r>
      <w:r>
        <w:tab/>
        <w:t>Target Identifiers:</w:t>
      </w:r>
    </w:p>
    <w:p w14:paraId="123CBA13" w14:textId="77777777" w:rsidR="005C0593" w:rsidRDefault="005C0593" w:rsidP="00CD4BF5">
      <w:pPr>
        <w:pStyle w:val="B2"/>
      </w:pPr>
      <w:r>
        <w:t>-</w:t>
      </w:r>
      <w:r>
        <w:tab/>
        <w:t>IP address 192.0.2.10.</w:t>
      </w:r>
    </w:p>
    <w:p w14:paraId="3EBB1F81" w14:textId="77777777" w:rsidR="005C0593" w:rsidRDefault="005C0593" w:rsidP="00CD4BF5">
      <w:pPr>
        <w:pStyle w:val="B2"/>
      </w:pPr>
      <w:r>
        <w:t>-</w:t>
      </w:r>
      <w:r>
        <w:tab/>
        <w:t>UDP port number 30010.</w:t>
      </w:r>
    </w:p>
    <w:p w14:paraId="2BB45EF9" w14:textId="77777777" w:rsidR="005C0593" w:rsidRDefault="005C0593" w:rsidP="00CD4BF5">
      <w:pPr>
        <w:pStyle w:val="B1"/>
      </w:pPr>
      <w:r>
        <w:t>-</w:t>
      </w:r>
      <w:r>
        <w:tab/>
        <w:t>Media Direction For Target: ToTarget.</w:t>
      </w:r>
    </w:p>
    <w:p w14:paraId="41AC3865" w14:textId="77777777" w:rsidR="005C0593" w:rsidRDefault="005C0593" w:rsidP="00CD4BF5">
      <w:r>
        <w:t>The IP Address 198.51.100.20 and the UDP port number 10030 are also present in the SDP answer sent toward the originating end of the session (i.e. target).</w:t>
      </w:r>
    </w:p>
    <w:p w14:paraId="06FC4E8A" w14:textId="586E0F3C" w:rsidR="005C0593" w:rsidRDefault="005C0593" w:rsidP="00CD4BF5">
      <w:r>
        <w:t>The IP Address 192.0.2.10 and the UDP port number 30010 are also present in the SDP offer received from the originating end of the session (i.e. target).</w:t>
      </w:r>
    </w:p>
    <w:p w14:paraId="185DC16D" w14:textId="77777777" w:rsidR="005C0593" w:rsidRDefault="005C0593" w:rsidP="00CD4BF5">
      <w:r>
        <w:t>The media streams received at the IP address 198.51.100.20 and UDP port 10030 are from the target and the media streams sent to the IP address 192.0.2.10 and the UDP port 30010 are to the target.</w:t>
      </w:r>
    </w:p>
    <w:p w14:paraId="5FD23C67" w14:textId="77777777" w:rsidR="005C0593" w:rsidRDefault="005C0593" w:rsidP="00CD4BF5">
      <w:pPr>
        <w:pStyle w:val="Heading4"/>
      </w:pPr>
      <w:bookmarkStart w:id="165" w:name="_Toc94558635"/>
      <w:r>
        <w:t>4.9.2.4</w:t>
      </w:r>
      <w:r>
        <w:tab/>
        <w:t>SDP offer in the response message – originating session (core)</w:t>
      </w:r>
      <w:bookmarkEnd w:id="165"/>
    </w:p>
    <w:p w14:paraId="1F64120A" w14:textId="022F6471" w:rsidR="005C0593" w:rsidRDefault="00C40AD2" w:rsidP="00CD4BF5">
      <w:r>
        <w:t>F</w:t>
      </w:r>
      <w:r w:rsidR="005C0593">
        <w:t>igure 4.9.2-3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77777777" w:rsidR="005C0593" w:rsidRDefault="005C0593" w:rsidP="00CD4BF5">
      <w:pPr>
        <w:pStyle w:val="TH"/>
      </w:pPr>
      <w:r>
        <w:object w:dxaOrig="31033" w:dyaOrig="13332" w14:anchorId="729156BB">
          <v:shape id="_x0000_i1134" type="#_x0000_t75" style="width:480.75pt;height:207pt" o:ole="">
            <v:imagedata r:id="rId234" o:title=""/>
          </v:shape>
          <o:OLEObject Type="Embed" ProgID="Visio.Drawing.15" ShapeID="_x0000_i1134" DrawAspect="Content" ObjectID="_1705179006" r:id="rId235"/>
        </w:object>
      </w:r>
    </w:p>
    <w:p w14:paraId="3351BD2C" w14:textId="77777777" w:rsidR="005C0593" w:rsidRDefault="005C0593" w:rsidP="00CD4BF5">
      <w:pPr>
        <w:pStyle w:val="TF"/>
      </w:pPr>
      <w:r>
        <w:t>Figure 4.9.2-3: ActivateTask for target originated sessions (SDP offer in response SIP) (core)</w:t>
      </w:r>
    </w:p>
    <w:p w14:paraId="61D30AC9" w14:textId="77777777" w:rsidR="005C0593" w:rsidRDefault="005C0593" w:rsidP="00CD4BF5">
      <w:r>
        <w:t>The first ActivateTask that can be sent after step 5 has the following:</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77777777" w:rsidR="005C0593" w:rsidRDefault="005C0593" w:rsidP="00CD4BF5">
      <w:pPr>
        <w:pStyle w:val="B1"/>
      </w:pPr>
      <w:r>
        <w:t>-</w:t>
      </w:r>
      <w:r>
        <w:tab/>
        <w:t>Media Direction For Target: ToTarget.</w:t>
      </w:r>
    </w:p>
    <w:p w14:paraId="2CB61A21" w14:textId="77777777" w:rsidR="005C0593" w:rsidRDefault="005C0593" w:rsidP="00CD4BF5">
      <w:r>
        <w:t>The second ActivateTask that can be sent after step 5 has the following:</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77777777" w:rsidR="005C0593" w:rsidRDefault="005C0593" w:rsidP="00CD4BF5">
      <w:pPr>
        <w:pStyle w:val="B1"/>
      </w:pPr>
      <w:r>
        <w:t>-</w:t>
      </w:r>
      <w:r>
        <w:tab/>
        <w:t>Media Direction For Target: FromTarget.</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497E61F2" w14:textId="77777777" w:rsidR="005C0593" w:rsidRDefault="005C0593" w:rsidP="00CD4BF5">
      <w:pPr>
        <w:pStyle w:val="Heading4"/>
      </w:pPr>
      <w:bookmarkStart w:id="166" w:name="_Toc94558636"/>
      <w:r>
        <w:t>4.9.2.5</w:t>
      </w:r>
      <w:r>
        <w:tab/>
        <w:t>SDP offer in the response message – originating session (access)</w:t>
      </w:r>
      <w:bookmarkEnd w:id="166"/>
    </w:p>
    <w:p w14:paraId="10805BF5" w14:textId="7DD9A2E8" w:rsidR="005C0593" w:rsidRDefault="00C40AD2" w:rsidP="00CD4BF5">
      <w:r>
        <w:t>F</w:t>
      </w:r>
      <w:r w:rsidR="005C0593">
        <w:t>igure 4.9.2-4 illustrates the LI_T3 triggers sent from a CC-TF present in the P-CSCF to the CC-POI present in the IMS-AGW when the media interception is done at the access side of the IMS-AGW as per the two options described in TS 33.128 [4] for an IMS originating session from a target when the SDP offer is included in a response SIP message (e.g. SIP 200 OK).</w:t>
      </w:r>
    </w:p>
    <w:p w14:paraId="6EB9B5DF" w14:textId="77777777" w:rsidR="005C0593" w:rsidRDefault="005C0593" w:rsidP="00CD4BF5">
      <w:pPr>
        <w:pStyle w:val="TH"/>
      </w:pPr>
      <w:r>
        <w:object w:dxaOrig="31033" w:dyaOrig="13332" w14:anchorId="4CB939A5">
          <v:shape id="_x0000_i1135" type="#_x0000_t75" style="width:480.75pt;height:207pt" o:ole="">
            <v:imagedata r:id="rId236" o:title=""/>
          </v:shape>
          <o:OLEObject Type="Embed" ProgID="Visio.Drawing.15" ShapeID="_x0000_i1135" DrawAspect="Content" ObjectID="_1705179007" r:id="rId237"/>
        </w:object>
      </w:r>
    </w:p>
    <w:p w14:paraId="658315E2" w14:textId="77777777" w:rsidR="005C0593" w:rsidRDefault="005C0593" w:rsidP="00CD4BF5">
      <w:pPr>
        <w:pStyle w:val="TF"/>
      </w:pPr>
      <w:r>
        <w:t>Figure 4.9.2-4: ActivateTask for target originated sessions (SDP offer in response SIP) (access)</w:t>
      </w:r>
    </w:p>
    <w:p w14:paraId="70EB7244" w14:textId="77777777" w:rsidR="005C0593" w:rsidRDefault="005C0593" w:rsidP="00CD4BF5">
      <w:r>
        <w:t>The first ActivateTask that can be sent after step 5 has the following:</w:t>
      </w:r>
    </w:p>
    <w:p w14:paraId="138B7B83" w14:textId="77777777" w:rsidR="005C0593" w:rsidRDefault="005C0593" w:rsidP="00CD4BF5">
      <w:pPr>
        <w:pStyle w:val="B1"/>
      </w:pPr>
      <w:r>
        <w:t>-</w:t>
      </w:r>
      <w:r>
        <w:tab/>
        <w:t>Target Identifiers:</w:t>
      </w:r>
    </w:p>
    <w:p w14:paraId="690E1E23" w14:textId="77777777" w:rsidR="005C0593" w:rsidRDefault="005C0593" w:rsidP="00CD4BF5">
      <w:pPr>
        <w:pStyle w:val="B2"/>
      </w:pPr>
      <w:r>
        <w:t>-</w:t>
      </w:r>
      <w:r>
        <w:tab/>
        <w:t>IP address 198.51.100.20.</w:t>
      </w:r>
    </w:p>
    <w:p w14:paraId="5DA724D7" w14:textId="77777777" w:rsidR="005C0593" w:rsidRDefault="005C0593" w:rsidP="00CD4BF5">
      <w:pPr>
        <w:pStyle w:val="B2"/>
      </w:pPr>
      <w:r>
        <w:t>-</w:t>
      </w:r>
      <w:r>
        <w:tab/>
        <w:t>UDP port number 10030.</w:t>
      </w:r>
    </w:p>
    <w:p w14:paraId="703D3D2B" w14:textId="77777777" w:rsidR="005C0593" w:rsidRDefault="005C0593" w:rsidP="00CD4BF5">
      <w:pPr>
        <w:pStyle w:val="B1"/>
      </w:pPr>
      <w:r>
        <w:t>-</w:t>
      </w:r>
      <w:r>
        <w:tab/>
        <w:t>Media Direction For Target: fromTarget.</w:t>
      </w:r>
    </w:p>
    <w:p w14:paraId="78609E7E" w14:textId="77777777" w:rsidR="005C0593" w:rsidRDefault="005C0593" w:rsidP="00CD4BF5">
      <w:r>
        <w:t>The second ActivateTask that can be sent after step 8 Ack (not shown) has the following:</w:t>
      </w:r>
    </w:p>
    <w:p w14:paraId="2DAD3BFD" w14:textId="77777777" w:rsidR="005C0593" w:rsidRDefault="005C0593" w:rsidP="00CD4BF5">
      <w:pPr>
        <w:pStyle w:val="B1"/>
      </w:pPr>
      <w:r>
        <w:t>-</w:t>
      </w:r>
      <w:r>
        <w:tab/>
        <w:t>Target Identifiers:</w:t>
      </w:r>
    </w:p>
    <w:p w14:paraId="69E32842" w14:textId="77777777" w:rsidR="005C0593" w:rsidRDefault="005C0593" w:rsidP="00CD4BF5">
      <w:pPr>
        <w:pStyle w:val="B2"/>
      </w:pPr>
      <w:r>
        <w:t>-</w:t>
      </w:r>
      <w:r>
        <w:tab/>
        <w:t>IP address 192.0.2.10.</w:t>
      </w:r>
    </w:p>
    <w:p w14:paraId="4A8C5387" w14:textId="77777777" w:rsidR="005C0593" w:rsidRDefault="005C0593" w:rsidP="00CD4BF5">
      <w:pPr>
        <w:pStyle w:val="B2"/>
      </w:pPr>
      <w:r>
        <w:t>-</w:t>
      </w:r>
      <w:r>
        <w:tab/>
        <w:t>UDP port number 30010.</w:t>
      </w:r>
    </w:p>
    <w:p w14:paraId="046D3CEF" w14:textId="77777777" w:rsidR="005C0593" w:rsidRDefault="005C0593" w:rsidP="00CD4BF5">
      <w:pPr>
        <w:pStyle w:val="B1"/>
      </w:pPr>
      <w:r>
        <w:t>-</w:t>
      </w:r>
      <w:r>
        <w:tab/>
        <w:t>Media Direction For Target: ToTarget.</w:t>
      </w:r>
    </w:p>
    <w:p w14:paraId="6DC75CF6" w14:textId="5AE44F80" w:rsidR="005C0593" w:rsidRDefault="005C0593" w:rsidP="00CD4BF5">
      <w:r>
        <w:t>The IP Address 198.51.100.20 and the UDP port number 10030 are also present in the SDP offer sent toward the originating end of the session (i.e. target)</w:t>
      </w:r>
      <w:r w:rsidR="00C40AD2">
        <w:t>.</w:t>
      </w:r>
    </w:p>
    <w:p w14:paraId="144635CB" w14:textId="262E7D12" w:rsidR="005C0593" w:rsidRDefault="005C0593" w:rsidP="00CD4BF5">
      <w:r>
        <w:t>The IP Address 192.0.2.10 and the UDP port number 30010 are also present in the SDP answer received from the originating end of the session.</w:t>
      </w:r>
    </w:p>
    <w:p w14:paraId="648A59ED" w14:textId="77777777" w:rsidR="005C0593" w:rsidRDefault="005C0593" w:rsidP="00CD4BF5">
      <w:r>
        <w:t>The media streams received at the IP address 198.51.100.20 and UDP port 10030 are from the target and the media streams sent to the IP address 192.0.2.10 and the UDP port 30010 are to the target.</w:t>
      </w:r>
    </w:p>
    <w:p w14:paraId="27F06FD0" w14:textId="54585AE0" w:rsidR="005C0593" w:rsidRDefault="005C0593" w:rsidP="00CD4BF5">
      <w:pPr>
        <w:pStyle w:val="Heading4"/>
      </w:pPr>
      <w:bookmarkStart w:id="167" w:name="_Toc94558637"/>
      <w:r>
        <w:t>4.9.2.6</w:t>
      </w:r>
      <w:r>
        <w:tab/>
        <w:t>SDP offer in the forward message – terminating session (core)</w:t>
      </w:r>
      <w:bookmarkEnd w:id="167"/>
    </w:p>
    <w:p w14:paraId="4DFE53AE" w14:textId="1F260969" w:rsidR="005C0593" w:rsidRDefault="00C40AD2" w:rsidP="00CD4BF5">
      <w:r>
        <w:t>F</w:t>
      </w:r>
      <w:r w:rsidR="005C0593">
        <w:t>igure 4.9.2-5 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77777777" w:rsidR="005C0593" w:rsidRDefault="005C0593" w:rsidP="00CD4BF5">
      <w:pPr>
        <w:pStyle w:val="TH"/>
      </w:pPr>
      <w:r>
        <w:object w:dxaOrig="30648" w:dyaOrig="13021" w14:anchorId="78E55690">
          <v:shape id="_x0000_i1136" type="#_x0000_t75" style="width:481.5pt;height:204.75pt" o:ole="">
            <v:imagedata r:id="rId238" o:title=""/>
          </v:shape>
          <o:OLEObject Type="Embed" ProgID="Visio.Drawing.15" ShapeID="_x0000_i1136" DrawAspect="Content" ObjectID="_1705179008" r:id="rId239"/>
        </w:object>
      </w:r>
    </w:p>
    <w:p w14:paraId="2E50F1A2" w14:textId="1143D00C" w:rsidR="005C0593" w:rsidRDefault="005C0593" w:rsidP="00CD4BF5">
      <w:pPr>
        <w:pStyle w:val="TF"/>
      </w:pPr>
      <w:r>
        <w:t>Figure 4.9.2-5: ActivateTask for target terminating sessions (SDP offer in forward SIP) (core)</w:t>
      </w:r>
    </w:p>
    <w:p w14:paraId="7252B0D6" w14:textId="77777777" w:rsidR="005C0593" w:rsidRDefault="005C0593" w:rsidP="00CD4BF5">
      <w:r>
        <w:t>The first ActivateTask that can be sent after step 5 has the following:</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77777777" w:rsidR="005C0593" w:rsidRDefault="005C0593" w:rsidP="00CD4BF5">
      <w:pPr>
        <w:pStyle w:val="B1"/>
      </w:pPr>
      <w:r>
        <w:t>-</w:t>
      </w:r>
      <w:r>
        <w:tab/>
        <w:t>Media Direction For Target: ToTarget.</w:t>
      </w:r>
    </w:p>
    <w:p w14:paraId="4B89B7F0" w14:textId="77777777" w:rsidR="005C0593" w:rsidRDefault="005C0593" w:rsidP="00CD4BF5">
      <w:r>
        <w:t>The second ActivateTask that can be sent after step 5 has the following:</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7777777" w:rsidR="005C0593" w:rsidRDefault="005C0593" w:rsidP="00CD4BF5">
      <w:pPr>
        <w:pStyle w:val="B1"/>
      </w:pPr>
      <w:r>
        <w:t>-</w:t>
      </w:r>
      <w:r>
        <w:tab/>
        <w:t>Media Direction For Target: FromTarget.</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5B1C2790" w14:textId="77777777" w:rsidR="005C0593" w:rsidRDefault="005C0593" w:rsidP="00CD4BF5">
      <w:pPr>
        <w:pStyle w:val="Heading4"/>
      </w:pPr>
      <w:bookmarkStart w:id="168" w:name="_Toc94558638"/>
      <w:r>
        <w:t>4.9.2.7</w:t>
      </w:r>
      <w:r>
        <w:tab/>
        <w:t>SDP offer in the forward message – terminating session (access)</w:t>
      </w:r>
      <w:bookmarkEnd w:id="168"/>
    </w:p>
    <w:p w14:paraId="6226B4E0" w14:textId="46C520AC" w:rsidR="005C0593" w:rsidRDefault="00C40AD2" w:rsidP="00CD4BF5">
      <w:r>
        <w:t>F</w:t>
      </w:r>
      <w:r w:rsidR="005C0593">
        <w:t>igure 4.9.2-6 illustrates the LI_T3 triggers sent from a CC-TF present in the P-CSCF to the CC-POI present in the IMS-AGW when the media interception is done at the access side of the IMS-AGW as per the two options described in TS 33.128 [4] for an IMS terminating session to a target when the SDP offer is included in a forward SIP message (e.g. SIP INVITE).</w:t>
      </w:r>
    </w:p>
    <w:p w14:paraId="2C5F4CE2" w14:textId="77777777" w:rsidR="00A76F86" w:rsidRDefault="005C0593" w:rsidP="00C40AD2">
      <w:pPr>
        <w:pStyle w:val="TF"/>
      </w:pPr>
      <w:r>
        <w:object w:dxaOrig="30648" w:dyaOrig="13021" w14:anchorId="1136DA89">
          <v:shape id="_x0000_i1137" type="#_x0000_t75" style="width:481.5pt;height:204.75pt" o:ole="">
            <v:imagedata r:id="rId240" o:title=""/>
          </v:shape>
          <o:OLEObject Type="Embed" ProgID="Visio.Drawing.15" ShapeID="_x0000_i1137" DrawAspect="Content" ObjectID="_1705179009" r:id="rId241"/>
        </w:object>
      </w:r>
    </w:p>
    <w:p w14:paraId="4E12A30A" w14:textId="73BC3A38" w:rsidR="005C0593" w:rsidRDefault="005C0593" w:rsidP="00CD4BF5">
      <w:pPr>
        <w:pStyle w:val="TF"/>
      </w:pPr>
      <w:r>
        <w:t>Figure 4.9.2-6: ActivateTask for target terminating sessions (SDP offer in forward SIP) (access)</w:t>
      </w:r>
    </w:p>
    <w:p w14:paraId="3C059C63" w14:textId="77777777" w:rsidR="005C0593" w:rsidRDefault="005C0593" w:rsidP="00CD4BF5">
      <w:r>
        <w:t>The first ActivateTask that can be sent after step 5 has the following:</w:t>
      </w:r>
    </w:p>
    <w:p w14:paraId="3E4D6612" w14:textId="77777777" w:rsidR="005C0593" w:rsidRDefault="005C0593" w:rsidP="00CD4BF5">
      <w:pPr>
        <w:pStyle w:val="B1"/>
      </w:pPr>
      <w:r>
        <w:t>-</w:t>
      </w:r>
      <w:r>
        <w:tab/>
        <w:t>Target Identifiers:</w:t>
      </w:r>
    </w:p>
    <w:p w14:paraId="3A518DCA" w14:textId="77777777" w:rsidR="005C0593" w:rsidRDefault="005C0593" w:rsidP="00CD4BF5">
      <w:pPr>
        <w:pStyle w:val="B2"/>
      </w:pPr>
      <w:r>
        <w:t>-</w:t>
      </w:r>
      <w:r>
        <w:tab/>
        <w:t>IP address 203.0.113.20.</w:t>
      </w:r>
    </w:p>
    <w:p w14:paraId="65B962A3" w14:textId="77777777" w:rsidR="005C0593" w:rsidRDefault="005C0593" w:rsidP="00CD4BF5">
      <w:pPr>
        <w:pStyle w:val="B2"/>
      </w:pPr>
      <w:r>
        <w:t>-</w:t>
      </w:r>
      <w:r>
        <w:tab/>
        <w:t>UDP port number 20060.</w:t>
      </w:r>
    </w:p>
    <w:p w14:paraId="1409E268" w14:textId="77777777" w:rsidR="005C0593" w:rsidRDefault="005C0593" w:rsidP="00CD4BF5">
      <w:pPr>
        <w:pStyle w:val="B1"/>
      </w:pPr>
      <w:r>
        <w:t>-</w:t>
      </w:r>
      <w:r>
        <w:tab/>
        <w:t>Media Direction For Target: FromTarget.</w:t>
      </w:r>
    </w:p>
    <w:p w14:paraId="5A3F656E" w14:textId="77777777" w:rsidR="005C0593" w:rsidRDefault="005C0593" w:rsidP="00CD4BF5">
      <w:r>
        <w:t>The second ActivateTask that can be sent after step 8 Ack (not shown) has the following:</w:t>
      </w:r>
    </w:p>
    <w:p w14:paraId="4D2308E6" w14:textId="77777777" w:rsidR="005C0593" w:rsidRDefault="005C0593" w:rsidP="00CD4BF5">
      <w:pPr>
        <w:pStyle w:val="B1"/>
      </w:pPr>
      <w:r>
        <w:t>-</w:t>
      </w:r>
      <w:r>
        <w:tab/>
        <w:t>Target Identifiers:</w:t>
      </w:r>
    </w:p>
    <w:p w14:paraId="54193486" w14:textId="77777777" w:rsidR="005C0593" w:rsidRDefault="005C0593" w:rsidP="00CD4BF5">
      <w:pPr>
        <w:pStyle w:val="B2"/>
      </w:pPr>
      <w:r>
        <w:t>-</w:t>
      </w:r>
      <w:r>
        <w:tab/>
        <w:t>IP address 198.0.2.20.</w:t>
      </w:r>
    </w:p>
    <w:p w14:paraId="6600D1C4" w14:textId="77777777" w:rsidR="005C0593" w:rsidRDefault="005C0593" w:rsidP="00CD4BF5">
      <w:pPr>
        <w:pStyle w:val="B2"/>
      </w:pPr>
      <w:r>
        <w:t>-</w:t>
      </w:r>
      <w:r>
        <w:tab/>
        <w:t>UDP port number 30010.</w:t>
      </w:r>
    </w:p>
    <w:p w14:paraId="487C4B48" w14:textId="77777777" w:rsidR="005C0593" w:rsidRDefault="005C0593" w:rsidP="00CD4BF5">
      <w:pPr>
        <w:pStyle w:val="B1"/>
      </w:pPr>
      <w:r>
        <w:t>-</w:t>
      </w:r>
      <w:r>
        <w:tab/>
        <w:t>Media Direction For Target: ToTarget.</w:t>
      </w:r>
    </w:p>
    <w:p w14:paraId="6360E564" w14:textId="77777777" w:rsidR="005C0593" w:rsidRDefault="005C0593" w:rsidP="00CD4BF5">
      <w:r>
        <w:t>The IP Address 203.0.113.10 and the UDP port number 20060 are also present in the SDP offer sent toward the terminating end of the session (i.e. target).</w:t>
      </w:r>
    </w:p>
    <w:p w14:paraId="174D1E2C" w14:textId="17127341" w:rsidR="005C0593" w:rsidRDefault="005C0593" w:rsidP="00CD4BF5">
      <w:r>
        <w:t>The IP Address 198.0.2.20 and the UDP port number 30010 are also present in the SDP answer received from the terminating end of the session (i.e. target).</w:t>
      </w:r>
    </w:p>
    <w:p w14:paraId="048B4698" w14:textId="77777777" w:rsidR="005C0593" w:rsidRDefault="005C0593" w:rsidP="00CD4BF5">
      <w:r>
        <w:t>The media streams received at the IP address 203.0.113.10 and UDP port 20060 are from the target and media streams sent to the IP address 198.0.2.20 and the UDP port 30010 are to the target.</w:t>
      </w:r>
    </w:p>
    <w:p w14:paraId="593D25B0" w14:textId="4A461A92" w:rsidR="005C0593" w:rsidRDefault="005C0593" w:rsidP="00CD4BF5">
      <w:pPr>
        <w:pStyle w:val="Heading4"/>
      </w:pPr>
      <w:bookmarkStart w:id="169" w:name="_Toc94558639"/>
      <w:r>
        <w:t>4.9.2.8</w:t>
      </w:r>
      <w:r>
        <w:tab/>
        <w:t>SDP offer in the response message – terminating session (core)</w:t>
      </w:r>
      <w:bookmarkEnd w:id="169"/>
    </w:p>
    <w:p w14:paraId="19DBBC2A" w14:textId="38BAEA0D" w:rsidR="005C0593" w:rsidRDefault="00A76F86" w:rsidP="00CD4BF5">
      <w:r>
        <w:t>F</w:t>
      </w:r>
      <w:r w:rsidR="005C0593">
        <w:t>igure 4.9.2-7 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77777777" w:rsidR="005C0593" w:rsidRDefault="005C0593" w:rsidP="00CD4BF5">
      <w:pPr>
        <w:pStyle w:val="TH"/>
      </w:pPr>
      <w:r>
        <w:object w:dxaOrig="30648" w:dyaOrig="13021" w14:anchorId="006A75F1">
          <v:shape id="_x0000_i1138" type="#_x0000_t75" style="width:481.5pt;height:204.75pt" o:ole="">
            <v:imagedata r:id="rId242" o:title=""/>
          </v:shape>
          <o:OLEObject Type="Embed" ProgID="Visio.Drawing.15" ShapeID="_x0000_i1138" DrawAspect="Content" ObjectID="_1705179010" r:id="rId243"/>
        </w:object>
      </w:r>
    </w:p>
    <w:p w14:paraId="0DAB84C2" w14:textId="75B1D201" w:rsidR="005C0593" w:rsidRDefault="005C0593" w:rsidP="00CD4BF5">
      <w:pPr>
        <w:pStyle w:val="TF"/>
      </w:pPr>
      <w:r>
        <w:t>Figure 4.9.2-7: ActivateTask for target terminating sessions (SDP offer in response SIP) (core)</w:t>
      </w:r>
    </w:p>
    <w:p w14:paraId="0810B888" w14:textId="77777777" w:rsidR="005C0593" w:rsidRDefault="005C0593" w:rsidP="00CD4BF5">
      <w:r>
        <w:t>The first ActivateTask that can be sent after step 3 has the following:</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7777777" w:rsidR="005C0593" w:rsidRDefault="005C0593" w:rsidP="00CD4BF5">
      <w:pPr>
        <w:pStyle w:val="B1"/>
      </w:pPr>
      <w:r>
        <w:t>-</w:t>
      </w:r>
      <w:r>
        <w:tab/>
        <w:t>Media Direction For Target: ToTarget.</w:t>
      </w:r>
    </w:p>
    <w:p w14:paraId="15A854AD" w14:textId="77777777" w:rsidR="005C0593" w:rsidRDefault="005C0593" w:rsidP="00CD4BF5">
      <w:r>
        <w:t>The second ActivateTask that can be sent after step 8 Ack (not shown) has the following:</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77777777" w:rsidR="005C0593" w:rsidRDefault="005C0593" w:rsidP="00CD4BF5">
      <w:pPr>
        <w:pStyle w:val="B1"/>
      </w:pPr>
      <w:r>
        <w:t>-</w:t>
      </w:r>
      <w:r>
        <w:tab/>
        <w:t>Media Direction For Target: FromTarget.</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340CF021" w14:textId="77777777" w:rsidR="005C0593" w:rsidRDefault="005C0593" w:rsidP="00CD4BF5">
      <w:pPr>
        <w:pStyle w:val="Heading4"/>
      </w:pPr>
      <w:bookmarkStart w:id="170" w:name="_Toc94558640"/>
      <w:r>
        <w:t>4.9.2.9</w:t>
      </w:r>
      <w:r>
        <w:tab/>
        <w:t>SDP offer in the response message – terminating session (core)</w:t>
      </w:r>
      <w:bookmarkEnd w:id="170"/>
    </w:p>
    <w:p w14:paraId="6F650318" w14:textId="508FBB6A" w:rsidR="005C0593" w:rsidRDefault="00A76F86" w:rsidP="00CD4BF5">
      <w:r>
        <w:t>F</w:t>
      </w:r>
      <w:r w:rsidR="005C0593">
        <w:t>igure 5.9.2-8 illustrates the LI_T3 triggers sent from a CC-TF present in the P-CSCF to the CC-POI present in the IMS-AGW when the media interception is done at the access side of the IMS-AGW as per the two options described in TS 33.128 [4] for an IMS terminating session to a target when the SDP offer is included in a response SIP message (e.g. SIP 200 OK).</w:t>
      </w:r>
    </w:p>
    <w:p w14:paraId="29E3E9CC" w14:textId="77777777" w:rsidR="005C0593" w:rsidRDefault="005C0593" w:rsidP="00CD4BF5">
      <w:pPr>
        <w:pStyle w:val="TH"/>
      </w:pPr>
      <w:r>
        <w:object w:dxaOrig="30648" w:dyaOrig="13021" w14:anchorId="0F3B4C8F">
          <v:shape id="_x0000_i1139" type="#_x0000_t75" style="width:481.5pt;height:204.75pt" o:ole="">
            <v:imagedata r:id="rId244" o:title=""/>
          </v:shape>
          <o:OLEObject Type="Embed" ProgID="Visio.Drawing.15" ShapeID="_x0000_i1139" DrawAspect="Content" ObjectID="_1705179011" r:id="rId245"/>
        </w:object>
      </w:r>
    </w:p>
    <w:p w14:paraId="68D03775" w14:textId="06446EDC" w:rsidR="005C0593" w:rsidRDefault="005C0593" w:rsidP="00CD4BF5">
      <w:pPr>
        <w:pStyle w:val="TF"/>
      </w:pPr>
      <w:r>
        <w:t>Figure 5.9.2-8: ActivateTask for target terminating sessions (SDP offer in response SIP) (access)</w:t>
      </w:r>
    </w:p>
    <w:p w14:paraId="16EC7267" w14:textId="77777777" w:rsidR="005C0593" w:rsidRDefault="005C0593" w:rsidP="00CD4BF5">
      <w:r>
        <w:t>The first ActivateTask that can be sent after step 3 has the following:</w:t>
      </w:r>
    </w:p>
    <w:p w14:paraId="07ED864E" w14:textId="77777777" w:rsidR="005C0593" w:rsidRDefault="005C0593" w:rsidP="00CD4BF5">
      <w:pPr>
        <w:pStyle w:val="B1"/>
      </w:pPr>
      <w:r>
        <w:t>-</w:t>
      </w:r>
      <w:r>
        <w:tab/>
        <w:t>Target Identifiers:</w:t>
      </w:r>
    </w:p>
    <w:p w14:paraId="3E460A3F" w14:textId="77777777" w:rsidR="005C0593" w:rsidRDefault="005C0593" w:rsidP="00CD4BF5">
      <w:pPr>
        <w:pStyle w:val="B2"/>
      </w:pPr>
      <w:r>
        <w:t>-</w:t>
      </w:r>
      <w:r>
        <w:tab/>
        <w:t>IP address 203.0.113.10.</w:t>
      </w:r>
    </w:p>
    <w:p w14:paraId="2003D74C" w14:textId="77777777" w:rsidR="005C0593" w:rsidRDefault="005C0593" w:rsidP="00CD4BF5">
      <w:pPr>
        <w:pStyle w:val="B2"/>
      </w:pPr>
      <w:r>
        <w:t>-</w:t>
      </w:r>
      <w:r>
        <w:tab/>
        <w:t>UDP port number 20060.</w:t>
      </w:r>
    </w:p>
    <w:p w14:paraId="4E67523B" w14:textId="77777777" w:rsidR="005C0593" w:rsidRDefault="005C0593" w:rsidP="00CD4BF5">
      <w:pPr>
        <w:pStyle w:val="B1"/>
      </w:pPr>
      <w:r>
        <w:t>-</w:t>
      </w:r>
      <w:r>
        <w:tab/>
        <w:t>Media Direction For Target: FromTarget.</w:t>
      </w:r>
    </w:p>
    <w:p w14:paraId="6CCA702E" w14:textId="77777777" w:rsidR="005C0593" w:rsidRDefault="005C0593" w:rsidP="00CD4BF5">
      <w:r>
        <w:t>The second ActivateTask that can be sent after step 3 has the following:</w:t>
      </w:r>
    </w:p>
    <w:p w14:paraId="2D3E913E" w14:textId="77777777" w:rsidR="005C0593" w:rsidRDefault="005C0593" w:rsidP="00CD4BF5">
      <w:pPr>
        <w:pStyle w:val="B1"/>
      </w:pPr>
      <w:r>
        <w:t>-</w:t>
      </w:r>
      <w:r>
        <w:tab/>
        <w:t>Target Identifiers:</w:t>
      </w:r>
    </w:p>
    <w:p w14:paraId="5456CD2A" w14:textId="77777777" w:rsidR="005C0593" w:rsidRDefault="005C0593" w:rsidP="00CD4BF5">
      <w:pPr>
        <w:pStyle w:val="B3"/>
      </w:pPr>
      <w:r>
        <w:t>-</w:t>
      </w:r>
      <w:r>
        <w:tab/>
        <w:t>IP address 192.0.20.10.</w:t>
      </w:r>
    </w:p>
    <w:p w14:paraId="2109B5B4" w14:textId="77777777" w:rsidR="005C0593" w:rsidRDefault="005C0593" w:rsidP="00CD4BF5">
      <w:pPr>
        <w:pStyle w:val="B3"/>
      </w:pPr>
      <w:r>
        <w:t>-</w:t>
      </w:r>
      <w:r>
        <w:tab/>
        <w:t>UDP port number 30010.</w:t>
      </w:r>
    </w:p>
    <w:p w14:paraId="0C8C6E05" w14:textId="77777777" w:rsidR="005C0593" w:rsidRDefault="005C0593" w:rsidP="00CD4BF5">
      <w:pPr>
        <w:pStyle w:val="B1"/>
      </w:pPr>
      <w:r>
        <w:t>-</w:t>
      </w:r>
      <w:r>
        <w:tab/>
        <w:t>Media Direction For Target: ToTarget.</w:t>
      </w:r>
    </w:p>
    <w:p w14:paraId="02656F11" w14:textId="77777777" w:rsidR="005C0593" w:rsidRDefault="005C0593" w:rsidP="00CD4BF5">
      <w:r>
        <w:t>The IP Address 203.0.113.10 and the UDP port number 20060 are also present in the SDP answer sent toward the terminating end of the session (i.e. target).</w:t>
      </w:r>
    </w:p>
    <w:p w14:paraId="086289F7" w14:textId="0A5DB22F" w:rsidR="005C0593" w:rsidRDefault="005C0593" w:rsidP="00CD4BF5">
      <w:r>
        <w:t>The IP Address 192.0.20.10 and the UDP port number 30010 are also present in the SDP offer received from the terminating end of the session.</w:t>
      </w:r>
    </w:p>
    <w:p w14:paraId="47537158" w14:textId="77777777" w:rsidR="005C0593" w:rsidRPr="00B32FC5" w:rsidRDefault="005C0593" w:rsidP="00CD4BF5">
      <w:pPr>
        <w:rPr>
          <w:bCs/>
          <w:sz w:val="22"/>
          <w:szCs w:val="22"/>
        </w:rPr>
      </w:pPr>
      <w:r>
        <w:t>The media streams received at the IP address 203.0.113.10 and UDP port 20060 are from the target and media streams sent to the IP address 192.0.20.10 and the UDP port 30010 are to the target.</w:t>
      </w:r>
    </w:p>
    <w:p w14:paraId="522BC954" w14:textId="4713E39B" w:rsidR="004879FC" w:rsidRDefault="0041558E" w:rsidP="004879FC">
      <w:pPr>
        <w:pStyle w:val="Heading1"/>
      </w:pPr>
      <w:bookmarkStart w:id="171" w:name="_Toc94558641"/>
      <w:r>
        <w:t>5</w:t>
      </w:r>
      <w:r w:rsidR="004879FC">
        <w:tab/>
        <w:t>Example call flows of LI for I</w:t>
      </w:r>
      <w:r w:rsidR="004879FC" w:rsidRPr="009F28B4">
        <w:t xml:space="preserve">MS-based </w:t>
      </w:r>
      <w:r w:rsidR="004879FC">
        <w:t>services</w:t>
      </w:r>
      <w:bookmarkEnd w:id="171"/>
    </w:p>
    <w:p w14:paraId="74D76A43" w14:textId="7B40D286" w:rsidR="004879FC" w:rsidRDefault="0041558E" w:rsidP="004879FC">
      <w:pPr>
        <w:pStyle w:val="Heading2"/>
      </w:pPr>
      <w:bookmarkStart w:id="172" w:name="_Toc94558642"/>
      <w:r>
        <w:t>5</w:t>
      </w:r>
      <w:r w:rsidR="004879FC">
        <w:t>.1</w:t>
      </w:r>
      <w:r w:rsidR="004879FC">
        <w:tab/>
        <w:t>General remarks</w:t>
      </w:r>
      <w:bookmarkEnd w:id="172"/>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2BAFA53F"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lastRenderedPageBreak/>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73" w:name="_Toc94558643"/>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73"/>
    </w:p>
    <w:p w14:paraId="62E2496A" w14:textId="63B94D82" w:rsidR="00B21396" w:rsidRDefault="0041558E" w:rsidP="00B21396">
      <w:pPr>
        <w:pStyle w:val="Heading3"/>
      </w:pPr>
      <w:bookmarkStart w:id="174" w:name="_Toc94558644"/>
      <w:r>
        <w:t>5</w:t>
      </w:r>
      <w:r w:rsidR="00B21396">
        <w:t>.2.1</w:t>
      </w:r>
      <w:r w:rsidR="00B21396">
        <w:tab/>
        <w:t>Introduction</w:t>
      </w:r>
      <w:bookmarkEnd w:id="174"/>
    </w:p>
    <w:p w14:paraId="0D6D18C9" w14:textId="395A70B5"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175" w:name="_Toc94558645"/>
      <w:r>
        <w:lastRenderedPageBreak/>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75"/>
    </w:p>
    <w:p w14:paraId="377391DA" w14:textId="35446E70" w:rsidR="00767A16" w:rsidRDefault="00184B57" w:rsidP="00365B04">
      <w:pPr>
        <w:pStyle w:val="TH"/>
      </w:pPr>
      <w:r>
        <w:object w:dxaOrig="17232" w:dyaOrig="14280" w14:anchorId="43118F1F">
          <v:shape id="_x0000_i1140" type="#_x0000_t75" style="width:481.5pt;height:399pt" o:ole="">
            <v:imagedata r:id="rId246" o:title=""/>
          </v:shape>
          <o:OLEObject Type="Embed" ProgID="Visio.Drawing.15" ShapeID="_x0000_i1140" DrawAspect="Content" ObjectID="_1705179012" r:id="rId247"/>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76" w:name="_Toc94558646"/>
      <w:r>
        <w:lastRenderedPageBreak/>
        <w:t>5</w:t>
      </w:r>
      <w:r w:rsidR="00B21396">
        <w:t>.2.3</w:t>
      </w:r>
      <w:r w:rsidR="00B21396">
        <w:tab/>
      </w:r>
      <w:r w:rsidR="00372AB2">
        <w:t>Party_A (target)</w:t>
      </w:r>
      <w:r w:rsidR="00B21396">
        <w:t xml:space="preserve"> dials a </w:t>
      </w:r>
      <w:r w:rsidR="00372AB2">
        <w:t>special number</w:t>
      </w:r>
      <w:bookmarkEnd w:id="176"/>
    </w:p>
    <w:p w14:paraId="0BFDB442" w14:textId="3C2978A6" w:rsidR="0048277D" w:rsidRDefault="0048277D" w:rsidP="00EA74D9">
      <w:pPr>
        <w:pStyle w:val="TH"/>
      </w:pPr>
    </w:p>
    <w:p w14:paraId="169C2C7E" w14:textId="112092A3" w:rsidR="00767A16" w:rsidRDefault="00861D4E" w:rsidP="00365B04">
      <w:pPr>
        <w:pStyle w:val="TH"/>
      </w:pPr>
      <w:r>
        <w:object w:dxaOrig="18384" w:dyaOrig="14401" w14:anchorId="5B46BFC2">
          <v:shape id="_x0000_i1141" type="#_x0000_t75" style="width:481.5pt;height:377.25pt" o:ole="">
            <v:imagedata r:id="rId248" o:title=""/>
          </v:shape>
          <o:OLEObject Type="Embed" ProgID="Visio.Drawing.15" ShapeID="_x0000_i1141" DrawAspect="Content" ObjectID="_1705179013" r:id="rId249"/>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77" w:name="_Toc94558647"/>
      <w:r>
        <w:t>5.3</w:t>
      </w:r>
      <w:r>
        <w:tab/>
        <w:t xml:space="preserve">Terminating </w:t>
      </w:r>
      <w:r w:rsidR="006B3EB1">
        <w:t xml:space="preserve">IMS sessions </w:t>
      </w:r>
      <w:r>
        <w:t>to the target</w:t>
      </w:r>
      <w:r w:rsidR="006B3EB1">
        <w:t xml:space="preserve"> – non-roaming</w:t>
      </w:r>
      <w:bookmarkEnd w:id="177"/>
    </w:p>
    <w:p w14:paraId="1B481707" w14:textId="0FD162BB" w:rsidR="004E3202" w:rsidRDefault="004E3202" w:rsidP="004E3202">
      <w:pPr>
        <w:pStyle w:val="Heading3"/>
      </w:pPr>
      <w:bookmarkStart w:id="178" w:name="_Toc94558648"/>
      <w:r>
        <w:t>5.3.1</w:t>
      </w:r>
      <w:r>
        <w:tab/>
        <w:t>Introduction</w:t>
      </w:r>
      <w:bookmarkEnd w:id="178"/>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7A9AB851" w:rsidR="004E3202" w:rsidRDefault="004E3202" w:rsidP="004E3202">
      <w:pPr>
        <w:pStyle w:val="Heading3"/>
      </w:pPr>
      <w:bookmarkStart w:id="179" w:name="_Toc94558649"/>
      <w:r>
        <w:lastRenderedPageBreak/>
        <w:t>5.3.2</w:t>
      </w:r>
      <w:r>
        <w:tab/>
        <w:t>Party_A calls Party_B (target)</w:t>
      </w:r>
      <w:bookmarkEnd w:id="179"/>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2" type="#_x0000_t75" style="width:482.25pt;height:385.5pt" o:ole="">
            <v:imagedata r:id="rId250" o:title=""/>
          </v:shape>
          <o:OLEObject Type="Embed" ProgID="Visio.Drawing.15" ShapeID="_x0000_i1142" DrawAspect="Content" ObjectID="_1705179014" r:id="rId251"/>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80" w:name="_Toc94558650"/>
      <w:r>
        <w:t>5.4</w:t>
      </w:r>
      <w:r>
        <w:tab/>
      </w:r>
      <w:r w:rsidR="006B3EB1">
        <w:t xml:space="preserve">Redirected IMS sessions </w:t>
      </w:r>
      <w:r>
        <w:t>– no roaming</w:t>
      </w:r>
      <w:bookmarkEnd w:id="180"/>
    </w:p>
    <w:p w14:paraId="18383248" w14:textId="5ACFA26B" w:rsidR="00F624F2" w:rsidRDefault="00F624F2" w:rsidP="00F624F2">
      <w:pPr>
        <w:pStyle w:val="Heading3"/>
      </w:pPr>
      <w:bookmarkStart w:id="181" w:name="_Toc94558651"/>
      <w:r>
        <w:t>5.4.1</w:t>
      </w:r>
      <w:r>
        <w:tab/>
        <w:t>Introduction</w:t>
      </w:r>
      <w:bookmarkEnd w:id="181"/>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563FC953" w:rsidR="00EC2EB7" w:rsidRDefault="00EC2EB7" w:rsidP="00EC2EB7">
      <w:r>
        <w:t>In the case of inter-CSP redirections, the CC interception is done in the CC-POI present in the network functions (TrGW/IM-MGW) that have access to the media associated with the redirected IMS session. The CC-TF functions are provided by IBCF (when the CC-POI is in TrGW) and by MGCF (when the CC-POI is in IM-MGW). The IRI interception is done in the network function (S-CSCF) that serves the target (Party B).</w:t>
      </w:r>
    </w:p>
    <w:p w14:paraId="3593F4A4" w14:textId="1D54E06B" w:rsidR="00F624F2" w:rsidRDefault="00F624F2" w:rsidP="00F624F2">
      <w:pPr>
        <w:pStyle w:val="Heading3"/>
      </w:pPr>
      <w:bookmarkStart w:id="182" w:name="_Toc94558652"/>
      <w:r>
        <w:lastRenderedPageBreak/>
        <w:t>5.4.2</w:t>
      </w:r>
      <w:r>
        <w:tab/>
        <w:t>Intra-CSP redirection unconditional – Party_A calls Party_B (target) redirected to Party_C</w:t>
      </w:r>
      <w:bookmarkEnd w:id="182"/>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3" type="#_x0000_t75" style="width:481.5pt;height:384.75pt" o:ole="">
            <v:imagedata r:id="rId252" o:title=""/>
          </v:shape>
          <o:OLEObject Type="Embed" ProgID="Visio.Drawing.15" ShapeID="_x0000_i1143" DrawAspect="Content" ObjectID="_1705179015" r:id="rId253"/>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83" w:name="_Toc94558653"/>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83"/>
    </w:p>
    <w:p w14:paraId="2C621DC6" w14:textId="610DCE9A" w:rsidR="00843056" w:rsidRDefault="00861D4E" w:rsidP="00365B04">
      <w:pPr>
        <w:pStyle w:val="TH"/>
      </w:pPr>
      <w:r>
        <w:object w:dxaOrig="16524" w:dyaOrig="14101" w14:anchorId="6F177AAA">
          <v:shape id="_x0000_i1144" type="#_x0000_t75" style="width:481.5pt;height:411pt" o:ole="">
            <v:imagedata r:id="rId254" o:title=""/>
          </v:shape>
          <o:OLEObject Type="Embed" ProgID="Visio.Drawing.15" ShapeID="_x0000_i1144" DrawAspect="Content" ObjectID="_1705179016" r:id="rId255"/>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84" w:name="_Toc94558654"/>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84"/>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45" type="#_x0000_t75" style="width:481.5pt;height:345pt" o:ole="">
            <v:imagedata r:id="rId256" o:title=""/>
          </v:shape>
          <o:OLEObject Type="Embed" ProgID="Visio.Drawing.15" ShapeID="_x0000_i1145" DrawAspect="Content" ObjectID="_1705179017" r:id="rId257"/>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85" w:name="_Toc94558655"/>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85"/>
    </w:p>
    <w:p w14:paraId="6145CB09" w14:textId="7C6BA544" w:rsidR="00843056" w:rsidRDefault="00861D4E" w:rsidP="00365B04">
      <w:pPr>
        <w:pStyle w:val="TH"/>
      </w:pPr>
      <w:r>
        <w:object w:dxaOrig="18061" w:dyaOrig="14784" w14:anchorId="448ED26E">
          <v:shape id="_x0000_i1146" type="#_x0000_t75" style="width:481.5pt;height:393.75pt" o:ole="">
            <v:imagedata r:id="rId258" o:title=""/>
          </v:shape>
          <o:OLEObject Type="Embed" ProgID="Visio.Drawing.15" ShapeID="_x0000_i1146" DrawAspect="Content" ObjectID="_1705179018" r:id="rId259"/>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186" w:name="_Toc94558656"/>
      <w:r>
        <w:t>5.5</w:t>
      </w:r>
      <w:r>
        <w:tab/>
        <w:t>Originating IMS sessions from the target – roaming</w:t>
      </w:r>
      <w:bookmarkEnd w:id="186"/>
    </w:p>
    <w:p w14:paraId="6904A4E1" w14:textId="340795F9" w:rsidR="002556C0" w:rsidRDefault="002556C0" w:rsidP="002556C0">
      <w:pPr>
        <w:pStyle w:val="Heading3"/>
      </w:pPr>
      <w:bookmarkStart w:id="187" w:name="_Toc94558657"/>
      <w:r>
        <w:t>5.5.1</w:t>
      </w:r>
      <w:r>
        <w:tab/>
        <w:t>Introduction</w:t>
      </w:r>
      <w:bookmarkEnd w:id="187"/>
    </w:p>
    <w:p w14:paraId="72363E3A" w14:textId="718657E1" w:rsidR="002556C0" w:rsidRDefault="00027F5C" w:rsidP="002556C0">
      <w:r>
        <w:t>C</w:t>
      </w:r>
      <w:r w:rsidR="002556C0">
        <w:t>lause 5.5 describes the call flows to illustrate the scenarios of IMS sessions originated by a roaming target. The flows assume that roaming architecture in use is Local Breakout (LBO).</w:t>
      </w:r>
    </w:p>
    <w:p w14:paraId="25FE25E4" w14:textId="49E64EF8" w:rsidR="002556C0" w:rsidRDefault="002556C0" w:rsidP="002556C0">
      <w:r>
        <w:t>In all flows, when the CSP domain of interest is the Home CSP, the CC interception trigger from CC-TF in IBCF is sent to the CC-POI in TrGW when the IBCF sends the H.248 requests to provide the SDP information related to the IMS media sessions to the TrGW.</w:t>
      </w:r>
    </w:p>
    <w:p w14:paraId="2200682F" w14:textId="77777777" w:rsidR="002556C0" w:rsidRDefault="002556C0" w:rsidP="002556C0">
      <w:r>
        <w:t>When the CSP domain of interest is the Visited CSP, the CC interception trigger from CC-TF in P-CSCF is sent to the CC-POI in IMS-AGW when the P-CSCF sends the H.248 requests to provide the SDP information related to the IMS media sessions to the IMS-AGW.</w:t>
      </w:r>
    </w:p>
    <w:p w14:paraId="04A98A13" w14:textId="2370603B" w:rsidR="002556C0" w:rsidRDefault="002556C0" w:rsidP="002556C0">
      <w:r>
        <w:lastRenderedPageBreak/>
        <w:t>In the Home CSP domain, the IRI-POI in S-CSCF generates the xIRI using the SIP messages. In the Visited CSP domain, the P-CSCF generates the xIRI using the SIP messages.</w:t>
      </w:r>
    </w:p>
    <w:p w14:paraId="7722BAD0" w14:textId="6C1016D8" w:rsidR="002556C0" w:rsidRDefault="002556C0" w:rsidP="002556C0">
      <w:pPr>
        <w:pStyle w:val="Heading3"/>
      </w:pPr>
      <w:bookmarkStart w:id="188" w:name="_Toc94558658"/>
      <w:r>
        <w:t>5.5.2</w:t>
      </w:r>
      <w:r>
        <w:tab/>
        <w:t>Party_A (outbound roaming target) calls Party_B</w:t>
      </w:r>
      <w:bookmarkEnd w:id="188"/>
    </w:p>
    <w:p w14:paraId="0A65BB72" w14:textId="3C86E433" w:rsidR="002556C0" w:rsidRDefault="00861D4E" w:rsidP="002556C0">
      <w:pPr>
        <w:pStyle w:val="TH"/>
      </w:pPr>
      <w:r>
        <w:object w:dxaOrig="18349" w:dyaOrig="13932" w14:anchorId="6BBFFEE0">
          <v:shape id="_x0000_i1147" type="#_x0000_t75" style="width:481.5pt;height:366pt" o:ole="">
            <v:imagedata r:id="rId260" o:title=""/>
          </v:shape>
          <o:OLEObject Type="Embed" ProgID="Visio.Drawing.15" ShapeID="_x0000_i1147" DrawAspect="Content" ObjectID="_1705179019" r:id="rId261"/>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189" w:name="_Toc94558659"/>
      <w:r>
        <w:lastRenderedPageBreak/>
        <w:t>5.5.3</w:t>
      </w:r>
      <w:r>
        <w:tab/>
        <w:t>Party_A (outbound roaming target) dials a special number</w:t>
      </w:r>
      <w:bookmarkEnd w:id="189"/>
    </w:p>
    <w:p w14:paraId="0C4B4D25" w14:textId="0F5E03E5" w:rsidR="002556C0" w:rsidRDefault="00861D4E" w:rsidP="002556C0">
      <w:pPr>
        <w:pStyle w:val="TH"/>
      </w:pPr>
      <w:r>
        <w:object w:dxaOrig="17868" w:dyaOrig="14076" w14:anchorId="5279CAAC">
          <v:shape id="_x0000_i1148" type="#_x0000_t75" style="width:481.5pt;height:379.5pt" o:ole="">
            <v:imagedata r:id="rId262" o:title=""/>
          </v:shape>
          <o:OLEObject Type="Embed" ProgID="Visio.Drawing.15" ShapeID="_x0000_i1148" DrawAspect="Content" ObjectID="_1705179020" r:id="rId263"/>
        </w:object>
      </w:r>
    </w:p>
    <w:p w14:paraId="3FDB2C01" w14:textId="5861597B" w:rsidR="002556C0" w:rsidRDefault="002556C0" w:rsidP="002556C0">
      <w:pPr>
        <w:pStyle w:val="TF"/>
      </w:pPr>
      <w:r>
        <w:t>Figure 5.5-2: Party_A (outbound roaming target) dials a special number (translated to Party_B)</w:t>
      </w:r>
    </w:p>
    <w:p w14:paraId="5633F89B" w14:textId="0EDC5B5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 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190" w:name="_Toc94558660"/>
      <w:r>
        <w:lastRenderedPageBreak/>
        <w:t>5.5.4</w:t>
      </w:r>
      <w:r>
        <w:tab/>
        <w:t>CC Unavailable in home CSP due to optimal media routing</w:t>
      </w:r>
      <w:bookmarkEnd w:id="190"/>
      <w:r>
        <w:t xml:space="preserve"> </w:t>
      </w:r>
    </w:p>
    <w:p w14:paraId="52C6BEE2" w14:textId="5A86F207" w:rsidR="002556C0" w:rsidRDefault="00905B16" w:rsidP="00365B04">
      <w:pPr>
        <w:pStyle w:val="TH"/>
      </w:pPr>
      <w:r>
        <w:object w:dxaOrig="18925" w:dyaOrig="13537" w14:anchorId="05059955">
          <v:shape id="_x0000_i1149" type="#_x0000_t75" style="width:481.5pt;height:344.25pt" o:ole="">
            <v:imagedata r:id="rId264" o:title=""/>
          </v:shape>
          <o:OLEObject Type="Embed" ProgID="Visio.Drawing.15" ShapeID="_x0000_i1149" DrawAspect="Content" ObjectID="_1705179021" r:id="rId265"/>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ABFAB59" w:rsidR="002556C0" w:rsidRDefault="002556C0" w:rsidP="002556C0">
      <w:pPr>
        <w:pStyle w:val="NO"/>
      </w:pPr>
      <w:r>
        <w:t>NOTE:</w:t>
      </w:r>
      <w:r w:rsidR="00027F5C">
        <w:tab/>
      </w:r>
      <w:r>
        <w:t>Different implementations can be employed to trigger the generation of CCUnavailable IRI message.</w:t>
      </w:r>
    </w:p>
    <w:p w14:paraId="7FD8F073" w14:textId="7880BAA2" w:rsidR="00947064" w:rsidRDefault="00947064" w:rsidP="00947064">
      <w:pPr>
        <w:pStyle w:val="Heading3"/>
      </w:pPr>
      <w:bookmarkStart w:id="191" w:name="_Toc94558661"/>
      <w:r>
        <w:lastRenderedPageBreak/>
        <w:t>5.5.5</w:t>
      </w:r>
      <w:r>
        <w:tab/>
        <w:t>Party_A (inbound roaming target) calls Party_B</w:t>
      </w:r>
      <w:bookmarkEnd w:id="191"/>
    </w:p>
    <w:p w14:paraId="408D5FEB" w14:textId="5C69E46F" w:rsidR="00947064" w:rsidRDefault="00905B16" w:rsidP="00947064">
      <w:pPr>
        <w:pStyle w:val="TH"/>
      </w:pPr>
      <w:r>
        <w:object w:dxaOrig="18925" w:dyaOrig="15384" w14:anchorId="3E394130">
          <v:shape id="_x0000_i1150" type="#_x0000_t75" style="width:481.5pt;height:391.5pt" o:ole="">
            <v:imagedata r:id="rId266" o:title=""/>
          </v:shape>
          <o:OLEObject Type="Embed" ProgID="Visio.Drawing.15" ShapeID="_x0000_i1150" DrawAspect="Content" ObjectID="_1705179022" r:id="rId267"/>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192" w:name="_Toc94558662"/>
      <w:r>
        <w:lastRenderedPageBreak/>
        <w:t>5.5.6</w:t>
      </w:r>
      <w:r>
        <w:tab/>
        <w:t>Party_A (inbound roaming target) dials a special number</w:t>
      </w:r>
      <w:bookmarkEnd w:id="192"/>
    </w:p>
    <w:p w14:paraId="278530B4" w14:textId="4898585C" w:rsidR="00947064" w:rsidRDefault="00905B16" w:rsidP="00947064">
      <w:pPr>
        <w:pStyle w:val="TH"/>
      </w:pPr>
      <w:r>
        <w:object w:dxaOrig="18925" w:dyaOrig="15384" w14:anchorId="5E6414CC">
          <v:shape id="_x0000_i1151" type="#_x0000_t75" style="width:481.5pt;height:391.5pt" o:ole="">
            <v:imagedata r:id="rId268" o:title=""/>
          </v:shape>
          <o:OLEObject Type="Embed" ProgID="Visio.Drawing.15" ShapeID="_x0000_i1151" DrawAspect="Content" ObjectID="_1705179023" r:id="rId269"/>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193" w:name="_Toc94558663"/>
      <w:r>
        <w:t>5.6</w:t>
      </w:r>
      <w:r>
        <w:tab/>
        <w:t>Terminating IMS sessions to the target – roaming</w:t>
      </w:r>
      <w:bookmarkEnd w:id="193"/>
    </w:p>
    <w:p w14:paraId="424228F0" w14:textId="3871047C" w:rsidR="00947064" w:rsidRDefault="00947064" w:rsidP="00947064">
      <w:pPr>
        <w:pStyle w:val="Heading3"/>
      </w:pPr>
      <w:bookmarkStart w:id="194" w:name="_Toc94558664"/>
      <w:r>
        <w:t>5.6.1</w:t>
      </w:r>
      <w:r>
        <w:tab/>
        <w:t>Introduction</w:t>
      </w:r>
      <w:bookmarkEnd w:id="194"/>
    </w:p>
    <w:p w14:paraId="7F295DAB" w14:textId="1A2E7E1D" w:rsidR="00947064" w:rsidRDefault="003B3295" w:rsidP="00947064">
      <w:r>
        <w:t>C</w:t>
      </w:r>
      <w:r w:rsidR="00947064">
        <w:t>lause 5.6 describes the call flows to illustrate the scenarios of IMS sessions terminated to a roaming target. The flows assume that 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77777777" w:rsidR="00947064" w:rsidRDefault="00947064" w:rsidP="00947064">
      <w:r>
        <w:t>When the CSP domain of interest is the Visited CSP, the CC interception trigger from CC-TF in P-CSCF is sent to the CC-POI in IMS-AGW when the P-CSCF sends the H.248 requests to provide the SDP information related to the IMS media sessions to the IMS-AGW.</w:t>
      </w:r>
    </w:p>
    <w:p w14:paraId="20C9DD63" w14:textId="04A8F12F" w:rsidR="00947064" w:rsidRDefault="00947064" w:rsidP="00947064">
      <w:r>
        <w:lastRenderedPageBreak/>
        <w:t>In the Home CSP domain, the IRI-POI in S-CSCF generates the xIRI using the SIP messages. In the Visited CSP domain, the P-CSCF generates the xIRI using the SIP messages.</w:t>
      </w:r>
    </w:p>
    <w:p w14:paraId="7B3ED73C" w14:textId="00770F33" w:rsidR="00947064" w:rsidRDefault="00947064" w:rsidP="00947064">
      <w:pPr>
        <w:pStyle w:val="Heading3"/>
      </w:pPr>
      <w:bookmarkStart w:id="195" w:name="_Toc94558665"/>
      <w:r>
        <w:t>5.6.2</w:t>
      </w:r>
      <w:r>
        <w:tab/>
        <w:t>Party_A calls Party_B (outbound roaming target)</w:t>
      </w:r>
      <w:bookmarkEnd w:id="195"/>
    </w:p>
    <w:p w14:paraId="34D40272" w14:textId="35926F74" w:rsidR="00947064" w:rsidRDefault="00905B16" w:rsidP="00947064">
      <w:pPr>
        <w:pStyle w:val="TH"/>
      </w:pPr>
      <w:r>
        <w:object w:dxaOrig="16812" w:dyaOrig="12612" w14:anchorId="3E44A992">
          <v:shape id="_x0000_i1152" type="#_x0000_t75" style="width:481.5pt;height:361.5pt" o:ole="">
            <v:imagedata r:id="rId270" o:title=""/>
          </v:shape>
          <o:OLEObject Type="Embed" ProgID="Visio.Drawing.15" ShapeID="_x0000_i1152" DrawAspect="Content" ObjectID="_1705179024" r:id="rId271"/>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196" w:name="_Toc94558666"/>
      <w:r>
        <w:lastRenderedPageBreak/>
        <w:t>5.6.3</w:t>
      </w:r>
      <w:r>
        <w:tab/>
        <w:t>Party_A calls Party_B (outbound roaming target), redirected due to no answer</w:t>
      </w:r>
      <w:bookmarkEnd w:id="196"/>
    </w:p>
    <w:p w14:paraId="73181DE7" w14:textId="75FE3AEC" w:rsidR="00947064" w:rsidRDefault="00905B16" w:rsidP="00365B04">
      <w:pPr>
        <w:pStyle w:val="TH"/>
      </w:pPr>
      <w:r>
        <w:object w:dxaOrig="16812" w:dyaOrig="13416" w14:anchorId="4AB24FE4">
          <v:shape id="_x0000_i1153" type="#_x0000_t75" style="width:481.5pt;height:384.75pt" o:ole="">
            <v:imagedata r:id="rId272" o:title=""/>
          </v:shape>
          <o:OLEObject Type="Embed" ProgID="Visio.Drawing.15" ShapeID="_x0000_i1153" DrawAspect="Content" ObjectID="_1705179025" r:id="rId273"/>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6A070202" w:rsidR="00947064" w:rsidRDefault="00947064" w:rsidP="00947064">
      <w:pPr>
        <w:pStyle w:val="NO"/>
      </w:pPr>
      <w:r>
        <w:t xml:space="preserve">NOTE: </w:t>
      </w:r>
      <w:r>
        <w:tab/>
        <w:t>The redirection steps along with the LI aspects for those steps are same as shown 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197" w:name="_Toc94558667"/>
      <w:r>
        <w:lastRenderedPageBreak/>
        <w:t>5.6.4</w:t>
      </w:r>
      <w:r>
        <w:tab/>
        <w:t>Party_A calls Party_B (inbound roaming target)</w:t>
      </w:r>
      <w:bookmarkEnd w:id="197"/>
    </w:p>
    <w:p w14:paraId="1E691D19" w14:textId="21E56F85" w:rsidR="008F7614" w:rsidRDefault="00905B16" w:rsidP="008F7614">
      <w:pPr>
        <w:pStyle w:val="TH"/>
      </w:pPr>
      <w:r>
        <w:object w:dxaOrig="17544" w:dyaOrig="15312" w14:anchorId="0E103B42">
          <v:shape id="_x0000_i1154" type="#_x0000_t75" style="width:481.5pt;height:420pt" o:ole="">
            <v:imagedata r:id="rId274" o:title=""/>
          </v:shape>
          <o:OLEObject Type="Embed" ProgID="Visio.Drawing.15" ShapeID="_x0000_i1154" DrawAspect="Content" ObjectID="_1705179026" r:id="rId275"/>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198" w:name="_Toc94558668"/>
      <w:r>
        <w:lastRenderedPageBreak/>
        <w:t>5.6.5</w:t>
      </w:r>
      <w:r>
        <w:tab/>
        <w:t>Party_A calls Party_B (inbound roaming target), redirected due to no answer</w:t>
      </w:r>
      <w:bookmarkEnd w:id="198"/>
    </w:p>
    <w:p w14:paraId="0F9FCF7C" w14:textId="11A8E9D6" w:rsidR="008F7614" w:rsidRDefault="00905B16" w:rsidP="00365B04">
      <w:pPr>
        <w:pStyle w:val="TH"/>
      </w:pPr>
      <w:r>
        <w:object w:dxaOrig="17544" w:dyaOrig="16956" w14:anchorId="211947DA">
          <v:shape id="_x0000_i1155" type="#_x0000_t75" style="width:481.5pt;height:465.75pt" o:ole="">
            <v:imagedata r:id="rId276" o:title=""/>
          </v:shape>
          <o:OLEObject Type="Embed" ProgID="Visio.Drawing.15" ShapeID="_x0000_i1155" DrawAspect="Content" ObjectID="_1705179027" r:id="rId277"/>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1B057DAE" w:rsidR="008F7614" w:rsidRDefault="008F7614" w:rsidP="008F7614">
      <w:pPr>
        <w:pStyle w:val="NO"/>
      </w:pPr>
      <w:r>
        <w:t xml:space="preserve">NOTE: </w:t>
      </w:r>
      <w:r>
        <w:tab/>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199" w:name="_Toc94558669"/>
      <w:r>
        <w:t>5.7</w:t>
      </w:r>
      <w:r>
        <w:tab/>
        <w:t>Ad-hoc IMS conference established by the target</w:t>
      </w:r>
      <w:bookmarkEnd w:id="199"/>
    </w:p>
    <w:p w14:paraId="422B8ED2" w14:textId="3DAD5491" w:rsidR="00980297" w:rsidRDefault="00980297" w:rsidP="00980297">
      <w:pPr>
        <w:pStyle w:val="Heading3"/>
      </w:pPr>
      <w:bookmarkStart w:id="200" w:name="_Toc94558670"/>
      <w:r>
        <w:t>5.7.1</w:t>
      </w:r>
      <w:r>
        <w:tab/>
        <w:t>Introduction</w:t>
      </w:r>
      <w:bookmarkEnd w:id="200"/>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6CFDF644" w:rsidR="00980297" w:rsidRDefault="00980297" w:rsidP="00980297">
      <w:r>
        <w:t>The Figure 5.7-8 and Figure 5.7-9 are not really part of the conferencing steps, however, included here to show how the content of a held conference (a requirement in some countries) is delivered to the LEMFs.</w:t>
      </w:r>
    </w:p>
    <w:p w14:paraId="7E769B4B" w14:textId="725ABE7E" w:rsidR="00980297" w:rsidRDefault="00980297" w:rsidP="00980297">
      <w:pPr>
        <w:pStyle w:val="Heading2"/>
      </w:pPr>
      <w:bookmarkStart w:id="201" w:name="_Toc94558671"/>
      <w:r>
        <w:t>5.7.2</w:t>
      </w:r>
      <w:r>
        <w:tab/>
        <w:t>Party_A (target) creates the conference</w:t>
      </w:r>
      <w:bookmarkEnd w:id="201"/>
    </w:p>
    <w:p w14:paraId="27309AE9" w14:textId="28330C20" w:rsidR="00980297" w:rsidRDefault="00905B16" w:rsidP="00980297">
      <w:pPr>
        <w:pStyle w:val="TH"/>
      </w:pPr>
      <w:r>
        <w:object w:dxaOrig="17688" w:dyaOrig="13537" w14:anchorId="72640E9A">
          <v:shape id="_x0000_i1156" type="#_x0000_t75" style="width:482.25pt;height:369pt" o:ole="">
            <v:imagedata r:id="rId278" o:title=""/>
          </v:shape>
          <o:OLEObject Type="Embed" ProgID="Visio.Drawing.15" ShapeID="_x0000_i1156" DrawAspect="Content" ObjectID="_1705179028" r:id="rId279"/>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02" w:name="_Toc94558672"/>
      <w:r>
        <w:t>5.7.3</w:t>
      </w:r>
      <w:r>
        <w:tab/>
        <w:t>Party_C (conferee) joins the conference</w:t>
      </w:r>
      <w:bookmarkEnd w:id="202"/>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57" type="#_x0000_t75" style="width:480.75pt;height:261pt" o:ole="">
            <v:imagedata r:id="rId280" o:title=""/>
          </v:shape>
          <o:OLEObject Type="Embed" ProgID="Visio.Drawing.15" ShapeID="_x0000_i1157" DrawAspect="Content" ObjectID="_1705179029" r:id="rId281"/>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58" type="#_x0000_t75" style="width:480.75pt;height:359.25pt" o:ole="">
            <v:imagedata r:id="rId282" o:title=""/>
          </v:shape>
          <o:OLEObject Type="Embed" ProgID="Visio.Drawing.15" ShapeID="_x0000_i1158" DrawAspect="Content" ObjectID="_1705179030" r:id="rId283"/>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03" w:name="_Toc94558673"/>
      <w:r>
        <w:t>5.7.4</w:t>
      </w:r>
      <w:r>
        <w:tab/>
        <w:t>Party_B joins the conference</w:t>
      </w:r>
      <w:bookmarkEnd w:id="203"/>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59" type="#_x0000_t75" style="width:480.75pt;height:216.75pt" o:ole="">
            <v:imagedata r:id="rId284" o:title=""/>
          </v:shape>
          <o:OLEObject Type="Embed" ProgID="Visio.Drawing.15" ShapeID="_x0000_i1159" DrawAspect="Content" ObjectID="_1705179031" r:id="rId285"/>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0" type="#_x0000_t75" style="width:481.5pt;height:357.75pt" o:ole="">
            <v:imagedata r:id="rId286" o:title=""/>
          </v:shape>
          <o:OLEObject Type="Embed" ProgID="Visio.Drawing.15" ShapeID="_x0000_i1160" DrawAspect="Content" ObjectID="_1705179032" r:id="rId287"/>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04" w:name="_Toc94558674"/>
      <w:r>
        <w:lastRenderedPageBreak/>
        <w:t>5.7.5</w:t>
      </w:r>
      <w:r>
        <w:tab/>
        <w:t>Party C drops out of the conference</w:t>
      </w:r>
      <w:bookmarkEnd w:id="204"/>
    </w:p>
    <w:p w14:paraId="678902B4" w14:textId="59631661" w:rsidR="00C708FA" w:rsidRDefault="00482B2C" w:rsidP="00C708FA">
      <w:pPr>
        <w:pStyle w:val="TH"/>
      </w:pPr>
      <w:r>
        <w:object w:dxaOrig="17688" w:dyaOrig="11161" w14:anchorId="49009E90">
          <v:shape id="_x0000_i1161" type="#_x0000_t75" style="width:482.25pt;height:304.5pt" o:ole="">
            <v:imagedata r:id="rId288" o:title=""/>
          </v:shape>
          <o:OLEObject Type="Embed" ProgID="Visio.Drawing.15" ShapeID="_x0000_i1161" DrawAspect="Content" ObjectID="_1705179033" r:id="rId289"/>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05" w:name="_Toc94558675"/>
      <w:r>
        <w:lastRenderedPageBreak/>
        <w:t>5.7.6</w:t>
      </w:r>
      <w:r>
        <w:tab/>
        <w:t>Reconfiguration from conference to two-party session</w:t>
      </w:r>
      <w:bookmarkEnd w:id="205"/>
    </w:p>
    <w:p w14:paraId="518AD217" w14:textId="7612B66A" w:rsidR="006948D3" w:rsidRDefault="00905B16" w:rsidP="006948D3">
      <w:pPr>
        <w:pStyle w:val="TH"/>
      </w:pPr>
      <w:r>
        <w:object w:dxaOrig="17688" w:dyaOrig="14101" w14:anchorId="42BA079E">
          <v:shape id="_x0000_i1162" type="#_x0000_t75" style="width:482.25pt;height:384pt" o:ole="">
            <v:imagedata r:id="rId290" o:title=""/>
          </v:shape>
          <o:OLEObject Type="Embed" ProgID="Visio.Drawing.15" ShapeID="_x0000_i1162" DrawAspect="Content" ObjectID="_1705179034" r:id="rId291"/>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06" w:name="_Toc94558676"/>
      <w:r>
        <w:lastRenderedPageBreak/>
        <w:t>5.7.7</w:t>
      </w:r>
      <w:r>
        <w:tab/>
        <w:t>Party_A (target) places conference on hold</w:t>
      </w:r>
      <w:bookmarkEnd w:id="206"/>
    </w:p>
    <w:p w14:paraId="7F9D8C03" w14:textId="7EBB6482" w:rsidR="006948D3" w:rsidRDefault="00F72C4B" w:rsidP="006948D3">
      <w:pPr>
        <w:pStyle w:val="TH"/>
      </w:pPr>
      <w:r>
        <w:object w:dxaOrig="17641" w:dyaOrig="10836" w14:anchorId="4D73F4AD">
          <v:shape id="_x0000_i1163" type="#_x0000_t75" style="width:481.5pt;height:295.5pt" o:ole="">
            <v:imagedata r:id="rId292" o:title=""/>
          </v:shape>
          <o:OLEObject Type="Embed" ProgID="Visio.Drawing.15" ShapeID="_x0000_i1163" DrawAspect="Content" ObjectID="_1705179035" r:id="rId293"/>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07" w:name="_Toc94558677"/>
      <w:r>
        <w:lastRenderedPageBreak/>
        <w:t>5.7.8</w:t>
      </w:r>
      <w:r>
        <w:tab/>
        <w:t>Party_A (target) retrieves conference from hold</w:t>
      </w:r>
      <w:bookmarkEnd w:id="207"/>
    </w:p>
    <w:p w14:paraId="0C0B70A9" w14:textId="77777777" w:rsidR="00F72C4B" w:rsidRDefault="00F72C4B" w:rsidP="00F72C4B">
      <w:pPr>
        <w:pStyle w:val="TH"/>
      </w:pPr>
      <w:r>
        <w:object w:dxaOrig="17641" w:dyaOrig="10836" w14:anchorId="14CAE938">
          <v:shape id="_x0000_i1164" type="#_x0000_t75" style="width:481.5pt;height:295.5pt" o:ole="">
            <v:imagedata r:id="rId294" o:title=""/>
          </v:shape>
          <o:OLEObject Type="Embed" ProgID="Visio.Drawing.15" ShapeID="_x0000_i1164" DrawAspect="Content" ObjectID="_1705179036" r:id="rId295"/>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08" w:name="_Toc94558678"/>
      <w:r>
        <w:t>5.8</w:t>
      </w:r>
      <w:r>
        <w:tab/>
        <w:t>Home routed roaming architecture</w:t>
      </w:r>
      <w:bookmarkEnd w:id="208"/>
    </w:p>
    <w:p w14:paraId="2B695348" w14:textId="5CC17A71" w:rsidR="006A0A41" w:rsidRDefault="006A0A41" w:rsidP="006A0A41">
      <w:pPr>
        <w:pStyle w:val="Heading3"/>
      </w:pPr>
      <w:bookmarkStart w:id="209" w:name="_Toc94558679"/>
      <w:r>
        <w:t>5.8.1</w:t>
      </w:r>
      <w:r>
        <w:tab/>
        <w:t>General</w:t>
      </w:r>
      <w:bookmarkEnd w:id="209"/>
    </w:p>
    <w:p w14:paraId="02ACB9EA" w14:textId="77777777" w:rsidR="006A0A41" w:rsidRDefault="006A0A41" w:rsidP="006A0A41">
      <w:r>
        <w:t>Five category call flows are presented in this clause:</w:t>
      </w:r>
    </w:p>
    <w:p w14:paraId="376507CC" w14:textId="3B39613B" w:rsidR="006A0A41" w:rsidRPr="006A0A41" w:rsidRDefault="00BB5B16" w:rsidP="003752E8">
      <w:pPr>
        <w:pStyle w:val="B1"/>
      </w:pPr>
      <w:r>
        <w:t>-</w:t>
      </w:r>
      <w:r>
        <w:tab/>
      </w:r>
      <w:r w:rsidR="006A0A41" w:rsidRPr="006A0A41">
        <w:t>Inbound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05BCF1F9" w:rsidR="006A0A41" w:rsidRDefault="006A0A41" w:rsidP="006A0A41">
      <w:r>
        <w:t>In all the call flows, the target identity is the IMPU or IMPI or the PEI (or IMEI). All the call flows assume that the SIP messages and the media are not encrypted at 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51D0C501"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SGW/SGW-C receives from the MME in the case of S8HR and SMF receives from the AMF in the case of N9HR). The LMISF-IRI includes the latest UE location information in the applicable xIRI that it sends to the MDF2 for active intercepts.</w:t>
      </w:r>
    </w:p>
    <w:p w14:paraId="7E5A2E35" w14:textId="610E6B16" w:rsidR="006A0A41" w:rsidRDefault="006A0A41" w:rsidP="006A0A41">
      <w:pPr>
        <w:pStyle w:val="NO"/>
      </w:pPr>
      <w:r>
        <w:t xml:space="preserve">NOTE 2: </w:t>
      </w:r>
      <w:r w:rsidR="00AB65EF">
        <w:tab/>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10" w:name="_Toc94558680"/>
      <w:r>
        <w:t>5.8.2</w:t>
      </w:r>
      <w:r>
        <w:tab/>
        <w:t>Call origination</w:t>
      </w:r>
      <w:r w:rsidR="00AD4DB1">
        <w:t xml:space="preserve"> (IRI + CC)</w:t>
      </w:r>
      <w:bookmarkEnd w:id="210"/>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65" type="#_x0000_t75" style="width:481.5pt;height:297.75pt" o:ole="">
            <v:imagedata r:id="rId296" o:title=""/>
          </v:shape>
          <o:OLEObject Type="Embed" ProgID="Visio.Drawing.15" ShapeID="_x0000_i1165" DrawAspect="Content" ObjectID="_1705179037" r:id="rId297"/>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399EA1BB" w:rsidR="006A0A41" w:rsidRDefault="006A0A41" w:rsidP="006A0A41">
      <w:r>
        <w:t xml:space="preserve">The LMISF-IRI examines the SIP message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11" w:name="_Toc94558681"/>
      <w:r>
        <w:t>5.8.3</w:t>
      </w:r>
      <w:r>
        <w:tab/>
        <w:t>Call Origination (IRI only)</w:t>
      </w:r>
      <w:bookmarkEnd w:id="211"/>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66" type="#_x0000_t75" style="width:481.5pt;height:255.75pt" o:ole="">
            <v:imagedata r:id="rId298" o:title=""/>
          </v:shape>
          <o:OLEObject Type="Embed" ProgID="Visio.Drawing.15" ShapeID="_x0000_i1166" DrawAspect="Content" ObjectID="_1705179038" r:id="rId299"/>
        </w:object>
      </w:r>
    </w:p>
    <w:p w14:paraId="1B6C19E5" w14:textId="7BFEBD5B" w:rsidR="00AD4DB1" w:rsidRDefault="00AD4DB1" w:rsidP="00AD4DB1">
      <w:pPr>
        <w:pStyle w:val="TF"/>
      </w:pPr>
      <w:r>
        <w:t>Figure 5.8-2: Call Origination from an inbound roaming target with HR – IRI only</w:t>
      </w:r>
    </w:p>
    <w:p w14:paraId="1D2A389D" w14:textId="02F73012" w:rsidR="00AD4DB1" w:rsidRDefault="00AD4DB1" w:rsidP="00AD4DB1">
      <w:r>
        <w:t xml:space="preserve">As described in clause 5.8.2, for call originations from a target, the LMISF-IRI examines the SIP message present within the IMS </w:t>
      </w:r>
      <w:r w:rsidR="002612FF">
        <w:t>signalling</w:t>
      </w:r>
      <w:r>
        <w:t xml:space="preserve"> packets received from the BBIFF_U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12" w:name="_Toc94558682"/>
      <w:r>
        <w:t>5.8.</w:t>
      </w:r>
      <w:r w:rsidR="00BB5B16">
        <w:t>4</w:t>
      </w:r>
      <w:r>
        <w:tab/>
        <w:t>Call termination (IRI + CC)</w:t>
      </w:r>
      <w:bookmarkEnd w:id="212"/>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67" type="#_x0000_t75" style="width:481.5pt;height:321.75pt" o:ole="">
            <v:imagedata r:id="rId300" o:title=""/>
          </v:shape>
          <o:OLEObject Type="Embed" ProgID="Visio.Drawing.15" ShapeID="_x0000_i1167" DrawAspect="Content" ObjectID="_1705179039" r:id="rId301"/>
        </w:object>
      </w:r>
    </w:p>
    <w:p w14:paraId="2C8B40DA" w14:textId="1AADDB30" w:rsidR="00AD4DB1" w:rsidRDefault="00AD4DB1" w:rsidP="00AD4DB1">
      <w:pPr>
        <w:pStyle w:val="TF"/>
      </w:pPr>
      <w:r>
        <w:t>Figure 5.8-3: Call termination to an inbound roaming target with HR – IRI + CC</w:t>
      </w:r>
    </w:p>
    <w:p w14:paraId="7543B599" w14:textId="5D5F1154" w:rsidR="00AD4DB1" w:rsidRDefault="00AD4DB1" w:rsidP="00AD4DB1">
      <w:bookmarkStart w:id="213" w:name="_Hlk61868215"/>
      <w:r>
        <w:t xml:space="preserve">The LMISF-IRI examines the SIP message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14" w:name="_Toc94558683"/>
      <w:bookmarkEnd w:id="213"/>
      <w:r>
        <w:t>5.8.5</w:t>
      </w:r>
      <w:r>
        <w:tab/>
        <w:t>Mid-call interception</w:t>
      </w:r>
      <w:bookmarkEnd w:id="214"/>
    </w:p>
    <w:p w14:paraId="1E047E07" w14:textId="4FA55D1F" w:rsidR="007C3496" w:rsidRPr="003B01A5" w:rsidRDefault="007C3496" w:rsidP="007C3496">
      <w:pPr>
        <w:pStyle w:val="Heading4"/>
      </w:pPr>
      <w:bookmarkStart w:id="215" w:name="_Toc94558684"/>
      <w:r>
        <w:t>5.8.5.1</w:t>
      </w:r>
      <w:r>
        <w:tab/>
        <w:t>Before the call is completely answered</w:t>
      </w:r>
      <w:bookmarkEnd w:id="215"/>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68" type="#_x0000_t75" style="width:481.5pt;height:297.75pt" o:ole="">
            <v:imagedata r:id="rId302" o:title=""/>
          </v:shape>
          <o:OLEObject Type="Embed" ProgID="Visio.Drawing.15" ShapeID="_x0000_i1168" DrawAspect="Content" ObjectID="_1705179040" r:id="rId303"/>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16" w:name="_Toc94558685"/>
      <w:r>
        <w:t>5.8.5.2</w:t>
      </w:r>
      <w:r>
        <w:tab/>
        <w:t>After the call is completely answered</w:t>
      </w:r>
      <w:bookmarkEnd w:id="216"/>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69" type="#_x0000_t75" style="width:481.5pt;height:353.25pt" o:ole="">
            <v:imagedata r:id="rId304" o:title=""/>
          </v:shape>
          <o:OLEObject Type="Embed" ProgID="Visio.Drawing.15" ShapeID="_x0000_i1169" DrawAspect="Content" ObjectID="_1705179041" r:id="rId305"/>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77AAA60" w:rsidR="007C3496" w:rsidRDefault="007C3496" w:rsidP="007C3496">
      <w:r>
        <w:t>In this illustration, a lawful interception is activated on the inbound roaming user well after the call is answered. The flow illustrates that in such a scenario, it is possible that the IRI may include just the SIP BYE and SIP 200 OK. The trigger between LMISF-IRI and BBIFF-C and between BBIFF-C and BBIFF-U may encounter a case where the IMS media channel is already released by the time BBIFF-C has a chance to send the trigger of Deactivate Task to stop the delivery of IMS media packets from BBIFF-U to LMISF-CC.</w:t>
      </w:r>
    </w:p>
    <w:p w14:paraId="08A731CC" w14:textId="37423533" w:rsidR="007C3496" w:rsidRDefault="007C3496" w:rsidP="007C3496">
      <w:pPr>
        <w:pStyle w:val="Heading3"/>
      </w:pPr>
      <w:bookmarkStart w:id="217" w:name="_Toc94558686"/>
      <w:r>
        <w:t>5.8.6</w:t>
      </w:r>
      <w:r>
        <w:tab/>
        <w:t>BBIFF relocation scenarios</w:t>
      </w:r>
      <w:bookmarkEnd w:id="217"/>
    </w:p>
    <w:p w14:paraId="112E2639" w14:textId="63AE5600" w:rsidR="007C3496" w:rsidRDefault="007C3496" w:rsidP="007C3496">
      <w:pPr>
        <w:pStyle w:val="Heading4"/>
      </w:pPr>
      <w:bookmarkStart w:id="218" w:name="_Toc94558687"/>
      <w:r>
        <w:t>5.8.6.1</w:t>
      </w:r>
      <w:r>
        <w:tab/>
        <w:t>BBIFF-U relocation</w:t>
      </w:r>
      <w:bookmarkEnd w:id="218"/>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0" type="#_x0000_t75" style="width:481.5pt;height:378pt" o:ole="">
            <v:imagedata r:id="rId306" o:title=""/>
          </v:shape>
          <o:OLEObject Type="Embed" ProgID="Visio.Drawing.15" ShapeID="_x0000_i1170" DrawAspect="Content" ObjectID="_1705179042" r:id="rId307"/>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19" w:name="_Toc94558688"/>
      <w:r>
        <w:t>5.8.6.2</w:t>
      </w:r>
      <w:r>
        <w:tab/>
        <w:t>BBIFF-C relocation</w:t>
      </w:r>
      <w:bookmarkEnd w:id="219"/>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1" type="#_x0000_t75" style="width:481.5pt;height:312.75pt" o:ole="">
            <v:imagedata r:id="rId308" o:title=""/>
          </v:shape>
          <o:OLEObject Type="Embed" ProgID="Visio.Drawing.15" ShapeID="_x0000_i1171" DrawAspect="Content" ObjectID="_1705179043" r:id="rId309"/>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20" w:name="_Toc94558689"/>
      <w:r>
        <w:lastRenderedPageBreak/>
        <w:t>6</w:t>
      </w:r>
      <w:r>
        <w:tab/>
        <w:t>ID Association Caching</w:t>
      </w:r>
      <w:bookmarkEnd w:id="220"/>
    </w:p>
    <w:p w14:paraId="78C43C32" w14:textId="77777777" w:rsidR="0001061C" w:rsidRDefault="0001061C" w:rsidP="0001061C">
      <w:pPr>
        <w:pStyle w:val="Heading2"/>
      </w:pPr>
      <w:bookmarkStart w:id="221" w:name="_Toc94558690"/>
      <w:r>
        <w:t>6.1</w:t>
      </w:r>
      <w:r>
        <w:tab/>
        <w:t>Introduction</w:t>
      </w:r>
      <w:bookmarkEnd w:id="221"/>
    </w:p>
    <w:p w14:paraId="1B464CB2" w14:textId="2E6812BC" w:rsidR="0001061C" w:rsidRDefault="0001061C" w:rsidP="0001061C">
      <w:r>
        <w:t>With the advent of 5G, the permanent IDs are not freely circulated within the network or 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1C62BEA4" w:rsidR="0001061C" w:rsidRDefault="0001061C" w:rsidP="0001061C">
      <w:r>
        <w:t>An overview of 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2" type="#_x0000_t75" style="width:481.5pt;height:114.75pt" o:ole="">
            <v:imagedata r:id="rId310" o:title=""/>
          </v:shape>
          <o:OLEObject Type="Embed" ProgID="Visio.Drawing.15" ShapeID="_x0000_i1172" DrawAspect="Content" ObjectID="_1705179044" r:id="rId311"/>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22" w:name="_Toc94558691"/>
      <w:r>
        <w:t>6.2</w:t>
      </w:r>
      <w:r>
        <w:tab/>
        <w:t>IDs</w:t>
      </w:r>
      <w:bookmarkEnd w:id="222"/>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1E7666B" w:rsidR="0001061C" w:rsidRDefault="0001061C" w:rsidP="00AB284F">
      <w:r>
        <w:t>5G-S-TMSI is always be part of the 5G-GUTI as shown figure 6.2-1 below</w:t>
      </w:r>
      <w:r w:rsidR="009E6220">
        <w:t>.</w:t>
      </w:r>
    </w:p>
    <w:p w14:paraId="24FF2446" w14:textId="77777777" w:rsidR="0001061C" w:rsidRDefault="0001061C" w:rsidP="001A7962">
      <w:pPr>
        <w:pStyle w:val="TH"/>
      </w:pPr>
      <w:r>
        <w:rPr>
          <w:lang w:eastAsia="ja-JP"/>
        </w:rPr>
        <w:object w:dxaOrig="8736" w:dyaOrig="2220" w14:anchorId="17353CBB">
          <v:shape id="_x0000_i1173" type="#_x0000_t75" style="width:436.5pt;height:111pt" o:ole="">
            <v:imagedata r:id="rId312" o:title=""/>
          </v:shape>
          <o:OLEObject Type="Embed" ProgID="Visio.Drawing.15" ShapeID="_x0000_i1173" DrawAspect="Content" ObjectID="_1705179045" r:id="rId313"/>
        </w:object>
      </w:r>
    </w:p>
    <w:p w14:paraId="6B1F5EAE" w14:textId="77777777" w:rsidR="0001061C" w:rsidRDefault="0001061C" w:rsidP="001A7962">
      <w:pPr>
        <w:pStyle w:val="TF"/>
      </w:pPr>
      <w:r>
        <w:t>Figure 6.2-1: Structure of 5G-GUTI and 5G-S-TMSI</w:t>
      </w:r>
    </w:p>
    <w:p w14:paraId="2D801D77" w14:textId="77777777" w:rsidR="0001061C" w:rsidRDefault="0001061C" w:rsidP="001A7962">
      <w:r>
        <w:t xml:space="preserve">LEAs may include SUCI or 5G-S-TMSI or 5G-GUTI in the Request to retrieve the associated SUPI and PEI. As a different scenario, LEAs may instead include SUPI in the Request to retrieve the associated 5G-GUTI. </w:t>
      </w:r>
    </w:p>
    <w:p w14:paraId="26F73992" w14:textId="77777777" w:rsidR="0001061C" w:rsidRDefault="0001061C" w:rsidP="0001061C">
      <w:pPr>
        <w:pStyle w:val="Heading2"/>
      </w:pPr>
      <w:bookmarkStart w:id="223" w:name="_Toc94558692"/>
      <w:r>
        <w:t>6.3</w:t>
      </w:r>
      <w:r>
        <w:tab/>
        <w:t>Caching Principles</w:t>
      </w:r>
      <w:bookmarkEnd w:id="223"/>
    </w:p>
    <w:p w14:paraId="7568599F" w14:textId="77777777" w:rsidR="0001061C" w:rsidRDefault="0001061C" w:rsidP="009C0600">
      <w:pPr>
        <w:pStyle w:val="Heading3"/>
      </w:pPr>
      <w:bookmarkStart w:id="224" w:name="_Toc94558693"/>
      <w:r>
        <w:t>6.3.1</w:t>
      </w:r>
      <w:r>
        <w:tab/>
        <w:t>Background</w:t>
      </w:r>
      <w:bookmarkEnd w:id="224"/>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25" w:name="_Toc94558694"/>
      <w:r>
        <w:t>6.3.2</w:t>
      </w:r>
      <w:r>
        <w:tab/>
        <w:t>Caching</w:t>
      </w:r>
      <w:bookmarkEnd w:id="225"/>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626D8D23" w:rsidR="0001061C" w:rsidRDefault="0001061C" w:rsidP="0001061C">
      <w:r>
        <w:t>The SUCI (when known) and the PEI (when known) may also be tagged along with the 5G-GUTI to SUPI association.  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7C788538" w:rsidR="0001061C" w:rsidRDefault="0001061C" w:rsidP="0001061C">
      <w:r>
        <w:t>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not reported.</w:t>
      </w:r>
    </w:p>
    <w:p w14:paraId="3EA8FF00" w14:textId="77777777" w:rsidR="0001061C" w:rsidRDefault="0001061C" w:rsidP="0001061C">
      <w:pPr>
        <w:pStyle w:val="Heading3"/>
      </w:pPr>
      <w:bookmarkStart w:id="226" w:name="_Toc94558695"/>
      <w:bookmarkStart w:id="227" w:name="_Hlk76654757"/>
      <w:r>
        <w:t>6.3.3</w:t>
      </w:r>
      <w:r>
        <w:tab/>
        <w:t>De-caching</w:t>
      </w:r>
      <w:bookmarkEnd w:id="226"/>
    </w:p>
    <w:p w14:paraId="744B6B27" w14:textId="369BBA7E" w:rsidR="0001061C" w:rsidRDefault="0001061C" w:rsidP="0001061C">
      <w:bookmarkStart w:id="228" w:name="_Hlk76626378"/>
      <w:r>
        <w:t>The term "de-caching" is used to refer to the process of deleting the ID association from the cache after a short time-period, which in turn, is referred to as de-caching period.</w:t>
      </w:r>
    </w:p>
    <w:p w14:paraId="0C5AB44D" w14:textId="0F4E4513" w:rsidR="0001061C" w:rsidRDefault="0001061C" w:rsidP="0001061C">
      <w:r>
        <w:t>The de-caching process begins with 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28"/>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29" w:name="_Toc94558696"/>
      <w:r>
        <w:t>6.3.4</w:t>
      </w:r>
      <w:r>
        <w:tab/>
        <w:t>Summary of the terms used within the caching principles</w:t>
      </w:r>
      <w:bookmarkEnd w:id="229"/>
    </w:p>
    <w:p w14:paraId="331E57A9" w14:textId="77777777" w:rsidR="0001061C" w:rsidRDefault="0001061C" w:rsidP="001A7962">
      <w:pPr>
        <w:pStyle w:val="Heading4"/>
      </w:pPr>
      <w:bookmarkStart w:id="230" w:name="_Toc94558697"/>
      <w:r>
        <w:t>6.3.4.1</w:t>
      </w:r>
      <w:r>
        <w:tab/>
        <w:t>Illustration</w:t>
      </w:r>
      <w:bookmarkEnd w:id="230"/>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74" type="#_x0000_t75" style="width:480.75pt;height:439.5pt" o:ole="">
            <v:imagedata r:id="rId314" o:title=""/>
          </v:shape>
          <o:OLEObject Type="Embed" ProgID="Visio.Drawing.15" ShapeID="_x0000_i1174" DrawAspect="Content" ObjectID="_1705179046" r:id="rId315"/>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31" w:name="_Toc94558698"/>
      <w:r>
        <w:t>6.3.4.2</w:t>
      </w:r>
      <w:r>
        <w:tab/>
        <w:t>ID association</w:t>
      </w:r>
      <w:bookmarkEnd w:id="231"/>
    </w:p>
    <w:p w14:paraId="58EF69CF" w14:textId="77777777" w:rsidR="0001061C" w:rsidRDefault="0001061C" w:rsidP="001A7962">
      <w:r>
        <w:t xml:space="preserve">An association between the permanent ID and non-permanent ID is cached in the ICF. ICF receives the ID association within the IEF Identity Association Record message from the IEF. </w:t>
      </w:r>
    </w:p>
    <w:p w14:paraId="73BB1BB6" w14:textId="77777777" w:rsidR="0001061C" w:rsidRDefault="0001061C" w:rsidP="0001061C">
      <w:pPr>
        <w:pStyle w:val="Heading4"/>
      </w:pPr>
      <w:bookmarkStart w:id="232" w:name="_Toc94558699"/>
      <w:r>
        <w:lastRenderedPageBreak/>
        <w:t>6.3.4.3</w:t>
      </w:r>
      <w:r>
        <w:tab/>
        <w:t>Caching</w:t>
      </w:r>
      <w:bookmarkEnd w:id="232"/>
    </w:p>
    <w:p w14:paraId="6C231C6F" w14:textId="2E0D6424" w:rsidR="0001061C" w:rsidRDefault="0001061C" w:rsidP="0001061C">
      <w:r>
        <w:t>The process of 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33" w:name="_Toc94558700"/>
      <w:r>
        <w:t>6.3.4.4</w:t>
      </w:r>
      <w:r>
        <w:tab/>
        <w:t>De-caching</w:t>
      </w:r>
      <w:bookmarkEnd w:id="233"/>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34" w:name="_Toc94558701"/>
      <w:r>
        <w:t>6.3.4.5</w:t>
      </w:r>
      <w:r>
        <w:tab/>
        <w:t>De-caching period</w:t>
      </w:r>
      <w:bookmarkEnd w:id="234"/>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35" w:name="_Toc94558702"/>
      <w:r>
        <w:t>6.3.4.6</w:t>
      </w:r>
      <w:r>
        <w:tab/>
        <w:t>Active ID association</w:t>
      </w:r>
      <w:bookmarkEnd w:id="235"/>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36" w:name="_Toc94558703"/>
      <w:r>
        <w:t>6.3.4.7</w:t>
      </w:r>
      <w:r>
        <w:tab/>
        <w:t>ID association in a de-caching phase</w:t>
      </w:r>
      <w:bookmarkEnd w:id="236"/>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37" w:name="_Toc94558704"/>
      <w:r>
        <w:t>6.3.4.8</w:t>
      </w:r>
      <w:r>
        <w:tab/>
        <w:t>Inactive ID association</w:t>
      </w:r>
      <w:bookmarkEnd w:id="237"/>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38" w:name="_Toc94558705"/>
      <w:r>
        <w:t>6.3.4.9</w:t>
      </w:r>
      <w:r>
        <w:tab/>
        <w:t xml:space="preserve">Association Start Time and Association </w:t>
      </w:r>
      <w:bookmarkEnd w:id="227"/>
      <w:r>
        <w:t>End Time</w:t>
      </w:r>
      <w:bookmarkEnd w:id="238"/>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3562D03C" w:rsidR="0001061C" w:rsidRDefault="0001061C" w:rsidP="0001061C">
      <w:r>
        <w:t>When an ID association is marked for deletion in the ICF due to the reception of a new ID association, the Association Start Time of a new cached ID association is same as the Association End Time of a previously cached ID association. Association Start Time is included within the IEF Association Record message that IEF sends to the ICF.</w:t>
      </w:r>
    </w:p>
    <w:p w14:paraId="104BD529" w14:textId="2ADB708E" w:rsidR="0001061C" w:rsidRDefault="0001061C" w:rsidP="0001061C">
      <w:r>
        <w:t>As described in 6.3.3, the 5G-GUTI disassociation from a SUPI in the AMF may also happen without a new 5G-GUTI association (e.g. UE de-registering from the network). In other words, 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75" type="#_x0000_t75" style="width:480.75pt;height:310.5pt" o:ole="">
            <v:imagedata r:id="rId316" o:title=""/>
          </v:shape>
          <o:OLEObject Type="Embed" ProgID="Visio.Drawing.15" ShapeID="_x0000_i1175" DrawAspect="Content" ObjectID="_1705179047" r:id="rId317"/>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39" w:name="_Toc94558706"/>
      <w:r>
        <w:t>6.3.5</w:t>
      </w:r>
      <w:r>
        <w:tab/>
        <w:t>Illustrations of caching and de-caching principles</w:t>
      </w:r>
      <w:bookmarkEnd w:id="239"/>
    </w:p>
    <w:p w14:paraId="469D7D7F" w14:textId="77777777" w:rsidR="0001061C" w:rsidRDefault="0001061C" w:rsidP="0001061C">
      <w:pPr>
        <w:pStyle w:val="Heading4"/>
      </w:pPr>
      <w:bookmarkStart w:id="240" w:name="_Toc94558707"/>
      <w:r>
        <w:t>6.3.5.1</w:t>
      </w:r>
      <w:r>
        <w:tab/>
        <w:t>Multiple ID associations for a SUPI</w:t>
      </w:r>
      <w:bookmarkEnd w:id="240"/>
    </w:p>
    <w:p w14:paraId="22E43DDE" w14:textId="2DAA5226" w:rsidR="0001061C" w:rsidRDefault="0001061C" w:rsidP="0001061C">
      <w:r>
        <w:t>When a new IEF Association Record message is received, the ICF de-caches (see clause 6.3.3) the previous ID association. , During the de-caching phase of the previous ID association (s), it is possible that ICF may have new ID association for that SUPI. In other words, at any given time, multiple ID associations for a SUPI may be present within the ICF. But,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76" type="#_x0000_t75" style="width:481.5pt;height:511.5pt" o:ole="">
            <v:imagedata r:id="rId318" o:title=""/>
          </v:shape>
          <o:OLEObject Type="Embed" ProgID="Visio.Drawing.15" ShapeID="_x0000_i1176" DrawAspect="Content" ObjectID="_1705179048" r:id="rId319"/>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422738A2" w:rsidR="0001061C" w:rsidRDefault="0001061C" w:rsidP="001A7962">
      <w:r>
        <w:t>As shown in figure 6.3.5-1, at time T2, T3, T4, T5 and T6 more than one ID associations are in ICF for the same SUPI. But, only one ID association is active at all those times.</w:t>
      </w:r>
    </w:p>
    <w:p w14:paraId="19BC1FA2" w14:textId="39607383" w:rsidR="0001061C" w:rsidRDefault="0001061C" w:rsidP="0001061C">
      <w:pPr>
        <w:pStyle w:val="Heading4"/>
        <w:rPr>
          <w:lang w:eastAsia="ja-JP"/>
        </w:rPr>
      </w:pPr>
      <w:bookmarkStart w:id="241" w:name="_Toc94558708"/>
      <w:r>
        <w:t>6.3.5.2</w:t>
      </w:r>
      <w:r>
        <w:tab/>
        <w:t>5G-GUTI in multiple ID associations</w:t>
      </w:r>
      <w:bookmarkEnd w:id="241"/>
    </w:p>
    <w:p w14:paraId="6116445E" w14:textId="443C2E33" w:rsidR="0001061C" w:rsidRDefault="0001061C" w:rsidP="0001061C">
      <w:r>
        <w:t>A 5G-GUTI that is no longer in use may be re-assigned to a new UE (i.e. to a new SUPI) over time by the AMF.</w:t>
      </w:r>
    </w:p>
    <w:p w14:paraId="2E49C508" w14:textId="53C52A8D" w:rsidR="0001061C" w:rsidRDefault="0001061C" w:rsidP="0001061C">
      <w:r>
        <w:t xml:space="preserve">When a new IEF Association Record message is received, the ICF de-caches (see clause 6.3.3) the previous ID association. ,. However, since AMF that re-assigns the 5G-GUTI to a new SUPI is unaware of the ICF existence, or its handling of the ID association de-caching, it is possible that the same 5G-GUTI is present in multiple ID associations, at </w:t>
      </w:r>
      <w:r>
        <w:lastRenderedPageBreak/>
        <w:t>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77" type="#_x0000_t75" style="width:480.75pt;height:394.5pt" o:ole="">
            <v:imagedata r:id="rId320" o:title=""/>
          </v:shape>
          <o:OLEObject Type="Embed" ProgID="Visio.Drawing.15" ShapeID="_x0000_i1177" DrawAspect="Content" ObjectID="_1705179049" r:id="rId321"/>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7777777"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 This again is theoretical possibility, however, the ICF implementations should not dismiss the possibility. </w:t>
      </w:r>
    </w:p>
    <w:p w14:paraId="4AB53B61" w14:textId="4D47FEDD" w:rsidR="0001061C" w:rsidRDefault="0001061C" w:rsidP="0001061C">
      <w:pPr>
        <w:pStyle w:val="Heading4"/>
        <w:rPr>
          <w:lang w:eastAsia="ja-JP"/>
        </w:rPr>
      </w:pPr>
      <w:bookmarkStart w:id="242" w:name="_Toc94558709"/>
      <w:r>
        <w:t>6.3.5.3</w:t>
      </w:r>
      <w:r>
        <w:tab/>
        <w:t>ID association caching aspects</w:t>
      </w:r>
      <w:bookmarkEnd w:id="242"/>
    </w:p>
    <w:p w14:paraId="25B3DCDE" w14:textId="77777777" w:rsidR="0001061C" w:rsidRDefault="0001061C" w:rsidP="0001061C">
      <w:pPr>
        <w:pStyle w:val="Heading5"/>
      </w:pPr>
      <w:bookmarkStart w:id="243" w:name="_Toc94558710"/>
      <w:r>
        <w:t>6.3.5.3.1</w:t>
      </w:r>
      <w:r>
        <w:tab/>
        <w:t>Overview</w:t>
      </w:r>
      <w:bookmarkEnd w:id="243"/>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44" w:name="_Toc94558711"/>
      <w:r>
        <w:t>6.3.5.3.2</w:t>
      </w:r>
      <w:r>
        <w:tab/>
        <w:t>Illustration 1</w:t>
      </w:r>
      <w:bookmarkEnd w:id="244"/>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78" type="#_x0000_t75" style="width:480.75pt;height:450pt" o:ole="">
            <v:imagedata r:id="rId322" o:title=""/>
          </v:shape>
          <o:OLEObject Type="Embed" ProgID="Visio.Drawing.15" ShapeID="_x0000_i1178" DrawAspect="Content" ObjectID="_1705179050" r:id="rId323"/>
        </w:object>
      </w:r>
    </w:p>
    <w:p w14:paraId="32130AE5" w14:textId="4755B6E2" w:rsidR="0001061C" w:rsidRDefault="0001061C" w:rsidP="001A7962">
      <w:pPr>
        <w:pStyle w:val="TF"/>
      </w:pPr>
      <w:r>
        <w:t>Figure 6.3.5-3: Caching and de-caching principles</w:t>
      </w:r>
    </w:p>
    <w:p w14:paraId="1F95C8B0" w14:textId="6AD266F2" w:rsidR="0001061C" w:rsidRDefault="00EA6EA6" w:rsidP="0001061C">
      <w:r>
        <w:lastRenderedPageBreak/>
        <w:t>F</w:t>
      </w:r>
      <w:r w:rsidR="0001061C">
        <w:t>igure 6.3.5-3 shows 5 scenarios of 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45" w:name="_Toc94558712"/>
      <w:r>
        <w:t>6.3.5.3.3</w:t>
      </w:r>
      <w:r>
        <w:tab/>
        <w:t>Illustration 2</w:t>
      </w:r>
      <w:bookmarkEnd w:id="245"/>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79" type="#_x0000_t75" style="width:480.75pt;height:308.25pt" o:ole="">
            <v:imagedata r:id="rId324" o:title=""/>
          </v:shape>
          <o:OLEObject Type="Embed" ProgID="Visio.Drawing.15" ShapeID="_x0000_i1179" DrawAspect="Content" ObjectID="_1705179051" r:id="rId325"/>
        </w:object>
      </w:r>
    </w:p>
    <w:p w14:paraId="6AFB6654" w14:textId="41ED654E" w:rsidR="0001061C" w:rsidRDefault="0001061C" w:rsidP="001A7962">
      <w:pPr>
        <w:pStyle w:val="TF"/>
      </w:pPr>
      <w:r>
        <w:t>Figure 6.3.5-4: Caching and de-caching principles</w:t>
      </w:r>
    </w:p>
    <w:p w14:paraId="49919DD3" w14:textId="70C33411" w:rsidR="0001061C" w:rsidRDefault="00EA6EA6" w:rsidP="0001061C">
      <w:r>
        <w:lastRenderedPageBreak/>
        <w:t>F</w:t>
      </w:r>
      <w:r w:rsidR="0001061C">
        <w:t>igure 6.3.5-4 shows 4 scenarios of 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46" w:name="_Toc94558713"/>
      <w:bookmarkStart w:id="247" w:name="_Hlk76131221"/>
      <w:r>
        <w:t>6.3.6</w:t>
      </w:r>
      <w:r>
        <w:tab/>
        <w:t>ID association caching and de-caching scenarios</w:t>
      </w:r>
      <w:bookmarkEnd w:id="246"/>
    </w:p>
    <w:p w14:paraId="6649DD34" w14:textId="77777777" w:rsidR="0001061C" w:rsidRDefault="0001061C" w:rsidP="0001061C">
      <w:pPr>
        <w:pStyle w:val="Heading4"/>
      </w:pPr>
      <w:bookmarkStart w:id="248" w:name="_Toc94558714"/>
      <w:r>
        <w:t>6.3.6.1</w:t>
      </w:r>
      <w:r>
        <w:tab/>
        <w:t>Caching scenarios</w:t>
      </w:r>
      <w:bookmarkEnd w:id="248"/>
    </w:p>
    <w:p w14:paraId="3AB812BF" w14:textId="2DA10206" w:rsidR="0001061C" w:rsidRDefault="0001061C" w:rsidP="0001061C">
      <w:r>
        <w:t>A new 5G-GUTI may be assigned to a SUPI when the UE registers with the 5GC or sends a new service request. The multiple possible scenarios are depicted in the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0" type="#_x0000_t75" style="width:481.5pt;height:483pt" o:ole="">
            <v:imagedata r:id="rId326" o:title=""/>
          </v:shape>
          <o:OLEObject Type="Embed" ProgID="Visio.Drawing.15" ShapeID="_x0000_i1180" DrawAspect="Content" ObjectID="_1705179052" r:id="rId327"/>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The IEF present in the AMF detects the assignment of a new 5G-GUTI and sends the IEF Association Record message to the ICF that includes the 5G-GUTI, SUCI, SUPI, PEI, Time-stamp = Tg, N-CGI, TAI, N-CGI Time (see clause 6.3.5.3) to the ICF.</w:t>
      </w:r>
    </w:p>
    <w:p w14:paraId="01DA0E93" w14:textId="4628B510" w:rsidR="0001061C" w:rsidRDefault="0001061C" w:rsidP="001A7962">
      <w:pPr>
        <w:pStyle w:val="B2"/>
      </w:pPr>
      <w:r>
        <w:t>f)</w:t>
      </w:r>
      <w:r>
        <w:tab/>
        <w:t>ICF caches the received information as ID association for the SUPI.</w:t>
      </w:r>
    </w:p>
    <w:p w14:paraId="256DCB1C" w14:textId="22B70154" w:rsidR="0001061C" w:rsidRDefault="0001061C" w:rsidP="001A7962">
      <w:pPr>
        <w:pStyle w:val="B2"/>
      </w:pPr>
      <w:r>
        <w:t>g)</w:t>
      </w:r>
      <w:r>
        <w:tab/>
        <w:t>The UE acknowledges the receipt of 5G-GUTI to the AMF using the REGISTRATION COMPLETE message. At this, the assignment of 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495C8DC5" w:rsidR="0001061C" w:rsidRDefault="0001061C" w:rsidP="001A7962">
      <w:pPr>
        <w:pStyle w:val="B2"/>
      </w:pPr>
      <w:r>
        <w:t>f)</w:t>
      </w:r>
      <w:r>
        <w:tab/>
        <w:t>ICF caches the received information as ID association for the SUPI. The ICF begins the de-caching process for the previous ID association.</w:t>
      </w:r>
    </w:p>
    <w:p w14:paraId="31DC00B5" w14:textId="7EB789F1" w:rsidR="0001061C" w:rsidRDefault="0001061C" w:rsidP="001A7962">
      <w:pPr>
        <w:pStyle w:val="B2"/>
      </w:pPr>
      <w:r>
        <w:t>g)</w:t>
      </w:r>
      <w:r>
        <w:tab/>
        <w:t>The UE acknowledges the receipt of 5G-GUTI to the AMF using the COFIGURATION UPDATE COMPLETE message. At this, the assignment of 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77777777" w:rsidR="0001061C" w:rsidRDefault="0001061C" w:rsidP="001A7962">
      <w:pPr>
        <w:pStyle w:val="B2"/>
      </w:pPr>
      <w:r>
        <w:t>f)</w:t>
      </w:r>
      <w:r>
        <w:tab/>
        <w:t xml:space="preserve">ICF caches the received information as ID association for the SUPI. The ICF begins the de-caching process for the previous ID association. </w:t>
      </w:r>
    </w:p>
    <w:p w14:paraId="291C1650" w14:textId="77777777" w:rsidR="0001061C" w:rsidRDefault="0001061C" w:rsidP="001A7962">
      <w:pPr>
        <w:pStyle w:val="B2"/>
      </w:pPr>
      <w:r>
        <w:t>g)</w:t>
      </w:r>
      <w:r>
        <w:tab/>
        <w:t xml:space="preserve">The UE acknowledges the receipt of 5G-GUTI to the AMF using the COFIGURATION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7A0229B4" w:rsidR="0001061C" w:rsidRDefault="0001061C" w:rsidP="001A7962">
      <w:pPr>
        <w:pStyle w:val="B2"/>
      </w:pPr>
      <w:r>
        <w:t>a)</w:t>
      </w:r>
      <w:r>
        <w:tab/>
        <w:t>The AMF may also receive a subsequent REGISTRAION REQUEST message from the UE. The REGISTRAION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6E244C8B" w:rsidR="0001061C" w:rsidRDefault="0001061C" w:rsidP="001A7962">
      <w:pPr>
        <w:pStyle w:val="B2"/>
      </w:pPr>
      <w:r>
        <w:t>f)</w:t>
      </w:r>
      <w:r>
        <w:tab/>
        <w:t>ICF caches the received information as ID association for the SUPI. The ICF begins the de-caching process for the previous ID association.</w:t>
      </w:r>
    </w:p>
    <w:p w14:paraId="0227B0B7" w14:textId="019963F7" w:rsidR="0001061C" w:rsidRDefault="0001061C" w:rsidP="001A7962">
      <w:pPr>
        <w:pStyle w:val="B2"/>
      </w:pPr>
      <w:r>
        <w:t>g)</w:t>
      </w:r>
      <w:r>
        <w:tab/>
        <w:t>The UE acknowledges the receipt of 5G-GUTI to the AMF using the REGISTRATION COMMPLETE message. At this, the assignment of new 5G-GUTI is successful.</w:t>
      </w:r>
      <w:bookmarkEnd w:id="247"/>
    </w:p>
    <w:p w14:paraId="47B3168D" w14:textId="3DCD4D60" w:rsidR="0001061C" w:rsidRDefault="0001061C" w:rsidP="0001061C">
      <w:pPr>
        <w:pStyle w:val="Heading4"/>
      </w:pPr>
      <w:bookmarkStart w:id="249" w:name="_Toc94558715"/>
      <w:r>
        <w:lastRenderedPageBreak/>
        <w:t>6.3.6.2</w:t>
      </w:r>
      <w:r>
        <w:tab/>
        <w:t>De-caching scenarios</w:t>
      </w:r>
      <w:bookmarkEnd w:id="249"/>
    </w:p>
    <w:p w14:paraId="3C74F04C" w14:textId="081E3B6A" w:rsidR="0001061C" w:rsidRDefault="0001061C" w:rsidP="0001061C">
      <w:r>
        <w:t>As explained in clause 6.3.3, there are two ways an ID association in the ICF can be de-cached. The first method based on the caching of a new ID association is illustrated as a part of the caching scenarios in clause 6.3.6.1. This clauses illustrates the second method where the IEF sends a IEF Disassociation Record message. Multiple possible scenarios in reference to this are depicted in the figure 6.3.6-2 below</w:t>
      </w:r>
      <w:r w:rsidR="004548F5">
        <w:t>.</w:t>
      </w:r>
    </w:p>
    <w:p w14:paraId="6D33729E" w14:textId="77777777" w:rsidR="0001061C" w:rsidRDefault="0001061C" w:rsidP="001A7962">
      <w:pPr>
        <w:pStyle w:val="TH"/>
      </w:pPr>
      <w:r>
        <w:rPr>
          <w:lang w:eastAsia="ja-JP"/>
        </w:rPr>
        <w:object w:dxaOrig="9624" w:dyaOrig="9720" w14:anchorId="0E651B04">
          <v:shape id="_x0000_i1181" type="#_x0000_t75" style="width:480.75pt;height:486pt" o:ole="">
            <v:imagedata r:id="rId328" o:title=""/>
          </v:shape>
          <o:OLEObject Type="Embed" ProgID="Visio.Drawing.15" ShapeID="_x0000_i1181" DrawAspect="Content" ObjectID="_1705179053" r:id="rId329"/>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386BCE77" w:rsidR="0001061C" w:rsidRDefault="0001061C" w:rsidP="001A7962">
      <w:pPr>
        <w:pStyle w:val="B2"/>
      </w:pPr>
      <w:r>
        <w:lastRenderedPageBreak/>
        <w:t>c)</w:t>
      </w:r>
      <w:r>
        <w:tab/>
        <w:t>The IEF present in the AMF detects the removal of 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7F50B744" w:rsidR="0001061C" w:rsidRDefault="0001061C" w:rsidP="001A7962">
      <w:pPr>
        <w:pStyle w:val="B2"/>
      </w:pPr>
      <w:r>
        <w:t>a)</w:t>
      </w:r>
      <w:r>
        <w:tab/>
        <w:t>The AMF when determines to deregister a UE, removes the 5G-GUTI assigned for the SUPI and sends a DEREGISTRATION REQUEST to the UE.</w:t>
      </w:r>
    </w:p>
    <w:p w14:paraId="521B3B3A" w14:textId="5693A011" w:rsidR="0001061C" w:rsidRDefault="0001061C" w:rsidP="001A7962">
      <w:pPr>
        <w:pStyle w:val="B2"/>
      </w:pPr>
      <w:r>
        <w:t>b)</w:t>
      </w:r>
      <w:r>
        <w:tab/>
        <w:t>The IEF present in the AMF detects the removal of 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56156301" w:rsidR="0001061C" w:rsidRDefault="0001061C" w:rsidP="001A7962">
      <w:pPr>
        <w:pStyle w:val="B2"/>
      </w:pPr>
      <w:r>
        <w:t>a)</w:t>
      </w:r>
      <w:r>
        <w:tab/>
        <w:t>When the network detects that the UE is no longer reachable may remove the associated 5G-GUTI for the SUPI.</w:t>
      </w:r>
    </w:p>
    <w:p w14:paraId="07EB2D4E" w14:textId="1D0AFC68" w:rsidR="0001061C" w:rsidRDefault="0001061C" w:rsidP="001A7962">
      <w:pPr>
        <w:pStyle w:val="B2"/>
      </w:pPr>
      <w:r>
        <w:t>b)</w:t>
      </w:r>
      <w:r>
        <w:tab/>
        <w:t>The IEF present in the AMF detects the removal of 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50" w:name="_Toc94558716"/>
      <w:r>
        <w:t>6.3.6.3</w:t>
      </w:r>
      <w:r>
        <w:tab/>
        <w:t>ID association and unsuccessful 5G-GUTI assignments</w:t>
      </w:r>
      <w:bookmarkEnd w:id="250"/>
    </w:p>
    <w:p w14:paraId="03A4A31F" w14:textId="26DEA4E8" w:rsidR="0001061C" w:rsidRDefault="0001061C" w:rsidP="0001061C">
      <w:r>
        <w:t>This is an error scenario where the 5G-GUTI assignment is unsuccessful. It can happen when UE fails to receive message that carries the new 5G-GUTI or the AMF fails to receive the acknowledgement from the UE. The two scenarios are illustrated below in figures 6.3.6-3.</w:t>
      </w:r>
    </w:p>
    <w:p w14:paraId="5E128672" w14:textId="77777777" w:rsidR="0001061C" w:rsidRDefault="0001061C" w:rsidP="001A7962">
      <w:pPr>
        <w:pStyle w:val="TH"/>
        <w:rPr>
          <w:lang w:eastAsia="ja-JP"/>
        </w:rPr>
      </w:pPr>
      <w:r>
        <w:rPr>
          <w:lang w:eastAsia="ja-JP"/>
        </w:rPr>
        <w:object w:dxaOrig="9624" w:dyaOrig="8088" w14:anchorId="57CA32B5">
          <v:shape id="_x0000_i1182" type="#_x0000_t75" style="width:480.75pt;height:404.25pt" o:ole="">
            <v:imagedata r:id="rId330" o:title=""/>
          </v:shape>
          <o:OLEObject Type="Embed" ProgID="Visio.Drawing.15" ShapeID="_x0000_i1182" DrawAspect="Content" ObjectID="_1705179054" r:id="rId331"/>
        </w:object>
      </w:r>
    </w:p>
    <w:p w14:paraId="07BCA75F" w14:textId="77777777" w:rsidR="0001061C" w:rsidRDefault="0001061C" w:rsidP="001A7962">
      <w:pPr>
        <w:pStyle w:val="TF"/>
      </w:pPr>
      <w:r>
        <w:t>Figure 6.3.6-3: ID association and unsuccessful 5G-GUTI assignments</w:t>
      </w:r>
    </w:p>
    <w:p w14:paraId="6B6DA6D3" w14:textId="46690E74" w:rsidR="0001061C" w:rsidRDefault="0001061C" w:rsidP="0001061C">
      <w:pPr>
        <w:spacing w:before="120"/>
      </w:pPr>
      <w:r>
        <w:t>The figure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57B03F5D" w:rsidR="0001061C" w:rsidRDefault="0001061C" w:rsidP="001A7962">
      <w:pPr>
        <w:pStyle w:val="B2"/>
      </w:pPr>
      <w:r>
        <w:t>c)</w:t>
      </w:r>
      <w:r>
        <w:tab/>
        <w:t>ICF caches the received information as ID association for the SUPI.</w:t>
      </w:r>
    </w:p>
    <w:p w14:paraId="13B98873" w14:textId="1F7BB83E" w:rsidR="0001061C" w:rsidRDefault="0001061C" w:rsidP="001A7962">
      <w:pPr>
        <w:pStyle w:val="B2"/>
      </w:pPr>
      <w:r>
        <w:t>d)</w:t>
      </w:r>
      <w:r>
        <w:tab/>
        <w:t>The UE acknowledges the receipt of 5G-GUTI to the AMF using the REGISTRATION COMPLETE message. At this, the assignment of 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204AC7A1" w:rsidR="0001061C" w:rsidRDefault="0001061C" w:rsidP="001A7962">
      <w:pPr>
        <w:pStyle w:val="B2"/>
      </w:pPr>
      <w:r>
        <w:t>i)</w:t>
      </w:r>
      <w:r>
        <w:tab/>
        <w:t>The CONFIGURATION UPDATE COMMAND does not reach the UE. The AMF, upon failing to receive the expected CONFIGURATION UPDATE COMPLETE message, keeps both previous 5G-GUTI (first choice) and the new 5G-GUTI (second choice) as still being associated to the SUPI.</w:t>
      </w:r>
    </w:p>
    <w:p w14:paraId="31CCE10C" w14:textId="6FD93BE2" w:rsidR="0001061C" w:rsidRDefault="0001061C" w:rsidP="0001061C">
      <w:r>
        <w:t>Within the ICF, the previous ID association will be deleted after the de-caching period. In this scenario, the active ID association in ICF contains the second choice 5G-GUTI that 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4CF393A7" w:rsidR="0001061C" w:rsidRDefault="0001061C" w:rsidP="001A7962">
      <w:pPr>
        <w:pStyle w:val="B2"/>
      </w:pPr>
      <w:r>
        <w:t>d)</w:t>
      </w:r>
      <w:r>
        <w:tab/>
        <w:t>ICF caches the received information as ID association for the SUPI. ICF begins the de-caching process for the previous ID association.</w:t>
      </w:r>
    </w:p>
    <w:p w14:paraId="55C76DFD" w14:textId="37744F73" w:rsidR="0001061C" w:rsidRDefault="0001061C" w:rsidP="001A7962">
      <w:pPr>
        <w:pStyle w:val="B2"/>
      </w:pPr>
      <w:r>
        <w:t>f)</w:t>
      </w:r>
      <w:r>
        <w:tab/>
        <w:t>The UE acknowledges the receipt of 5G-GUTI to the AMF using the CONFIGURATION UPDATE COMPLETE message. However, CONFIGURATION UPDATE COMPLETE message does not reach the AMF. The AMF keeps both previous 5G-GUTI (first choice) and the new 5G-GUTI (second choice) as still being associated to the SUPI.</w:t>
      </w:r>
    </w:p>
    <w:p w14:paraId="5ED35FE5" w14:textId="0418CA32" w:rsidR="0001061C" w:rsidRDefault="0001061C" w:rsidP="001A7962">
      <w:r>
        <w:t>Within the ICF, the previous ID association will be deleted after the de-caching period. In this scenario, the active ID association in ICF does not contain the 5G-GUTI that AMF is associating as the first choice 5G-GUTI to the SUPI. However, the active ID association in the ICF does correspond to the 5G-GUTI has 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F395471" w:rsidR="0001061C" w:rsidRDefault="0001061C" w:rsidP="001A7962">
      <w:pPr>
        <w:pStyle w:val="B2"/>
      </w:pPr>
      <w:r>
        <w:t>k)</w:t>
      </w:r>
      <w:r>
        <w:tab/>
        <w:t>ICF caches the received information as ID association for the SUPI. ICF begins the de-caching process for the previous ID association.</w:t>
      </w:r>
    </w:p>
    <w:p w14:paraId="0E46EDB0" w14:textId="45693450" w:rsidR="0001061C" w:rsidRDefault="0001061C" w:rsidP="001A7962">
      <w:pPr>
        <w:pStyle w:val="B2"/>
      </w:pPr>
      <w:r>
        <w:t>l)</w:t>
      </w:r>
      <w:r>
        <w:tab/>
        <w:t>The UE acknowledges the receipt of 5G-GUTI to the AMF using the CONFIGURATION UPDATE COMPLETE message. At this, the assignment of 5G-GUTI is successful.</w:t>
      </w:r>
    </w:p>
    <w:p w14:paraId="52193F4B" w14:textId="7008C2EB" w:rsidR="0001061C" w:rsidRDefault="0001061C" w:rsidP="0001061C">
      <w:pPr>
        <w:pStyle w:val="Heading2"/>
      </w:pPr>
      <w:bookmarkStart w:id="251" w:name="_Toc94558717"/>
      <w:r>
        <w:t>6.4</w:t>
      </w:r>
      <w:r>
        <w:tab/>
        <w:t>Retrieval principles</w:t>
      </w:r>
      <w:bookmarkEnd w:id="251"/>
    </w:p>
    <w:p w14:paraId="2D9E0F97" w14:textId="77777777" w:rsidR="0001061C" w:rsidRDefault="0001061C" w:rsidP="0001061C">
      <w:pPr>
        <w:pStyle w:val="Heading3"/>
      </w:pPr>
      <w:bookmarkStart w:id="252" w:name="_Toc94558718"/>
      <w:r>
        <w:t>6.4.1</w:t>
      </w:r>
      <w:r>
        <w:tab/>
        <w:t>Overview</w:t>
      </w:r>
      <w:bookmarkEnd w:id="252"/>
    </w:p>
    <w:p w14:paraId="23C8EA8D" w14:textId="44A4ECAE" w:rsidR="0001061C" w:rsidRDefault="0001061C" w:rsidP="001A7962">
      <w:r>
        <w:t>The second part of ID Association Caching is the retrieval of cached ID association by the LEAs for a specific UE. The retrieval process is handled using request and response procedures between the LEAs and the CSP.</w:t>
      </w:r>
    </w:p>
    <w:p w14:paraId="2E3AF508" w14:textId="77777777" w:rsidR="00A57B8F" w:rsidRDefault="0001061C" w:rsidP="000D2879">
      <w:r>
        <w:t>LEA can submit six type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2AA242A3" w:rsidR="0001061C" w:rsidRDefault="0001061C" w:rsidP="001A7962">
      <w:r>
        <w:t>The first three are also referred to retrieval of permanent ID from the non-permanent ID and the next two are referred as 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00637D5C" w:rsidR="0001061C" w:rsidRDefault="0001061C" w:rsidP="001A7962">
      <w:r>
        <w:t>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53" w:name="_Toc94558719"/>
      <w:r>
        <w:t>6.4.2</w:t>
      </w:r>
      <w:r>
        <w:tab/>
        <w:t>LI_HIQR</w:t>
      </w:r>
      <w:bookmarkEnd w:id="253"/>
    </w:p>
    <w:p w14:paraId="7976A28D" w14:textId="34F3578C" w:rsidR="0001061C" w:rsidRDefault="0001061C" w:rsidP="001A7962">
      <w:r>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2016D750" w:rsidR="0001061C" w:rsidRDefault="0001061C" w:rsidP="001A7962">
      <w:r>
        <w:t>LI_HIQR Request shall always carry the Observed Time field when the ID included in the message is 5G-S-TMSI or 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E46D4FA" w:rsidR="0001061C" w:rsidRDefault="0001061C" w:rsidP="001A7962">
      <w:pPr>
        <w:rPr>
          <w:lang w:eastAsia="ja-JP"/>
        </w:rPr>
      </w:pPr>
      <w:r>
        <w:t>In table 6.4-1, the Request Type of Identity Association with Request Values of SUCI, 5G-S-TMSI, and 5G-GUTI may also be viewed as a request for non-permanent ID to permanent ID. The Request Type of Identity Association with Request Values of SUPI and the Ongoing Identity Association may also be viewed as a request for permanent ID to 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3E65496C" w:rsidR="0001061C" w:rsidRDefault="0001061C" w:rsidP="0001061C">
      <w:pPr>
        <w:pStyle w:val="NO"/>
      </w:pPr>
      <w:r>
        <w:t>NOTE 1:</w:t>
      </w:r>
      <w:r>
        <w:tab/>
        <w:t>LI_HIQR Updates will have at most one Identity Association Record. LI_HIQR Response may have more than one Identity Association Records.</w:t>
      </w:r>
    </w:p>
    <w:p w14:paraId="50985F3C" w14:textId="4EBE7C77" w:rsidR="0001061C" w:rsidRDefault="0001061C" w:rsidP="001A7962">
      <w:r>
        <w:t>In table 6.4-2, the Association Start Time included in the LI_HIQR Response and LI_HIQR Updates reflects the time at which the 5G-GUTI is assigned to the SUPI in the AMF. Association End Time is included in the LI_HIQR Response and 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7CDFEC7C" w:rsidR="0001061C" w:rsidRDefault="0001061C" w:rsidP="001A7962">
      <w:r>
        <w:t>On the LI_HIQR interface, every message is acknowledged by the receiving function. For example: 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54" w:name="_Toc94558720"/>
      <w:bookmarkStart w:id="255" w:name="_Hlk76370338"/>
      <w:r>
        <w:t>6.4.3</w:t>
      </w:r>
      <w:r>
        <w:tab/>
        <w:t>LI_XQR</w:t>
      </w:r>
      <w:bookmarkEnd w:id="254"/>
    </w:p>
    <w:p w14:paraId="3941424C" w14:textId="35803A79" w:rsidR="0001061C" w:rsidRDefault="0001061C" w:rsidP="001A7962">
      <w:r>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124D4F65" w:rsidR="0001061C" w:rsidRDefault="00DA6CFE" w:rsidP="001A7962">
      <w:r>
        <w:t>T</w:t>
      </w:r>
      <w:r w:rsidR="0001061C">
        <w:t>able 6.4-3 provides a mapped LI_HIQR messages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3AEB7F94" w:rsidR="0001061C" w:rsidRDefault="0001061C" w:rsidP="001A7962">
      <w:r>
        <w:t>As shown in table 6.4-3, the Identity Association Update Acknowledgement is an acknowledgement from the IQF to ICF for the receipt of Identity Association Update Message. This is not seen on the LI_HIQR interface. Also, Deactivate Association Update Acknowledgement message which is a response from ICF to IQF for indicating successfully stopping on the further reporting of new 5G-GUTI assignments is not relayed to the LEA over LI_HIQR.</w:t>
      </w:r>
    </w:p>
    <w:p w14:paraId="363E7E3E" w14:textId="07E80CA2" w:rsidR="0001061C" w:rsidRDefault="00B9742A" w:rsidP="001A7962">
      <w:bookmarkStart w:id="256"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56"/>
    </w:tbl>
    <w:p w14:paraId="5BEAD63C" w14:textId="77777777" w:rsidR="0001061C" w:rsidRDefault="0001061C" w:rsidP="0001061C">
      <w:pPr>
        <w:keepNext/>
        <w:tabs>
          <w:tab w:val="left" w:pos="2660"/>
        </w:tabs>
        <w:jc w:val="both"/>
        <w:rPr>
          <w:bCs/>
          <w:color w:val="000000"/>
          <w:sz w:val="22"/>
          <w:szCs w:val="22"/>
          <w:lang w:eastAsia="ja-JP"/>
        </w:rPr>
      </w:pPr>
    </w:p>
    <w:p w14:paraId="5B29A90A" w14:textId="3525AA2D" w:rsidR="0001061C" w:rsidRDefault="0001061C" w:rsidP="001A7962">
      <w:r>
        <w:t>Identity Association Update Acknowledgement and the Deactivate Association Update Acknowledgement message are not seen on the LI_HIQR interface and therefore, the details of the same are not shown in table 6.4-6.</w:t>
      </w:r>
    </w:p>
    <w:p w14:paraId="6846DE64" w14:textId="77777777" w:rsidR="0001061C" w:rsidRDefault="0001061C" w:rsidP="001A7962">
      <w:r>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55"/>
    </w:p>
    <w:p w14:paraId="01CE828A" w14:textId="0C0DC75A" w:rsidR="0001061C" w:rsidRDefault="0001061C" w:rsidP="0001061C">
      <w:pPr>
        <w:pStyle w:val="Heading3"/>
      </w:pPr>
      <w:bookmarkStart w:id="257" w:name="_Toc94558721"/>
      <w:r>
        <w:t>6.4.4</w:t>
      </w:r>
      <w:r>
        <w:tab/>
        <w:t>Illustration of retrieval principles</w:t>
      </w:r>
      <w:bookmarkEnd w:id="257"/>
    </w:p>
    <w:p w14:paraId="6A72A44C" w14:textId="77777777" w:rsidR="0001061C" w:rsidRDefault="0001061C" w:rsidP="0001061C">
      <w:pPr>
        <w:pStyle w:val="Heading4"/>
      </w:pPr>
      <w:bookmarkStart w:id="258" w:name="_Toc94558722"/>
      <w:r>
        <w:t>6.4.4.1</w:t>
      </w:r>
      <w:r>
        <w:tab/>
        <w:t>General</w:t>
      </w:r>
      <w:bookmarkEnd w:id="258"/>
    </w:p>
    <w:p w14:paraId="4B15F258" w14:textId="4D909177" w:rsidR="0001061C" w:rsidRDefault="0001061C" w:rsidP="0001061C">
      <w:r>
        <w:t>The LEA may send a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59" w:name="_Toc94558723"/>
      <w:r>
        <w:t>6.4.4.2</w:t>
      </w:r>
      <w:r>
        <w:tab/>
        <w:t>Retrieval with Observed Time</w:t>
      </w:r>
      <w:bookmarkEnd w:id="259"/>
    </w:p>
    <w:p w14:paraId="0796F578" w14:textId="1FD0B265" w:rsidR="0001061C" w:rsidRDefault="0001061C" w:rsidP="0001061C">
      <w:r>
        <w:t>When the Observed Time is in the LI_XQR: Identity Association Request, the ICF uses 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83" type="#_x0000_t75" style="width:480.75pt;height:227.25pt" o:ole="">
            <v:imagedata r:id="rId332" o:title=""/>
          </v:shape>
          <o:OLEObject Type="Embed" ProgID="Visio.Drawing.15" ShapeID="_x0000_i1183" DrawAspect="Content" ObjectID="_1705179055" r:id="rId333"/>
        </w:object>
      </w:r>
    </w:p>
    <w:p w14:paraId="369F13D3" w14:textId="77777777" w:rsidR="0001061C" w:rsidRDefault="0001061C" w:rsidP="001A7962">
      <w:pPr>
        <w:pStyle w:val="TF"/>
      </w:pPr>
      <w:r>
        <w:t>Figure 6.4.4-1: Retrieval with Observed Time</w:t>
      </w:r>
    </w:p>
    <w:p w14:paraId="0FC852AF" w14:textId="245894D9" w:rsidR="0001061C" w:rsidRDefault="0001061C" w:rsidP="001A7962">
      <w:pPr>
        <w:pStyle w:val="NO"/>
      </w:pPr>
      <w:r>
        <w:t>NOTE:</w:t>
      </w:r>
      <w:r>
        <w:tab/>
        <w:t>The focus of the above figure is retrieval that includes LEA, IQF and the ICF. That is why the arrows between the IEF and 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30715085" w:rsidR="0001061C" w:rsidRDefault="0001061C" w:rsidP="001A7962">
      <w:pPr>
        <w:pStyle w:val="B1"/>
      </w:pPr>
      <w:r>
        <w:lastRenderedPageBreak/>
        <w:t>The request is received while 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309CF747" w:rsidR="0001061C" w:rsidRDefault="0001061C" w:rsidP="0001061C">
      <w:pPr>
        <w:pStyle w:val="B1"/>
        <w:ind w:firstLine="0"/>
      </w:pPr>
      <w:r>
        <w:t>The request is received while the ID association of 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4658AA93" w:rsidR="0001061C" w:rsidRDefault="0001061C" w:rsidP="0001061C">
      <w:pPr>
        <w:pStyle w:val="B1"/>
        <w:ind w:firstLine="0"/>
      </w:pPr>
      <w:r>
        <w:t>The request is received while 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60" w:name="_Toc94558724"/>
      <w:r>
        <w:t>6.4.4.3</w:t>
      </w:r>
      <w:r>
        <w:tab/>
        <w:t>Retrieval without Observed Time</w:t>
      </w:r>
      <w:bookmarkEnd w:id="260"/>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84" type="#_x0000_t75" style="width:480.75pt;height:289.5pt" o:ole="">
            <v:imagedata r:id="rId334" o:title=""/>
          </v:shape>
          <o:OLEObject Type="Embed" ProgID="Visio.Drawing.15" ShapeID="_x0000_i1184" DrawAspect="Content" ObjectID="_1705179056" r:id="rId335"/>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6D7AA241" w:rsidR="0001061C" w:rsidRDefault="0001061C" w:rsidP="0001061C">
      <w:pPr>
        <w:pStyle w:val="B1"/>
        <w:ind w:firstLine="0"/>
      </w:pPr>
      <w:r>
        <w:t>The request is received while 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2C4C621C" w:rsidR="0001061C" w:rsidRDefault="0001061C" w:rsidP="0001061C">
      <w:pPr>
        <w:pStyle w:val="B1"/>
        <w:ind w:firstLine="0"/>
      </w:pPr>
      <w:r>
        <w:lastRenderedPageBreak/>
        <w:t>The request is received while the ID association of 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095C96CE" w:rsidR="0001061C" w:rsidRDefault="0001061C" w:rsidP="0001061C">
      <w:pPr>
        <w:pStyle w:val="B1"/>
        <w:ind w:firstLine="0"/>
      </w:pPr>
      <w:r>
        <w:t>The request is received while the ID association of 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61" w:name="_Toc94558725"/>
      <w:r>
        <w:t>6.4.5</w:t>
      </w:r>
      <w:r>
        <w:tab/>
        <w:t>Illustration of time-window principles</w:t>
      </w:r>
      <w:bookmarkEnd w:id="261"/>
    </w:p>
    <w:p w14:paraId="41D36897" w14:textId="77777777" w:rsidR="0001061C" w:rsidRDefault="0001061C" w:rsidP="0001061C">
      <w:pPr>
        <w:pStyle w:val="Heading4"/>
      </w:pPr>
      <w:bookmarkStart w:id="262" w:name="_Toc94558726"/>
      <w:r>
        <w:t>6.4.5.1</w:t>
      </w:r>
      <w:r>
        <w:tab/>
        <w:t>Overview</w:t>
      </w:r>
      <w:bookmarkEnd w:id="262"/>
    </w:p>
    <w:p w14:paraId="66603D73" w14:textId="77777777" w:rsidR="0001061C" w:rsidRDefault="0001061C" w:rsidP="001A7962">
      <w:r>
        <w:t xml:space="preserve">The concept of 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6C349F60" w:rsidR="0001061C" w:rsidRDefault="0001061C" w:rsidP="0001061C">
      <w:pPr>
        <w:pStyle w:val="NO"/>
      </w:pPr>
      <w:r>
        <w:t>NOTE 2:</w:t>
      </w:r>
      <w:r>
        <w:tab/>
        <w:t>The illustrations assume that the message transfers and caching happen instantaneously.</w:t>
      </w:r>
    </w:p>
    <w:p w14:paraId="7401AAE1" w14:textId="77777777" w:rsidR="0001061C" w:rsidRDefault="0001061C" w:rsidP="0001061C">
      <w:pPr>
        <w:pStyle w:val="Heading4"/>
      </w:pPr>
      <w:bookmarkStart w:id="263" w:name="_Toc94558727"/>
      <w:r>
        <w:t>6.4.5.2</w:t>
      </w:r>
      <w:r>
        <w:tab/>
        <w:t>No short time-window</w:t>
      </w:r>
      <w:bookmarkEnd w:id="263"/>
    </w:p>
    <w:p w14:paraId="7F057C2F" w14:textId="02672222" w:rsidR="0001061C" w:rsidRDefault="0001061C" w:rsidP="0001061C">
      <w:pPr>
        <w:pStyle w:val="Heading5"/>
      </w:pPr>
      <w:bookmarkStart w:id="264" w:name="_Toc94558728"/>
      <w:r>
        <w:t>6.4.5.2.1</w:t>
      </w:r>
      <w:r>
        <w:tab/>
        <w:t>Scenario 1 – two clocks are synched</w:t>
      </w:r>
      <w:bookmarkEnd w:id="264"/>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85" type="#_x0000_t75" style="width:480.75pt;height:273pt" o:ole="">
            <v:imagedata r:id="rId336" o:title=""/>
          </v:shape>
          <o:OLEObject Type="Embed" ProgID="Visio.Drawing.15" ShapeID="_x0000_i1185" DrawAspect="Content" ObjectID="_1705179057" r:id="rId337"/>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78CD3A30" w:rsidR="0001061C" w:rsidRDefault="0001061C" w:rsidP="001A7962">
      <w:r>
        <w:t>In the illustration shown in figure 6.4.5-1, one ID association is 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65" w:name="_Toc94558729"/>
      <w:r>
        <w:lastRenderedPageBreak/>
        <w:t>6.4.5.</w:t>
      </w:r>
      <w:r w:rsidR="00644E09">
        <w:t>2</w:t>
      </w:r>
      <w:r>
        <w:t>.2</w:t>
      </w:r>
      <w:r>
        <w:tab/>
        <w:t>Scenario 2 – CSP clock lags LEA clock</w:t>
      </w:r>
      <w:bookmarkEnd w:id="265"/>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86" type="#_x0000_t75" style="width:480.75pt;height:273pt" o:ole="">
            <v:imagedata r:id="rId338" o:title=""/>
          </v:shape>
          <o:OLEObject Type="Embed" ProgID="Visio.Drawing.15" ShapeID="_x0000_i1186" DrawAspect="Content" ObjectID="_1705179058" r:id="rId339"/>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25C55367" w:rsidR="0001061C" w:rsidRDefault="0001061C" w:rsidP="001A7962">
      <w:r>
        <w:t>In the illustration shown in figure 6.4.5-2, since the CSP clock lags the LEA clock, the time T1 in 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66" w:name="_Toc94558730"/>
      <w:r>
        <w:t>6.4.5.</w:t>
      </w:r>
      <w:r w:rsidR="00644E09">
        <w:t>2</w:t>
      </w:r>
      <w:r>
        <w:t>.3</w:t>
      </w:r>
      <w:r>
        <w:tab/>
        <w:t>Scenario 3 – LEA clock lags CSP clock</w:t>
      </w:r>
      <w:bookmarkEnd w:id="266"/>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87" type="#_x0000_t75" style="width:480.75pt;height:272.25pt" o:ole="">
            <v:imagedata r:id="rId340" o:title=""/>
          </v:shape>
          <o:OLEObject Type="Embed" ProgID="Visio.Drawing.15" ShapeID="_x0000_i1187" DrawAspect="Content" ObjectID="_1705179059" r:id="rId341"/>
        </w:object>
      </w:r>
    </w:p>
    <w:p w14:paraId="47831768" w14:textId="77777777" w:rsidR="0001061C" w:rsidRDefault="0001061C" w:rsidP="001A7962">
      <w:pPr>
        <w:pStyle w:val="TF"/>
        <w:rPr>
          <w:bCs/>
          <w:sz w:val="22"/>
          <w:szCs w:val="22"/>
        </w:rPr>
      </w:pPr>
      <w:r>
        <w:t xml:space="preserve">Figure 6.4.5-3: Scenario 3 – LEA clock lags CSP clock – no short time-window in ICF  </w:t>
      </w:r>
    </w:p>
    <w:p w14:paraId="0B25CBF9" w14:textId="77777777" w:rsidR="0001061C" w:rsidRDefault="0001061C" w:rsidP="001A7962">
      <w:r>
        <w:t>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same as the scenario 1.</w:t>
      </w:r>
    </w:p>
    <w:p w14:paraId="440EC51B" w14:textId="77777777" w:rsidR="0001061C" w:rsidRDefault="0001061C" w:rsidP="0001061C">
      <w:pPr>
        <w:pStyle w:val="Heading4"/>
        <w:rPr>
          <w:lang w:eastAsia="ja-JP"/>
        </w:rPr>
      </w:pPr>
      <w:bookmarkStart w:id="267" w:name="_Toc94558731"/>
      <w:r>
        <w:t>6.4.5.3</w:t>
      </w:r>
      <w:r>
        <w:tab/>
        <w:t>Short time-window</w:t>
      </w:r>
      <w:bookmarkEnd w:id="267"/>
    </w:p>
    <w:p w14:paraId="05AC78C0" w14:textId="0D8CB605" w:rsidR="0001061C" w:rsidRDefault="0001061C" w:rsidP="001A7962">
      <w:pPr>
        <w:pStyle w:val="Heading5"/>
      </w:pPr>
      <w:bookmarkStart w:id="268" w:name="_Toc94558732"/>
      <w:r>
        <w:t>6.4.5.3.1</w:t>
      </w:r>
      <w:r>
        <w:tab/>
        <w:t>Scenario 1 – two clocks are synched</w:t>
      </w:r>
      <w:bookmarkEnd w:id="268"/>
    </w:p>
    <w:p w14:paraId="44A10C5B" w14:textId="6A2F9F9A" w:rsidR="0001061C" w:rsidRDefault="0001061C" w:rsidP="001A7962">
      <w:r>
        <w:t>The figure 6.4.5-4 illustrates a scenario where the two clocks (CSP and LEA) are synchronized and ICF has implemented the short time-window concept.</w:t>
      </w:r>
    </w:p>
    <w:p w14:paraId="4AA18585" w14:textId="77777777" w:rsidR="005E6434" w:rsidRDefault="0001061C" w:rsidP="005E6434">
      <w:pPr>
        <w:pStyle w:val="TH"/>
      </w:pPr>
      <w:r>
        <w:object w:dxaOrig="9624" w:dyaOrig="5460" w14:anchorId="06FC4DE1">
          <v:shape id="_x0000_i1188" type="#_x0000_t75" style="width:480.75pt;height:273pt" o:ole="">
            <v:imagedata r:id="rId342" o:title=""/>
          </v:shape>
          <o:OLEObject Type="Embed" ProgID="Visio.Drawing.15" ShapeID="_x0000_i1188" DrawAspect="Content" ObjectID="_1705179060" r:id="rId343"/>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77F000E0" w:rsidR="0001061C" w:rsidRDefault="0001061C" w:rsidP="001A7962">
      <w:r>
        <w:t>In the illustration shown in figure 6.4.5-4, one ID association is the ICF (cached at Tg) at the time T1. However, when the ICF is scanned with a short time-window, the ID association (cached at Tp) can also be viewed as the ID association at time T1, The response will, therefore, have two Identity Association Records.</w:t>
      </w:r>
    </w:p>
    <w:p w14:paraId="1735848E" w14:textId="77777777" w:rsidR="0001061C" w:rsidRDefault="0001061C" w:rsidP="001A7962">
      <w:pPr>
        <w:pStyle w:val="Heading5"/>
        <w:rPr>
          <w:lang w:eastAsia="ja-JP"/>
        </w:rPr>
      </w:pPr>
      <w:bookmarkStart w:id="269" w:name="_Toc94558733"/>
      <w:r>
        <w:t>6.4.5.3.2</w:t>
      </w:r>
      <w:r>
        <w:tab/>
        <w:t>Scenario 2 – CSP clock lags LEA clock</w:t>
      </w:r>
      <w:bookmarkEnd w:id="269"/>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89" type="#_x0000_t75" style="width:480.75pt;height:273pt" o:ole="">
            <v:imagedata r:id="rId344" o:title=""/>
          </v:shape>
          <o:OLEObject Type="Embed" ProgID="Visio.Drawing.15" ShapeID="_x0000_i1189" DrawAspect="Content" ObjectID="_1705179061" r:id="rId345"/>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6393CCB6" w:rsidR="0001061C" w:rsidRDefault="0001061C" w:rsidP="001A7962">
      <w:r>
        <w:lastRenderedPageBreak/>
        <w:t>In the illustration shown in figure 6.4.5-5, since the CSP clock lags the LEA clock, the time T1 in ICF is yet to happen in reference to the Observed Time T1 per LEA clock. At time T1 (per the CSP clock), two ID associations are in the ICF (cached at Tg and Tp) and both can be considered to be active when Time-Window is applied. The response will, therefore, have two Identity Association Records.</w:t>
      </w:r>
    </w:p>
    <w:p w14:paraId="3FB99AEF" w14:textId="77777777" w:rsidR="0001061C" w:rsidRDefault="0001061C" w:rsidP="001A7962">
      <w:pPr>
        <w:pStyle w:val="Heading5"/>
        <w:rPr>
          <w:lang w:eastAsia="ja-JP"/>
        </w:rPr>
      </w:pPr>
      <w:bookmarkStart w:id="270" w:name="_Toc94558734"/>
      <w:r>
        <w:t>6.4.5.3.3</w:t>
      </w:r>
      <w:r>
        <w:tab/>
        <w:t>Scenario 3 – LEA clock lags CSP clock</w:t>
      </w:r>
      <w:bookmarkEnd w:id="270"/>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0" type="#_x0000_t75" style="width:480.75pt;height:272.25pt" o:ole="">
            <v:imagedata r:id="rId346" o:title=""/>
          </v:shape>
          <o:OLEObject Type="Embed" ProgID="Visio.Drawing.15" ShapeID="_x0000_i1190" DrawAspect="Content" ObjectID="_1705179062" r:id="rId347"/>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4C612D3C" w:rsidR="0001061C" w:rsidRDefault="0001061C" w:rsidP="001A7962">
      <w:r>
        <w:t xml:space="preserve">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  </w:t>
      </w:r>
    </w:p>
    <w:p w14:paraId="3D5C725D" w14:textId="77777777" w:rsidR="0001061C" w:rsidRDefault="0001061C" w:rsidP="001A7962">
      <w:pPr>
        <w:pStyle w:val="Heading5"/>
      </w:pPr>
      <w:bookmarkStart w:id="271" w:name="_Toc94558735"/>
      <w:r>
        <w:t>6.4.5.3.4</w:t>
      </w:r>
      <w:r>
        <w:tab/>
        <w:t>Scenario 4 - no previous ID association in the ICF (LEA clock lags)</w:t>
      </w:r>
      <w:bookmarkEnd w:id="271"/>
    </w:p>
    <w:p w14:paraId="1E9C2B16" w14:textId="77777777" w:rsidR="0001061C" w:rsidRDefault="0001061C" w:rsidP="001A7962">
      <w:r>
        <w:t>If there is no prior ID association cached in the ICF, then the scenario 3 illustrated in figure 6.4.5-6 may not find any ID association in the ICF. In that case, the response will have zero Identity Association Records even if 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1" type="#_x0000_t75" style="width:480.75pt;height:270pt" o:ole="">
            <v:imagedata r:id="rId348" o:title=""/>
          </v:shape>
          <o:OLEObject Type="Embed" ProgID="Visio.Drawing.15" ShapeID="_x0000_i1191" DrawAspect="Content" ObjectID="_1705179063" r:id="rId349"/>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77777777" w:rsidR="0001061C" w:rsidRDefault="0001061C" w:rsidP="001A7962">
      <w:r>
        <w:t xml:space="preserve">As shown, at the time T1 even with a short time-window, no ID association in the ICF. Therefore, even though the ICF may have an ID association when the LI_XQR Request received, the response which should be based on the Observed Time T1, will have to have zero Identity Association Records. </w:t>
      </w:r>
    </w:p>
    <w:p w14:paraId="631774CB" w14:textId="77777777" w:rsidR="0001061C" w:rsidRDefault="0001061C" w:rsidP="001A7962">
      <w:pPr>
        <w:pStyle w:val="Heading5"/>
      </w:pPr>
      <w:bookmarkStart w:id="272" w:name="_Toc94558736"/>
      <w:r>
        <w:t>6.4.5.3.5</w:t>
      </w:r>
      <w:r>
        <w:tab/>
        <w:t>Scenario 5 - no previous ID association in the ICF (CSP clock lags)</w:t>
      </w:r>
      <w:bookmarkEnd w:id="272"/>
    </w:p>
    <w:p w14:paraId="15E88144" w14:textId="521A4BA4" w:rsidR="0001061C" w:rsidRDefault="0001061C" w:rsidP="001A7962">
      <w:r>
        <w:t>If there is no prior ID association cached in the ICF, then the scenario 4 illustrated in figure 6.4.5-7 may still find 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2" type="#_x0000_t75" style="width:481.5pt;height:300pt" o:ole="">
            <v:imagedata r:id="rId350" o:title=""/>
          </v:shape>
          <o:OLEObject Type="Embed" ProgID="Visio.Drawing.15" ShapeID="_x0000_i1192" DrawAspect="Content" ObjectID="_1705179064" r:id="rId351"/>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73" w:name="_Toc94558737"/>
      <w:r>
        <w:t>6.4.5.3.6</w:t>
      </w:r>
      <w:r>
        <w:tab/>
        <w:t>Scenario 6 – longer time-window is a possible implementation</w:t>
      </w:r>
      <w:bookmarkEnd w:id="273"/>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93" type="#_x0000_t75" style="width:480.75pt;height:273.75pt" o:ole="">
            <v:imagedata r:id="rId352" o:title=""/>
          </v:shape>
          <o:OLEObject Type="Embed" ProgID="Visio.Drawing.15" ShapeID="_x0000_i1193" DrawAspect="Content" ObjectID="_1705179065" r:id="rId353"/>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65958DC8" w:rsidR="0001061C" w:rsidRDefault="0001061C" w:rsidP="0001061C">
      <w:r>
        <w:t>As shown, the even though no ID association is cached in ICF at the time T1 per ICF time, with the time-window concept, the ICF may be able to find the ID association record,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74" w:name="_Toc94558738"/>
      <w:r>
        <w:t>6.5</w:t>
      </w:r>
      <w:r>
        <w:tab/>
        <w:t>Flow diagrams</w:t>
      </w:r>
      <w:bookmarkEnd w:id="274"/>
    </w:p>
    <w:p w14:paraId="317B48A5" w14:textId="77777777" w:rsidR="0001061C" w:rsidRDefault="0001061C" w:rsidP="0001061C">
      <w:pPr>
        <w:pStyle w:val="Heading3"/>
      </w:pPr>
      <w:bookmarkStart w:id="275" w:name="_Toc94558739"/>
      <w:r>
        <w:t>6.5.1</w:t>
      </w:r>
      <w:r>
        <w:tab/>
        <w:t>General</w:t>
      </w:r>
      <w:bookmarkEnd w:id="275"/>
    </w:p>
    <w:p w14:paraId="619EBA94" w14:textId="318AA2E9" w:rsidR="0001061C" w:rsidRDefault="0001061C" w:rsidP="0001061C">
      <w:r>
        <w:t>The purpose of this clause is to show end-to-end flow diagrams depicting the scenarios of ID Association Caching with scope of showing various caching scenarios combined with the retrieval scenarios.</w:t>
      </w:r>
    </w:p>
    <w:p w14:paraId="2168BB66" w14:textId="2E989E7C" w:rsidR="0001061C" w:rsidRDefault="0001061C" w:rsidP="0001061C">
      <w:r>
        <w:t>For the simplicity of drawings, all the flow-diagrams assume that LEA clock and CSP clock are aligned. The ICF may still have the short time window, described and illustrated in clause 6.4.</w:t>
      </w:r>
    </w:p>
    <w:p w14:paraId="49EA06A7" w14:textId="5FEE2239" w:rsidR="0001061C" w:rsidRDefault="0001061C" w:rsidP="0001061C">
      <w:pPr>
        <w:pStyle w:val="Heading3"/>
      </w:pPr>
      <w:bookmarkStart w:id="276" w:name="_Toc94558740"/>
      <w:r>
        <w:t>6.5.2</w:t>
      </w:r>
      <w:r>
        <w:tab/>
        <w:t>SUCI to SUPI retrieval</w:t>
      </w:r>
      <w:bookmarkEnd w:id="276"/>
    </w:p>
    <w:p w14:paraId="320E2343" w14:textId="77777777" w:rsidR="0001061C" w:rsidRDefault="0001061C" w:rsidP="0001061C">
      <w:pPr>
        <w:pStyle w:val="Heading4"/>
      </w:pPr>
      <w:bookmarkStart w:id="277" w:name="_Toc94558741"/>
      <w:r>
        <w:t>6.5.2.1</w:t>
      </w:r>
      <w:r>
        <w:tab/>
        <w:t>General</w:t>
      </w:r>
      <w:bookmarkEnd w:id="277"/>
    </w:p>
    <w:p w14:paraId="636B9F13" w14:textId="373B0E80" w:rsidR="0001061C" w:rsidRDefault="0001061C" w:rsidP="0001061C">
      <w:r>
        <w:t>As illustrated in the caching principles, the ID association is cached in the ICF whenever a 5G-GUTI is assigned to the SUPI.</w:t>
      </w:r>
    </w:p>
    <w:p w14:paraId="32C27EA9" w14:textId="6FA81F89" w:rsidR="0001061C" w:rsidRDefault="0001061C" w:rsidP="0001061C">
      <w:r>
        <w:t>The association of a SUPI to 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1FCEBF36" w:rsidR="0001061C" w:rsidRDefault="0001061C" w:rsidP="0001061C">
      <w:r>
        <w:t>The LEA may submit a request with a later time, for example, the time of 5G-GUTI assignment observation. In that case, the Identity Association Response may carry the Identity Association Records.</w:t>
      </w:r>
    </w:p>
    <w:p w14:paraId="12ED7E0C" w14:textId="77777777" w:rsidR="0001061C" w:rsidRDefault="0001061C" w:rsidP="0001061C">
      <w:pPr>
        <w:pStyle w:val="Heading4"/>
      </w:pPr>
      <w:bookmarkStart w:id="278" w:name="_Toc94558742"/>
      <w:r>
        <w:lastRenderedPageBreak/>
        <w:t>6.5.2.2</w:t>
      </w:r>
      <w:r>
        <w:tab/>
        <w:t>Illustration 1</w:t>
      </w:r>
      <w:bookmarkEnd w:id="278"/>
    </w:p>
    <w:p w14:paraId="3C094071" w14:textId="355863F7" w:rsidR="0001061C" w:rsidRDefault="00FF558C" w:rsidP="0001061C">
      <w:r>
        <w:t>F</w:t>
      </w:r>
      <w:r w:rsidR="0001061C">
        <w:t>igure 6.5.2-1 illustrates the two scenarios of SUCI to SUPI retrieval handling case with the Observed Time happens before the Association Start Time of first cached ID association.</w:t>
      </w:r>
    </w:p>
    <w:p w14:paraId="49F9FDBA" w14:textId="77777777" w:rsidR="0001061C" w:rsidRDefault="0001061C" w:rsidP="001A7962">
      <w:pPr>
        <w:pStyle w:val="TH"/>
        <w:rPr>
          <w:lang w:eastAsia="ja-JP"/>
        </w:rPr>
      </w:pPr>
      <w:r>
        <w:rPr>
          <w:lang w:eastAsia="ja-JP"/>
        </w:rPr>
        <w:object w:dxaOrig="9636" w:dyaOrig="4032" w14:anchorId="25C30835">
          <v:shape id="_x0000_i1194" type="#_x0000_t75" style="width:481.5pt;height:201.75pt" o:ole="">
            <v:imagedata r:id="rId354" o:title=""/>
          </v:shape>
          <o:OLEObject Type="Embed" ProgID="Visio.Drawing.15" ShapeID="_x0000_i1194" DrawAspect="Content" ObjectID="_1705179066" r:id="rId355"/>
        </w:object>
      </w:r>
    </w:p>
    <w:p w14:paraId="168797C6" w14:textId="77777777" w:rsidR="0001061C" w:rsidRDefault="0001061C" w:rsidP="001A7962">
      <w:pPr>
        <w:pStyle w:val="TF"/>
      </w:pPr>
      <w:r>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660EB4D9" w:rsidR="0001061C" w:rsidRDefault="0001061C" w:rsidP="0001061C">
      <w:pPr>
        <w:pStyle w:val="B1"/>
        <w:ind w:firstLine="0"/>
      </w:pPr>
      <w:r>
        <w:t>The Identity Association Request is received at the ICF before 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79" w:name="_Toc94558743"/>
      <w:r>
        <w:t>6.5.2.3</w:t>
      </w:r>
      <w:r>
        <w:tab/>
        <w:t>Illustration 2</w:t>
      </w:r>
      <w:bookmarkEnd w:id="279"/>
    </w:p>
    <w:p w14:paraId="779DD34E" w14:textId="08AE55D3" w:rsidR="0001061C" w:rsidRDefault="004714E7" w:rsidP="0001061C">
      <w:r>
        <w:t>F</w:t>
      </w:r>
      <w:r w:rsidR="0001061C">
        <w:t>igure 6.5.2-2 illustrates the two scenarios of SUCI to SUPI retrieval handling case with the Observed Time happens after the Association Start Time of first cached ID association.</w:t>
      </w:r>
    </w:p>
    <w:p w14:paraId="7CC04C12" w14:textId="77777777" w:rsidR="0001061C" w:rsidRDefault="0001061C" w:rsidP="001A7962">
      <w:pPr>
        <w:pStyle w:val="TH"/>
        <w:rPr>
          <w:lang w:eastAsia="ja-JP"/>
        </w:rPr>
      </w:pPr>
      <w:r>
        <w:rPr>
          <w:lang w:eastAsia="ja-JP"/>
        </w:rPr>
        <w:object w:dxaOrig="9636" w:dyaOrig="5916" w14:anchorId="461E9B91">
          <v:shape id="_x0000_i1195" type="#_x0000_t75" style="width:481.5pt;height:296.25pt" o:ole="">
            <v:imagedata r:id="rId356" o:title=""/>
          </v:shape>
          <o:OLEObject Type="Embed" ProgID="Visio.Drawing.15" ShapeID="_x0000_i1195" DrawAspect="Content" ObjectID="_1705179067" r:id="rId357"/>
        </w:object>
      </w:r>
    </w:p>
    <w:p w14:paraId="78334EBD" w14:textId="77777777" w:rsidR="0001061C" w:rsidRDefault="0001061C" w:rsidP="001A7962">
      <w:pPr>
        <w:pStyle w:val="TF"/>
      </w:pPr>
      <w:r>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80" w:name="_Toc94558744"/>
      <w:r>
        <w:t>6.5.3</w:t>
      </w:r>
      <w:r>
        <w:tab/>
        <w:t>5G-S-TMSI to SUPI retrieval</w:t>
      </w:r>
      <w:bookmarkEnd w:id="280"/>
    </w:p>
    <w:p w14:paraId="61075044" w14:textId="77777777" w:rsidR="0001061C" w:rsidRDefault="0001061C" w:rsidP="0001061C">
      <w:pPr>
        <w:pStyle w:val="Heading4"/>
      </w:pPr>
      <w:bookmarkStart w:id="281" w:name="_Toc94558745"/>
      <w:r>
        <w:t>6.5.3.1</w:t>
      </w:r>
      <w:r>
        <w:tab/>
        <w:t>General</w:t>
      </w:r>
      <w:bookmarkEnd w:id="281"/>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028420E7" w:rsidR="0001061C" w:rsidRDefault="0001061C" w:rsidP="0001061C">
      <w:r>
        <w:t>If the LEA request with a 5G-S-TMSI is received at the ICF after the corresponding cached ID association is deleted, the response will have not have Identity Association Records</w:t>
      </w:r>
    </w:p>
    <w:p w14:paraId="7F38B4A9" w14:textId="77777777" w:rsidR="0001061C" w:rsidRDefault="0001061C" w:rsidP="0001061C">
      <w:pPr>
        <w:pStyle w:val="Heading4"/>
      </w:pPr>
      <w:bookmarkStart w:id="282" w:name="_Toc94558746"/>
      <w:r>
        <w:t>6.5.3.2</w:t>
      </w:r>
      <w:r>
        <w:tab/>
        <w:t>Illustration 1</w:t>
      </w:r>
      <w:bookmarkEnd w:id="282"/>
    </w:p>
    <w:p w14:paraId="3D77C2B0" w14:textId="300FEDA8" w:rsidR="0001061C" w:rsidRDefault="00D31737" w:rsidP="0001061C">
      <w:r>
        <w:t>F</w:t>
      </w:r>
      <w:r w:rsidR="0001061C">
        <w:t>igure 6.5.3-1 illustrates a flow-diagram that shows the 5G-S-TMSI to SUPI retrieval handling. The flow has three scenarios based on the time which the Request is sent and the Observed Time.</w:t>
      </w:r>
    </w:p>
    <w:p w14:paraId="3674A731" w14:textId="77777777" w:rsidR="0001061C" w:rsidRDefault="0001061C" w:rsidP="001A7962">
      <w:pPr>
        <w:pStyle w:val="TH"/>
        <w:rPr>
          <w:lang w:eastAsia="ja-JP"/>
        </w:rPr>
      </w:pPr>
      <w:r>
        <w:rPr>
          <w:lang w:eastAsia="ja-JP"/>
        </w:rPr>
        <w:object w:dxaOrig="9612" w:dyaOrig="7512" w14:anchorId="1F42DA00">
          <v:shape id="_x0000_i1196" type="#_x0000_t75" style="width:480.75pt;height:375.75pt" o:ole="">
            <v:imagedata r:id="rId358" o:title=""/>
          </v:shape>
          <o:OLEObject Type="Embed" ProgID="Visio.Drawing.15" ShapeID="_x0000_i1196" DrawAspect="Content" ObjectID="_1705179068" r:id="rId359"/>
        </w:object>
      </w:r>
    </w:p>
    <w:p w14:paraId="343EC0B1" w14:textId="77777777" w:rsidR="0001061C" w:rsidRDefault="0001061C" w:rsidP="001A7962">
      <w:pPr>
        <w:pStyle w:val="TF"/>
      </w:pPr>
      <w:r>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57C61EAE"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6AB72280"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3C59E7B7" w14:textId="0EB38B1A" w:rsidR="0001061C" w:rsidRDefault="0001061C" w:rsidP="0001061C">
      <w:pPr>
        <w:pStyle w:val="B1"/>
        <w:ind w:firstLine="0"/>
      </w:pPr>
      <w:r>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283" w:name="_Toc94558747"/>
      <w:r>
        <w:lastRenderedPageBreak/>
        <w:t>6.5.3.3</w:t>
      </w:r>
      <w:r>
        <w:tab/>
        <w:t>Illustration 2</w:t>
      </w:r>
      <w:bookmarkEnd w:id="283"/>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197" type="#_x0000_t75" style="width:483.75pt;height:331.5pt" o:ole="">
            <v:imagedata r:id="rId360" o:title=""/>
          </v:shape>
          <o:OLEObject Type="Embed" ProgID="Visio.Drawing.15" ShapeID="_x0000_i1197" DrawAspect="Content" ObjectID="_1705179069" r:id="rId361"/>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2FDE0104" w:rsidR="0001061C" w:rsidRDefault="0001061C" w:rsidP="0001061C">
      <w:pPr>
        <w:pStyle w:val="B1"/>
        <w:ind w:firstLine="0"/>
      </w:pPr>
      <w:r>
        <w:t>The Identity Association Request is received at the ICF with an Observed Time of T1. When the Identity Association Request is received, ID association that has the 5G-S-TMSI is already deleted from the ICF.</w:t>
      </w:r>
    </w:p>
    <w:p w14:paraId="76EEA8BE" w14:textId="72D9B10B" w:rsidR="0001061C" w:rsidRDefault="0001061C" w:rsidP="0001061C">
      <w:pPr>
        <w:pStyle w:val="B1"/>
        <w:ind w:firstLine="0"/>
      </w:pPr>
      <w:r>
        <w:t>Therefore, Identity Association Response will have no Identity Association Records.</w:t>
      </w:r>
    </w:p>
    <w:p w14:paraId="3CCC680D" w14:textId="2469F4D9" w:rsidR="0001061C" w:rsidRDefault="0001061C" w:rsidP="0001061C">
      <w:r>
        <w:t>Scenario 2:</w:t>
      </w:r>
    </w:p>
    <w:p w14:paraId="08C08B46" w14:textId="0FE2FA6F" w:rsidR="0001061C" w:rsidRDefault="0001061C" w:rsidP="0001061C">
      <w:pPr>
        <w:pStyle w:val="B1"/>
        <w:ind w:firstLine="0"/>
      </w:pPr>
      <w:r>
        <w:t>The Identity Association Request is received at the ICF with an Observed Time of T2. When the Identity Association Request is received, ID association that has the 5G-S-TMSI is already deleted from the ICF.</w:t>
      </w:r>
    </w:p>
    <w:p w14:paraId="5DABBA05" w14:textId="77777777" w:rsidR="0001061C" w:rsidRDefault="0001061C" w:rsidP="0001061C">
      <w:pPr>
        <w:pStyle w:val="B1"/>
        <w:ind w:firstLine="0"/>
      </w:pPr>
      <w:r>
        <w:t xml:space="preserve">Therefore, Identity Association Response will have no Identity Association Records.  </w:t>
      </w:r>
    </w:p>
    <w:p w14:paraId="200C377F" w14:textId="11AE2063" w:rsidR="0001061C" w:rsidRDefault="0001061C" w:rsidP="0001061C">
      <w:r>
        <w:t>Scenario 3:</w:t>
      </w:r>
    </w:p>
    <w:p w14:paraId="0FB9C946" w14:textId="601D21F2" w:rsidR="0001061C" w:rsidRDefault="0001061C" w:rsidP="0001061C">
      <w:pPr>
        <w:pStyle w:val="B1"/>
        <w:ind w:firstLine="0"/>
      </w:pPr>
      <w:r>
        <w:lastRenderedPageBreak/>
        <w:t>The Identity Association Request is received at the ICF with an Observed Time of T3. When the Identity Association Request is received, the ID association that has the 5G-S-TMSI is in the de-caching phase and 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84" w:name="_Toc94558748"/>
      <w:r>
        <w:t>6.5.4</w:t>
      </w:r>
      <w:r>
        <w:tab/>
        <w:t>SUPI to 5G-GUTI retrieval</w:t>
      </w:r>
      <w:bookmarkEnd w:id="284"/>
    </w:p>
    <w:p w14:paraId="50197728" w14:textId="77777777" w:rsidR="0001061C" w:rsidRDefault="0001061C" w:rsidP="0001061C">
      <w:pPr>
        <w:pStyle w:val="Heading4"/>
      </w:pPr>
      <w:bookmarkStart w:id="285" w:name="_Toc94558749"/>
      <w:r>
        <w:t>6.5.4.1</w:t>
      </w:r>
      <w:r>
        <w:tab/>
        <w:t>General</w:t>
      </w:r>
      <w:bookmarkEnd w:id="285"/>
    </w:p>
    <w:p w14:paraId="7BFD0AC0" w14:textId="0CF7E854" w:rsidR="0001061C" w:rsidRDefault="0001061C" w:rsidP="0001061C">
      <w:r>
        <w:t>This clause illustrates the retrieval scenarios where the LI_HIQR Request has the SUPI with a Request Type of Identity Association Request.</w:t>
      </w:r>
    </w:p>
    <w:p w14:paraId="3592640F" w14:textId="1D9894B1" w:rsidR="0001061C" w:rsidRDefault="0001061C" w:rsidP="0001061C">
      <w:r>
        <w:t>The LEA in the LI_HIQR Request include an Observed Time which is used within the ICF to active 5G-GUTI at that time.</w:t>
      </w:r>
    </w:p>
    <w:p w14:paraId="4C15541D" w14:textId="77777777" w:rsidR="0001061C" w:rsidRDefault="0001061C" w:rsidP="0001061C">
      <w:pPr>
        <w:pStyle w:val="Heading4"/>
      </w:pPr>
      <w:bookmarkStart w:id="286" w:name="_Toc94558750"/>
      <w:r>
        <w:t>6.5.4.2</w:t>
      </w:r>
      <w:r>
        <w:tab/>
        <w:t>Illustration 1</w:t>
      </w:r>
      <w:bookmarkEnd w:id="286"/>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77777777" w:rsidR="0001061C" w:rsidRDefault="0001061C" w:rsidP="001A7962">
      <w:pPr>
        <w:pStyle w:val="TH"/>
        <w:rPr>
          <w:lang w:eastAsia="ja-JP"/>
        </w:rPr>
      </w:pPr>
      <w:r>
        <w:rPr>
          <w:lang w:eastAsia="ja-JP"/>
        </w:rPr>
        <w:object w:dxaOrig="9624" w:dyaOrig="6276" w14:anchorId="61DF1B66">
          <v:shape id="_x0000_i1198" type="#_x0000_t75" style="width:480.75pt;height:314.25pt" o:ole="">
            <v:imagedata r:id="rId362" o:title=""/>
          </v:shape>
          <o:OLEObject Type="Embed" ProgID="Visio.Drawing.15" ShapeID="_x0000_i1198" DrawAspect="Content" ObjectID="_1705179070" r:id="rId363"/>
        </w:object>
      </w:r>
    </w:p>
    <w:p w14:paraId="47CEE9EA" w14:textId="77777777" w:rsidR="0001061C" w:rsidRDefault="0001061C" w:rsidP="001A7962">
      <w:pPr>
        <w:pStyle w:val="TF"/>
      </w:pPr>
      <w:r>
        <w:t>Figure 6.5.4-1: SUPI to 5G-GUTI retrieval – illustration 1</w:t>
      </w:r>
    </w:p>
    <w:p w14:paraId="67F0A221" w14:textId="71A28121" w:rsidR="0001061C" w:rsidRDefault="0001061C" w:rsidP="0001061C">
      <w:r>
        <w:t>Scenario 1:</w:t>
      </w:r>
    </w:p>
    <w:p w14:paraId="1588A9F4" w14:textId="0240B8A4" w:rsidR="0001061C" w:rsidRDefault="0001061C" w:rsidP="0001061C">
      <w:pPr>
        <w:pStyle w:val="B1"/>
        <w:ind w:firstLine="0"/>
      </w:pPr>
      <w:r>
        <w:t>The Identity Association Request (with SUPI in the Request Details) is received at the ICF with an Observed Time of T1.</w:t>
      </w:r>
    </w:p>
    <w:p w14:paraId="36ECA093" w14:textId="07F8238E" w:rsidR="0001061C" w:rsidRDefault="0001061C" w:rsidP="0001061C">
      <w:pPr>
        <w:pStyle w:val="B1"/>
        <w:ind w:firstLine="0"/>
      </w:pPr>
      <w:r>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lastRenderedPageBreak/>
        <w:t>Scenario 2:</w:t>
      </w:r>
    </w:p>
    <w:p w14:paraId="20AA4213" w14:textId="6027AF53" w:rsidR="0001061C" w:rsidRDefault="0001061C" w:rsidP="0001061C">
      <w:pPr>
        <w:pStyle w:val="B1"/>
        <w:ind w:firstLine="0"/>
      </w:pPr>
      <w:r>
        <w:t>The Identity Association Request (with 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287" w:name="_Toc94558751"/>
      <w:r>
        <w:t>6.5.4.3</w:t>
      </w:r>
      <w:r>
        <w:tab/>
        <w:t>Illustration 2</w:t>
      </w:r>
      <w:bookmarkEnd w:id="287"/>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77777777" w:rsidR="0001061C" w:rsidRDefault="0001061C" w:rsidP="001A7962">
      <w:pPr>
        <w:pStyle w:val="TH"/>
        <w:rPr>
          <w:lang w:eastAsia="ja-JP"/>
        </w:rPr>
      </w:pPr>
      <w:r>
        <w:rPr>
          <w:lang w:eastAsia="ja-JP"/>
        </w:rPr>
        <w:object w:dxaOrig="9624" w:dyaOrig="6852" w14:anchorId="472B036D">
          <v:shape id="_x0000_i1199" type="#_x0000_t75" style="width:480.75pt;height:343.5pt" o:ole="">
            <v:imagedata r:id="rId364" o:title=""/>
          </v:shape>
          <o:OLEObject Type="Embed" ProgID="Visio.Drawing.15" ShapeID="_x0000_i1199" DrawAspect="Content" ObjectID="_1705179071" r:id="rId365"/>
        </w:object>
      </w:r>
    </w:p>
    <w:p w14:paraId="6F2E7F70" w14:textId="77777777" w:rsidR="0001061C" w:rsidRDefault="0001061C" w:rsidP="001A7962">
      <w:pPr>
        <w:pStyle w:val="TF"/>
      </w:pPr>
      <w:r>
        <w:t>Figure 6.5.4-2: SUPI to 5G-GUTI retrieval – illustration 2</w:t>
      </w:r>
    </w:p>
    <w:p w14:paraId="65DBE884" w14:textId="084EF2E7" w:rsidR="0001061C" w:rsidRDefault="0001061C" w:rsidP="0001061C">
      <w:r>
        <w:t>Scenario 1:</w:t>
      </w:r>
    </w:p>
    <w:p w14:paraId="40740178" w14:textId="57C948CE" w:rsidR="0001061C" w:rsidRDefault="0001061C" w:rsidP="0001061C">
      <w:pPr>
        <w:pStyle w:val="B1"/>
        <w:ind w:firstLine="0"/>
      </w:pPr>
      <w:r>
        <w:t>The Identity Association Request (with SUPI in the Request Details) is received at the ICF with an Observed Time of T1.</w:t>
      </w:r>
    </w:p>
    <w:p w14:paraId="3D69398D" w14:textId="5FFAEC36" w:rsidR="0001061C" w:rsidRDefault="0001061C" w:rsidP="0001061C">
      <w:pPr>
        <w:pStyle w:val="B1"/>
        <w:ind w:firstLine="0"/>
      </w:pPr>
      <w:r>
        <w:t>The ICF has an ID association for that SUPI with an active 5G-GUTI, the Association Start Time Tg of that ID association is before the Observed Time of T1.</w:t>
      </w:r>
    </w:p>
    <w:p w14:paraId="08D1B1B7" w14:textId="3844CA9B" w:rsidR="0001061C" w:rsidRDefault="0001061C" w:rsidP="0001061C">
      <w:pPr>
        <w:pStyle w:val="B1"/>
        <w:ind w:firstLine="0"/>
      </w:pPr>
      <w:r>
        <w:t>Accordingly, the Identity Association Response will have the Identity Association Record with the 5G-GUTI (also includes SUCI, PEI, SUPI) with an Association Start Time of Tg.</w:t>
      </w:r>
    </w:p>
    <w:p w14:paraId="6F9B64A3" w14:textId="421D60DE" w:rsidR="0001061C" w:rsidRDefault="0001061C" w:rsidP="0001061C">
      <w:r>
        <w:t>Scenario 2:</w:t>
      </w:r>
    </w:p>
    <w:p w14:paraId="3770B308" w14:textId="7C1A0634" w:rsidR="0001061C" w:rsidRDefault="0001061C" w:rsidP="0001061C">
      <w:pPr>
        <w:pStyle w:val="B1"/>
        <w:ind w:firstLine="0"/>
      </w:pPr>
      <w:r>
        <w:lastRenderedPageBreak/>
        <w:t>The Identity Association Request (with 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23F00CD" w:rsidR="0001061C" w:rsidRDefault="0001061C" w:rsidP="0001061C">
      <w:pPr>
        <w:pStyle w:val="B1"/>
        <w:ind w:firstLine="0"/>
      </w:pPr>
      <w:r>
        <w:t>Accordingly, the Identity Association Response will have the Identity Association Record with the 5G-GUTI (also includes SUPI, SUCI, PEI) with an Association Start Time of Tg and Association End Time of Tp.</w:t>
      </w:r>
    </w:p>
    <w:p w14:paraId="36C4CD27" w14:textId="460E6EA5" w:rsidR="0001061C" w:rsidRDefault="0001061C" w:rsidP="0001061C">
      <w:r>
        <w:t>Scenario 3:</w:t>
      </w:r>
    </w:p>
    <w:p w14:paraId="36FF162E" w14:textId="32B7964C" w:rsidR="0001061C" w:rsidRDefault="0001061C" w:rsidP="0001061C">
      <w:pPr>
        <w:pStyle w:val="B1"/>
        <w:ind w:firstLine="0"/>
      </w:pPr>
      <w:r>
        <w:t>The Identity Association Request (with 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0C787ACE" w:rsidR="0001061C" w:rsidRDefault="0001061C" w:rsidP="0001061C">
      <w:pPr>
        <w:pStyle w:val="B1"/>
        <w:ind w:firstLine="0"/>
      </w:pPr>
      <w:r>
        <w:t>Accordingly, the Identity Association Response will have the Identity Association Record with the 5G-GUTI (also includes SUPI and PEI) with an Association Start Time of Tp and Association End Time of Ty.</w:t>
      </w:r>
    </w:p>
    <w:p w14:paraId="37C1FFC2" w14:textId="77777777" w:rsidR="0001061C" w:rsidRDefault="0001061C" w:rsidP="0001061C">
      <w:pPr>
        <w:pStyle w:val="Heading4"/>
      </w:pPr>
      <w:bookmarkStart w:id="288" w:name="_Toc94558752"/>
      <w:r>
        <w:t>6.5.4.4</w:t>
      </w:r>
      <w:r>
        <w:tab/>
        <w:t>Illustration 3</w:t>
      </w:r>
      <w:bookmarkEnd w:id="288"/>
    </w:p>
    <w:p w14:paraId="287D80B5" w14:textId="3B88EBD8" w:rsidR="0001061C" w:rsidRDefault="00AF0E96" w:rsidP="0001061C">
      <w:r>
        <w:t>F</w:t>
      </w:r>
      <w:r w:rsidR="0001061C">
        <w:t>igure 6.5.4-3 illustrates a scenario that shows the impact of Time-Window used within the ICF for a SUPI to 5G-GUTI retrieval case.</w:t>
      </w:r>
    </w:p>
    <w:p w14:paraId="71BF6150" w14:textId="77777777" w:rsidR="0001061C" w:rsidRDefault="0001061C" w:rsidP="001A7962">
      <w:pPr>
        <w:pStyle w:val="TH"/>
        <w:rPr>
          <w:lang w:eastAsia="ja-JP"/>
        </w:rPr>
      </w:pPr>
      <w:r>
        <w:rPr>
          <w:lang w:eastAsia="ja-JP"/>
        </w:rPr>
        <w:object w:dxaOrig="9600" w:dyaOrig="6720" w14:anchorId="582F519A">
          <v:shape id="_x0000_i1200" type="#_x0000_t75" style="width:480pt;height:336pt" o:ole="">
            <v:imagedata r:id="rId366" o:title=""/>
          </v:shape>
          <o:OLEObject Type="Embed" ProgID="Visio.Drawing.15" ShapeID="_x0000_i1200" DrawAspect="Content" ObjectID="_1705179072" r:id="rId367"/>
        </w:object>
      </w:r>
    </w:p>
    <w:p w14:paraId="560537CB" w14:textId="77777777" w:rsidR="0001061C" w:rsidRDefault="0001061C" w:rsidP="001A7962">
      <w:pPr>
        <w:pStyle w:val="TF"/>
      </w:pPr>
      <w:r>
        <w:t>Figure 6.5.4-3: SUPI to 5G-GUTI retrieval – impact of Time-Window</w:t>
      </w:r>
    </w:p>
    <w:p w14:paraId="213A38CB" w14:textId="0ECC9E21" w:rsidR="0001061C" w:rsidRDefault="0001061C" w:rsidP="0001061C">
      <w:r>
        <w:lastRenderedPageBreak/>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222550F4" w:rsidR="0001061C" w:rsidRDefault="0001061C" w:rsidP="0001061C">
      <w:r>
        <w:t>The ICF has an ID association for that SUPI with an active 5G-GUTI, the Association Start Time Ty is before the Observed Time T1, if 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29294D05" w:rsidR="0001061C" w:rsidRPr="001A7962" w:rsidRDefault="0001061C" w:rsidP="001A7962">
      <w:pPr>
        <w:pStyle w:val="B1"/>
      </w:pPr>
      <w:r>
        <w:t>1)</w:t>
      </w:r>
      <w:r w:rsidR="00AF0E96">
        <w:tab/>
      </w:r>
      <w:r>
        <w:t>5G</w:t>
      </w:r>
      <w:r w:rsidRPr="00AF0E96">
        <w:t>-GUTI (also includes the SUPI and the PEI) along with the Association Start Time of Tp and Association End Time of Ty.</w:t>
      </w:r>
    </w:p>
    <w:p w14:paraId="548006C6" w14:textId="30DD44B6" w:rsidR="0001061C" w:rsidRDefault="0001061C" w:rsidP="001A7962">
      <w:pPr>
        <w:pStyle w:val="B1"/>
      </w:pPr>
      <w:r w:rsidRPr="001A7962">
        <w:t>2)</w:t>
      </w:r>
      <w:r w:rsidR="00AF0E96">
        <w:tab/>
      </w:r>
      <w:r w:rsidRPr="001A7962">
        <w:t>5G-GU</w:t>
      </w:r>
      <w:r>
        <w:t>TI (also includes the SUPI and the PEI) along with the Association Start Time of Ty.</w:t>
      </w:r>
    </w:p>
    <w:p w14:paraId="4E90CD8B" w14:textId="77777777" w:rsidR="0001061C" w:rsidRDefault="0001061C" w:rsidP="0001061C">
      <w:pPr>
        <w:pStyle w:val="Heading4"/>
      </w:pPr>
      <w:bookmarkStart w:id="289" w:name="_Toc94558753"/>
      <w:r>
        <w:t>6.5.4.5</w:t>
      </w:r>
      <w:r>
        <w:tab/>
        <w:t>Illustration 4</w:t>
      </w:r>
      <w:bookmarkEnd w:id="289"/>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01" type="#_x0000_t75" style="width:481.5pt;height:344.25pt" o:ole="">
            <v:imagedata r:id="rId368" o:title=""/>
          </v:shape>
          <o:OLEObject Type="Embed" ProgID="Visio.Drawing.15" ShapeID="_x0000_i1201" DrawAspect="Content" ObjectID="_1705179073" r:id="rId369"/>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lastRenderedPageBreak/>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77777777" w:rsidR="0001061C" w:rsidRDefault="0001061C" w:rsidP="0001061C">
      <w:pPr>
        <w:pStyle w:val="B1"/>
        <w:ind w:firstLine="0"/>
      </w:pPr>
      <w:r>
        <w:t xml:space="preserve">Accordingly, the Identity Association Response will have the Identity Association Record with the 5G-GUTI (also includes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07D8517" w:rsidR="0001061C" w:rsidRDefault="0001061C" w:rsidP="0001061C">
      <w:pPr>
        <w:pStyle w:val="B1"/>
        <w:ind w:firstLine="0"/>
      </w:pPr>
      <w:r>
        <w:t>Accordingly, the Identity Association Response will have the Identity Association Record with the 5G-GUTI (also includes SUPI) with an Association Start Time of Tp.</w:t>
      </w:r>
    </w:p>
    <w:p w14:paraId="01669C9E" w14:textId="2A67A597" w:rsidR="0001061C" w:rsidRDefault="0001061C" w:rsidP="0001061C">
      <w:pPr>
        <w:pStyle w:val="NO"/>
      </w:pPr>
      <w:r>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44C8FBD8" w:rsidR="0001061C" w:rsidRDefault="0001061C" w:rsidP="0001061C">
      <w:pPr>
        <w:pStyle w:val="B1"/>
        <w:ind w:firstLine="0"/>
      </w:pPr>
      <w:r>
        <w:t>Accordingly, the Identity Association Response will have the Identity Association Record with the 5G-GUTI (also includes SUPI) with an Association Start Time of Ty.</w:t>
      </w:r>
    </w:p>
    <w:p w14:paraId="4D3E67F5" w14:textId="6D7279E3" w:rsidR="0001061C" w:rsidRDefault="0001061C" w:rsidP="0001061C">
      <w:pPr>
        <w:pStyle w:val="NO"/>
      </w:pPr>
      <w:r>
        <w:t>NOTE:</w:t>
      </w:r>
      <w:r>
        <w:tab/>
        <w:t>Since the associated CONFIGURATION UPDATE COMPLETE (Scenario B) never reached the AMF, the AMF would first try 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290" w:name="_Toc94558754"/>
      <w:r>
        <w:t>6.5.5</w:t>
      </w:r>
      <w:r>
        <w:tab/>
        <w:t>Ongoing identity association scenarios</w:t>
      </w:r>
      <w:bookmarkEnd w:id="290"/>
    </w:p>
    <w:p w14:paraId="69C351B0" w14:textId="77777777" w:rsidR="0001061C" w:rsidRDefault="0001061C" w:rsidP="0001061C">
      <w:pPr>
        <w:pStyle w:val="Heading4"/>
      </w:pPr>
      <w:bookmarkStart w:id="291" w:name="_Toc94558755"/>
      <w:r>
        <w:t>6.5.5.1</w:t>
      </w:r>
      <w:r>
        <w:tab/>
        <w:t>General</w:t>
      </w:r>
      <w:bookmarkEnd w:id="291"/>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292" w:name="_Toc94558756"/>
      <w:r>
        <w:t>6.5.5.2</w:t>
      </w:r>
      <w:r>
        <w:tab/>
        <w:t>Illustration 1</w:t>
      </w:r>
      <w:bookmarkEnd w:id="292"/>
      <w:r>
        <w:t xml:space="preserve"> </w:t>
      </w:r>
    </w:p>
    <w:p w14:paraId="6D598AB9" w14:textId="106E66F2" w:rsidR="0001061C" w:rsidRDefault="002607CC" w:rsidP="0001061C">
      <w:r>
        <w:t>F</w:t>
      </w:r>
      <w:r w:rsidR="0001061C">
        <w:t>igure 6.5.5-1 shows one example of ongoing identity association handling.</w:t>
      </w:r>
    </w:p>
    <w:p w14:paraId="1F2BBF17" w14:textId="77777777" w:rsidR="0001061C" w:rsidRDefault="0001061C" w:rsidP="001A7962">
      <w:pPr>
        <w:pStyle w:val="TH"/>
        <w:rPr>
          <w:lang w:eastAsia="ja-JP"/>
        </w:rPr>
      </w:pPr>
      <w:r>
        <w:rPr>
          <w:lang w:eastAsia="ja-JP"/>
        </w:rPr>
        <w:object w:dxaOrig="9624" w:dyaOrig="6624" w14:anchorId="667F2C85">
          <v:shape id="_x0000_i1202" type="#_x0000_t75" style="width:480.75pt;height:331.5pt" o:ole="">
            <v:imagedata r:id="rId370" o:title=""/>
          </v:shape>
          <o:OLEObject Type="Embed" ProgID="Visio.Drawing.15" ShapeID="_x0000_i1202" DrawAspect="Content" ObjectID="_1705179074" r:id="rId371"/>
        </w:object>
      </w:r>
    </w:p>
    <w:p w14:paraId="6C4E8DC6" w14:textId="77777777" w:rsidR="0001061C" w:rsidRDefault="0001061C" w:rsidP="001A7962">
      <w:pPr>
        <w:pStyle w:val="TF"/>
      </w:pPr>
      <w:r>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40C8534E"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6BD7FD24" w14:textId="6030ABA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8173DF2"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293" w:name="_Toc94558757"/>
      <w:r>
        <w:t>6.5.5.3</w:t>
      </w:r>
      <w:r>
        <w:tab/>
        <w:t>Illustration 2</w:t>
      </w:r>
      <w:bookmarkEnd w:id="293"/>
    </w:p>
    <w:p w14:paraId="1CB0DF1D" w14:textId="5E8011DE" w:rsidR="0001061C" w:rsidRDefault="002607CC" w:rsidP="0001061C">
      <w:r>
        <w:t>F</w:t>
      </w:r>
      <w:r w:rsidR="0001061C">
        <w:t>igure 6.5.5-2 shows another example of ongoing identity association handling. In this example, the ICF has two ID associations, and illustration shows that the ICF would respond with the currently active 5G-GUTI.</w:t>
      </w:r>
    </w:p>
    <w:p w14:paraId="486C20B2" w14:textId="77777777" w:rsidR="0001061C" w:rsidRDefault="0001061C" w:rsidP="001A7962">
      <w:pPr>
        <w:pStyle w:val="TH"/>
        <w:rPr>
          <w:lang w:eastAsia="ja-JP"/>
        </w:rPr>
      </w:pPr>
      <w:r>
        <w:rPr>
          <w:lang w:eastAsia="ja-JP"/>
        </w:rPr>
        <w:object w:dxaOrig="9624" w:dyaOrig="6624" w14:anchorId="37DBCA00">
          <v:shape id="_x0000_i1203" type="#_x0000_t75" style="width:480.75pt;height:331.5pt" o:ole="">
            <v:imagedata r:id="rId372" o:title=""/>
          </v:shape>
          <o:OLEObject Type="Embed" ProgID="Visio.Drawing.15" ShapeID="_x0000_i1203" DrawAspect="Content" ObjectID="_1705179075" r:id="rId373"/>
        </w:object>
      </w:r>
    </w:p>
    <w:p w14:paraId="772F193D" w14:textId="77777777" w:rsidR="0001061C" w:rsidRDefault="0001061C" w:rsidP="001A7962">
      <w:pPr>
        <w:pStyle w:val="TF"/>
      </w:pPr>
      <w:r>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68022697" w14:textId="7EC59041" w:rsidR="0001061C" w:rsidRDefault="0001061C" w:rsidP="0001061C">
      <w:pPr>
        <w:pStyle w:val="Heading4"/>
      </w:pPr>
      <w:bookmarkStart w:id="294" w:name="_Toc94558758"/>
      <w:r>
        <w:t>6.5.5.4</w:t>
      </w:r>
      <w:r>
        <w:tab/>
        <w:t>Illustration 3</w:t>
      </w:r>
      <w:bookmarkEnd w:id="294"/>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77777777" w:rsidR="0001061C" w:rsidRDefault="0001061C" w:rsidP="001A7962">
      <w:pPr>
        <w:pStyle w:val="TH"/>
        <w:rPr>
          <w:lang w:eastAsia="ja-JP"/>
        </w:rPr>
      </w:pPr>
      <w:r>
        <w:rPr>
          <w:lang w:eastAsia="ja-JP"/>
        </w:rPr>
        <w:object w:dxaOrig="9624" w:dyaOrig="7224" w14:anchorId="05E13A1F">
          <v:shape id="_x0000_i1204" type="#_x0000_t75" style="width:480.75pt;height:362.25pt" o:ole="">
            <v:imagedata r:id="rId374" o:title=""/>
          </v:shape>
          <o:OLEObject Type="Embed" ProgID="Visio.Drawing.15" ShapeID="_x0000_i1204" DrawAspect="Content" ObjectID="_1705179076" r:id="rId375"/>
        </w:object>
      </w:r>
    </w:p>
    <w:p w14:paraId="7B77A4B7" w14:textId="77777777" w:rsidR="0001061C" w:rsidRDefault="0001061C" w:rsidP="001A7962">
      <w:pPr>
        <w:pStyle w:val="TF"/>
      </w:pPr>
      <w:r>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5B8E6B8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081B9BEB" w14:textId="01C0CCE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6393700" w14:textId="5C80803F"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(also includes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48C4C6AF"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(also includes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295" w:name="_Toc94558759"/>
      <w:r>
        <w:lastRenderedPageBreak/>
        <w:t>6.5.5.5</w:t>
      </w:r>
      <w:r>
        <w:tab/>
        <w:t>Illustration 4</w:t>
      </w:r>
      <w:bookmarkEnd w:id="295"/>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77777777" w:rsidR="0001061C" w:rsidRDefault="0001061C" w:rsidP="001A7962">
      <w:pPr>
        <w:pStyle w:val="TH"/>
        <w:rPr>
          <w:lang w:eastAsia="ja-JP"/>
        </w:rPr>
      </w:pPr>
      <w:r>
        <w:rPr>
          <w:lang w:eastAsia="ja-JP"/>
        </w:rPr>
        <w:object w:dxaOrig="9624" w:dyaOrig="6624" w14:anchorId="2C7F5BC1">
          <v:shape id="_x0000_i1205" type="#_x0000_t75" style="width:480.75pt;height:331.5pt" o:ole="">
            <v:imagedata r:id="rId376" o:title=""/>
          </v:shape>
          <o:OLEObject Type="Embed" ProgID="Visio.Drawing.15" ShapeID="_x0000_i1205" DrawAspect="Content" ObjectID="_1705179077" r:id="rId377"/>
        </w:object>
      </w:r>
    </w:p>
    <w:p w14:paraId="60685A58" w14:textId="77777777" w:rsidR="0001061C" w:rsidRDefault="0001061C" w:rsidP="001A7962">
      <w:pPr>
        <w:pStyle w:val="TF"/>
      </w:pPr>
      <w:r>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1898CEE5"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4EE4647C" w14:textId="3945E682"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AEFD1B9" w14:textId="49A8CF5C" w:rsidR="0001061C" w:rsidRDefault="0001061C" w:rsidP="001A7962">
      <w:r>
        <w:t>Then, LEA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296" w:name="_Toc94558760"/>
      <w:r>
        <w:lastRenderedPageBreak/>
        <w:t>6.5.5.6</w:t>
      </w:r>
      <w:r>
        <w:tab/>
        <w:t>Illustration 5</w:t>
      </w:r>
      <w:bookmarkEnd w:id="296"/>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77777777" w:rsidR="0001061C" w:rsidRDefault="0001061C" w:rsidP="001A7962">
      <w:pPr>
        <w:pStyle w:val="TH"/>
        <w:rPr>
          <w:lang w:eastAsia="ja-JP"/>
        </w:rPr>
      </w:pPr>
      <w:r>
        <w:rPr>
          <w:lang w:eastAsia="ja-JP"/>
        </w:rPr>
        <w:object w:dxaOrig="9624" w:dyaOrig="7224" w14:anchorId="2CEFC033">
          <v:shape id="_x0000_i1206" type="#_x0000_t75" style="width:480.75pt;height:362.25pt" o:ole="">
            <v:imagedata r:id="rId378" o:title=""/>
          </v:shape>
          <o:OLEObject Type="Embed" ProgID="Visio.Drawing.15" ShapeID="_x0000_i1206" DrawAspect="Content" ObjectID="_1705179078" r:id="rId379"/>
        </w:object>
      </w:r>
    </w:p>
    <w:p w14:paraId="48D3D4A2" w14:textId="77777777" w:rsidR="0001061C" w:rsidRDefault="0001061C" w:rsidP="001A7962">
      <w:pPr>
        <w:pStyle w:val="TF"/>
      </w:pPr>
      <w:r>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BE8790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51089928" w14:textId="107858F7"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1E8771C" w14:textId="73F9B785"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(also includes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5E2E565F" w14:textId="4E026792" w:rsidR="0001061C" w:rsidRDefault="0001061C" w:rsidP="001A7962">
      <w:r>
        <w:t xml:space="preserve">Then, LEA sends LI_HIQR Request to deactivate the ongoing identity association for the SUPI. The IQF sends the Deactivate Association Update message to the ICF. The ICF acknowledges the receipt of Deactivate Association </w:t>
      </w:r>
      <w:r>
        <w:lastRenderedPageBreak/>
        <w:t>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297" w:name="_Toc94558761"/>
      <w:r>
        <w:t>6.5.5.7</w:t>
      </w:r>
      <w:r>
        <w:tab/>
        <w:t>Illustration 6</w:t>
      </w:r>
      <w:bookmarkEnd w:id="297"/>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07" type="#_x0000_t75" style="width:481.5pt;height:387.75pt" o:ole="">
            <v:imagedata r:id="rId380" o:title=""/>
          </v:shape>
          <o:OLEObject Type="Embed" ProgID="Visio.Drawing.15" ShapeID="_x0000_i1207" DrawAspect="Content" ObjectID="_1705179079" r:id="rId381"/>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037E33B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73B366E3" w14:textId="1B935026"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4419815B"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(also includes the SUPI, SUCI and PEI) with an Association Start Time of Tp. The IQF forwards the received information to the LEA in the LI_HIQR Response message.</w:t>
      </w:r>
    </w:p>
    <w:p w14:paraId="1DEC8A54" w14:textId="2184504F"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LEA-1 in the LI_HIQR Updates message. The IQF would acknowledge the receipt of Identity Association Update with an Identity Association Update Acknowledgement message.</w:t>
      </w:r>
    </w:p>
    <w:p w14:paraId="16837DD4" w14:textId="6C09AEC7" w:rsidR="0001061C" w:rsidRDefault="0001061C" w:rsidP="001A7962">
      <w:r>
        <w:t>The ICF sends another Identity Association Update message to the IQF. The Identity Association Record will have the new 5G-GUTI (also includes the SUPI, PEI) with an Association Start Time of Ty. The IQF forwards the received information to the LEA-2 in the LI_HIQR Updates message. The IQF would acknowledge the receipt of Identity Association Update with an Identity Association Update Acknowledgement message.</w:t>
      </w:r>
    </w:p>
    <w:p w14:paraId="4D7EE22A" w14:textId="4A82FE74" w:rsidR="0001061C" w:rsidRDefault="0001061C" w:rsidP="001A7962">
      <w:r>
        <w:t>Then, LEA-1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17B74F49" w14:textId="1E689337"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(also includes the SUPI, PEI) with an Association Start Time of Tb. The IQF forwards the received information to the LEA-2 in the LI_HIQR Updates message. The IQF would acknowledge the receipt of Identity Association Update with an Identity Association Update Acknowledgement message.</w:t>
      </w:r>
    </w:p>
    <w:p w14:paraId="2DE95951" w14:textId="106A3D1A" w:rsidR="002675F0" w:rsidRPr="004D3578" w:rsidRDefault="002675F0" w:rsidP="00B370D4">
      <w:pPr>
        <w:pStyle w:val="Heading8"/>
      </w:pPr>
      <w:r>
        <w:br w:type="page"/>
      </w:r>
      <w:bookmarkStart w:id="298" w:name="_Toc94558762"/>
      <w:r w:rsidRPr="004D3578">
        <w:lastRenderedPageBreak/>
        <w:t xml:space="preserve">Annex </w:t>
      </w:r>
      <w:r>
        <w:t>C (informative)</w:t>
      </w:r>
      <w:r w:rsidRPr="004D3578">
        <w:t>:</w:t>
      </w:r>
      <w:r w:rsidRPr="004D3578">
        <w:br/>
      </w:r>
      <w:r>
        <w:t>Bibliography</w:t>
      </w:r>
      <w:bookmarkEnd w:id="298"/>
    </w:p>
    <w:p w14:paraId="34C0E492" w14:textId="08173488" w:rsidR="002675F0" w:rsidRDefault="002675F0" w:rsidP="002675F0">
      <w:pPr>
        <w:pStyle w:val="Heading8"/>
      </w:pPr>
      <w:bookmarkStart w:id="299"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300" w:name="_Toc94558763"/>
      <w:r w:rsidRPr="004D3578">
        <w:t>Annex X (informative):</w:t>
      </w:r>
      <w:r w:rsidRPr="004D3578">
        <w:br/>
        <w:t>Change history</w:t>
      </w:r>
      <w:bookmarkEnd w:id="300"/>
    </w:p>
    <w:bookmarkEnd w:id="299"/>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39EB715B" w:rsidR="007E2137" w:rsidRDefault="007E2137" w:rsidP="00A4019C">
            <w:pPr>
              <w:pStyle w:val="TAC"/>
              <w:rPr>
                <w:sz w:val="16"/>
                <w:szCs w:val="16"/>
              </w:rPr>
            </w:pPr>
            <w:r>
              <w:rPr>
                <w:sz w:val="16"/>
                <w:szCs w:val="16"/>
              </w:rPr>
              <w:t>SA3LI#</w:t>
            </w:r>
            <w:r w:rsidR="002B0172">
              <w:rPr>
                <w:sz w:val="16"/>
                <w:szCs w:val="16"/>
              </w:rPr>
              <w:t>77</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D9D0CA0" w:rsidR="00ED499F" w:rsidRDefault="00ED499F" w:rsidP="00A4019C">
            <w:pPr>
              <w:pStyle w:val="TAC"/>
              <w:rPr>
                <w:sz w:val="16"/>
                <w:szCs w:val="16"/>
              </w:rPr>
            </w:pPr>
            <w:r>
              <w:rPr>
                <w:sz w:val="16"/>
                <w:szCs w:val="16"/>
              </w:rPr>
              <w:t>SA3LI#78e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2C0B6AE8" w:rsidR="00980297" w:rsidRDefault="00980297" w:rsidP="00A4019C">
            <w:pPr>
              <w:pStyle w:val="TAC"/>
              <w:rPr>
                <w:sz w:val="16"/>
                <w:szCs w:val="16"/>
              </w:rPr>
            </w:pPr>
            <w:r>
              <w:rPr>
                <w:sz w:val="16"/>
                <w:szCs w:val="16"/>
              </w:rPr>
              <w:t>SA3LI#</w:t>
            </w:r>
            <w:r w:rsidR="009F69DE">
              <w:rPr>
                <w:sz w:val="16"/>
                <w:szCs w:val="16"/>
              </w:rPr>
              <w:t>7</w:t>
            </w:r>
            <w:r>
              <w:rPr>
                <w:sz w:val="16"/>
                <w:szCs w:val="16"/>
              </w:rPr>
              <w:t>9e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382"/>
      <w:footerReference w:type="default" r:id="rId3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E9AA30" w14:textId="77777777" w:rsidR="00A01B72" w:rsidRDefault="00A01B72">
      <w:r>
        <w:separator/>
      </w:r>
    </w:p>
  </w:endnote>
  <w:endnote w:type="continuationSeparator" w:id="0">
    <w:p w14:paraId="06F1FCE6" w14:textId="77777777" w:rsidR="00A01B72" w:rsidRDefault="00A01B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5C0593" w:rsidRDefault="005C05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5640FD" w14:textId="77777777" w:rsidR="00A01B72" w:rsidRDefault="00A01B72">
      <w:r>
        <w:separator/>
      </w:r>
    </w:p>
  </w:footnote>
  <w:footnote w:type="continuationSeparator" w:id="0">
    <w:p w14:paraId="7BA1EFA8" w14:textId="77777777" w:rsidR="00A01B72" w:rsidRDefault="00A01B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0B6E413E" w:rsidR="005C0593" w:rsidRDefault="005C05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61BF">
      <w:rPr>
        <w:rFonts w:ascii="Arial" w:hAnsi="Arial" w:cs="Arial"/>
        <w:b/>
        <w:noProof/>
        <w:sz w:val="18"/>
        <w:szCs w:val="18"/>
      </w:rPr>
      <w:t>3GPP TR 33.929 V0.0.10 (2022-01)</w:t>
    </w:r>
    <w:r>
      <w:rPr>
        <w:rFonts w:ascii="Arial" w:hAnsi="Arial" w:cs="Arial"/>
        <w:b/>
        <w:sz w:val="18"/>
        <w:szCs w:val="18"/>
      </w:rPr>
      <w:fldChar w:fldCharType="end"/>
    </w:r>
  </w:p>
  <w:p w14:paraId="640D0908" w14:textId="77777777" w:rsidR="005C0593" w:rsidRDefault="005C05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132CAD9C" w:rsidR="005C0593" w:rsidRDefault="005C05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61BF">
      <w:rPr>
        <w:rFonts w:ascii="Arial" w:hAnsi="Arial" w:cs="Arial"/>
        <w:b/>
        <w:noProof/>
        <w:sz w:val="18"/>
        <w:szCs w:val="18"/>
      </w:rPr>
      <w:t>Release 17</w:t>
    </w:r>
    <w:r>
      <w:rPr>
        <w:rFonts w:ascii="Arial" w:hAnsi="Arial" w:cs="Arial"/>
        <w:b/>
        <w:sz w:val="18"/>
        <w:szCs w:val="18"/>
      </w:rPr>
      <w:fldChar w:fldCharType="end"/>
    </w:r>
  </w:p>
  <w:p w14:paraId="6A9C362B" w14:textId="77777777" w:rsidR="005C0593" w:rsidRDefault="005C05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abstractNumId w:val="4"/>
  </w:num>
  <w:num w:numId="2">
    <w:abstractNumId w:val="2"/>
  </w:num>
  <w:num w:numId="3">
    <w:abstractNumId w:val="11"/>
  </w:num>
  <w:num w:numId="4">
    <w:abstractNumId w:val="3"/>
  </w:num>
  <w:num w:numId="5">
    <w:abstractNumId w:val="7"/>
  </w:num>
  <w:num w:numId="6">
    <w:abstractNumId w:val="10"/>
  </w:num>
  <w:num w:numId="7">
    <w:abstractNumId w:val="6"/>
  </w:num>
  <w:num w:numId="8">
    <w:abstractNumId w:val="1"/>
  </w:num>
  <w:num w:numId="9">
    <w:abstractNumId w:val="0"/>
  </w:num>
  <w:num w:numId="10">
    <w:abstractNumId w:val="5"/>
  </w:num>
  <w:num w:numId="11">
    <w:abstractNumId w:val="8"/>
  </w:num>
  <w:num w:numId="12">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63FE"/>
    <w:rsid w:val="00017DB5"/>
    <w:rsid w:val="00020381"/>
    <w:rsid w:val="0002355E"/>
    <w:rsid w:val="00023745"/>
    <w:rsid w:val="000247DC"/>
    <w:rsid w:val="00024AA9"/>
    <w:rsid w:val="00024F07"/>
    <w:rsid w:val="0002586B"/>
    <w:rsid w:val="00027F5C"/>
    <w:rsid w:val="00033397"/>
    <w:rsid w:val="00036A9F"/>
    <w:rsid w:val="00040095"/>
    <w:rsid w:val="000426F4"/>
    <w:rsid w:val="000465E0"/>
    <w:rsid w:val="00051421"/>
    <w:rsid w:val="00051834"/>
    <w:rsid w:val="00054A22"/>
    <w:rsid w:val="00054F46"/>
    <w:rsid w:val="000606CD"/>
    <w:rsid w:val="00060BCA"/>
    <w:rsid w:val="00062023"/>
    <w:rsid w:val="00063763"/>
    <w:rsid w:val="000655A6"/>
    <w:rsid w:val="000709F3"/>
    <w:rsid w:val="00080512"/>
    <w:rsid w:val="00083457"/>
    <w:rsid w:val="00087609"/>
    <w:rsid w:val="00091465"/>
    <w:rsid w:val="00093B21"/>
    <w:rsid w:val="00094141"/>
    <w:rsid w:val="00094284"/>
    <w:rsid w:val="00094EC1"/>
    <w:rsid w:val="00096113"/>
    <w:rsid w:val="000A6CAC"/>
    <w:rsid w:val="000C47C3"/>
    <w:rsid w:val="000D1909"/>
    <w:rsid w:val="000D2879"/>
    <w:rsid w:val="000D58AB"/>
    <w:rsid w:val="000D7F5C"/>
    <w:rsid w:val="000E4F59"/>
    <w:rsid w:val="000E5ED8"/>
    <w:rsid w:val="000F152C"/>
    <w:rsid w:val="000F33B6"/>
    <w:rsid w:val="00101DBE"/>
    <w:rsid w:val="00103E7F"/>
    <w:rsid w:val="00107DDE"/>
    <w:rsid w:val="001119E6"/>
    <w:rsid w:val="00112C2C"/>
    <w:rsid w:val="00120DCD"/>
    <w:rsid w:val="00124309"/>
    <w:rsid w:val="001265B2"/>
    <w:rsid w:val="00133525"/>
    <w:rsid w:val="0013759B"/>
    <w:rsid w:val="0014311D"/>
    <w:rsid w:val="001632DD"/>
    <w:rsid w:val="00164D2A"/>
    <w:rsid w:val="00170CBA"/>
    <w:rsid w:val="00174B54"/>
    <w:rsid w:val="00175C1D"/>
    <w:rsid w:val="00183963"/>
    <w:rsid w:val="00184B57"/>
    <w:rsid w:val="001942C3"/>
    <w:rsid w:val="001A0A8E"/>
    <w:rsid w:val="001A1225"/>
    <w:rsid w:val="001A46A5"/>
    <w:rsid w:val="001A4C42"/>
    <w:rsid w:val="001A5592"/>
    <w:rsid w:val="001A7962"/>
    <w:rsid w:val="001B21EE"/>
    <w:rsid w:val="001B29CA"/>
    <w:rsid w:val="001B73B5"/>
    <w:rsid w:val="001C21C3"/>
    <w:rsid w:val="001C7832"/>
    <w:rsid w:val="001D02C2"/>
    <w:rsid w:val="001D30B9"/>
    <w:rsid w:val="001E37A9"/>
    <w:rsid w:val="001F08FE"/>
    <w:rsid w:val="001F09C5"/>
    <w:rsid w:val="001F0C1D"/>
    <w:rsid w:val="001F1132"/>
    <w:rsid w:val="001F168B"/>
    <w:rsid w:val="00200235"/>
    <w:rsid w:val="0021052A"/>
    <w:rsid w:val="00212AA2"/>
    <w:rsid w:val="00223C0C"/>
    <w:rsid w:val="00227B19"/>
    <w:rsid w:val="002311CD"/>
    <w:rsid w:val="002322B5"/>
    <w:rsid w:val="002347A2"/>
    <w:rsid w:val="0023693D"/>
    <w:rsid w:val="00251927"/>
    <w:rsid w:val="002556C0"/>
    <w:rsid w:val="00256279"/>
    <w:rsid w:val="002607CC"/>
    <w:rsid w:val="002612E5"/>
    <w:rsid w:val="002612FF"/>
    <w:rsid w:val="0026261C"/>
    <w:rsid w:val="00262BDC"/>
    <w:rsid w:val="002675F0"/>
    <w:rsid w:val="002748F8"/>
    <w:rsid w:val="00274B85"/>
    <w:rsid w:val="00275F00"/>
    <w:rsid w:val="00276A4E"/>
    <w:rsid w:val="00277657"/>
    <w:rsid w:val="002876D2"/>
    <w:rsid w:val="002906AE"/>
    <w:rsid w:val="002917A6"/>
    <w:rsid w:val="002922A1"/>
    <w:rsid w:val="00292F5C"/>
    <w:rsid w:val="0029356A"/>
    <w:rsid w:val="00293DC3"/>
    <w:rsid w:val="00297312"/>
    <w:rsid w:val="002A25A8"/>
    <w:rsid w:val="002A410B"/>
    <w:rsid w:val="002A6683"/>
    <w:rsid w:val="002B0137"/>
    <w:rsid w:val="002B0172"/>
    <w:rsid w:val="002B2973"/>
    <w:rsid w:val="002B6339"/>
    <w:rsid w:val="002C234C"/>
    <w:rsid w:val="002C26A8"/>
    <w:rsid w:val="002C3468"/>
    <w:rsid w:val="002D1CE7"/>
    <w:rsid w:val="002D6676"/>
    <w:rsid w:val="002D76E9"/>
    <w:rsid w:val="002E00EE"/>
    <w:rsid w:val="002E78F3"/>
    <w:rsid w:val="0030605C"/>
    <w:rsid w:val="00310675"/>
    <w:rsid w:val="0031300F"/>
    <w:rsid w:val="00314136"/>
    <w:rsid w:val="00316B61"/>
    <w:rsid w:val="003172DC"/>
    <w:rsid w:val="00322CC6"/>
    <w:rsid w:val="003300DA"/>
    <w:rsid w:val="003438B9"/>
    <w:rsid w:val="00345EB5"/>
    <w:rsid w:val="003541AB"/>
    <w:rsid w:val="0035462D"/>
    <w:rsid w:val="00355B91"/>
    <w:rsid w:val="00360015"/>
    <w:rsid w:val="003651A5"/>
    <w:rsid w:val="00365B04"/>
    <w:rsid w:val="00366087"/>
    <w:rsid w:val="00370D63"/>
    <w:rsid w:val="00371AE2"/>
    <w:rsid w:val="00372147"/>
    <w:rsid w:val="00372AB2"/>
    <w:rsid w:val="003752E8"/>
    <w:rsid w:val="003765B8"/>
    <w:rsid w:val="00377680"/>
    <w:rsid w:val="003779C9"/>
    <w:rsid w:val="00377D85"/>
    <w:rsid w:val="0039392D"/>
    <w:rsid w:val="003A66F4"/>
    <w:rsid w:val="003B1481"/>
    <w:rsid w:val="003B3295"/>
    <w:rsid w:val="003B6A30"/>
    <w:rsid w:val="003C2500"/>
    <w:rsid w:val="003C3971"/>
    <w:rsid w:val="003C3EEF"/>
    <w:rsid w:val="003C4779"/>
    <w:rsid w:val="003C60AF"/>
    <w:rsid w:val="003D4F54"/>
    <w:rsid w:val="003D6EFB"/>
    <w:rsid w:val="003E6D73"/>
    <w:rsid w:val="003F4E86"/>
    <w:rsid w:val="003F7D13"/>
    <w:rsid w:val="00406361"/>
    <w:rsid w:val="004113D8"/>
    <w:rsid w:val="00411ADF"/>
    <w:rsid w:val="00412D14"/>
    <w:rsid w:val="0041342A"/>
    <w:rsid w:val="0041558E"/>
    <w:rsid w:val="004210B8"/>
    <w:rsid w:val="004212F1"/>
    <w:rsid w:val="00422873"/>
    <w:rsid w:val="00423232"/>
    <w:rsid w:val="00423334"/>
    <w:rsid w:val="00432BEC"/>
    <w:rsid w:val="004345EC"/>
    <w:rsid w:val="00441506"/>
    <w:rsid w:val="0044464B"/>
    <w:rsid w:val="00453362"/>
    <w:rsid w:val="00453F74"/>
    <w:rsid w:val="004548F5"/>
    <w:rsid w:val="00463A41"/>
    <w:rsid w:val="00463CC6"/>
    <w:rsid w:val="00465C6A"/>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08DF"/>
    <w:rsid w:val="004A15D2"/>
    <w:rsid w:val="004B6EAB"/>
    <w:rsid w:val="004B7B6E"/>
    <w:rsid w:val="004C12B2"/>
    <w:rsid w:val="004C52B6"/>
    <w:rsid w:val="004D0BB6"/>
    <w:rsid w:val="004D29E1"/>
    <w:rsid w:val="004D2EBB"/>
    <w:rsid w:val="004D3578"/>
    <w:rsid w:val="004E213A"/>
    <w:rsid w:val="004E3202"/>
    <w:rsid w:val="004E38B4"/>
    <w:rsid w:val="004E5B93"/>
    <w:rsid w:val="004E7AE6"/>
    <w:rsid w:val="004F0988"/>
    <w:rsid w:val="004F1604"/>
    <w:rsid w:val="004F3340"/>
    <w:rsid w:val="004F6CDF"/>
    <w:rsid w:val="005016F2"/>
    <w:rsid w:val="005050EC"/>
    <w:rsid w:val="00505B09"/>
    <w:rsid w:val="00512140"/>
    <w:rsid w:val="00521414"/>
    <w:rsid w:val="0052210C"/>
    <w:rsid w:val="005231FA"/>
    <w:rsid w:val="00531F32"/>
    <w:rsid w:val="0053388B"/>
    <w:rsid w:val="00535773"/>
    <w:rsid w:val="005375C6"/>
    <w:rsid w:val="00543E6C"/>
    <w:rsid w:val="0054707B"/>
    <w:rsid w:val="005472F0"/>
    <w:rsid w:val="005553B2"/>
    <w:rsid w:val="005645BC"/>
    <w:rsid w:val="00565087"/>
    <w:rsid w:val="0057374C"/>
    <w:rsid w:val="00573AC2"/>
    <w:rsid w:val="00575E6A"/>
    <w:rsid w:val="0057725C"/>
    <w:rsid w:val="00580A9E"/>
    <w:rsid w:val="00583A81"/>
    <w:rsid w:val="00583E88"/>
    <w:rsid w:val="005A5045"/>
    <w:rsid w:val="005A5365"/>
    <w:rsid w:val="005A71A3"/>
    <w:rsid w:val="005A7BEE"/>
    <w:rsid w:val="005B1463"/>
    <w:rsid w:val="005B3BFB"/>
    <w:rsid w:val="005B3F2A"/>
    <w:rsid w:val="005B53C2"/>
    <w:rsid w:val="005B61BF"/>
    <w:rsid w:val="005C0593"/>
    <w:rsid w:val="005C4D0C"/>
    <w:rsid w:val="005C5D3E"/>
    <w:rsid w:val="005D293D"/>
    <w:rsid w:val="005D2E01"/>
    <w:rsid w:val="005D7526"/>
    <w:rsid w:val="005E6434"/>
    <w:rsid w:val="005E6B68"/>
    <w:rsid w:val="005E7657"/>
    <w:rsid w:val="005F2FCE"/>
    <w:rsid w:val="005F563C"/>
    <w:rsid w:val="005F5841"/>
    <w:rsid w:val="005F59EF"/>
    <w:rsid w:val="005F7324"/>
    <w:rsid w:val="00600840"/>
    <w:rsid w:val="00602AEA"/>
    <w:rsid w:val="00610674"/>
    <w:rsid w:val="0061421E"/>
    <w:rsid w:val="00614FDF"/>
    <w:rsid w:val="006231FD"/>
    <w:rsid w:val="006236B9"/>
    <w:rsid w:val="006276FA"/>
    <w:rsid w:val="0063543D"/>
    <w:rsid w:val="00635C3A"/>
    <w:rsid w:val="0064001E"/>
    <w:rsid w:val="006402BB"/>
    <w:rsid w:val="00644E09"/>
    <w:rsid w:val="00647114"/>
    <w:rsid w:val="00652BCD"/>
    <w:rsid w:val="00663EB0"/>
    <w:rsid w:val="00676A5C"/>
    <w:rsid w:val="00676B02"/>
    <w:rsid w:val="00677ABD"/>
    <w:rsid w:val="006815AA"/>
    <w:rsid w:val="0068333A"/>
    <w:rsid w:val="00684276"/>
    <w:rsid w:val="006852B0"/>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4564"/>
    <w:rsid w:val="006C4B5A"/>
    <w:rsid w:val="006C5DB1"/>
    <w:rsid w:val="006D1849"/>
    <w:rsid w:val="006E5C86"/>
    <w:rsid w:val="006E5D28"/>
    <w:rsid w:val="006E7283"/>
    <w:rsid w:val="006F05FC"/>
    <w:rsid w:val="006F2B3B"/>
    <w:rsid w:val="006F5AD9"/>
    <w:rsid w:val="00701D34"/>
    <w:rsid w:val="00705E66"/>
    <w:rsid w:val="00710E8A"/>
    <w:rsid w:val="00713C44"/>
    <w:rsid w:val="007216C9"/>
    <w:rsid w:val="007235E0"/>
    <w:rsid w:val="00734A5B"/>
    <w:rsid w:val="00734DB6"/>
    <w:rsid w:val="0074026F"/>
    <w:rsid w:val="007404A6"/>
    <w:rsid w:val="007429F6"/>
    <w:rsid w:val="00743BE7"/>
    <w:rsid w:val="00744E76"/>
    <w:rsid w:val="00746689"/>
    <w:rsid w:val="0076764F"/>
    <w:rsid w:val="00767A16"/>
    <w:rsid w:val="0077231E"/>
    <w:rsid w:val="00774DA4"/>
    <w:rsid w:val="00776122"/>
    <w:rsid w:val="007779A9"/>
    <w:rsid w:val="00780A83"/>
    <w:rsid w:val="00780B52"/>
    <w:rsid w:val="00781782"/>
    <w:rsid w:val="00781F0F"/>
    <w:rsid w:val="0078684A"/>
    <w:rsid w:val="00786A0B"/>
    <w:rsid w:val="00792B08"/>
    <w:rsid w:val="007931FD"/>
    <w:rsid w:val="00796743"/>
    <w:rsid w:val="007974E8"/>
    <w:rsid w:val="00797BCE"/>
    <w:rsid w:val="007A482A"/>
    <w:rsid w:val="007B018C"/>
    <w:rsid w:val="007B3575"/>
    <w:rsid w:val="007B600E"/>
    <w:rsid w:val="007C32E9"/>
    <w:rsid w:val="007C3496"/>
    <w:rsid w:val="007C7145"/>
    <w:rsid w:val="007D3AF0"/>
    <w:rsid w:val="007D4273"/>
    <w:rsid w:val="007E041F"/>
    <w:rsid w:val="007E2137"/>
    <w:rsid w:val="007E7276"/>
    <w:rsid w:val="007F0F4A"/>
    <w:rsid w:val="007F1A5F"/>
    <w:rsid w:val="007F643C"/>
    <w:rsid w:val="008005B1"/>
    <w:rsid w:val="008028A4"/>
    <w:rsid w:val="00802DB9"/>
    <w:rsid w:val="008059EE"/>
    <w:rsid w:val="00814D12"/>
    <w:rsid w:val="008155F5"/>
    <w:rsid w:val="0083008E"/>
    <w:rsid w:val="00830747"/>
    <w:rsid w:val="00833957"/>
    <w:rsid w:val="00836853"/>
    <w:rsid w:val="00843056"/>
    <w:rsid w:val="008508FC"/>
    <w:rsid w:val="00853A10"/>
    <w:rsid w:val="00855181"/>
    <w:rsid w:val="0085565F"/>
    <w:rsid w:val="00861D4E"/>
    <w:rsid w:val="00862DF3"/>
    <w:rsid w:val="00864511"/>
    <w:rsid w:val="0086685E"/>
    <w:rsid w:val="008740C5"/>
    <w:rsid w:val="00874AB9"/>
    <w:rsid w:val="008768CA"/>
    <w:rsid w:val="00896EA5"/>
    <w:rsid w:val="008A039D"/>
    <w:rsid w:val="008A26F4"/>
    <w:rsid w:val="008A58E7"/>
    <w:rsid w:val="008A5C93"/>
    <w:rsid w:val="008A7411"/>
    <w:rsid w:val="008B79AC"/>
    <w:rsid w:val="008C0130"/>
    <w:rsid w:val="008C2932"/>
    <w:rsid w:val="008C384C"/>
    <w:rsid w:val="008D0DBD"/>
    <w:rsid w:val="008E0F90"/>
    <w:rsid w:val="008E339C"/>
    <w:rsid w:val="008E4644"/>
    <w:rsid w:val="008E49AC"/>
    <w:rsid w:val="008F306E"/>
    <w:rsid w:val="008F7614"/>
    <w:rsid w:val="0090271F"/>
    <w:rsid w:val="00902E23"/>
    <w:rsid w:val="00905B16"/>
    <w:rsid w:val="0090656E"/>
    <w:rsid w:val="009114D7"/>
    <w:rsid w:val="0091348E"/>
    <w:rsid w:val="00917CCB"/>
    <w:rsid w:val="00925E8D"/>
    <w:rsid w:val="00930DD7"/>
    <w:rsid w:val="00942EC2"/>
    <w:rsid w:val="00947064"/>
    <w:rsid w:val="00947A10"/>
    <w:rsid w:val="00954FFD"/>
    <w:rsid w:val="0096027F"/>
    <w:rsid w:val="00962A00"/>
    <w:rsid w:val="00972451"/>
    <w:rsid w:val="009725C7"/>
    <w:rsid w:val="00975327"/>
    <w:rsid w:val="00977488"/>
    <w:rsid w:val="00980297"/>
    <w:rsid w:val="0098138B"/>
    <w:rsid w:val="0098153A"/>
    <w:rsid w:val="009846F3"/>
    <w:rsid w:val="00987449"/>
    <w:rsid w:val="00992A60"/>
    <w:rsid w:val="00994065"/>
    <w:rsid w:val="00994CD4"/>
    <w:rsid w:val="00995390"/>
    <w:rsid w:val="009967DF"/>
    <w:rsid w:val="009A16F2"/>
    <w:rsid w:val="009A2159"/>
    <w:rsid w:val="009A5135"/>
    <w:rsid w:val="009A6681"/>
    <w:rsid w:val="009B28F3"/>
    <w:rsid w:val="009B54A4"/>
    <w:rsid w:val="009B64D0"/>
    <w:rsid w:val="009B6804"/>
    <w:rsid w:val="009C0600"/>
    <w:rsid w:val="009C07E6"/>
    <w:rsid w:val="009C41B3"/>
    <w:rsid w:val="009C7540"/>
    <w:rsid w:val="009D0EF0"/>
    <w:rsid w:val="009D17A6"/>
    <w:rsid w:val="009D4805"/>
    <w:rsid w:val="009E2865"/>
    <w:rsid w:val="009E48F6"/>
    <w:rsid w:val="009E5913"/>
    <w:rsid w:val="009E6220"/>
    <w:rsid w:val="009F37B7"/>
    <w:rsid w:val="009F69DE"/>
    <w:rsid w:val="009F76CA"/>
    <w:rsid w:val="00A018FA"/>
    <w:rsid w:val="00A01B72"/>
    <w:rsid w:val="00A070DE"/>
    <w:rsid w:val="00A07D0C"/>
    <w:rsid w:val="00A10940"/>
    <w:rsid w:val="00A10F02"/>
    <w:rsid w:val="00A13802"/>
    <w:rsid w:val="00A164B4"/>
    <w:rsid w:val="00A16D78"/>
    <w:rsid w:val="00A256E1"/>
    <w:rsid w:val="00A261F5"/>
    <w:rsid w:val="00A26956"/>
    <w:rsid w:val="00A27A3A"/>
    <w:rsid w:val="00A30B31"/>
    <w:rsid w:val="00A4019C"/>
    <w:rsid w:val="00A432CA"/>
    <w:rsid w:val="00A45A96"/>
    <w:rsid w:val="00A47622"/>
    <w:rsid w:val="00A52584"/>
    <w:rsid w:val="00A53724"/>
    <w:rsid w:val="00A55250"/>
    <w:rsid w:val="00A57B8F"/>
    <w:rsid w:val="00A652D7"/>
    <w:rsid w:val="00A73129"/>
    <w:rsid w:val="00A73165"/>
    <w:rsid w:val="00A7601E"/>
    <w:rsid w:val="00A76F86"/>
    <w:rsid w:val="00A8145F"/>
    <w:rsid w:val="00A82346"/>
    <w:rsid w:val="00A8430B"/>
    <w:rsid w:val="00A84BC9"/>
    <w:rsid w:val="00A92BA1"/>
    <w:rsid w:val="00A92E2C"/>
    <w:rsid w:val="00A92E85"/>
    <w:rsid w:val="00A96BDA"/>
    <w:rsid w:val="00AA0B00"/>
    <w:rsid w:val="00AA2C91"/>
    <w:rsid w:val="00AA374F"/>
    <w:rsid w:val="00AB284F"/>
    <w:rsid w:val="00AB65EF"/>
    <w:rsid w:val="00AB7514"/>
    <w:rsid w:val="00AC6BC6"/>
    <w:rsid w:val="00AC6DE5"/>
    <w:rsid w:val="00AD0EAD"/>
    <w:rsid w:val="00AD2BB9"/>
    <w:rsid w:val="00AD38EE"/>
    <w:rsid w:val="00AD4DB1"/>
    <w:rsid w:val="00AE1ADF"/>
    <w:rsid w:val="00AE260A"/>
    <w:rsid w:val="00AE28AD"/>
    <w:rsid w:val="00AE35A2"/>
    <w:rsid w:val="00AE54AE"/>
    <w:rsid w:val="00AE71BB"/>
    <w:rsid w:val="00AE749A"/>
    <w:rsid w:val="00AF0E96"/>
    <w:rsid w:val="00AF103E"/>
    <w:rsid w:val="00AF3D98"/>
    <w:rsid w:val="00AF798F"/>
    <w:rsid w:val="00B016DB"/>
    <w:rsid w:val="00B12CC2"/>
    <w:rsid w:val="00B14CFA"/>
    <w:rsid w:val="00B15449"/>
    <w:rsid w:val="00B16077"/>
    <w:rsid w:val="00B17A0C"/>
    <w:rsid w:val="00B20466"/>
    <w:rsid w:val="00B21396"/>
    <w:rsid w:val="00B2154B"/>
    <w:rsid w:val="00B228EC"/>
    <w:rsid w:val="00B23803"/>
    <w:rsid w:val="00B2748D"/>
    <w:rsid w:val="00B326A2"/>
    <w:rsid w:val="00B35366"/>
    <w:rsid w:val="00B36CF1"/>
    <w:rsid w:val="00B370D4"/>
    <w:rsid w:val="00B37A68"/>
    <w:rsid w:val="00B419D9"/>
    <w:rsid w:val="00B42AA7"/>
    <w:rsid w:val="00B462B7"/>
    <w:rsid w:val="00B51488"/>
    <w:rsid w:val="00B51DF5"/>
    <w:rsid w:val="00B52F4C"/>
    <w:rsid w:val="00B53345"/>
    <w:rsid w:val="00B53960"/>
    <w:rsid w:val="00B54271"/>
    <w:rsid w:val="00B5610D"/>
    <w:rsid w:val="00B67CC2"/>
    <w:rsid w:val="00B70195"/>
    <w:rsid w:val="00B740D7"/>
    <w:rsid w:val="00B767B0"/>
    <w:rsid w:val="00B76DB2"/>
    <w:rsid w:val="00B81572"/>
    <w:rsid w:val="00B8269B"/>
    <w:rsid w:val="00B86EBD"/>
    <w:rsid w:val="00B93086"/>
    <w:rsid w:val="00B93C87"/>
    <w:rsid w:val="00B958AC"/>
    <w:rsid w:val="00B9742A"/>
    <w:rsid w:val="00BA073F"/>
    <w:rsid w:val="00BA0745"/>
    <w:rsid w:val="00BA19ED"/>
    <w:rsid w:val="00BA257F"/>
    <w:rsid w:val="00BA4B8D"/>
    <w:rsid w:val="00BA5FF4"/>
    <w:rsid w:val="00BA74A1"/>
    <w:rsid w:val="00BB5B16"/>
    <w:rsid w:val="00BC0F7D"/>
    <w:rsid w:val="00BC3221"/>
    <w:rsid w:val="00BC4874"/>
    <w:rsid w:val="00BC7EA3"/>
    <w:rsid w:val="00BD27DB"/>
    <w:rsid w:val="00BD66A2"/>
    <w:rsid w:val="00BD6D69"/>
    <w:rsid w:val="00BE3255"/>
    <w:rsid w:val="00BF128E"/>
    <w:rsid w:val="00BF4604"/>
    <w:rsid w:val="00BF666A"/>
    <w:rsid w:val="00C02F6D"/>
    <w:rsid w:val="00C06FC4"/>
    <w:rsid w:val="00C131FC"/>
    <w:rsid w:val="00C1496A"/>
    <w:rsid w:val="00C1579B"/>
    <w:rsid w:val="00C23140"/>
    <w:rsid w:val="00C33079"/>
    <w:rsid w:val="00C348C5"/>
    <w:rsid w:val="00C35805"/>
    <w:rsid w:val="00C369EE"/>
    <w:rsid w:val="00C37620"/>
    <w:rsid w:val="00C40AD2"/>
    <w:rsid w:val="00C4395F"/>
    <w:rsid w:val="00C446A2"/>
    <w:rsid w:val="00C45231"/>
    <w:rsid w:val="00C52533"/>
    <w:rsid w:val="00C611A1"/>
    <w:rsid w:val="00C64628"/>
    <w:rsid w:val="00C66CFF"/>
    <w:rsid w:val="00C6729A"/>
    <w:rsid w:val="00C67998"/>
    <w:rsid w:val="00C67EA7"/>
    <w:rsid w:val="00C708DF"/>
    <w:rsid w:val="00C708FA"/>
    <w:rsid w:val="00C72833"/>
    <w:rsid w:val="00C74727"/>
    <w:rsid w:val="00C7692A"/>
    <w:rsid w:val="00C80F1D"/>
    <w:rsid w:val="00C862C8"/>
    <w:rsid w:val="00C93F40"/>
    <w:rsid w:val="00C96505"/>
    <w:rsid w:val="00C97460"/>
    <w:rsid w:val="00CA0154"/>
    <w:rsid w:val="00CA08B6"/>
    <w:rsid w:val="00CA3D0C"/>
    <w:rsid w:val="00CA4E05"/>
    <w:rsid w:val="00CA5B35"/>
    <w:rsid w:val="00CB1C4F"/>
    <w:rsid w:val="00CB36A0"/>
    <w:rsid w:val="00CC5550"/>
    <w:rsid w:val="00CC72DF"/>
    <w:rsid w:val="00CD32C5"/>
    <w:rsid w:val="00CD4BF5"/>
    <w:rsid w:val="00CD6901"/>
    <w:rsid w:val="00CD6F4E"/>
    <w:rsid w:val="00CD73F3"/>
    <w:rsid w:val="00CD77CC"/>
    <w:rsid w:val="00CD7978"/>
    <w:rsid w:val="00CE4DB8"/>
    <w:rsid w:val="00CF0558"/>
    <w:rsid w:val="00CF0992"/>
    <w:rsid w:val="00D01142"/>
    <w:rsid w:val="00D037E2"/>
    <w:rsid w:val="00D04F1F"/>
    <w:rsid w:val="00D07A0B"/>
    <w:rsid w:val="00D16ACB"/>
    <w:rsid w:val="00D16DD3"/>
    <w:rsid w:val="00D21073"/>
    <w:rsid w:val="00D31737"/>
    <w:rsid w:val="00D336F3"/>
    <w:rsid w:val="00D33A47"/>
    <w:rsid w:val="00D362BF"/>
    <w:rsid w:val="00D41DCE"/>
    <w:rsid w:val="00D564B2"/>
    <w:rsid w:val="00D56B90"/>
    <w:rsid w:val="00D57972"/>
    <w:rsid w:val="00D57C26"/>
    <w:rsid w:val="00D57E8E"/>
    <w:rsid w:val="00D67594"/>
    <w:rsid w:val="00D675A9"/>
    <w:rsid w:val="00D72603"/>
    <w:rsid w:val="00D731DF"/>
    <w:rsid w:val="00D738D6"/>
    <w:rsid w:val="00D755EB"/>
    <w:rsid w:val="00D812C1"/>
    <w:rsid w:val="00D81541"/>
    <w:rsid w:val="00D873E5"/>
    <w:rsid w:val="00D874E3"/>
    <w:rsid w:val="00D87E00"/>
    <w:rsid w:val="00D9134D"/>
    <w:rsid w:val="00D97D92"/>
    <w:rsid w:val="00DA5801"/>
    <w:rsid w:val="00DA6CFE"/>
    <w:rsid w:val="00DA7A03"/>
    <w:rsid w:val="00DB1818"/>
    <w:rsid w:val="00DB4F27"/>
    <w:rsid w:val="00DB5FAA"/>
    <w:rsid w:val="00DB7BA5"/>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DF69BA"/>
    <w:rsid w:val="00E00F78"/>
    <w:rsid w:val="00E03C33"/>
    <w:rsid w:val="00E05747"/>
    <w:rsid w:val="00E142C4"/>
    <w:rsid w:val="00E15159"/>
    <w:rsid w:val="00E16509"/>
    <w:rsid w:val="00E170EF"/>
    <w:rsid w:val="00E26A6C"/>
    <w:rsid w:val="00E314E0"/>
    <w:rsid w:val="00E33446"/>
    <w:rsid w:val="00E34448"/>
    <w:rsid w:val="00E40D76"/>
    <w:rsid w:val="00E42756"/>
    <w:rsid w:val="00E437EE"/>
    <w:rsid w:val="00E44582"/>
    <w:rsid w:val="00E44D9B"/>
    <w:rsid w:val="00E51338"/>
    <w:rsid w:val="00E52406"/>
    <w:rsid w:val="00E55659"/>
    <w:rsid w:val="00E60752"/>
    <w:rsid w:val="00E616E8"/>
    <w:rsid w:val="00E616ED"/>
    <w:rsid w:val="00E73B52"/>
    <w:rsid w:val="00E75B1A"/>
    <w:rsid w:val="00E76020"/>
    <w:rsid w:val="00E77645"/>
    <w:rsid w:val="00E813EF"/>
    <w:rsid w:val="00E814A1"/>
    <w:rsid w:val="00E87C0B"/>
    <w:rsid w:val="00E87F30"/>
    <w:rsid w:val="00E913BD"/>
    <w:rsid w:val="00E91F15"/>
    <w:rsid w:val="00E93D88"/>
    <w:rsid w:val="00E94CC0"/>
    <w:rsid w:val="00EA6EA6"/>
    <w:rsid w:val="00EA74D9"/>
    <w:rsid w:val="00EB0482"/>
    <w:rsid w:val="00EC2EB7"/>
    <w:rsid w:val="00EC3BDA"/>
    <w:rsid w:val="00EC4A25"/>
    <w:rsid w:val="00ED166F"/>
    <w:rsid w:val="00ED499F"/>
    <w:rsid w:val="00ED52CE"/>
    <w:rsid w:val="00ED5B2D"/>
    <w:rsid w:val="00EE6877"/>
    <w:rsid w:val="00EF5828"/>
    <w:rsid w:val="00F025A2"/>
    <w:rsid w:val="00F04712"/>
    <w:rsid w:val="00F04BBF"/>
    <w:rsid w:val="00F10C50"/>
    <w:rsid w:val="00F14607"/>
    <w:rsid w:val="00F20A7E"/>
    <w:rsid w:val="00F22D4A"/>
    <w:rsid w:val="00F22EC7"/>
    <w:rsid w:val="00F23B44"/>
    <w:rsid w:val="00F25A06"/>
    <w:rsid w:val="00F25A6D"/>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72C4B"/>
    <w:rsid w:val="00F7355B"/>
    <w:rsid w:val="00F7702A"/>
    <w:rsid w:val="00F872E6"/>
    <w:rsid w:val="00F909B7"/>
    <w:rsid w:val="00F9634C"/>
    <w:rsid w:val="00F972CA"/>
    <w:rsid w:val="00FA0DC4"/>
    <w:rsid w:val="00FA1266"/>
    <w:rsid w:val="00FA405E"/>
    <w:rsid w:val="00FB1356"/>
    <w:rsid w:val="00FB2635"/>
    <w:rsid w:val="00FB5585"/>
    <w:rsid w:val="00FB5586"/>
    <w:rsid w:val="00FB64A3"/>
    <w:rsid w:val="00FC0FA0"/>
    <w:rsid w:val="00FC1192"/>
    <w:rsid w:val="00FC199D"/>
    <w:rsid w:val="00FD3364"/>
    <w:rsid w:val="00FD52AD"/>
    <w:rsid w:val="00FE198B"/>
    <w:rsid w:val="00FE1EA4"/>
    <w:rsid w:val="00FE34B8"/>
    <w:rsid w:val="00FE5191"/>
    <w:rsid w:val="00FE6463"/>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0.vsdx"/><Relationship Id="rId299" Type="http://schemas.openxmlformats.org/officeDocument/2006/relationships/package" Target="embeddings/Microsoft_Visio_Drawing141.vsdx"/><Relationship Id="rId21" Type="http://schemas.openxmlformats.org/officeDocument/2006/relationships/package" Target="embeddings/Microsoft_Visio_Drawing2.vsdx"/><Relationship Id="rId42" Type="http://schemas.openxmlformats.org/officeDocument/2006/relationships/image" Target="media/image16.emf"/><Relationship Id="rId63" Type="http://schemas.openxmlformats.org/officeDocument/2006/relationships/package" Target="embeddings/Microsoft_Visio_Drawing23.vsdx"/><Relationship Id="rId84" Type="http://schemas.openxmlformats.org/officeDocument/2006/relationships/image" Target="media/image37.emf"/><Relationship Id="rId138" Type="http://schemas.openxmlformats.org/officeDocument/2006/relationships/image" Target="media/image64.emf"/><Relationship Id="rId159" Type="http://schemas.openxmlformats.org/officeDocument/2006/relationships/package" Target="embeddings/Microsoft_Visio_Drawing71.vsdx"/><Relationship Id="rId324" Type="http://schemas.openxmlformats.org/officeDocument/2006/relationships/image" Target="media/image157.emf"/><Relationship Id="rId345" Type="http://schemas.openxmlformats.org/officeDocument/2006/relationships/package" Target="embeddings/Microsoft_Visio_Drawing164.vsdx"/><Relationship Id="rId366" Type="http://schemas.openxmlformats.org/officeDocument/2006/relationships/image" Target="media/image178.emf"/><Relationship Id="rId170" Type="http://schemas.openxmlformats.org/officeDocument/2006/relationships/image" Target="media/image80.emf"/><Relationship Id="rId191" Type="http://schemas.openxmlformats.org/officeDocument/2006/relationships/package" Target="embeddings/Microsoft_Visio_Drawing87.vsdx"/><Relationship Id="rId205" Type="http://schemas.openxmlformats.org/officeDocument/2006/relationships/package" Target="embeddings/Microsoft_Visio_Drawing94.vsdx"/><Relationship Id="rId226" Type="http://schemas.openxmlformats.org/officeDocument/2006/relationships/image" Target="media/image108.emf"/><Relationship Id="rId247" Type="http://schemas.openxmlformats.org/officeDocument/2006/relationships/package" Target="embeddings/Microsoft_Visio_Drawing115.vsdx"/><Relationship Id="rId107" Type="http://schemas.openxmlformats.org/officeDocument/2006/relationships/package" Target="embeddings/Microsoft_Visio_Drawing45.vsdx"/><Relationship Id="rId268" Type="http://schemas.openxmlformats.org/officeDocument/2006/relationships/image" Target="media/image129.emf"/><Relationship Id="rId289" Type="http://schemas.openxmlformats.org/officeDocument/2006/relationships/package" Target="embeddings/Microsoft_Visio_Drawing136.vsdx"/><Relationship Id="rId11" Type="http://schemas.openxmlformats.org/officeDocument/2006/relationships/webSettings" Target="webSettings.xml"/><Relationship Id="rId32" Type="http://schemas.openxmlformats.org/officeDocument/2006/relationships/image" Target="media/image11.emf"/><Relationship Id="rId53" Type="http://schemas.openxmlformats.org/officeDocument/2006/relationships/package" Target="embeddings/Microsoft_Visio_Drawing18.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package" Target="embeddings/Microsoft_Visio_Drawing66.vsdx"/><Relationship Id="rId314" Type="http://schemas.openxmlformats.org/officeDocument/2006/relationships/image" Target="media/image152.emf"/><Relationship Id="rId335" Type="http://schemas.openxmlformats.org/officeDocument/2006/relationships/package" Target="embeddings/Microsoft_Visio_Drawing159.vsdx"/><Relationship Id="rId356" Type="http://schemas.openxmlformats.org/officeDocument/2006/relationships/image" Target="media/image173.emf"/><Relationship Id="rId377" Type="http://schemas.openxmlformats.org/officeDocument/2006/relationships/package" Target="embeddings/Microsoft_Visio_Drawing180.vsdx"/><Relationship Id="rId5" Type="http://schemas.openxmlformats.org/officeDocument/2006/relationships/customXml" Target="../customXml/item4.xml"/><Relationship Id="rId95" Type="http://schemas.openxmlformats.org/officeDocument/2006/relationships/package" Target="embeddings/Microsoft_Visio_Drawing39.vsdx"/><Relationship Id="rId160" Type="http://schemas.openxmlformats.org/officeDocument/2006/relationships/image" Target="media/image75.emf"/><Relationship Id="rId181" Type="http://schemas.openxmlformats.org/officeDocument/2006/relationships/package" Target="embeddings/Microsoft_Visio_Drawing82.vsdx"/><Relationship Id="rId216" Type="http://schemas.openxmlformats.org/officeDocument/2006/relationships/image" Target="media/image103.emf"/><Relationship Id="rId237" Type="http://schemas.openxmlformats.org/officeDocument/2006/relationships/package" Target="embeddings/Microsoft_Visio_Drawing110.vsdx"/><Relationship Id="rId258" Type="http://schemas.openxmlformats.org/officeDocument/2006/relationships/image" Target="media/image124.emf"/><Relationship Id="rId279" Type="http://schemas.openxmlformats.org/officeDocument/2006/relationships/package" Target="embeddings/Microsoft_Visio_Drawing131.vsdx"/><Relationship Id="rId22" Type="http://schemas.openxmlformats.org/officeDocument/2006/relationships/image" Target="media/image6.emf"/><Relationship Id="rId43" Type="http://schemas.openxmlformats.org/officeDocument/2006/relationships/package" Target="embeddings/Microsoft_Visio_Drawing13.vsdx"/><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package" Target="embeddings/Microsoft_Visio_Drawing61.vsdx"/><Relationship Id="rId290" Type="http://schemas.openxmlformats.org/officeDocument/2006/relationships/image" Target="media/image140.emf"/><Relationship Id="rId304" Type="http://schemas.openxmlformats.org/officeDocument/2006/relationships/image" Target="media/image147.emf"/><Relationship Id="rId325" Type="http://schemas.openxmlformats.org/officeDocument/2006/relationships/package" Target="embeddings/Microsoft_Visio_Drawing154.vsdx"/><Relationship Id="rId346" Type="http://schemas.openxmlformats.org/officeDocument/2006/relationships/image" Target="media/image168.emf"/><Relationship Id="rId367" Type="http://schemas.openxmlformats.org/officeDocument/2006/relationships/package" Target="embeddings/Microsoft_Visio_Drawing175.vsdx"/><Relationship Id="rId85" Type="http://schemas.openxmlformats.org/officeDocument/2006/relationships/package" Target="embeddings/Microsoft_Visio_Drawing34.vsdx"/><Relationship Id="rId150" Type="http://schemas.openxmlformats.org/officeDocument/2006/relationships/image" Target="media/image70.emf"/><Relationship Id="rId171" Type="http://schemas.openxmlformats.org/officeDocument/2006/relationships/package" Target="embeddings/Microsoft_Visio_Drawing77.vsdx"/><Relationship Id="rId192" Type="http://schemas.openxmlformats.org/officeDocument/2006/relationships/image" Target="media/image91.emf"/><Relationship Id="rId206" Type="http://schemas.openxmlformats.org/officeDocument/2006/relationships/image" Target="media/image98.emf"/><Relationship Id="rId227" Type="http://schemas.openxmlformats.org/officeDocument/2006/relationships/package" Target="embeddings/Microsoft_Visio_Drawing105.vsdx"/><Relationship Id="rId248" Type="http://schemas.openxmlformats.org/officeDocument/2006/relationships/image" Target="media/image119.emf"/><Relationship Id="rId269" Type="http://schemas.openxmlformats.org/officeDocument/2006/relationships/package" Target="embeddings/Microsoft_Visio_Drawing126.vsdx"/><Relationship Id="rId12" Type="http://schemas.openxmlformats.org/officeDocument/2006/relationships/footnotes" Target="footnotes.xml"/><Relationship Id="rId33" Type="http://schemas.openxmlformats.org/officeDocument/2006/relationships/package" Target="embeddings/Microsoft_Visio_Drawing8.vsdx"/><Relationship Id="rId108" Type="http://schemas.openxmlformats.org/officeDocument/2006/relationships/image" Target="media/image49.emf"/><Relationship Id="rId129" Type="http://schemas.openxmlformats.org/officeDocument/2006/relationships/package" Target="embeddings/Microsoft_Visio_Drawing56.vsdx"/><Relationship Id="rId280" Type="http://schemas.openxmlformats.org/officeDocument/2006/relationships/image" Target="media/image135.emf"/><Relationship Id="rId315" Type="http://schemas.openxmlformats.org/officeDocument/2006/relationships/package" Target="embeddings/Microsoft_Visio_Drawing149.vsdx"/><Relationship Id="rId336" Type="http://schemas.openxmlformats.org/officeDocument/2006/relationships/image" Target="media/image163.emf"/><Relationship Id="rId357" Type="http://schemas.openxmlformats.org/officeDocument/2006/relationships/package" Target="embeddings/Microsoft_Visio_Drawing170.vsdx"/><Relationship Id="rId54" Type="http://schemas.openxmlformats.org/officeDocument/2006/relationships/image" Target="media/image22.emf"/><Relationship Id="rId75" Type="http://schemas.openxmlformats.org/officeDocument/2006/relationships/package" Target="embeddings/Microsoft_Visio_Drawing29.vsdx"/><Relationship Id="rId96" Type="http://schemas.openxmlformats.org/officeDocument/2006/relationships/image" Target="media/image43.emf"/><Relationship Id="rId140" Type="http://schemas.openxmlformats.org/officeDocument/2006/relationships/image" Target="media/image65.emf"/><Relationship Id="rId161" Type="http://schemas.openxmlformats.org/officeDocument/2006/relationships/package" Target="embeddings/Microsoft_Visio_Drawing72.vsdx"/><Relationship Id="rId182" Type="http://schemas.openxmlformats.org/officeDocument/2006/relationships/image" Target="media/image86.emf"/><Relationship Id="rId217" Type="http://schemas.openxmlformats.org/officeDocument/2006/relationships/package" Target="embeddings/Microsoft_Visio_Drawing100.vsdx"/><Relationship Id="rId378" Type="http://schemas.openxmlformats.org/officeDocument/2006/relationships/image" Target="media/image184.emf"/><Relationship Id="rId6" Type="http://schemas.openxmlformats.org/officeDocument/2006/relationships/customXml" Target="../customXml/item5.xml"/><Relationship Id="rId238" Type="http://schemas.openxmlformats.org/officeDocument/2006/relationships/image" Target="media/image114.emf"/><Relationship Id="rId259" Type="http://schemas.openxmlformats.org/officeDocument/2006/relationships/package" Target="embeddings/Microsoft_Visio_Drawing121.vsdx"/><Relationship Id="rId23" Type="http://schemas.openxmlformats.org/officeDocument/2006/relationships/package" Target="embeddings/Microsoft_Visio_Drawing3.vsdx"/><Relationship Id="rId119" Type="http://schemas.openxmlformats.org/officeDocument/2006/relationships/package" Target="embeddings/Microsoft_Visio_Drawing51.vsdx"/><Relationship Id="rId270" Type="http://schemas.openxmlformats.org/officeDocument/2006/relationships/image" Target="media/image130.emf"/><Relationship Id="rId291" Type="http://schemas.openxmlformats.org/officeDocument/2006/relationships/package" Target="embeddings/Microsoft_Visio_Drawing137.vsdx"/><Relationship Id="rId305" Type="http://schemas.openxmlformats.org/officeDocument/2006/relationships/package" Target="embeddings/Microsoft_Visio_Drawing144.vsdx"/><Relationship Id="rId326" Type="http://schemas.openxmlformats.org/officeDocument/2006/relationships/image" Target="media/image158.emf"/><Relationship Id="rId347" Type="http://schemas.openxmlformats.org/officeDocument/2006/relationships/package" Target="embeddings/Microsoft_Visio_Drawing165.vsdx"/><Relationship Id="rId44" Type="http://schemas.openxmlformats.org/officeDocument/2006/relationships/image" Target="media/image17.emf"/><Relationship Id="rId65" Type="http://schemas.openxmlformats.org/officeDocument/2006/relationships/package" Target="embeddings/Microsoft_Visio_Drawing24.vsdx"/><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package" Target="embeddings/Microsoft_Visio_Drawing67.vsdx"/><Relationship Id="rId368" Type="http://schemas.openxmlformats.org/officeDocument/2006/relationships/image" Target="media/image179.emf"/><Relationship Id="rId172" Type="http://schemas.openxmlformats.org/officeDocument/2006/relationships/image" Target="media/image81.emf"/><Relationship Id="rId193" Type="http://schemas.openxmlformats.org/officeDocument/2006/relationships/package" Target="embeddings/Microsoft_Visio_Drawing88.vsdx"/><Relationship Id="rId207" Type="http://schemas.openxmlformats.org/officeDocument/2006/relationships/package" Target="embeddings/Microsoft_Visio_Drawing95.vsdx"/><Relationship Id="rId228" Type="http://schemas.openxmlformats.org/officeDocument/2006/relationships/image" Target="media/image109.emf"/><Relationship Id="rId249" Type="http://schemas.openxmlformats.org/officeDocument/2006/relationships/package" Target="embeddings/Microsoft_Visio_Drawing116.vsdx"/><Relationship Id="rId13" Type="http://schemas.openxmlformats.org/officeDocument/2006/relationships/endnotes" Target="endnotes.xml"/><Relationship Id="rId109" Type="http://schemas.openxmlformats.org/officeDocument/2006/relationships/package" Target="embeddings/Microsoft_Visio_Drawing46.vsdx"/><Relationship Id="rId260" Type="http://schemas.openxmlformats.org/officeDocument/2006/relationships/image" Target="media/image125.emf"/><Relationship Id="rId281" Type="http://schemas.openxmlformats.org/officeDocument/2006/relationships/package" Target="embeddings/Microsoft_Visio_Drawing132.vsdx"/><Relationship Id="rId316" Type="http://schemas.openxmlformats.org/officeDocument/2006/relationships/image" Target="media/image153.emf"/><Relationship Id="rId337" Type="http://schemas.openxmlformats.org/officeDocument/2006/relationships/package" Target="embeddings/Microsoft_Visio_Drawing160.vsdx"/><Relationship Id="rId34" Type="http://schemas.openxmlformats.org/officeDocument/2006/relationships/image" Target="media/image12.emf"/><Relationship Id="rId55" Type="http://schemas.openxmlformats.org/officeDocument/2006/relationships/package" Target="embeddings/Microsoft_Visio_Drawing19.vsdx"/><Relationship Id="rId76" Type="http://schemas.openxmlformats.org/officeDocument/2006/relationships/image" Target="media/image33.emf"/><Relationship Id="rId97" Type="http://schemas.openxmlformats.org/officeDocument/2006/relationships/package" Target="embeddings/Microsoft_Visio_Drawing40.vsdx"/><Relationship Id="rId120" Type="http://schemas.openxmlformats.org/officeDocument/2006/relationships/image" Target="media/image55.emf"/><Relationship Id="rId141" Type="http://schemas.openxmlformats.org/officeDocument/2006/relationships/package" Target="embeddings/Microsoft_Visio_Drawing62.vsdx"/><Relationship Id="rId358" Type="http://schemas.openxmlformats.org/officeDocument/2006/relationships/image" Target="media/image174.emf"/><Relationship Id="rId379" Type="http://schemas.openxmlformats.org/officeDocument/2006/relationships/package" Target="embeddings/Microsoft_Visio_Drawing181.vsdx"/><Relationship Id="rId7" Type="http://schemas.openxmlformats.org/officeDocument/2006/relationships/customXml" Target="../customXml/item6.xml"/><Relationship Id="rId162" Type="http://schemas.openxmlformats.org/officeDocument/2006/relationships/image" Target="media/image76.emf"/><Relationship Id="rId183" Type="http://schemas.openxmlformats.org/officeDocument/2006/relationships/package" Target="embeddings/Microsoft_Visio_Drawing83.vsdx"/><Relationship Id="rId218" Type="http://schemas.openxmlformats.org/officeDocument/2006/relationships/image" Target="media/image104.emf"/><Relationship Id="rId239" Type="http://schemas.openxmlformats.org/officeDocument/2006/relationships/package" Target="embeddings/Microsoft_Visio_Drawing111.vsdx"/><Relationship Id="rId250" Type="http://schemas.openxmlformats.org/officeDocument/2006/relationships/image" Target="media/image120.emf"/><Relationship Id="rId271" Type="http://schemas.openxmlformats.org/officeDocument/2006/relationships/package" Target="embeddings/Microsoft_Visio_Drawing127.vsdx"/><Relationship Id="rId292" Type="http://schemas.openxmlformats.org/officeDocument/2006/relationships/image" Target="media/image141.emf"/><Relationship Id="rId306" Type="http://schemas.openxmlformats.org/officeDocument/2006/relationships/image" Target="media/image148.emf"/><Relationship Id="rId24" Type="http://schemas.openxmlformats.org/officeDocument/2006/relationships/image" Target="media/image7.emf"/><Relationship Id="rId45" Type="http://schemas.openxmlformats.org/officeDocument/2006/relationships/package" Target="embeddings/Microsoft_Visio_Drawing14.vsdx"/><Relationship Id="rId66" Type="http://schemas.openxmlformats.org/officeDocument/2006/relationships/image" Target="media/image28.emf"/><Relationship Id="rId87" Type="http://schemas.openxmlformats.org/officeDocument/2006/relationships/package" Target="embeddings/Microsoft_Visio_Drawing35.vsdx"/><Relationship Id="rId110" Type="http://schemas.openxmlformats.org/officeDocument/2006/relationships/image" Target="media/image50.emf"/><Relationship Id="rId131" Type="http://schemas.openxmlformats.org/officeDocument/2006/relationships/package" Target="embeddings/Microsoft_Visio_Drawing57.vsdx"/><Relationship Id="rId327" Type="http://schemas.openxmlformats.org/officeDocument/2006/relationships/package" Target="embeddings/Microsoft_Visio_Drawing155.vsdx"/><Relationship Id="rId348" Type="http://schemas.openxmlformats.org/officeDocument/2006/relationships/image" Target="media/image169.emf"/><Relationship Id="rId369" Type="http://schemas.openxmlformats.org/officeDocument/2006/relationships/package" Target="embeddings/Microsoft_Visio_Drawing176.vsdx"/><Relationship Id="rId152" Type="http://schemas.openxmlformats.org/officeDocument/2006/relationships/image" Target="media/image71.emf"/><Relationship Id="rId173" Type="http://schemas.openxmlformats.org/officeDocument/2006/relationships/package" Target="embeddings/Microsoft_Visio_Drawing78.vsdx"/><Relationship Id="rId194" Type="http://schemas.openxmlformats.org/officeDocument/2006/relationships/image" Target="media/image92.emf"/><Relationship Id="rId208" Type="http://schemas.openxmlformats.org/officeDocument/2006/relationships/image" Target="media/image99.emf"/><Relationship Id="rId229" Type="http://schemas.openxmlformats.org/officeDocument/2006/relationships/package" Target="embeddings/Microsoft_Visio_Drawing106.vsdx"/><Relationship Id="rId380" Type="http://schemas.openxmlformats.org/officeDocument/2006/relationships/image" Target="media/image185.emf"/><Relationship Id="rId240" Type="http://schemas.openxmlformats.org/officeDocument/2006/relationships/image" Target="media/image115.emf"/><Relationship Id="rId261" Type="http://schemas.openxmlformats.org/officeDocument/2006/relationships/package" Target="embeddings/Microsoft_Visio_Drawing122.vsdx"/><Relationship Id="rId14" Type="http://schemas.openxmlformats.org/officeDocument/2006/relationships/image" Target="media/image1.jpeg"/><Relationship Id="rId35" Type="http://schemas.openxmlformats.org/officeDocument/2006/relationships/package" Target="embeddings/Microsoft_Visio_Drawing9.vsdx"/><Relationship Id="rId56" Type="http://schemas.openxmlformats.org/officeDocument/2006/relationships/image" Target="media/image23.emf"/><Relationship Id="rId77" Type="http://schemas.openxmlformats.org/officeDocument/2006/relationships/package" Target="embeddings/Microsoft_Visio_Drawing30.vsdx"/><Relationship Id="rId100" Type="http://schemas.openxmlformats.org/officeDocument/2006/relationships/image" Target="media/image45.emf"/><Relationship Id="rId282" Type="http://schemas.openxmlformats.org/officeDocument/2006/relationships/image" Target="media/image136.emf"/><Relationship Id="rId317" Type="http://schemas.openxmlformats.org/officeDocument/2006/relationships/package" Target="embeddings/Microsoft_Visio_Drawing150.vsdx"/><Relationship Id="rId338" Type="http://schemas.openxmlformats.org/officeDocument/2006/relationships/image" Target="media/image164.emf"/><Relationship Id="rId359" Type="http://schemas.openxmlformats.org/officeDocument/2006/relationships/package" Target="embeddings/Microsoft_Visio_Drawing171.vsdx"/><Relationship Id="rId8" Type="http://schemas.openxmlformats.org/officeDocument/2006/relationships/numbering" Target="numbering.xml"/><Relationship Id="rId98" Type="http://schemas.openxmlformats.org/officeDocument/2006/relationships/image" Target="media/image44.emf"/><Relationship Id="rId121" Type="http://schemas.openxmlformats.org/officeDocument/2006/relationships/package" Target="embeddings/Microsoft_Visio_Drawing52.vsdx"/><Relationship Id="rId142" Type="http://schemas.openxmlformats.org/officeDocument/2006/relationships/image" Target="media/image66.emf"/><Relationship Id="rId163" Type="http://schemas.openxmlformats.org/officeDocument/2006/relationships/package" Target="embeddings/Microsoft_Visio_Drawing73.vsdx"/><Relationship Id="rId184" Type="http://schemas.openxmlformats.org/officeDocument/2006/relationships/image" Target="media/image87.emf"/><Relationship Id="rId219" Type="http://schemas.openxmlformats.org/officeDocument/2006/relationships/package" Target="embeddings/Microsoft_Visio_Drawing101.vsdx"/><Relationship Id="rId370" Type="http://schemas.openxmlformats.org/officeDocument/2006/relationships/image" Target="media/image180.emf"/><Relationship Id="rId230" Type="http://schemas.openxmlformats.org/officeDocument/2006/relationships/image" Target="media/image110.emf"/><Relationship Id="rId251" Type="http://schemas.openxmlformats.org/officeDocument/2006/relationships/package" Target="embeddings/Microsoft_Visio_Drawing117.vsdx"/><Relationship Id="rId25" Type="http://schemas.openxmlformats.org/officeDocument/2006/relationships/package" Target="embeddings/Microsoft_Visio_Drawing4.vsdx"/><Relationship Id="rId46" Type="http://schemas.openxmlformats.org/officeDocument/2006/relationships/image" Target="media/image18.emf"/><Relationship Id="rId67" Type="http://schemas.openxmlformats.org/officeDocument/2006/relationships/package" Target="embeddings/Microsoft_Visio_Drawing25.vsdx"/><Relationship Id="rId272" Type="http://schemas.openxmlformats.org/officeDocument/2006/relationships/image" Target="media/image131.emf"/><Relationship Id="rId293" Type="http://schemas.openxmlformats.org/officeDocument/2006/relationships/package" Target="embeddings/Microsoft_Visio_Drawing138.vsdx"/><Relationship Id="rId307" Type="http://schemas.openxmlformats.org/officeDocument/2006/relationships/package" Target="embeddings/Microsoft_Visio_Drawing145.vsdx"/><Relationship Id="rId328" Type="http://schemas.openxmlformats.org/officeDocument/2006/relationships/image" Target="media/image159.emf"/><Relationship Id="rId349" Type="http://schemas.openxmlformats.org/officeDocument/2006/relationships/package" Target="embeddings/Microsoft_Visio_Drawing166.vsdx"/><Relationship Id="rId88" Type="http://schemas.openxmlformats.org/officeDocument/2006/relationships/image" Target="media/image39.emf"/><Relationship Id="rId111" Type="http://schemas.openxmlformats.org/officeDocument/2006/relationships/package" Target="embeddings/Microsoft_Visio_Drawing47.vsdx"/><Relationship Id="rId132" Type="http://schemas.openxmlformats.org/officeDocument/2006/relationships/image" Target="media/image61.emf"/><Relationship Id="rId153" Type="http://schemas.openxmlformats.org/officeDocument/2006/relationships/package" Target="embeddings/Microsoft_Visio_Drawing68.vsdx"/><Relationship Id="rId174" Type="http://schemas.openxmlformats.org/officeDocument/2006/relationships/image" Target="media/image82.emf"/><Relationship Id="rId195" Type="http://schemas.openxmlformats.org/officeDocument/2006/relationships/package" Target="embeddings/Microsoft_Visio_Drawing89.vsdx"/><Relationship Id="rId209" Type="http://schemas.openxmlformats.org/officeDocument/2006/relationships/package" Target="embeddings/Microsoft_Visio_Drawing96.vsdx"/><Relationship Id="rId360" Type="http://schemas.openxmlformats.org/officeDocument/2006/relationships/image" Target="media/image175.emf"/><Relationship Id="rId381" Type="http://schemas.openxmlformats.org/officeDocument/2006/relationships/package" Target="embeddings/Microsoft_Visio_Drawing182.vsdx"/><Relationship Id="rId220" Type="http://schemas.openxmlformats.org/officeDocument/2006/relationships/image" Target="media/image105.emf"/><Relationship Id="rId241" Type="http://schemas.openxmlformats.org/officeDocument/2006/relationships/package" Target="embeddings/Microsoft_Visio_Drawing112.vsdx"/><Relationship Id="rId15" Type="http://schemas.openxmlformats.org/officeDocument/2006/relationships/image" Target="media/image2.png"/><Relationship Id="rId36" Type="http://schemas.openxmlformats.org/officeDocument/2006/relationships/image" Target="media/image13.emf"/><Relationship Id="rId57" Type="http://schemas.openxmlformats.org/officeDocument/2006/relationships/package" Target="embeddings/Microsoft_Visio_Drawing20.vsdx"/><Relationship Id="rId262" Type="http://schemas.openxmlformats.org/officeDocument/2006/relationships/image" Target="media/image126.emf"/><Relationship Id="rId283" Type="http://schemas.openxmlformats.org/officeDocument/2006/relationships/package" Target="embeddings/Microsoft_Visio_Drawing133.vsdx"/><Relationship Id="rId318" Type="http://schemas.openxmlformats.org/officeDocument/2006/relationships/image" Target="media/image154.emf"/><Relationship Id="rId339" Type="http://schemas.openxmlformats.org/officeDocument/2006/relationships/package" Target="embeddings/Microsoft_Visio_Drawing161.vsdx"/><Relationship Id="rId78" Type="http://schemas.openxmlformats.org/officeDocument/2006/relationships/image" Target="media/image34.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openxmlformats.org/officeDocument/2006/relationships/image" Target="media/image56.emf"/><Relationship Id="rId143" Type="http://schemas.openxmlformats.org/officeDocument/2006/relationships/package" Target="embeddings/Microsoft_Visio_Drawing63.vsdx"/><Relationship Id="rId164" Type="http://schemas.openxmlformats.org/officeDocument/2006/relationships/image" Target="media/image77.emf"/><Relationship Id="rId185" Type="http://schemas.openxmlformats.org/officeDocument/2006/relationships/package" Target="embeddings/Microsoft_Visio_Drawing84.vsdx"/><Relationship Id="rId350" Type="http://schemas.openxmlformats.org/officeDocument/2006/relationships/image" Target="media/image170.emf"/><Relationship Id="rId371" Type="http://schemas.openxmlformats.org/officeDocument/2006/relationships/package" Target="embeddings/Microsoft_Visio_Drawing177.vsdx"/><Relationship Id="rId9" Type="http://schemas.openxmlformats.org/officeDocument/2006/relationships/styles" Target="styles.xml"/><Relationship Id="rId210" Type="http://schemas.openxmlformats.org/officeDocument/2006/relationships/image" Target="media/image100.emf"/><Relationship Id="rId26" Type="http://schemas.openxmlformats.org/officeDocument/2006/relationships/image" Target="media/image8.emf"/><Relationship Id="rId231" Type="http://schemas.openxmlformats.org/officeDocument/2006/relationships/package" Target="embeddings/Microsoft_Visio_Drawing107.vsdx"/><Relationship Id="rId252" Type="http://schemas.openxmlformats.org/officeDocument/2006/relationships/image" Target="media/image121.emf"/><Relationship Id="rId273" Type="http://schemas.openxmlformats.org/officeDocument/2006/relationships/package" Target="embeddings/Microsoft_Visio_Drawing128.vsdx"/><Relationship Id="rId294" Type="http://schemas.openxmlformats.org/officeDocument/2006/relationships/image" Target="media/image142.emf"/><Relationship Id="rId308" Type="http://schemas.openxmlformats.org/officeDocument/2006/relationships/image" Target="media/image149.emf"/><Relationship Id="rId329" Type="http://schemas.openxmlformats.org/officeDocument/2006/relationships/package" Target="embeddings/Microsoft_Visio_Drawing156.vsdx"/><Relationship Id="rId47" Type="http://schemas.openxmlformats.org/officeDocument/2006/relationships/package" Target="embeddings/Microsoft_Visio_Drawing15.vsdx"/><Relationship Id="rId68" Type="http://schemas.openxmlformats.org/officeDocument/2006/relationships/image" Target="media/image29.emf"/><Relationship Id="rId89" Type="http://schemas.openxmlformats.org/officeDocument/2006/relationships/package" Target="embeddings/Microsoft_Visio_Drawing36.vsdx"/><Relationship Id="rId112" Type="http://schemas.openxmlformats.org/officeDocument/2006/relationships/image" Target="media/image51.emf"/><Relationship Id="rId133" Type="http://schemas.openxmlformats.org/officeDocument/2006/relationships/package" Target="embeddings/Microsoft_Visio_Drawing58.vsdx"/><Relationship Id="rId154" Type="http://schemas.openxmlformats.org/officeDocument/2006/relationships/image" Target="media/image72.emf"/><Relationship Id="rId175" Type="http://schemas.openxmlformats.org/officeDocument/2006/relationships/package" Target="embeddings/Microsoft_Visio_Drawing79.vsdx"/><Relationship Id="rId340" Type="http://schemas.openxmlformats.org/officeDocument/2006/relationships/image" Target="media/image165.emf"/><Relationship Id="rId361" Type="http://schemas.openxmlformats.org/officeDocument/2006/relationships/package" Target="embeddings/Microsoft_Visio_Drawing172.vsdx"/><Relationship Id="rId196" Type="http://schemas.openxmlformats.org/officeDocument/2006/relationships/image" Target="media/image93.emf"/><Relationship Id="rId200" Type="http://schemas.openxmlformats.org/officeDocument/2006/relationships/image" Target="media/image95.emf"/><Relationship Id="rId382" Type="http://schemas.openxmlformats.org/officeDocument/2006/relationships/header" Target="header1.xml"/><Relationship Id="rId16" Type="http://schemas.openxmlformats.org/officeDocument/2006/relationships/image" Target="media/image3.emf"/><Relationship Id="rId221" Type="http://schemas.openxmlformats.org/officeDocument/2006/relationships/package" Target="embeddings/Microsoft_Visio_Drawing102.vsdx"/><Relationship Id="rId242" Type="http://schemas.openxmlformats.org/officeDocument/2006/relationships/image" Target="media/image116.emf"/><Relationship Id="rId263" Type="http://schemas.openxmlformats.org/officeDocument/2006/relationships/package" Target="embeddings/Microsoft_Visio_Drawing123.vsdx"/><Relationship Id="rId284" Type="http://schemas.openxmlformats.org/officeDocument/2006/relationships/image" Target="media/image137.emf"/><Relationship Id="rId319" Type="http://schemas.openxmlformats.org/officeDocument/2006/relationships/package" Target="embeddings/Microsoft_Visio_Drawing151.vsdx"/><Relationship Id="rId37" Type="http://schemas.openxmlformats.org/officeDocument/2006/relationships/package" Target="embeddings/Microsoft_Visio_Drawing10.vsdx"/><Relationship Id="rId58" Type="http://schemas.openxmlformats.org/officeDocument/2006/relationships/image" Target="media/image24.emf"/><Relationship Id="rId79" Type="http://schemas.openxmlformats.org/officeDocument/2006/relationships/package" Target="embeddings/Microsoft_Visio_Drawing31.vsdx"/><Relationship Id="rId102" Type="http://schemas.openxmlformats.org/officeDocument/2006/relationships/image" Target="media/image46.emf"/><Relationship Id="rId123" Type="http://schemas.openxmlformats.org/officeDocument/2006/relationships/package" Target="embeddings/Microsoft_Visio_Drawing53.vsdx"/><Relationship Id="rId144" Type="http://schemas.openxmlformats.org/officeDocument/2006/relationships/image" Target="media/image67.emf"/><Relationship Id="rId330" Type="http://schemas.openxmlformats.org/officeDocument/2006/relationships/image" Target="media/image160.emf"/><Relationship Id="rId90" Type="http://schemas.openxmlformats.org/officeDocument/2006/relationships/image" Target="media/image40.emf"/><Relationship Id="rId165" Type="http://schemas.openxmlformats.org/officeDocument/2006/relationships/package" Target="embeddings/Microsoft_Visio_Drawing74.vsdx"/><Relationship Id="rId186" Type="http://schemas.openxmlformats.org/officeDocument/2006/relationships/image" Target="media/image88.emf"/><Relationship Id="rId351" Type="http://schemas.openxmlformats.org/officeDocument/2006/relationships/package" Target="embeddings/Microsoft_Visio_Drawing167.vsdx"/><Relationship Id="rId372" Type="http://schemas.openxmlformats.org/officeDocument/2006/relationships/image" Target="media/image181.emf"/><Relationship Id="rId211" Type="http://schemas.openxmlformats.org/officeDocument/2006/relationships/package" Target="embeddings/Microsoft_Visio_Drawing97.vsdx"/><Relationship Id="rId232" Type="http://schemas.openxmlformats.org/officeDocument/2006/relationships/image" Target="media/image111.emf"/><Relationship Id="rId253" Type="http://schemas.openxmlformats.org/officeDocument/2006/relationships/package" Target="embeddings/Microsoft_Visio_Drawing118.vsdx"/><Relationship Id="rId274" Type="http://schemas.openxmlformats.org/officeDocument/2006/relationships/image" Target="media/image132.emf"/><Relationship Id="rId295" Type="http://schemas.openxmlformats.org/officeDocument/2006/relationships/package" Target="embeddings/Microsoft_Visio_Drawing139.vsdx"/><Relationship Id="rId309" Type="http://schemas.openxmlformats.org/officeDocument/2006/relationships/package" Target="embeddings/Microsoft_Visio_Drawing146.vsdx"/><Relationship Id="rId27" Type="http://schemas.openxmlformats.org/officeDocument/2006/relationships/package" Target="embeddings/Microsoft_Visio_Drawing5.vsdx"/><Relationship Id="rId48" Type="http://schemas.openxmlformats.org/officeDocument/2006/relationships/image" Target="media/image19.emf"/><Relationship Id="rId69" Type="http://schemas.openxmlformats.org/officeDocument/2006/relationships/package" Target="embeddings/Microsoft_Visio_Drawing26.vsdx"/><Relationship Id="rId113" Type="http://schemas.openxmlformats.org/officeDocument/2006/relationships/package" Target="embeddings/Microsoft_Visio_Drawing48.vsdx"/><Relationship Id="rId134" Type="http://schemas.openxmlformats.org/officeDocument/2006/relationships/image" Target="media/image62.emf"/><Relationship Id="rId320" Type="http://schemas.openxmlformats.org/officeDocument/2006/relationships/image" Target="media/image155.emf"/><Relationship Id="rId80" Type="http://schemas.openxmlformats.org/officeDocument/2006/relationships/image" Target="media/image35.emf"/><Relationship Id="rId155" Type="http://schemas.openxmlformats.org/officeDocument/2006/relationships/package" Target="embeddings/Microsoft_Visio_Drawing69.vsdx"/><Relationship Id="rId176" Type="http://schemas.openxmlformats.org/officeDocument/2006/relationships/image" Target="media/image83.emf"/><Relationship Id="rId197" Type="http://schemas.openxmlformats.org/officeDocument/2006/relationships/package" Target="embeddings/Microsoft_Visio_Drawing90.vsdx"/><Relationship Id="rId341" Type="http://schemas.openxmlformats.org/officeDocument/2006/relationships/package" Target="embeddings/Microsoft_Visio_Drawing162.vsdx"/><Relationship Id="rId362" Type="http://schemas.openxmlformats.org/officeDocument/2006/relationships/image" Target="media/image176.emf"/><Relationship Id="rId383" Type="http://schemas.openxmlformats.org/officeDocument/2006/relationships/footer" Target="footer1.xml"/><Relationship Id="rId201" Type="http://schemas.openxmlformats.org/officeDocument/2006/relationships/package" Target="embeddings/Microsoft_Visio_Drawing92.vsdx"/><Relationship Id="rId222" Type="http://schemas.openxmlformats.org/officeDocument/2006/relationships/image" Target="media/image106.emf"/><Relationship Id="rId243" Type="http://schemas.openxmlformats.org/officeDocument/2006/relationships/package" Target="embeddings/Microsoft_Visio_Drawing113.vsdx"/><Relationship Id="rId264" Type="http://schemas.openxmlformats.org/officeDocument/2006/relationships/image" Target="media/image127.emf"/><Relationship Id="rId285" Type="http://schemas.openxmlformats.org/officeDocument/2006/relationships/package" Target="embeddings/Microsoft_Visio_Drawing134.vsdx"/><Relationship Id="rId17" Type="http://schemas.openxmlformats.org/officeDocument/2006/relationships/package" Target="embeddings/Microsoft_Visio_Drawing.vsdx"/><Relationship Id="rId38" Type="http://schemas.openxmlformats.org/officeDocument/2006/relationships/image" Target="media/image14.emf"/><Relationship Id="rId59" Type="http://schemas.openxmlformats.org/officeDocument/2006/relationships/package" Target="embeddings/Microsoft_Visio_Drawing21.vsdx"/><Relationship Id="rId103" Type="http://schemas.openxmlformats.org/officeDocument/2006/relationships/package" Target="embeddings/Microsoft_Visio_Drawing43.vsdx"/><Relationship Id="rId124" Type="http://schemas.openxmlformats.org/officeDocument/2006/relationships/image" Target="media/image57.emf"/><Relationship Id="rId310" Type="http://schemas.openxmlformats.org/officeDocument/2006/relationships/image" Target="media/image150.emf"/><Relationship Id="rId70" Type="http://schemas.openxmlformats.org/officeDocument/2006/relationships/image" Target="media/image30.emf"/><Relationship Id="rId91" Type="http://schemas.openxmlformats.org/officeDocument/2006/relationships/package" Target="embeddings/Microsoft_Visio_Drawing37.vsdx"/><Relationship Id="rId145" Type="http://schemas.openxmlformats.org/officeDocument/2006/relationships/package" Target="embeddings/Microsoft_Visio_Drawing64.vsdx"/><Relationship Id="rId166" Type="http://schemas.openxmlformats.org/officeDocument/2006/relationships/image" Target="media/image78.emf"/><Relationship Id="rId187" Type="http://schemas.openxmlformats.org/officeDocument/2006/relationships/package" Target="embeddings/Microsoft_Visio_Drawing85.vsdx"/><Relationship Id="rId331" Type="http://schemas.openxmlformats.org/officeDocument/2006/relationships/package" Target="embeddings/Microsoft_Visio_Drawing157.vsdx"/><Relationship Id="rId352" Type="http://schemas.openxmlformats.org/officeDocument/2006/relationships/image" Target="media/image171.emf"/><Relationship Id="rId373" Type="http://schemas.openxmlformats.org/officeDocument/2006/relationships/package" Target="embeddings/Microsoft_Visio_Drawing178.vsdx"/><Relationship Id="rId1" Type="http://schemas.microsoft.com/office/2006/relationships/keyMapCustomizations" Target="customizations.xml"/><Relationship Id="rId212" Type="http://schemas.openxmlformats.org/officeDocument/2006/relationships/image" Target="media/image101.emf"/><Relationship Id="rId233" Type="http://schemas.openxmlformats.org/officeDocument/2006/relationships/package" Target="embeddings/Microsoft_Visio_Drawing108.vsdx"/><Relationship Id="rId254" Type="http://schemas.openxmlformats.org/officeDocument/2006/relationships/image" Target="media/image122.emf"/><Relationship Id="rId28" Type="http://schemas.openxmlformats.org/officeDocument/2006/relationships/image" Target="media/image9.emf"/><Relationship Id="rId49" Type="http://schemas.openxmlformats.org/officeDocument/2006/relationships/package" Target="embeddings/Microsoft_Visio_Drawing16.vsdx"/><Relationship Id="rId114" Type="http://schemas.openxmlformats.org/officeDocument/2006/relationships/image" Target="media/image52.emf"/><Relationship Id="rId275" Type="http://schemas.openxmlformats.org/officeDocument/2006/relationships/package" Target="embeddings/Microsoft_Visio_Drawing129.vsdx"/><Relationship Id="rId296" Type="http://schemas.openxmlformats.org/officeDocument/2006/relationships/image" Target="media/image143.emf"/><Relationship Id="rId300" Type="http://schemas.openxmlformats.org/officeDocument/2006/relationships/image" Target="media/image145.emf"/><Relationship Id="rId60" Type="http://schemas.openxmlformats.org/officeDocument/2006/relationships/image" Target="media/image25.emf"/><Relationship Id="rId81" Type="http://schemas.openxmlformats.org/officeDocument/2006/relationships/package" Target="embeddings/Microsoft_Visio_Drawing32.vsdx"/><Relationship Id="rId135" Type="http://schemas.openxmlformats.org/officeDocument/2006/relationships/package" Target="embeddings/Microsoft_Visio_Drawing59.vsdx"/><Relationship Id="rId156" Type="http://schemas.openxmlformats.org/officeDocument/2006/relationships/image" Target="media/image73.emf"/><Relationship Id="rId177" Type="http://schemas.openxmlformats.org/officeDocument/2006/relationships/package" Target="embeddings/Microsoft_Visio_Drawing80.vsdx"/><Relationship Id="rId198" Type="http://schemas.openxmlformats.org/officeDocument/2006/relationships/image" Target="media/image94.emf"/><Relationship Id="rId321" Type="http://schemas.openxmlformats.org/officeDocument/2006/relationships/package" Target="embeddings/Microsoft_Visio_Drawing152.vsdx"/><Relationship Id="rId342" Type="http://schemas.openxmlformats.org/officeDocument/2006/relationships/image" Target="media/image166.emf"/><Relationship Id="rId363" Type="http://schemas.openxmlformats.org/officeDocument/2006/relationships/package" Target="embeddings/Microsoft_Visio_Drawing173.vsdx"/><Relationship Id="rId384" Type="http://schemas.openxmlformats.org/officeDocument/2006/relationships/fontTable" Target="fontTable.xml"/><Relationship Id="rId202" Type="http://schemas.openxmlformats.org/officeDocument/2006/relationships/image" Target="media/image96.emf"/><Relationship Id="rId223" Type="http://schemas.openxmlformats.org/officeDocument/2006/relationships/package" Target="embeddings/Microsoft_Visio_Drawing103.vsdx"/><Relationship Id="rId244" Type="http://schemas.openxmlformats.org/officeDocument/2006/relationships/image" Target="media/image117.emf"/><Relationship Id="rId18" Type="http://schemas.openxmlformats.org/officeDocument/2006/relationships/image" Target="media/image4.emf"/><Relationship Id="rId39" Type="http://schemas.openxmlformats.org/officeDocument/2006/relationships/package" Target="embeddings/Microsoft_Visio_Drawing11.vsdx"/><Relationship Id="rId265" Type="http://schemas.openxmlformats.org/officeDocument/2006/relationships/package" Target="embeddings/Microsoft_Visio_Drawing124.vsdx"/><Relationship Id="rId286" Type="http://schemas.openxmlformats.org/officeDocument/2006/relationships/image" Target="media/image138.emf"/><Relationship Id="rId50" Type="http://schemas.openxmlformats.org/officeDocument/2006/relationships/image" Target="media/image20.emf"/><Relationship Id="rId104" Type="http://schemas.openxmlformats.org/officeDocument/2006/relationships/image" Target="media/image47.emf"/><Relationship Id="rId125" Type="http://schemas.openxmlformats.org/officeDocument/2006/relationships/package" Target="embeddings/Microsoft_Visio_Drawing54.vsdx"/><Relationship Id="rId146" Type="http://schemas.openxmlformats.org/officeDocument/2006/relationships/image" Target="media/image68.emf"/><Relationship Id="rId167" Type="http://schemas.openxmlformats.org/officeDocument/2006/relationships/package" Target="embeddings/Microsoft_Visio_Drawing75.vsdx"/><Relationship Id="rId188" Type="http://schemas.openxmlformats.org/officeDocument/2006/relationships/image" Target="media/image89.emf"/><Relationship Id="rId311" Type="http://schemas.openxmlformats.org/officeDocument/2006/relationships/package" Target="embeddings/Microsoft_Visio_Drawing147.vsdx"/><Relationship Id="rId332" Type="http://schemas.openxmlformats.org/officeDocument/2006/relationships/image" Target="media/image161.emf"/><Relationship Id="rId353" Type="http://schemas.openxmlformats.org/officeDocument/2006/relationships/package" Target="embeddings/Microsoft_Visio_Drawing168.vsdx"/><Relationship Id="rId374" Type="http://schemas.openxmlformats.org/officeDocument/2006/relationships/image" Target="media/image182.emf"/><Relationship Id="rId71" Type="http://schemas.openxmlformats.org/officeDocument/2006/relationships/package" Target="embeddings/Microsoft_Visio_Drawing27.vsdx"/><Relationship Id="rId92" Type="http://schemas.openxmlformats.org/officeDocument/2006/relationships/image" Target="media/image41.emf"/><Relationship Id="rId213" Type="http://schemas.openxmlformats.org/officeDocument/2006/relationships/package" Target="embeddings/Microsoft_Visio_Drawing98.vsdx"/><Relationship Id="rId234"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package" Target="embeddings/Microsoft_Visio_Drawing6.vsdx"/><Relationship Id="rId255" Type="http://schemas.openxmlformats.org/officeDocument/2006/relationships/package" Target="embeddings/Microsoft_Visio_Drawing119.vsdx"/><Relationship Id="rId276" Type="http://schemas.openxmlformats.org/officeDocument/2006/relationships/image" Target="media/image133.emf"/><Relationship Id="rId297" Type="http://schemas.openxmlformats.org/officeDocument/2006/relationships/package" Target="embeddings/Microsoft_Visio_Drawing140.vsdx"/><Relationship Id="rId40" Type="http://schemas.openxmlformats.org/officeDocument/2006/relationships/image" Target="media/image15.emf"/><Relationship Id="rId115" Type="http://schemas.openxmlformats.org/officeDocument/2006/relationships/package" Target="embeddings/Microsoft_Visio_Drawing49.vsdx"/><Relationship Id="rId136" Type="http://schemas.openxmlformats.org/officeDocument/2006/relationships/image" Target="media/image63.emf"/><Relationship Id="rId157" Type="http://schemas.openxmlformats.org/officeDocument/2006/relationships/package" Target="embeddings/Microsoft_Visio_Drawing70.vsdx"/><Relationship Id="rId178" Type="http://schemas.openxmlformats.org/officeDocument/2006/relationships/image" Target="media/image84.emf"/><Relationship Id="rId301" Type="http://schemas.openxmlformats.org/officeDocument/2006/relationships/package" Target="embeddings/Microsoft_Visio_Drawing142.vsdx"/><Relationship Id="rId322" Type="http://schemas.openxmlformats.org/officeDocument/2006/relationships/image" Target="media/image156.emf"/><Relationship Id="rId343" Type="http://schemas.openxmlformats.org/officeDocument/2006/relationships/package" Target="embeddings/Microsoft_Visio_Drawing163.vsdx"/><Relationship Id="rId364" Type="http://schemas.openxmlformats.org/officeDocument/2006/relationships/image" Target="media/image177.emf"/><Relationship Id="rId61" Type="http://schemas.openxmlformats.org/officeDocument/2006/relationships/package" Target="embeddings/Microsoft_Visio_Drawing22.vsdx"/><Relationship Id="rId82" Type="http://schemas.openxmlformats.org/officeDocument/2006/relationships/image" Target="media/image36.emf"/><Relationship Id="rId199" Type="http://schemas.openxmlformats.org/officeDocument/2006/relationships/package" Target="embeddings/Microsoft_Visio_Drawing91.vsdx"/><Relationship Id="rId203" Type="http://schemas.openxmlformats.org/officeDocument/2006/relationships/package" Target="embeddings/Microsoft_Visio_Drawing93.vsdx"/><Relationship Id="rId385" Type="http://schemas.openxmlformats.org/officeDocument/2006/relationships/theme" Target="theme/theme1.xml"/><Relationship Id="rId19" Type="http://schemas.openxmlformats.org/officeDocument/2006/relationships/package" Target="embeddings/Microsoft_Visio_Drawing1.vsdx"/><Relationship Id="rId224" Type="http://schemas.openxmlformats.org/officeDocument/2006/relationships/image" Target="media/image107.emf"/><Relationship Id="rId245" Type="http://schemas.openxmlformats.org/officeDocument/2006/relationships/package" Target="embeddings/Microsoft_Visio_Drawing114.vsdx"/><Relationship Id="rId266" Type="http://schemas.openxmlformats.org/officeDocument/2006/relationships/image" Target="media/image128.emf"/><Relationship Id="rId287" Type="http://schemas.openxmlformats.org/officeDocument/2006/relationships/package" Target="embeddings/Microsoft_Visio_Drawing135.vsdx"/><Relationship Id="rId30" Type="http://schemas.openxmlformats.org/officeDocument/2006/relationships/image" Target="media/image10.emf"/><Relationship Id="rId105" Type="http://schemas.openxmlformats.org/officeDocument/2006/relationships/package" Target="embeddings/Microsoft_Visio_Drawing44.vsdx"/><Relationship Id="rId126" Type="http://schemas.openxmlformats.org/officeDocument/2006/relationships/image" Target="media/image58.emf"/><Relationship Id="rId147" Type="http://schemas.openxmlformats.org/officeDocument/2006/relationships/package" Target="embeddings/Microsoft_Visio_Drawing65.vsdx"/><Relationship Id="rId168" Type="http://schemas.openxmlformats.org/officeDocument/2006/relationships/image" Target="media/image79.emf"/><Relationship Id="rId312" Type="http://schemas.openxmlformats.org/officeDocument/2006/relationships/image" Target="media/image151.emf"/><Relationship Id="rId333" Type="http://schemas.openxmlformats.org/officeDocument/2006/relationships/package" Target="embeddings/Microsoft_Visio_Drawing158.vsdx"/><Relationship Id="rId354" Type="http://schemas.openxmlformats.org/officeDocument/2006/relationships/image" Target="media/image172.emf"/><Relationship Id="rId51" Type="http://schemas.openxmlformats.org/officeDocument/2006/relationships/package" Target="embeddings/Microsoft_Visio_Drawing17.vsdx"/><Relationship Id="rId72" Type="http://schemas.openxmlformats.org/officeDocument/2006/relationships/image" Target="media/image31.emf"/><Relationship Id="rId93" Type="http://schemas.openxmlformats.org/officeDocument/2006/relationships/package" Target="embeddings/Microsoft_Visio_Drawing38.vsdx"/><Relationship Id="rId189" Type="http://schemas.openxmlformats.org/officeDocument/2006/relationships/package" Target="embeddings/Microsoft_Visio_Drawing86.vsdx"/><Relationship Id="rId375" Type="http://schemas.openxmlformats.org/officeDocument/2006/relationships/package" Target="embeddings/Microsoft_Visio_Drawing179.vsdx"/><Relationship Id="rId3" Type="http://schemas.openxmlformats.org/officeDocument/2006/relationships/customXml" Target="../customXml/item2.xml"/><Relationship Id="rId214" Type="http://schemas.openxmlformats.org/officeDocument/2006/relationships/image" Target="media/image102.emf"/><Relationship Id="rId235" Type="http://schemas.openxmlformats.org/officeDocument/2006/relationships/package" Target="embeddings/Microsoft_Visio_Drawing109.vsdx"/><Relationship Id="rId256" Type="http://schemas.openxmlformats.org/officeDocument/2006/relationships/image" Target="media/image123.emf"/><Relationship Id="rId277" Type="http://schemas.openxmlformats.org/officeDocument/2006/relationships/package" Target="embeddings/Microsoft_Visio_Drawing130.vsdx"/><Relationship Id="rId298" Type="http://schemas.openxmlformats.org/officeDocument/2006/relationships/image" Target="media/image144.emf"/><Relationship Id="rId116" Type="http://schemas.openxmlformats.org/officeDocument/2006/relationships/image" Target="media/image53.emf"/><Relationship Id="rId137" Type="http://schemas.openxmlformats.org/officeDocument/2006/relationships/package" Target="embeddings/Microsoft_Visio_Drawing60.vsdx"/><Relationship Id="rId158" Type="http://schemas.openxmlformats.org/officeDocument/2006/relationships/image" Target="media/image74.emf"/><Relationship Id="rId302" Type="http://schemas.openxmlformats.org/officeDocument/2006/relationships/image" Target="media/image146.emf"/><Relationship Id="rId323" Type="http://schemas.openxmlformats.org/officeDocument/2006/relationships/package" Target="embeddings/Microsoft_Visio_Drawing153.vsdx"/><Relationship Id="rId344" Type="http://schemas.openxmlformats.org/officeDocument/2006/relationships/image" Target="media/image167.emf"/><Relationship Id="rId20" Type="http://schemas.openxmlformats.org/officeDocument/2006/relationships/image" Target="media/image5.emf"/><Relationship Id="rId41" Type="http://schemas.openxmlformats.org/officeDocument/2006/relationships/package" Target="embeddings/Microsoft_Visio_Drawing12.vsdx"/><Relationship Id="rId62" Type="http://schemas.openxmlformats.org/officeDocument/2006/relationships/image" Target="media/image26.emf"/><Relationship Id="rId83" Type="http://schemas.openxmlformats.org/officeDocument/2006/relationships/package" Target="embeddings/Microsoft_Visio_Drawing33.vsdx"/><Relationship Id="rId179" Type="http://schemas.openxmlformats.org/officeDocument/2006/relationships/package" Target="embeddings/Microsoft_Visio_Drawing81.vsdx"/><Relationship Id="rId365" Type="http://schemas.openxmlformats.org/officeDocument/2006/relationships/package" Target="embeddings/Microsoft_Visio_Drawing174.vsdx"/><Relationship Id="rId190" Type="http://schemas.openxmlformats.org/officeDocument/2006/relationships/image" Target="media/image90.emf"/><Relationship Id="rId204" Type="http://schemas.openxmlformats.org/officeDocument/2006/relationships/image" Target="media/image97.emf"/><Relationship Id="rId225" Type="http://schemas.openxmlformats.org/officeDocument/2006/relationships/package" Target="embeddings/Microsoft_Visio_Drawing104.vsdx"/><Relationship Id="rId246" Type="http://schemas.openxmlformats.org/officeDocument/2006/relationships/image" Target="media/image118.emf"/><Relationship Id="rId267" Type="http://schemas.openxmlformats.org/officeDocument/2006/relationships/package" Target="embeddings/Microsoft_Visio_Drawing125.vsdx"/><Relationship Id="rId288" Type="http://schemas.openxmlformats.org/officeDocument/2006/relationships/image" Target="media/image139.emf"/><Relationship Id="rId106" Type="http://schemas.openxmlformats.org/officeDocument/2006/relationships/image" Target="media/image48.emf"/><Relationship Id="rId127" Type="http://schemas.openxmlformats.org/officeDocument/2006/relationships/package" Target="embeddings/Microsoft_Visio_Drawing55.vsdx"/><Relationship Id="rId313" Type="http://schemas.openxmlformats.org/officeDocument/2006/relationships/package" Target="embeddings/Microsoft_Visio_Drawing148.vsdx"/><Relationship Id="rId10" Type="http://schemas.openxmlformats.org/officeDocument/2006/relationships/settings" Target="settings.xml"/><Relationship Id="rId31" Type="http://schemas.openxmlformats.org/officeDocument/2006/relationships/package" Target="embeddings/Microsoft_Visio_Drawing7.vsdx"/><Relationship Id="rId52" Type="http://schemas.openxmlformats.org/officeDocument/2006/relationships/image" Target="media/image21.emf"/><Relationship Id="rId73" Type="http://schemas.openxmlformats.org/officeDocument/2006/relationships/package" Target="embeddings/Microsoft_Visio_Drawing28.vsdx"/><Relationship Id="rId94" Type="http://schemas.openxmlformats.org/officeDocument/2006/relationships/image" Target="media/image42.emf"/><Relationship Id="rId148" Type="http://schemas.openxmlformats.org/officeDocument/2006/relationships/image" Target="media/image69.emf"/><Relationship Id="rId169" Type="http://schemas.openxmlformats.org/officeDocument/2006/relationships/package" Target="embeddings/Microsoft_Visio_Drawing76.vsdx"/><Relationship Id="rId334" Type="http://schemas.openxmlformats.org/officeDocument/2006/relationships/image" Target="media/image162.emf"/><Relationship Id="rId355" Type="http://schemas.openxmlformats.org/officeDocument/2006/relationships/package" Target="embeddings/Microsoft_Visio_Drawing169.vsdx"/><Relationship Id="rId376" Type="http://schemas.openxmlformats.org/officeDocument/2006/relationships/image" Target="media/image183.emf"/><Relationship Id="rId4" Type="http://schemas.openxmlformats.org/officeDocument/2006/relationships/customXml" Target="../customXml/item3.xml"/><Relationship Id="rId180" Type="http://schemas.openxmlformats.org/officeDocument/2006/relationships/image" Target="media/image85.emf"/><Relationship Id="rId215" Type="http://schemas.openxmlformats.org/officeDocument/2006/relationships/package" Target="embeddings/Microsoft_Visio_Drawing99.vsdx"/><Relationship Id="rId236" Type="http://schemas.openxmlformats.org/officeDocument/2006/relationships/image" Target="media/image113.emf"/><Relationship Id="rId257" Type="http://schemas.openxmlformats.org/officeDocument/2006/relationships/package" Target="embeddings/Microsoft_Visio_Drawing120.vsdx"/><Relationship Id="rId278" Type="http://schemas.openxmlformats.org/officeDocument/2006/relationships/image" Target="media/image134.emf"/><Relationship Id="rId303" Type="http://schemas.openxmlformats.org/officeDocument/2006/relationships/package" Target="embeddings/Microsoft_Visio_Drawing14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9788DFFB-3BFB-4FAA-A414-D470296B2743}">
  <ds:schemaRefs>
    <ds:schemaRef ds:uri="http://schemas.openxmlformats.org/officeDocument/2006/bibliography"/>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190</Pages>
  <Words>52135</Words>
  <Characters>267543</Characters>
  <Application>Microsoft Office Word</Application>
  <DocSecurity>0</DocSecurity>
  <Lines>2229</Lines>
  <Paragraphs>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319040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10</cp:revision>
  <cp:lastPrinted>2019-02-25T14:05:00Z</cp:lastPrinted>
  <dcterms:created xsi:type="dcterms:W3CDTF">2022-01-31T20:49:00Z</dcterms:created>
  <dcterms:modified xsi:type="dcterms:W3CDTF">2022-01-31T22:40:00Z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