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9EEFE" w14:textId="4DC67C04" w:rsidR="00753488" w:rsidRDefault="00753488" w:rsidP="007534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5968A0" w:rsidRPr="005968A0">
        <w:rPr>
          <w:rFonts w:ascii="Arial" w:hAnsi="Arial" w:cs="Arial"/>
          <w:b/>
          <w:sz w:val="22"/>
          <w:szCs w:val="22"/>
        </w:rPr>
        <w:t>0768</w:t>
      </w:r>
    </w:p>
    <w:p w14:paraId="10424032" w14:textId="77777777" w:rsidR="00753488" w:rsidRPr="00872560" w:rsidRDefault="00753488" w:rsidP="007534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58A5814C" w14:textId="77777777" w:rsidR="00753488" w:rsidRDefault="00753488" w:rsidP="0075348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5E3738" w14:textId="0535CB7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19794DCA" w14:textId="28BD7BEF" w:rsidR="00753488" w:rsidRPr="002A4BCA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Work item exception for </w:t>
      </w:r>
      <w:r w:rsidR="002A4BCA" w:rsidRPr="002A4BCA">
        <w:rPr>
          <w:rFonts w:ascii="Arial" w:hAnsi="Arial" w:cs="Arial"/>
          <w:b/>
        </w:rPr>
        <w:t>NR_Mob_Ph4_Sec</w:t>
      </w:r>
    </w:p>
    <w:p w14:paraId="5DAA0E2E" w14:textId="1F5CDD43" w:rsidR="00753488" w:rsidRDefault="00753488" w:rsidP="0075348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EEE5B5" w14:textId="0A99AF54" w:rsidR="00753488" w:rsidRDefault="002A4BCA" w:rsidP="0075348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4.12</w:t>
      </w:r>
      <w:bookmarkStart w:id="0" w:name="_GoBack"/>
      <w:bookmarkEnd w:id="0"/>
    </w:p>
    <w:p w14:paraId="0BAFCB82" w14:textId="6AEF394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7675418A" w14:textId="77777777" w:rsidR="00753488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2E10650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53488">
        <w:rPr>
          <w:rFonts w:cs="Arial"/>
          <w:b w:val="0"/>
          <w:bCs/>
          <w:sz w:val="24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7F5B96">
        <w:rPr>
          <w:rFonts w:cs="Arial"/>
          <w:b w:val="0"/>
          <w:bCs/>
          <w:sz w:val="24"/>
        </w:rPr>
        <w:t>25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50542760" w:rsidR="00595B52" w:rsidRPr="00DA709D" w:rsidRDefault="0075348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SK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49E2059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F5B96">
        <w:rPr>
          <w:rFonts w:ascii="Arial" w:hAnsi="Arial" w:cs="Arial"/>
          <w:b/>
          <w:bCs/>
        </w:rPr>
        <w:t>SA3</w:t>
      </w:r>
    </w:p>
    <w:p w14:paraId="21C5915E" w14:textId="2B5586BB" w:rsidR="00595B52" w:rsidRPr="002A4BCA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47AF7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A4BCA" w:rsidRPr="002A4BCA">
        <w:rPr>
          <w:rFonts w:ascii="Arial" w:hAnsi="Arial" w:cs="Arial"/>
          <w:b/>
        </w:rPr>
        <w:t>NR_Mob_Ph4_Sec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C512ED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547AF7">
        <w:rPr>
          <w:rFonts w:ascii="Arial" w:hAnsi="Arial"/>
          <w:b/>
        </w:rPr>
        <w:t>TBD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8BA4D5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Security aspects of NR mobility enhancement Phase 4</w:t>
      </w:r>
    </w:p>
    <w:p w14:paraId="3C946738" w14:textId="279BEB8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NR_Mob_Ph4_Sec</w:t>
      </w:r>
    </w:p>
    <w:p w14:paraId="2448A9DC" w14:textId="27F8449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A4BCA" w:rsidRPr="002A4BCA">
        <w:rPr>
          <w:sz w:val="24"/>
          <w:szCs w:val="24"/>
        </w:rPr>
        <w:t>1040023</w:t>
      </w:r>
    </w:p>
    <w:p w14:paraId="12A92096" w14:textId="0D322A2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47AF7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18BAE246" w:rsidR="00E72B61" w:rsidRPr="00684CA1" w:rsidRDefault="002A4BCA" w:rsidP="00B066D2">
            <w:pPr>
              <w:spacing w:after="0"/>
              <w:rPr>
                <w:b/>
                <w:lang w:eastAsia="zh-CN"/>
              </w:rPr>
            </w:pPr>
            <w:r w:rsidRPr="002A4BCA">
              <w:rPr>
                <w:sz w:val="24"/>
                <w:szCs w:val="24"/>
              </w:rPr>
              <w:t>Security aspects of NR mobility enhancement Phase 4</w:t>
            </w:r>
            <w:r w:rsidR="00083F1D">
              <w:rPr>
                <w:sz w:val="24"/>
                <w:szCs w:val="24"/>
              </w:rPr>
              <w:t xml:space="preserve"> (</w:t>
            </w:r>
            <w:r w:rsidRPr="002A4BCA">
              <w:rPr>
                <w:sz w:val="24"/>
                <w:szCs w:val="24"/>
              </w:rPr>
              <w:t>NR_Mob_Ph4_Sec</w:t>
            </w:r>
            <w:r w:rsidR="00083F1D">
              <w:rPr>
                <w:sz w:val="24"/>
                <w:szCs w:val="24"/>
              </w:rPr>
              <w:t>)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9AFBEDE" w:rsidR="00E72B61" w:rsidRPr="00684CA1" w:rsidRDefault="00083F1D" w:rsidP="00B066D2">
            <w:pPr>
              <w:spacing w:after="0"/>
            </w:pPr>
            <w:r>
              <w:t>June 2025, SA#108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F6EDA05" w:rsidR="00E72B61" w:rsidRPr="00684CA1" w:rsidRDefault="00083F1D" w:rsidP="002A4BCA">
            <w:pPr>
              <w:pStyle w:val="Index1"/>
            </w:pPr>
            <w:r>
              <w:t xml:space="preserve">Security procedure for </w:t>
            </w:r>
            <w:r w:rsidR="002A4BCA">
              <w:t>inter-CU L1/L2 Triggered Mobility with or without DC configured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F742864" w:rsidR="00E72B61" w:rsidRPr="00684CA1" w:rsidRDefault="002A4BC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93DF2BE" w:rsidR="00E72B61" w:rsidRPr="000B70A4" w:rsidRDefault="00395BD0" w:rsidP="00F27603">
            <w:pPr>
              <w:spacing w:after="0"/>
              <w:rPr>
                <w:color w:val="0070C0"/>
                <w:sz w:val="18"/>
                <w:szCs w:val="18"/>
                <w:lang w:eastAsia="zh-CN"/>
              </w:rPr>
            </w:pPr>
            <w:r>
              <w:t xml:space="preserve">Security procedure for key handling during </w:t>
            </w:r>
            <w:r w:rsidRPr="002A4BCA">
              <w:t>inter-CU L1/L2 Triggered Mobility without DC configured</w:t>
            </w:r>
            <w:r w:rsidR="00666D6F">
              <w:t>.</w:t>
            </w:r>
            <w:r w:rsidRPr="002A4BCA">
              <w:t xml:space="preserve"> </w:t>
            </w:r>
            <w:r w:rsidR="000B70A4" w:rsidRPr="006378A4">
              <w:rPr>
                <w:i/>
                <w:color w:val="0000FF"/>
                <w:sz w:val="18"/>
                <w:szCs w:val="18"/>
                <w:lang w:eastAsia="zh-CN"/>
              </w:rPr>
              <w:t>[To be updated]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882FE88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83F1D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1DC96EF" w:rsidR="00E72B61" w:rsidRPr="00684CA1" w:rsidRDefault="00083F1D" w:rsidP="00B066D2">
            <w:pPr>
              <w:spacing w:after="0"/>
            </w:pPr>
            <w:r>
              <w:t>Security procedure for</w:t>
            </w:r>
            <w:r w:rsidR="002A4BCA">
              <w:t xml:space="preserve"> key handling during </w:t>
            </w:r>
            <w:r w:rsidR="002A4BCA" w:rsidRPr="002A4BCA">
              <w:t xml:space="preserve">inter-CU L1/L2 Triggered Mobility with or without DC configured </w:t>
            </w:r>
            <w:r>
              <w:t>will not be specified.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9DBCCB0" w:rsidR="00E72B61" w:rsidRPr="00684CA1" w:rsidRDefault="000B70A4" w:rsidP="00E72B61">
      <w:pPr>
        <w:rPr>
          <w:lang w:eastAsia="zh-CN"/>
        </w:rPr>
      </w:pPr>
      <w:r>
        <w:rPr>
          <w:lang w:eastAsia="zh-CN"/>
        </w:rPr>
        <w:t xml:space="preserve">At completion of SA3#120, </w:t>
      </w:r>
      <w:r w:rsidR="002A4BCA">
        <w:rPr>
          <w:lang w:eastAsia="zh-CN"/>
        </w:rPr>
        <w:t>few aspects on inter-CU LTM is yet to be specified.</w:t>
      </w:r>
      <w:r>
        <w:rPr>
          <w:lang w:eastAsia="zh-CN"/>
        </w:rPr>
        <w:t xml:space="preserve"> The original target date for this WID completion was March 2025, SA#107. This exception sheet is to request extension until June 2025, SA#108.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58966758" w:rsidR="00E72B61" w:rsidRPr="000B70A4" w:rsidRDefault="00395BD0" w:rsidP="00E72B61">
      <w:pPr>
        <w:rPr>
          <w:color w:val="0070C0"/>
          <w:sz w:val="18"/>
          <w:szCs w:val="18"/>
          <w:lang w:eastAsia="zh-CN"/>
        </w:rPr>
      </w:pPr>
      <w:r>
        <w:t xml:space="preserve">Security procedure for key handling during </w:t>
      </w:r>
      <w:r w:rsidRPr="002A4BCA">
        <w:t xml:space="preserve">inter-CU L1/L2 Triggered Mobility without DC configured </w:t>
      </w:r>
      <w:r w:rsidR="000B70A4" w:rsidRPr="006378A4">
        <w:rPr>
          <w:i/>
          <w:color w:val="0000FF"/>
          <w:sz w:val="18"/>
          <w:szCs w:val="18"/>
          <w:lang w:eastAsia="zh-CN"/>
        </w:rPr>
        <w:t>[To be updated]</w:t>
      </w:r>
    </w:p>
    <w:sectPr w:rsidR="00E72B61" w:rsidRPr="000B70A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148FE" w14:textId="77777777" w:rsidR="00BB7349" w:rsidRDefault="00BB7349">
      <w:r>
        <w:separator/>
      </w:r>
    </w:p>
  </w:endnote>
  <w:endnote w:type="continuationSeparator" w:id="0">
    <w:p w14:paraId="3B477A37" w14:textId="77777777" w:rsidR="00BB7349" w:rsidRDefault="00BB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402AF" w14:textId="77777777" w:rsidR="00BB7349" w:rsidRDefault="00BB7349">
      <w:r>
        <w:separator/>
      </w:r>
    </w:p>
  </w:footnote>
  <w:footnote w:type="continuationSeparator" w:id="0">
    <w:p w14:paraId="6E7359AA" w14:textId="77777777" w:rsidR="00BB7349" w:rsidRDefault="00BB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3F1D"/>
    <w:rsid w:val="000A4E67"/>
    <w:rsid w:val="000B0A2F"/>
    <w:rsid w:val="000B61FD"/>
    <w:rsid w:val="000B70A4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4BCA"/>
    <w:rsid w:val="002C5575"/>
    <w:rsid w:val="002E7A9E"/>
    <w:rsid w:val="003205AD"/>
    <w:rsid w:val="003225E2"/>
    <w:rsid w:val="00335FB2"/>
    <w:rsid w:val="00341470"/>
    <w:rsid w:val="00344158"/>
    <w:rsid w:val="00363594"/>
    <w:rsid w:val="00395BD0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B43C0"/>
    <w:rsid w:val="00520A9C"/>
    <w:rsid w:val="005340C8"/>
    <w:rsid w:val="00547AF7"/>
    <w:rsid w:val="005573BB"/>
    <w:rsid w:val="00557B2E"/>
    <w:rsid w:val="00561267"/>
    <w:rsid w:val="005878A0"/>
    <w:rsid w:val="00590087"/>
    <w:rsid w:val="00595B52"/>
    <w:rsid w:val="005968A0"/>
    <w:rsid w:val="005C1802"/>
    <w:rsid w:val="005C4F58"/>
    <w:rsid w:val="005D3FEC"/>
    <w:rsid w:val="005D44BE"/>
    <w:rsid w:val="00611EC4"/>
    <w:rsid w:val="00620B3F"/>
    <w:rsid w:val="006378A4"/>
    <w:rsid w:val="006418C6"/>
    <w:rsid w:val="00663FF2"/>
    <w:rsid w:val="00666D6F"/>
    <w:rsid w:val="00671BBB"/>
    <w:rsid w:val="00682237"/>
    <w:rsid w:val="00684CA1"/>
    <w:rsid w:val="006E6480"/>
    <w:rsid w:val="006F3EA7"/>
    <w:rsid w:val="00716FE1"/>
    <w:rsid w:val="00724A7F"/>
    <w:rsid w:val="0075141A"/>
    <w:rsid w:val="0075252A"/>
    <w:rsid w:val="00753488"/>
    <w:rsid w:val="00764B84"/>
    <w:rsid w:val="0078034D"/>
    <w:rsid w:val="00780770"/>
    <w:rsid w:val="00790BCC"/>
    <w:rsid w:val="007955CD"/>
    <w:rsid w:val="007974F5"/>
    <w:rsid w:val="007B0F49"/>
    <w:rsid w:val="007C7E14"/>
    <w:rsid w:val="007F5B96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7769"/>
    <w:rsid w:val="00A10539"/>
    <w:rsid w:val="00A3082C"/>
    <w:rsid w:val="00A36378"/>
    <w:rsid w:val="00A514CD"/>
    <w:rsid w:val="00A70E1E"/>
    <w:rsid w:val="00B03C01"/>
    <w:rsid w:val="00B066D2"/>
    <w:rsid w:val="00B078D6"/>
    <w:rsid w:val="00B3015C"/>
    <w:rsid w:val="00B47DAF"/>
    <w:rsid w:val="00BA4095"/>
    <w:rsid w:val="00BB7349"/>
    <w:rsid w:val="00BC642A"/>
    <w:rsid w:val="00C43D1E"/>
    <w:rsid w:val="00C51766"/>
    <w:rsid w:val="00C57C50"/>
    <w:rsid w:val="00C715CA"/>
    <w:rsid w:val="00C83490"/>
    <w:rsid w:val="00C94020"/>
    <w:rsid w:val="00CE1F4D"/>
    <w:rsid w:val="00D418C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2645"/>
    <w:rsid w:val="00EC7EB2"/>
    <w:rsid w:val="00F27603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FBD9B0B3-686D-432A-8D29-7EF79DDE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0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5348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Rajvel</cp:lastModifiedBy>
  <cp:revision>2</cp:revision>
  <cp:lastPrinted>2009-10-12T14:10:00Z</cp:lastPrinted>
  <dcterms:created xsi:type="dcterms:W3CDTF">2025-02-10T12:42:00Z</dcterms:created>
  <dcterms:modified xsi:type="dcterms:W3CDTF">2025-02-10T12:42:00Z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