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0295D94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D8171C">
        <w:rPr>
          <w:rFonts w:ascii="Arial" w:hAnsi="Arial" w:cs="Arial"/>
          <w:b/>
          <w:sz w:val="22"/>
          <w:szCs w:val="22"/>
        </w:rPr>
        <w:t>0423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FD3C4" w:rsidR="001E41F3" w:rsidRPr="00933C36" w:rsidRDefault="00933C36" w:rsidP="00E13F3D">
            <w:pPr>
              <w:pStyle w:val="CRCoverPage"/>
              <w:spacing w:after="0"/>
              <w:jc w:val="right"/>
              <w:rPr>
                <w:b/>
                <w:bCs/>
                <w:noProof/>
                <w:sz w:val="28"/>
                <w:szCs w:val="28"/>
              </w:rPr>
            </w:pPr>
            <w:r w:rsidRPr="00933C36">
              <w:rPr>
                <w:b/>
                <w:bCs/>
                <w:sz w:val="28"/>
                <w:szCs w:val="28"/>
              </w:rPr>
              <w:t>33.501</w:t>
            </w:r>
            <w:r w:rsidR="00853F77" w:rsidRPr="00933C36">
              <w:rPr>
                <w:b/>
                <w:bCs/>
                <w:sz w:val="28"/>
                <w:szCs w:val="28"/>
              </w:rPr>
              <w:fldChar w:fldCharType="begin"/>
            </w:r>
            <w:r w:rsidR="00853F77" w:rsidRPr="00933C36">
              <w:rPr>
                <w:b/>
                <w:bCs/>
                <w:sz w:val="28"/>
                <w:szCs w:val="28"/>
              </w:rPr>
              <w:instrText xml:space="preserve"> DOCPROPERTY  Spec#  \* MERGEFORMAT </w:instrText>
            </w:r>
            <w:r w:rsidR="00021957">
              <w:rPr>
                <w:b/>
                <w:bCs/>
                <w:sz w:val="28"/>
                <w:szCs w:val="28"/>
              </w:rPr>
              <w:fldChar w:fldCharType="separate"/>
            </w:r>
            <w:r w:rsidR="00853F77" w:rsidRPr="00933C36">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E7A5F" w:rsidR="001E41F3" w:rsidRPr="00D43B93" w:rsidRDefault="001A6ADB" w:rsidP="00547111">
            <w:pPr>
              <w:pStyle w:val="CRCoverPage"/>
              <w:spacing w:after="0"/>
              <w:rPr>
                <w:b/>
                <w:bCs/>
                <w:noProof/>
                <w:sz w:val="28"/>
                <w:szCs w:val="28"/>
                <w:highlight w:val="yellow"/>
              </w:rPr>
            </w:pPr>
            <w:r w:rsidRPr="001A6ADB">
              <w:rPr>
                <w:b/>
                <w:bCs/>
                <w:sz w:val="28"/>
                <w:szCs w:val="28"/>
              </w:rPr>
              <w:t>2091</w:t>
            </w:r>
            <w:r w:rsidR="00853F77" w:rsidRPr="00D43B93">
              <w:rPr>
                <w:b/>
                <w:bCs/>
                <w:sz w:val="28"/>
                <w:szCs w:val="28"/>
                <w:highlight w:val="yellow"/>
              </w:rPr>
              <w:fldChar w:fldCharType="begin"/>
            </w:r>
            <w:r w:rsidR="00853F77" w:rsidRPr="00D43B93">
              <w:rPr>
                <w:b/>
                <w:bCs/>
                <w:sz w:val="28"/>
                <w:szCs w:val="28"/>
                <w:highlight w:val="yellow"/>
              </w:rPr>
              <w:instrText xml:space="preserve"> DOCPROPERTY  Cr#  \* MERGEFORMAT </w:instrText>
            </w:r>
            <w:r w:rsidR="00021957">
              <w:rPr>
                <w:b/>
                <w:bCs/>
                <w:sz w:val="28"/>
                <w:szCs w:val="28"/>
                <w:highlight w:val="yellow"/>
              </w:rPr>
              <w:fldChar w:fldCharType="separate"/>
            </w:r>
            <w:r w:rsidR="00853F77" w:rsidRPr="00D43B93">
              <w:rPr>
                <w:b/>
                <w:bCs/>
                <w:noProof/>
                <w:sz w:val="28"/>
                <w:szCs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7518F" w:rsidR="001E41F3" w:rsidRPr="00D43B93" w:rsidRDefault="00D43B93" w:rsidP="00E13F3D">
            <w:pPr>
              <w:pStyle w:val="CRCoverPage"/>
              <w:spacing w:after="0"/>
              <w:jc w:val="center"/>
              <w:rPr>
                <w:b/>
                <w:bCs/>
                <w:noProof/>
                <w:sz w:val="28"/>
                <w:szCs w:val="28"/>
              </w:rPr>
            </w:pPr>
            <w:r w:rsidRPr="00D43B93">
              <w:rPr>
                <w:b/>
                <w:bCs/>
                <w:sz w:val="28"/>
                <w:szCs w:val="28"/>
              </w:rPr>
              <w:t>-</w:t>
            </w:r>
            <w:r w:rsidR="00853F77" w:rsidRPr="00D43B93">
              <w:rPr>
                <w:b/>
                <w:bCs/>
                <w:sz w:val="28"/>
                <w:szCs w:val="28"/>
              </w:rPr>
              <w:fldChar w:fldCharType="begin"/>
            </w:r>
            <w:r w:rsidR="00853F77" w:rsidRPr="00D43B93">
              <w:rPr>
                <w:b/>
                <w:bCs/>
                <w:sz w:val="28"/>
                <w:szCs w:val="28"/>
              </w:rPr>
              <w:instrText xml:space="preserve"> DOCPROPERTY  Revision  \* MERGEFORMAT </w:instrText>
            </w:r>
            <w:r w:rsidR="00021957">
              <w:rPr>
                <w:b/>
                <w:bCs/>
                <w:sz w:val="28"/>
                <w:szCs w:val="28"/>
              </w:rPr>
              <w:fldChar w:fldCharType="separate"/>
            </w:r>
            <w:r w:rsidR="00853F77" w:rsidRPr="00D43B93">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215F6" w:rsidR="001E41F3" w:rsidRPr="00410371" w:rsidRDefault="00021957">
            <w:pPr>
              <w:pStyle w:val="CRCoverPage"/>
              <w:spacing w:after="0"/>
              <w:jc w:val="center"/>
              <w:rPr>
                <w:noProof/>
                <w:sz w:val="28"/>
              </w:rPr>
            </w:pPr>
            <w:r>
              <w:fldChar w:fldCharType="begin"/>
            </w:r>
            <w:r>
              <w:instrText xml:space="preserve"> DOCPROPERTY  Version  \* MERGEFORMAT </w:instrText>
            </w:r>
            <w:r>
              <w:fldChar w:fldCharType="separate"/>
            </w:r>
            <w:r w:rsidR="009D570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18038" w:rsidR="00F25D98" w:rsidRDefault="009D57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01CA1" w:rsidR="001E41F3" w:rsidRDefault="00933C36">
            <w:pPr>
              <w:pStyle w:val="CRCoverPage"/>
              <w:spacing w:after="0"/>
              <w:ind w:left="100"/>
              <w:rPr>
                <w:noProof/>
              </w:rPr>
            </w:pPr>
            <w:r>
              <w:t>ME behaviour when the USIM does not contain the parameter needed for SUCI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CD311" w:rsidR="001E41F3" w:rsidRDefault="007C0409">
            <w:pPr>
              <w:pStyle w:val="CRCoverPage"/>
              <w:spacing w:after="0"/>
              <w:ind w:left="100"/>
              <w:rPr>
                <w:noProof/>
              </w:rPr>
            </w:pPr>
            <w:r>
              <w:rPr>
                <w:noProof/>
              </w:rPr>
              <w:t>Qualcomm Inorporated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4D5B3" w:rsidR="001E41F3" w:rsidRDefault="00D43B93">
            <w:pPr>
              <w:pStyle w:val="CRCoverPage"/>
              <w:spacing w:after="0"/>
              <w:ind w:left="100"/>
              <w:rPr>
                <w:noProof/>
              </w:rPr>
            </w:pPr>
            <w:r w:rsidRPr="00D43B93">
              <w:t>5GProtoc19</w:t>
            </w:r>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F6FD8" w:rsidR="001E41F3" w:rsidRDefault="004D5235">
            <w:pPr>
              <w:pStyle w:val="CRCoverPage"/>
              <w:spacing w:after="0"/>
              <w:ind w:left="100"/>
              <w:rPr>
                <w:noProof/>
              </w:rPr>
            </w:pPr>
            <w:r>
              <w:t>202</w:t>
            </w:r>
            <w:r w:rsidR="003A7B2F">
              <w:t>4</w:t>
            </w:r>
            <w:r>
              <w:t>-</w:t>
            </w:r>
            <w:r w:rsidR="007C0409">
              <w:t>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BC2D1" w:rsidR="001E41F3" w:rsidRDefault="00021957" w:rsidP="00D24991">
            <w:pPr>
              <w:pStyle w:val="CRCoverPage"/>
              <w:spacing w:after="0"/>
              <w:ind w:left="100" w:right="-609"/>
              <w:rPr>
                <w:b/>
                <w:noProof/>
              </w:rPr>
            </w:pPr>
            <w:r>
              <w:fldChar w:fldCharType="begin"/>
            </w:r>
            <w:r>
              <w:instrText xml:space="preserve"> DOCPROPERTY  Cat  \* MERGEFORMAT </w:instrText>
            </w:r>
            <w:r>
              <w:fldChar w:fldCharType="separate"/>
            </w:r>
            <w:r w:rsidR="0075473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0BFAA8" w:rsidR="001E41F3" w:rsidRDefault="004D5235">
            <w:pPr>
              <w:pStyle w:val="CRCoverPage"/>
              <w:spacing w:after="0"/>
              <w:ind w:left="100"/>
              <w:rPr>
                <w:noProof/>
              </w:rPr>
            </w:pPr>
            <w:r>
              <w:t>Rel-</w:t>
            </w:r>
            <w:r w:rsidR="007C040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75563" w:rsidR="001E41F3" w:rsidRDefault="00FA0DD8">
            <w:pPr>
              <w:pStyle w:val="CRCoverPage"/>
              <w:spacing w:after="0"/>
              <w:ind w:left="100"/>
              <w:rPr>
                <w:noProof/>
              </w:rPr>
            </w:pPr>
            <w:r>
              <w:rPr>
                <w:noProof/>
              </w:rPr>
              <w:t xml:space="preserve">The ME behaviour when the </w:t>
            </w:r>
            <w:r w:rsidR="00933C36">
              <w:rPr>
                <w:noProof/>
              </w:rPr>
              <w:t xml:space="preserve">USIM </w:t>
            </w:r>
            <w:r>
              <w:rPr>
                <w:noProof/>
              </w:rPr>
              <w:t xml:space="preserve">claims to calculate the SUCI </w:t>
            </w:r>
            <w:r w:rsidR="009765DB">
              <w:rPr>
                <w:noProof/>
              </w:rPr>
              <w:t xml:space="preserve">but </w:t>
            </w:r>
            <w:r>
              <w:rPr>
                <w:noProof/>
              </w:rPr>
              <w:t>has not been provisioned with the parameters need to calaculate the SUCI is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9EB6A" w:rsidR="001E41F3" w:rsidRDefault="0012048A">
            <w:pPr>
              <w:pStyle w:val="CRCoverPage"/>
              <w:spacing w:after="0"/>
              <w:ind w:left="100"/>
              <w:rPr>
                <w:noProof/>
              </w:rPr>
            </w:pPr>
            <w:r>
              <w:rPr>
                <w:noProof/>
              </w:rPr>
              <w:t xml:space="preserve">The above case is treated as though the </w:t>
            </w:r>
            <w:r w:rsidR="00933C36">
              <w:rPr>
                <w:noProof/>
              </w:rPr>
              <w:t xml:space="preserve">USIM </w:t>
            </w:r>
            <w:r>
              <w:rPr>
                <w:noProof/>
              </w:rPr>
              <w:t>has not been provisioned with the HPLMN key.</w:t>
            </w:r>
          </w:p>
        </w:tc>
      </w:tr>
      <w:tr w:rsidR="001E41F3" w14:paraId="1F886379" w14:textId="77777777" w:rsidTr="00933C36">
        <w:trPr>
          <w:trHeight w:val="6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468F2" w:rsidR="001E41F3" w:rsidRDefault="00FA0DD8">
            <w:pPr>
              <w:pStyle w:val="CRCoverPage"/>
              <w:spacing w:after="0"/>
              <w:ind w:left="100"/>
              <w:rPr>
                <w:noProof/>
              </w:rPr>
            </w:pPr>
            <w:r>
              <w:rPr>
                <w:noProof/>
              </w:rPr>
              <w:t xml:space="preserve">Unspecified </w:t>
            </w:r>
            <w:r w:rsidR="0012048A">
              <w:rPr>
                <w:noProof/>
              </w:rPr>
              <w:t>ME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BDF51" w:rsidR="001E41F3" w:rsidRDefault="007C04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2E990" w:rsidR="001E41F3" w:rsidRDefault="007C04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570991" w:rsidR="001E41F3" w:rsidRDefault="007C04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59822C35" w:rsidR="001E41F3" w:rsidRDefault="001E41F3">
      <w:pPr>
        <w:pStyle w:val="CRCoverPage"/>
        <w:spacing w:after="0"/>
        <w:rPr>
          <w:noProof/>
          <w:sz w:val="8"/>
          <w:szCs w:val="8"/>
        </w:rPr>
      </w:pPr>
    </w:p>
    <w:p w14:paraId="40C38F1C" w14:textId="77777777" w:rsidR="001E41F3" w:rsidRDefault="001E41F3">
      <w:pPr>
        <w:rPr>
          <w:noProof/>
        </w:rPr>
      </w:pPr>
    </w:p>
    <w:p w14:paraId="605591A8" w14:textId="14680C3E" w:rsidR="00D43B93" w:rsidRPr="00D43B93" w:rsidRDefault="00D43B93" w:rsidP="00D43B93">
      <w:pPr>
        <w:jc w:val="center"/>
        <w:rPr>
          <w:b/>
          <w:bCs/>
          <w:noProof/>
          <w:sz w:val="40"/>
          <w:szCs w:val="40"/>
        </w:rPr>
      </w:pPr>
      <w:r w:rsidRPr="00D43B93">
        <w:rPr>
          <w:b/>
          <w:bCs/>
          <w:noProof/>
          <w:sz w:val="40"/>
          <w:szCs w:val="40"/>
        </w:rPr>
        <w:t>**** START OF CHANGES ****</w:t>
      </w:r>
    </w:p>
    <w:p w14:paraId="7E732093" w14:textId="77777777" w:rsidR="00874C52" w:rsidRPr="00874C52" w:rsidRDefault="00874C52" w:rsidP="00874C5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764"/>
      <w:bookmarkStart w:id="2" w:name="_Toc26875824"/>
      <w:bookmarkStart w:id="3" w:name="_Toc35528575"/>
      <w:bookmarkStart w:id="4" w:name="_Toc35533336"/>
      <w:bookmarkStart w:id="5" w:name="_Toc45028679"/>
      <w:bookmarkStart w:id="6" w:name="_Toc45274344"/>
      <w:bookmarkStart w:id="7" w:name="_Toc45274931"/>
      <w:bookmarkStart w:id="8" w:name="_Toc51168188"/>
      <w:bookmarkStart w:id="9" w:name="_Toc187236999"/>
      <w:r w:rsidRPr="00874C52">
        <w:rPr>
          <w:rFonts w:ascii="Arial" w:hAnsi="Arial"/>
          <w:sz w:val="28"/>
          <w:lang w:eastAsia="en-GB"/>
        </w:rPr>
        <w:t>6.12.2</w:t>
      </w:r>
      <w:r w:rsidRPr="00874C52">
        <w:rPr>
          <w:rFonts w:ascii="Arial" w:hAnsi="Arial"/>
          <w:sz w:val="28"/>
          <w:lang w:eastAsia="en-GB"/>
        </w:rPr>
        <w:tab/>
        <w:t>Subscription concealed identifier</w:t>
      </w:r>
      <w:bookmarkEnd w:id="1"/>
      <w:bookmarkEnd w:id="2"/>
      <w:bookmarkEnd w:id="3"/>
      <w:bookmarkEnd w:id="4"/>
      <w:bookmarkEnd w:id="5"/>
      <w:bookmarkEnd w:id="6"/>
      <w:bookmarkEnd w:id="7"/>
      <w:bookmarkEnd w:id="8"/>
      <w:bookmarkEnd w:id="9"/>
    </w:p>
    <w:p w14:paraId="21B5B3D2"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 xml:space="preserve">The </w:t>
      </w:r>
      <w:proofErr w:type="spellStart"/>
      <w:r w:rsidRPr="00874C52">
        <w:rPr>
          <w:lang w:eastAsia="en-GB"/>
        </w:rPr>
        <w:t>SUbscription</w:t>
      </w:r>
      <w:proofErr w:type="spellEnd"/>
      <w:r w:rsidRPr="00874C52">
        <w:rPr>
          <w:lang w:eastAsia="en-GB"/>
        </w:rPr>
        <w:t xml:space="preserve"> Concealed Identifier, called SUCI, is a privacy preserving identifier containing the concealed SUPI. </w:t>
      </w:r>
    </w:p>
    <w:p w14:paraId="52C0420D"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UE shall generate a SUCI using a protection scheme with the raw public key, i.e. the Home Network Public Key, that was securely provisioned in control of the home network. The protection schemes shall be the ones specified in Annex C of this document or the ones specified by the HPLMN.</w:t>
      </w:r>
    </w:p>
    <w:p w14:paraId="34B2C07E"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lastRenderedPageBreak/>
        <w:t xml:space="preserve">The UE shall construct a scheme-input from the subscription identifier part of the SUPI as  follows: </w:t>
      </w:r>
    </w:p>
    <w:p w14:paraId="488F7E76" w14:textId="77777777" w:rsidR="00874C52" w:rsidRPr="00874C52" w:rsidRDefault="00874C52" w:rsidP="00874C52">
      <w:pPr>
        <w:numPr>
          <w:ilvl w:val="0"/>
          <w:numId w:val="5"/>
        </w:numPr>
        <w:overflowPunct w:val="0"/>
        <w:autoSpaceDE w:val="0"/>
        <w:autoSpaceDN w:val="0"/>
        <w:adjustRightInd w:val="0"/>
        <w:ind w:left="567" w:hanging="283"/>
        <w:textAlignment w:val="baseline"/>
        <w:rPr>
          <w:iCs/>
          <w:lang w:eastAsia="en-GB"/>
        </w:rPr>
      </w:pPr>
      <w:r w:rsidRPr="00874C52">
        <w:rPr>
          <w:iCs/>
          <w:lang w:eastAsia="en-GB"/>
        </w:rPr>
        <w:t xml:space="preserve">For SUPIs containing IMSI, the subscription identifier part of the SUPI includes the MSIN of the IMSI as defined in TS 23.003 [19]. </w:t>
      </w:r>
    </w:p>
    <w:p w14:paraId="43F342CB" w14:textId="77777777" w:rsidR="00874C52" w:rsidRPr="00874C52" w:rsidRDefault="00874C52" w:rsidP="00874C52">
      <w:pPr>
        <w:numPr>
          <w:ilvl w:val="0"/>
          <w:numId w:val="5"/>
        </w:numPr>
        <w:overflowPunct w:val="0"/>
        <w:autoSpaceDE w:val="0"/>
        <w:autoSpaceDN w:val="0"/>
        <w:adjustRightInd w:val="0"/>
        <w:ind w:left="567" w:hanging="283"/>
        <w:textAlignment w:val="baseline"/>
        <w:rPr>
          <w:iCs/>
          <w:lang w:eastAsia="en-GB"/>
        </w:rPr>
      </w:pPr>
      <w:r w:rsidRPr="00874C52">
        <w:rPr>
          <w:iCs/>
          <w:lang w:eastAsia="en-GB"/>
        </w:rPr>
        <w:t>For SUPIs taking the form of a NAI, the subscription identifier part of the SUPI includes the "username" portion of the NAI as defined in NAI RFC 7542 [57].</w:t>
      </w:r>
    </w:p>
    <w:p w14:paraId="66563BFD" w14:textId="77777777" w:rsidR="00874C52" w:rsidRPr="00874C52" w:rsidRDefault="00874C52" w:rsidP="00874C52">
      <w:pPr>
        <w:keepLines/>
        <w:overflowPunct w:val="0"/>
        <w:autoSpaceDE w:val="0"/>
        <w:autoSpaceDN w:val="0"/>
        <w:adjustRightInd w:val="0"/>
        <w:ind w:left="1135" w:hanging="851"/>
        <w:textAlignment w:val="baseline"/>
        <w:rPr>
          <w:lang w:eastAsia="en-GB"/>
        </w:rPr>
      </w:pPr>
      <w:r w:rsidRPr="00874C52">
        <w:rPr>
          <w:lang w:eastAsia="en-GB"/>
        </w:rPr>
        <w:t>NOTE A: Use of variable-length SUPIs in NAI format (e.g., unusually short, or long length for the username portion of the NAI) can result in leakage of length even if the username portion is confidentiality protected. Such a leakage can affect the privacy of the subscriber. To mitigate this risk, it is recommended that home networks configure the username portion of the SUPIs in the USIMs and the UDM to meet the desired anonymity. This can be ensured by the home network operator, for example, by choosing username(s) of a fixed length or by making variable-length usernames fixed-length using techniques such as padding in the USIM and home network. The actual method chosen is left to the decision of the home network operator.</w:t>
      </w:r>
    </w:p>
    <w:p w14:paraId="15483560" w14:textId="77777777" w:rsidR="00874C52" w:rsidRPr="00874C52" w:rsidRDefault="00874C52" w:rsidP="00874C52">
      <w:pPr>
        <w:keepLines/>
        <w:overflowPunct w:val="0"/>
        <w:autoSpaceDE w:val="0"/>
        <w:autoSpaceDN w:val="0"/>
        <w:adjustRightInd w:val="0"/>
        <w:ind w:left="1135" w:hanging="851"/>
        <w:textAlignment w:val="baseline"/>
        <w:rPr>
          <w:iCs/>
          <w:lang w:eastAsia="en-GB"/>
        </w:rPr>
      </w:pPr>
      <w:r w:rsidRPr="00874C52">
        <w:rPr>
          <w:lang w:eastAsia="en-GB"/>
        </w:rPr>
        <w:t>NOTE B: The above risk is not applicable to SUPIs that are of fixed length such as SUPIs containing IMSI.</w:t>
      </w:r>
    </w:p>
    <w:p w14:paraId="0E345CE6"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UE shall execute the protection scheme with the constructed scheme-input as input and take the output as the Scheme Output.</w:t>
      </w:r>
    </w:p>
    <w:p w14:paraId="09DC9FCD"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UE shall not conceal the Home Network Identifier and the Routing Indicator.</w:t>
      </w:r>
    </w:p>
    <w:p w14:paraId="6FEB3072"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 xml:space="preserve">For SUPIs containing IMSI, the UE shall construct the SUCI </w:t>
      </w:r>
      <w:r w:rsidRPr="00874C52">
        <w:rPr>
          <w:rFonts w:hint="eastAsia"/>
          <w:lang w:eastAsia="zh-CN"/>
        </w:rPr>
        <w:t>with the</w:t>
      </w:r>
      <w:r w:rsidRPr="00874C52">
        <w:rPr>
          <w:lang w:eastAsia="en-GB"/>
        </w:rPr>
        <w:t xml:space="preserve"> following data fields: </w:t>
      </w:r>
    </w:p>
    <w:p w14:paraId="2CAE6F5D"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 xml:space="preserve">- </w:t>
      </w:r>
      <w:r w:rsidRPr="00874C52">
        <w:rPr>
          <w:lang w:eastAsia="en-GB"/>
        </w:rPr>
        <w:tab/>
        <w:t xml:space="preserve">The SUPI Type as defined in TS 23.003 [19] identifies the type of the SUPI concealed in the SUCI. </w:t>
      </w:r>
    </w:p>
    <w:p w14:paraId="3AF316A1" w14:textId="77777777" w:rsidR="00874C52" w:rsidRPr="00874C52" w:rsidRDefault="00874C52" w:rsidP="00874C52">
      <w:pPr>
        <w:overflowPunct w:val="0"/>
        <w:autoSpaceDE w:val="0"/>
        <w:autoSpaceDN w:val="0"/>
        <w:adjustRightInd w:val="0"/>
        <w:ind w:left="568" w:hanging="284"/>
        <w:textAlignment w:val="baseline"/>
        <w:rPr>
          <w:iCs/>
          <w:lang w:eastAsia="en-GB"/>
        </w:rPr>
      </w:pPr>
      <w:r w:rsidRPr="00874C52">
        <w:rPr>
          <w:lang w:eastAsia="en-GB"/>
        </w:rPr>
        <w:t>-</w:t>
      </w:r>
      <w:r w:rsidRPr="00874C52">
        <w:rPr>
          <w:lang w:eastAsia="en-GB"/>
        </w:rPr>
        <w:tab/>
        <w:t xml:space="preserve">The Home Network Identifier is set to the MCC and MNC of the IMSI as specified in 23.003 [19]. </w:t>
      </w:r>
    </w:p>
    <w:p w14:paraId="1AB80225"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w:t>
      </w:r>
      <w:r w:rsidRPr="00874C52">
        <w:rPr>
          <w:lang w:eastAsia="en-GB"/>
        </w:rPr>
        <w:tab/>
        <w:t>The Routing Indicator as specified in TS 23.</w:t>
      </w:r>
      <w:r w:rsidRPr="00874C52">
        <w:rPr>
          <w:rFonts w:hint="eastAsia"/>
          <w:lang w:eastAsia="zh-CN"/>
        </w:rPr>
        <w:t>0</w:t>
      </w:r>
      <w:r w:rsidRPr="00874C52">
        <w:rPr>
          <w:lang w:eastAsia="en-GB"/>
        </w:rPr>
        <w:t>03 [19].</w:t>
      </w:r>
    </w:p>
    <w:p w14:paraId="20370F3F"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The Protection Scheme Identifier as specified in Annex C of this specification.</w:t>
      </w:r>
    </w:p>
    <w:p w14:paraId="7B50BA80"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The Home Network Public Key Identifier as specified in this document and detailed in TS 23.003 [19].</w:t>
      </w:r>
    </w:p>
    <w:p w14:paraId="630FBFCD"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The Scheme Output as specified in this document and detailed in TS 23.003 [19].</w:t>
      </w:r>
    </w:p>
    <w:p w14:paraId="6E3E0CB0"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For SUPIs containing Network Specific Identifier, the UE shall construct the SUCI in NAI format with the following data fields:</w:t>
      </w:r>
    </w:p>
    <w:p w14:paraId="5D79A762"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realm part of the SUCI is set to the realm part of the SUPI.</w:t>
      </w:r>
    </w:p>
    <w:p w14:paraId="1F1746BA"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 xml:space="preserve">- </w:t>
      </w:r>
      <w:r w:rsidRPr="00874C52">
        <w:rPr>
          <w:lang w:eastAsia="en-GB"/>
        </w:rPr>
        <w:tab/>
        <w:t>username part of the SUCI is formatted as specified in TS 23.</w:t>
      </w:r>
      <w:r w:rsidRPr="00874C52">
        <w:rPr>
          <w:rFonts w:hint="eastAsia"/>
          <w:lang w:eastAsia="zh-CN"/>
        </w:rPr>
        <w:t>0</w:t>
      </w:r>
      <w:r w:rsidRPr="00874C52">
        <w:rPr>
          <w:lang w:eastAsia="en-GB"/>
        </w:rPr>
        <w:t xml:space="preserve">03 [19] using the SUPI Type, Routing Indicator, the Protection Scheme Identifier, the Home Network Public Key </w:t>
      </w:r>
      <w:proofErr w:type="gramStart"/>
      <w:r w:rsidRPr="00874C52">
        <w:rPr>
          <w:lang w:eastAsia="en-GB"/>
        </w:rPr>
        <w:t>Identifier</w:t>
      </w:r>
      <w:proofErr w:type="gramEnd"/>
      <w:r w:rsidRPr="00874C52">
        <w:rPr>
          <w:lang w:eastAsia="en-GB"/>
        </w:rPr>
        <w:t xml:space="preserve"> and the Scheme Output.</w:t>
      </w:r>
    </w:p>
    <w:p w14:paraId="5B01052A" w14:textId="77777777" w:rsidR="00874C52" w:rsidRPr="00874C52" w:rsidRDefault="00874C52" w:rsidP="00874C52">
      <w:pPr>
        <w:keepLines/>
        <w:overflowPunct w:val="0"/>
        <w:autoSpaceDE w:val="0"/>
        <w:autoSpaceDN w:val="0"/>
        <w:adjustRightInd w:val="0"/>
        <w:ind w:left="1135" w:hanging="851"/>
        <w:textAlignment w:val="baseline"/>
        <w:rPr>
          <w:lang w:eastAsia="en-GB"/>
        </w:rPr>
      </w:pPr>
      <w:r w:rsidRPr="00874C52">
        <w:rPr>
          <w:lang w:eastAsia="en-GB"/>
        </w:rPr>
        <w:t xml:space="preserve">NOTE 1: </w:t>
      </w:r>
      <w:r w:rsidRPr="00874C52">
        <w:rPr>
          <w:lang w:eastAsia="en-GB"/>
        </w:rPr>
        <w:tab/>
        <w:t xml:space="preserve">The format of the SUPI protection scheme identifiers is defined in Annex C.  </w:t>
      </w:r>
    </w:p>
    <w:p w14:paraId="513013EB" w14:textId="77777777" w:rsidR="00874C52" w:rsidRPr="00874C52" w:rsidRDefault="00874C52" w:rsidP="00874C52">
      <w:pPr>
        <w:keepLines/>
        <w:overflowPunct w:val="0"/>
        <w:autoSpaceDE w:val="0"/>
        <w:autoSpaceDN w:val="0"/>
        <w:adjustRightInd w:val="0"/>
        <w:ind w:left="1135" w:hanging="851"/>
        <w:textAlignment w:val="baseline"/>
        <w:rPr>
          <w:lang w:eastAsia="en-GB"/>
        </w:rPr>
      </w:pPr>
      <w:r w:rsidRPr="00874C52">
        <w:rPr>
          <w:lang w:eastAsia="en-GB"/>
        </w:rPr>
        <w:t>NOTE 2:</w:t>
      </w:r>
      <w:r w:rsidRPr="00874C52">
        <w:rPr>
          <w:lang w:eastAsia="en-GB"/>
        </w:rPr>
        <w:tab/>
        <w:t>The identifier and the format of the Scheme Output are defined by the protection schemes in Annex C. In case of non-null-schemes, the freshness and randomness of the SUCI will be taken care of by the corresponding SUPI protection schemes.</w:t>
      </w:r>
    </w:p>
    <w:p w14:paraId="3C78FB48" w14:textId="77777777" w:rsidR="00874C52" w:rsidRPr="00874C52" w:rsidRDefault="00874C52" w:rsidP="00874C52">
      <w:pPr>
        <w:keepLines/>
        <w:overflowPunct w:val="0"/>
        <w:autoSpaceDE w:val="0"/>
        <w:autoSpaceDN w:val="0"/>
        <w:adjustRightInd w:val="0"/>
        <w:ind w:left="1135" w:hanging="851"/>
        <w:textAlignment w:val="baseline"/>
        <w:rPr>
          <w:lang w:eastAsia="en-GB"/>
        </w:rPr>
      </w:pPr>
      <w:r w:rsidRPr="00874C52">
        <w:rPr>
          <w:lang w:eastAsia="en-GB"/>
        </w:rPr>
        <w:t>NOTE 2a:</w:t>
      </w:r>
      <w:r w:rsidRPr="00874C52">
        <w:rPr>
          <w:lang w:eastAsia="en-GB"/>
        </w:rPr>
        <w:tab/>
        <w:t xml:space="preserve">In case of </w:t>
      </w:r>
      <w:proofErr w:type="gramStart"/>
      <w:r w:rsidRPr="00874C52">
        <w:rPr>
          <w:lang w:eastAsia="en-GB"/>
        </w:rPr>
        <w:t>null-scheme</w:t>
      </w:r>
      <w:proofErr w:type="gramEnd"/>
      <w:r w:rsidRPr="00874C52">
        <w:rPr>
          <w:lang w:eastAsia="en-GB"/>
        </w:rPr>
        <w:t xml:space="preserve"> being used, the Home Network Public Key Identifier is set to a default value as described in TS 23.003 [19].  </w:t>
      </w:r>
    </w:p>
    <w:p w14:paraId="084CDBFE"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UE shall include a SUCI only in the following 5G NAS messages:</w:t>
      </w:r>
    </w:p>
    <w:p w14:paraId="07A042CB"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r>
      <w:r w:rsidRPr="00874C52">
        <w:rPr>
          <w:rFonts w:hint="eastAsia"/>
          <w:lang w:eastAsia="zh-CN"/>
        </w:rPr>
        <w:t>i</w:t>
      </w:r>
      <w:r w:rsidRPr="00874C52">
        <w:rPr>
          <w:lang w:eastAsia="en-GB"/>
        </w:rPr>
        <w:t>f the UE is sending a Registration Request message of type "initial registration" to a PLMN for which the UE does not already have a 5G-GUTI, the UE shall include a SUCI to the Registration Request message, or</w:t>
      </w:r>
    </w:p>
    <w:p w14:paraId="2A2F1CF8"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r>
      <w:r w:rsidRPr="00874C52">
        <w:rPr>
          <w:rFonts w:hint="eastAsia"/>
          <w:lang w:eastAsia="zh-CN"/>
        </w:rPr>
        <w:t>i</w:t>
      </w:r>
      <w:r w:rsidRPr="00874C52">
        <w:rPr>
          <w:lang w:eastAsia="en-GB"/>
        </w:rPr>
        <w:t xml:space="preserve">f the UE responds to an Identity Request message by which the network </w:t>
      </w:r>
      <w:r w:rsidRPr="00874C52">
        <w:rPr>
          <w:color w:val="000000"/>
          <w:shd w:val="clear" w:color="auto" w:fill="FFFFFF"/>
          <w:lang w:val="x-none" w:eastAsia="en-GB"/>
        </w:rPr>
        <w:t>requests the UE to provide its permanent identifier</w:t>
      </w:r>
      <w:r w:rsidRPr="00874C52">
        <w:rPr>
          <w:lang w:eastAsia="en-GB"/>
        </w:rPr>
        <w:t xml:space="preserve">,  the UE  includes a  SUCI in the Identity Response message as specified in </w:t>
      </w:r>
      <w:r w:rsidRPr="00874C52">
        <w:rPr>
          <w:lang w:val="en-US" w:eastAsia="en-GB"/>
        </w:rPr>
        <w:t>clause 6.12.4</w:t>
      </w:r>
      <w:r w:rsidRPr="00874C52">
        <w:rPr>
          <w:lang w:eastAsia="en-GB"/>
        </w:rPr>
        <w:t xml:space="preserve">. </w:t>
      </w:r>
    </w:p>
    <w:p w14:paraId="6C772AE9"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 xml:space="preserve">if the UE is sending a </w:t>
      </w:r>
      <w:r w:rsidRPr="00874C52">
        <w:rPr>
          <w:lang w:val="en-US" w:eastAsia="en-GB"/>
        </w:rPr>
        <w:t>De-</w:t>
      </w:r>
      <w:r w:rsidRPr="00874C52">
        <w:rPr>
          <w:lang w:eastAsia="en-GB"/>
        </w:rPr>
        <w:t>Registration Request message</w:t>
      </w:r>
      <w:r w:rsidRPr="00874C52">
        <w:rPr>
          <w:lang w:val="en-US" w:eastAsia="en-GB"/>
        </w:rPr>
        <w:t xml:space="preserve"> </w:t>
      </w:r>
      <w:r w:rsidRPr="00874C52">
        <w:rPr>
          <w:lang w:eastAsia="en-GB"/>
        </w:rPr>
        <w:t xml:space="preserve">to a PLMN </w:t>
      </w:r>
      <w:r w:rsidRPr="00874C52">
        <w:rPr>
          <w:lang w:val="en-US" w:eastAsia="en-GB"/>
        </w:rPr>
        <w:t>during an initial registration procedure</w:t>
      </w:r>
      <w:r w:rsidRPr="00874C52">
        <w:rPr>
          <w:lang w:eastAsia="en-GB"/>
        </w:rPr>
        <w:t xml:space="preserve"> for which the UE </w:t>
      </w:r>
      <w:r w:rsidRPr="00874C52">
        <w:rPr>
          <w:lang w:val="en-US" w:eastAsia="en-GB"/>
        </w:rPr>
        <w:t>did not receive the registration accept message with 5G-GUTI</w:t>
      </w:r>
      <w:r w:rsidRPr="00874C52">
        <w:rPr>
          <w:lang w:eastAsia="en-GB"/>
        </w:rPr>
        <w:t xml:space="preserve">, the UE shall include </w:t>
      </w:r>
      <w:r w:rsidRPr="00874C52">
        <w:rPr>
          <w:lang w:val="en-US" w:eastAsia="en-GB"/>
        </w:rPr>
        <w:t>the</w:t>
      </w:r>
      <w:r w:rsidRPr="00874C52">
        <w:rPr>
          <w:lang w:eastAsia="en-GB"/>
        </w:rPr>
        <w:t xml:space="preserve"> SUCI </w:t>
      </w:r>
      <w:r w:rsidRPr="00874C52">
        <w:rPr>
          <w:lang w:val="en-US" w:eastAsia="en-GB"/>
        </w:rPr>
        <w:t xml:space="preserve">used in the initial registration </w:t>
      </w:r>
      <w:r w:rsidRPr="00874C52">
        <w:rPr>
          <w:lang w:eastAsia="en-GB"/>
        </w:rPr>
        <w:t xml:space="preserve">to the </w:t>
      </w:r>
      <w:r w:rsidRPr="00874C52">
        <w:rPr>
          <w:lang w:val="en-US" w:eastAsia="en-GB"/>
        </w:rPr>
        <w:t>De-</w:t>
      </w:r>
      <w:r w:rsidRPr="00874C52">
        <w:rPr>
          <w:lang w:eastAsia="en-GB"/>
        </w:rPr>
        <w:t>Registration Request message</w:t>
      </w:r>
      <w:r w:rsidRPr="00874C52">
        <w:rPr>
          <w:lang w:val="en-US" w:eastAsia="en-GB"/>
        </w:rPr>
        <w:t>.</w:t>
      </w:r>
    </w:p>
    <w:p w14:paraId="32B61E29" w14:textId="77777777" w:rsidR="00874C52" w:rsidRPr="00874C52" w:rsidRDefault="00874C52" w:rsidP="00874C52">
      <w:pPr>
        <w:keepLines/>
        <w:overflowPunct w:val="0"/>
        <w:autoSpaceDE w:val="0"/>
        <w:autoSpaceDN w:val="0"/>
        <w:adjustRightInd w:val="0"/>
        <w:ind w:left="1135" w:hanging="851"/>
        <w:textAlignment w:val="baseline"/>
        <w:rPr>
          <w:lang w:eastAsia="en-GB"/>
        </w:rPr>
      </w:pPr>
      <w:r w:rsidRPr="00874C52">
        <w:rPr>
          <w:lang w:eastAsia="en-GB"/>
        </w:rPr>
        <w:lastRenderedPageBreak/>
        <w:t xml:space="preserve">NOTE 3: </w:t>
      </w:r>
      <w:r w:rsidRPr="00874C52">
        <w:rPr>
          <w:lang w:eastAsia="en-GB"/>
        </w:rPr>
        <w:tab/>
        <w:t xml:space="preserve">In response to the Identity Request message, the UE never sends the SUPI. </w:t>
      </w:r>
    </w:p>
    <w:p w14:paraId="0FAFEBEE"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UE shall generate a SUCI using "</w:t>
      </w:r>
      <w:proofErr w:type="gramStart"/>
      <w:r w:rsidRPr="00874C52">
        <w:rPr>
          <w:lang w:eastAsia="en-GB"/>
        </w:rPr>
        <w:t>null-scheme</w:t>
      </w:r>
      <w:proofErr w:type="gramEnd"/>
      <w:r w:rsidRPr="00874C52">
        <w:rPr>
          <w:lang w:eastAsia="en-GB"/>
        </w:rPr>
        <w:t>" only in the following cases:</w:t>
      </w:r>
    </w:p>
    <w:p w14:paraId="6AFAC58D"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 xml:space="preserve">if the UE is making an unauthenticated emergency session and it does not have a 5G-GUTI to the chosen PLMN, </w:t>
      </w:r>
      <w:del w:id="10" w:author="Qualcomm" w:date="2025-01-28T14:39:00Z">
        <w:r w:rsidRPr="00874C52" w:rsidDel="00D11821">
          <w:rPr>
            <w:lang w:eastAsia="en-GB"/>
          </w:rPr>
          <w:delText>or</w:delText>
        </w:r>
      </w:del>
      <w:r w:rsidRPr="00874C52">
        <w:rPr>
          <w:lang w:eastAsia="en-GB"/>
        </w:rPr>
        <w:t xml:space="preserve"> </w:t>
      </w:r>
    </w:p>
    <w:p w14:paraId="3179A5FD" w14:textId="77777777" w:rsidR="00874C52" w:rsidRPr="00874C52" w:rsidRDefault="00874C52" w:rsidP="00874C52">
      <w:pPr>
        <w:overflowPunct w:val="0"/>
        <w:autoSpaceDE w:val="0"/>
        <w:autoSpaceDN w:val="0"/>
        <w:adjustRightInd w:val="0"/>
        <w:ind w:left="568" w:hanging="284"/>
        <w:textAlignment w:val="baseline"/>
        <w:rPr>
          <w:lang w:eastAsia="en-GB"/>
        </w:rPr>
      </w:pPr>
      <w:r w:rsidRPr="00874C52">
        <w:rPr>
          <w:lang w:eastAsia="en-GB"/>
        </w:rPr>
        <w:t>-</w:t>
      </w:r>
      <w:r w:rsidRPr="00874C52">
        <w:rPr>
          <w:lang w:eastAsia="en-GB"/>
        </w:rPr>
        <w:tab/>
        <w:t xml:space="preserve">if the home network has configured "null-scheme" to be used, </w:t>
      </w:r>
      <w:del w:id="11" w:author="Qualcomm" w:date="2025-01-28T14:39:00Z">
        <w:r w:rsidRPr="00874C52" w:rsidDel="00D11821">
          <w:rPr>
            <w:lang w:eastAsia="en-GB"/>
          </w:rPr>
          <w:delText>or</w:delText>
        </w:r>
      </w:del>
    </w:p>
    <w:p w14:paraId="37DA6627" w14:textId="5FBBE6AF" w:rsidR="00D11821" w:rsidRDefault="00874C52" w:rsidP="00874C52">
      <w:pPr>
        <w:overflowPunct w:val="0"/>
        <w:autoSpaceDE w:val="0"/>
        <w:autoSpaceDN w:val="0"/>
        <w:adjustRightInd w:val="0"/>
        <w:ind w:left="568" w:hanging="284"/>
        <w:textAlignment w:val="baseline"/>
        <w:rPr>
          <w:ins w:id="12" w:author="Qualcomm" w:date="2025-01-28T14:39:00Z"/>
        </w:rPr>
      </w:pPr>
      <w:r w:rsidRPr="00874C52">
        <w:rPr>
          <w:lang w:eastAsia="en-GB"/>
        </w:rPr>
        <w:t xml:space="preserve">- </w:t>
      </w:r>
      <w:r w:rsidRPr="00874C52">
        <w:rPr>
          <w:lang w:eastAsia="en-GB"/>
        </w:rPr>
        <w:tab/>
        <w:t>if the home network has not provisioned the public key needed to generate a SUCI</w:t>
      </w:r>
      <w:ins w:id="13" w:author="Qualcomm" w:date="2025-02-07T10:57:00Z">
        <w:r w:rsidR="00612FEE">
          <w:rPr>
            <w:lang w:eastAsia="en-GB"/>
          </w:rPr>
          <w:t>,</w:t>
        </w:r>
      </w:ins>
      <w:ins w:id="14" w:author="Qualcomm" w:date="2025-01-28T14:34:00Z">
        <w:r w:rsidR="00337C96" w:rsidRPr="00337C96">
          <w:t xml:space="preserve"> </w:t>
        </w:r>
      </w:ins>
      <w:ins w:id="15" w:author="Qualcomm" w:date="2025-01-28T14:39:00Z">
        <w:r w:rsidR="00D11821">
          <w:t>or</w:t>
        </w:r>
      </w:ins>
    </w:p>
    <w:p w14:paraId="22E1A6D1" w14:textId="66BB63BE" w:rsidR="00874C52" w:rsidRPr="00874C52" w:rsidRDefault="00347607" w:rsidP="00874C52">
      <w:pPr>
        <w:overflowPunct w:val="0"/>
        <w:autoSpaceDE w:val="0"/>
        <w:autoSpaceDN w:val="0"/>
        <w:adjustRightInd w:val="0"/>
        <w:ind w:left="568" w:hanging="284"/>
        <w:textAlignment w:val="baseline"/>
        <w:rPr>
          <w:lang w:eastAsia="en-GB"/>
        </w:rPr>
      </w:pPr>
      <w:ins w:id="16" w:author="Qualcomm" w:date="2025-01-28T14:39:00Z">
        <w:r>
          <w:t>-</w:t>
        </w:r>
        <w:r>
          <w:tab/>
          <w:t>if for SUCI calculation on the USIM, the home network has no</w:t>
        </w:r>
      </w:ins>
      <w:ins w:id="17" w:author="Qualcomm" w:date="2025-01-28T14:40:00Z">
        <w:r w:rsidR="00A8258C">
          <w:t>t correctly</w:t>
        </w:r>
      </w:ins>
      <w:ins w:id="18" w:author="Qualcomm" w:date="2025-01-28T14:39:00Z">
        <w:r>
          <w:t xml:space="preserve"> provi</w:t>
        </w:r>
        <w:r w:rsidR="00A8258C">
          <w:t>sioned the paramet</w:t>
        </w:r>
      </w:ins>
      <w:ins w:id="19" w:author="Qualcomm" w:date="2025-01-28T14:40:00Z">
        <w:r w:rsidR="00A8258C">
          <w:t xml:space="preserve">ers </w:t>
        </w:r>
        <w:r w:rsidR="00A8258C">
          <w:rPr>
            <w:lang w:eastAsia="en-GB"/>
          </w:rPr>
          <w:t>need</w:t>
        </w:r>
        <w:r w:rsidR="00EC00E5">
          <w:rPr>
            <w:lang w:eastAsia="en-GB"/>
          </w:rPr>
          <w:t>ed</w:t>
        </w:r>
        <w:r w:rsidR="00A8258C">
          <w:rPr>
            <w:lang w:eastAsia="en-GB"/>
          </w:rPr>
          <w:t xml:space="preserve"> to ge</w:t>
        </w:r>
        <w:r w:rsidR="00EC00E5">
          <w:rPr>
            <w:lang w:eastAsia="en-GB"/>
          </w:rPr>
          <w:t>n</w:t>
        </w:r>
        <w:r w:rsidR="00A8258C">
          <w:rPr>
            <w:lang w:eastAsia="en-GB"/>
          </w:rPr>
          <w:t>e</w:t>
        </w:r>
        <w:r w:rsidR="00EC00E5">
          <w:rPr>
            <w:lang w:eastAsia="en-GB"/>
          </w:rPr>
          <w:t>r</w:t>
        </w:r>
        <w:r w:rsidR="00A8258C">
          <w:rPr>
            <w:lang w:eastAsia="en-GB"/>
          </w:rPr>
          <w:t>a</w:t>
        </w:r>
        <w:r w:rsidR="00EC00E5">
          <w:rPr>
            <w:lang w:eastAsia="en-GB"/>
          </w:rPr>
          <w:t>t</w:t>
        </w:r>
        <w:r w:rsidR="00A8258C">
          <w:rPr>
            <w:lang w:eastAsia="en-GB"/>
          </w:rPr>
          <w:t>e the SUCI in the USIM</w:t>
        </w:r>
      </w:ins>
      <w:r w:rsidR="00874C52" w:rsidRPr="00874C52">
        <w:rPr>
          <w:lang w:eastAsia="en-GB"/>
        </w:rPr>
        <w:t>.</w:t>
      </w:r>
    </w:p>
    <w:p w14:paraId="45C9537A"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rsidRPr="00874C52">
        <w:rPr>
          <w:lang w:eastAsia="en-GB"/>
        </w:rPr>
        <w:t>Key</w:t>
      </w:r>
      <w:proofErr w:type="gramEnd"/>
      <w:r w:rsidRPr="00874C52">
        <w:rPr>
          <w:lang w:eastAsia="en-GB"/>
        </w:rPr>
        <w:t xml:space="preserve"> and the Protection Scheme Identifier. The operator should use proprietary identifier for protection schemes if the operator chooses that the calculation of the SUCI shall be done in USIM.</w:t>
      </w:r>
    </w:p>
    <w:p w14:paraId="579447F6"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shall only contain protection scheme identifiers specified in Annex C, and the list may contain one or more protection schemes identifiers. The ME shall read the SUCI calculation information from the USIM, including the SUPI, the SUPI Type, the </w:t>
      </w:r>
      <w:r w:rsidRPr="00874C52">
        <w:rPr>
          <w:lang w:eastAsia="ja-JP"/>
        </w:rPr>
        <w:t xml:space="preserve">Routing Indicator, </w:t>
      </w:r>
      <w:r w:rsidRPr="00874C52">
        <w:rPr>
          <w:lang w:eastAsia="en-GB"/>
        </w:rPr>
        <w:t xml:space="preserve">the Home Network Public Key Identifier, the Home Network Public </w:t>
      </w:r>
      <w:proofErr w:type="gramStart"/>
      <w:r w:rsidRPr="00874C52">
        <w:rPr>
          <w:lang w:eastAsia="en-GB"/>
        </w:rPr>
        <w:t>Key</w:t>
      </w:r>
      <w:proofErr w:type="gramEnd"/>
      <w:r w:rsidRPr="00874C52">
        <w:rPr>
          <w:lang w:eastAsia="en-GB"/>
        </w:rPr>
        <w:t xml:space="preserve"> and the list of protection scheme identifiers. The ME shall select the protection scheme from its supported schemes that has the highest priority in the list are obtained from the USIM. </w:t>
      </w:r>
    </w:p>
    <w:p w14:paraId="6E997DA2" w14:textId="77777777" w:rsidR="00874C52" w:rsidRPr="00874C52" w:rsidRDefault="00874C52" w:rsidP="00874C52">
      <w:pPr>
        <w:overflowPunct w:val="0"/>
        <w:autoSpaceDE w:val="0"/>
        <w:autoSpaceDN w:val="0"/>
        <w:adjustRightInd w:val="0"/>
        <w:textAlignment w:val="baseline"/>
        <w:rPr>
          <w:lang w:eastAsia="en-GB"/>
        </w:rPr>
      </w:pPr>
      <w:r w:rsidRPr="00874C52">
        <w:rPr>
          <w:lang w:eastAsia="en-GB"/>
        </w:rPr>
        <w:t>The ME shall calculate the SUCI using the null-scheme if the Home Network Public Key or the priority list are not provisioned in the USIM.</w:t>
      </w:r>
    </w:p>
    <w:p w14:paraId="181F98AA" w14:textId="4C11B800" w:rsidR="00D43B93" w:rsidRDefault="00874C52">
      <w:pPr>
        <w:rPr>
          <w:noProof/>
        </w:rPr>
      </w:pPr>
      <w:r w:rsidRPr="00874C52">
        <w:rPr>
          <w:lang w:eastAsia="en-GB"/>
        </w:rPr>
        <w:t>NOTE 4:</w:t>
      </w:r>
      <w:r w:rsidRPr="00874C52">
        <w:rPr>
          <w:lang w:eastAsia="en-GB"/>
        </w:rP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4F9715BC" w14:textId="02D3EED9" w:rsidR="00D43B93" w:rsidRPr="00D43B93" w:rsidRDefault="00D43B93" w:rsidP="00D43B93">
      <w:pPr>
        <w:jc w:val="center"/>
        <w:rPr>
          <w:b/>
          <w:bCs/>
          <w:noProof/>
          <w:sz w:val="40"/>
          <w:szCs w:val="40"/>
        </w:rPr>
      </w:pPr>
      <w:r w:rsidRPr="00D43B93">
        <w:rPr>
          <w:b/>
          <w:bCs/>
          <w:noProof/>
          <w:sz w:val="40"/>
          <w:szCs w:val="40"/>
        </w:rPr>
        <w:t>**** END OF CHANGES ****</w:t>
      </w:r>
    </w:p>
    <w:p w14:paraId="09184EDC" w14:textId="77777777" w:rsidR="00D43B93" w:rsidRDefault="00D43B93">
      <w:pPr>
        <w:rPr>
          <w:noProof/>
        </w:rPr>
      </w:pPr>
    </w:p>
    <w:p w14:paraId="08EBC14D" w14:textId="77777777" w:rsidR="00D43B93" w:rsidRDefault="00D43B9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EFD2" w14:textId="77777777" w:rsidR="00533E22" w:rsidRDefault="00533E22">
      <w:r>
        <w:separator/>
      </w:r>
    </w:p>
  </w:endnote>
  <w:endnote w:type="continuationSeparator" w:id="0">
    <w:p w14:paraId="2E400C41" w14:textId="77777777" w:rsidR="00533E22" w:rsidRDefault="00533E22">
      <w:r>
        <w:continuationSeparator/>
      </w:r>
    </w:p>
  </w:endnote>
  <w:endnote w:type="continuationNotice" w:id="1">
    <w:p w14:paraId="59EB1A6C" w14:textId="77777777" w:rsidR="00533E22" w:rsidRDefault="00533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3ED6" w14:textId="77777777" w:rsidR="00533E22" w:rsidRDefault="00533E22">
      <w:r>
        <w:separator/>
      </w:r>
    </w:p>
  </w:footnote>
  <w:footnote w:type="continuationSeparator" w:id="0">
    <w:p w14:paraId="7FB84493" w14:textId="77777777" w:rsidR="00533E22" w:rsidRDefault="00533E22">
      <w:r>
        <w:continuationSeparator/>
      </w:r>
    </w:p>
  </w:footnote>
  <w:footnote w:type="continuationNotice" w:id="1">
    <w:p w14:paraId="36226DFE" w14:textId="77777777" w:rsidR="00533E22" w:rsidRDefault="00533E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848515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957"/>
    <w:rsid w:val="00022E4A"/>
    <w:rsid w:val="000A6394"/>
    <w:rsid w:val="000B7FED"/>
    <w:rsid w:val="000C038A"/>
    <w:rsid w:val="000C6598"/>
    <w:rsid w:val="000D44B3"/>
    <w:rsid w:val="000E014D"/>
    <w:rsid w:val="0012048A"/>
    <w:rsid w:val="00145D43"/>
    <w:rsid w:val="00156BE0"/>
    <w:rsid w:val="00192C46"/>
    <w:rsid w:val="001A08B3"/>
    <w:rsid w:val="001A6ADB"/>
    <w:rsid w:val="001A7B60"/>
    <w:rsid w:val="001B52F0"/>
    <w:rsid w:val="001B7A65"/>
    <w:rsid w:val="001E41F3"/>
    <w:rsid w:val="001F2B56"/>
    <w:rsid w:val="0026004D"/>
    <w:rsid w:val="002640DD"/>
    <w:rsid w:val="00275D12"/>
    <w:rsid w:val="00283FB3"/>
    <w:rsid w:val="00284FEB"/>
    <w:rsid w:val="002860C4"/>
    <w:rsid w:val="00294E31"/>
    <w:rsid w:val="002A2E51"/>
    <w:rsid w:val="002B5741"/>
    <w:rsid w:val="002E472E"/>
    <w:rsid w:val="00305409"/>
    <w:rsid w:val="00337C96"/>
    <w:rsid w:val="0034108E"/>
    <w:rsid w:val="00347607"/>
    <w:rsid w:val="003609EF"/>
    <w:rsid w:val="0036231A"/>
    <w:rsid w:val="00374DD4"/>
    <w:rsid w:val="00390F49"/>
    <w:rsid w:val="003A7B2F"/>
    <w:rsid w:val="003C2DBE"/>
    <w:rsid w:val="003E1A36"/>
    <w:rsid w:val="00410371"/>
    <w:rsid w:val="004242F1"/>
    <w:rsid w:val="00432FF2"/>
    <w:rsid w:val="00482288"/>
    <w:rsid w:val="00496275"/>
    <w:rsid w:val="004A52C6"/>
    <w:rsid w:val="004B75B7"/>
    <w:rsid w:val="004D5235"/>
    <w:rsid w:val="004E52BE"/>
    <w:rsid w:val="005009D9"/>
    <w:rsid w:val="0051580D"/>
    <w:rsid w:val="00533E22"/>
    <w:rsid w:val="00546764"/>
    <w:rsid w:val="00547111"/>
    <w:rsid w:val="00550765"/>
    <w:rsid w:val="00592D74"/>
    <w:rsid w:val="005C3C2A"/>
    <w:rsid w:val="005E2C44"/>
    <w:rsid w:val="00612FEE"/>
    <w:rsid w:val="00621188"/>
    <w:rsid w:val="006257ED"/>
    <w:rsid w:val="0065536E"/>
    <w:rsid w:val="00665C47"/>
    <w:rsid w:val="00695808"/>
    <w:rsid w:val="00695A6C"/>
    <w:rsid w:val="006B46FB"/>
    <w:rsid w:val="006E21FB"/>
    <w:rsid w:val="00754732"/>
    <w:rsid w:val="0078484F"/>
    <w:rsid w:val="00785599"/>
    <w:rsid w:val="00792342"/>
    <w:rsid w:val="007977A8"/>
    <w:rsid w:val="007B512A"/>
    <w:rsid w:val="007C0409"/>
    <w:rsid w:val="007C2097"/>
    <w:rsid w:val="007D6A07"/>
    <w:rsid w:val="007F7259"/>
    <w:rsid w:val="008040A8"/>
    <w:rsid w:val="00822359"/>
    <w:rsid w:val="008279FA"/>
    <w:rsid w:val="00853F77"/>
    <w:rsid w:val="008626E7"/>
    <w:rsid w:val="00870EE7"/>
    <w:rsid w:val="00874C52"/>
    <w:rsid w:val="00880A55"/>
    <w:rsid w:val="008863B9"/>
    <w:rsid w:val="0088765D"/>
    <w:rsid w:val="00887DA0"/>
    <w:rsid w:val="008A45A6"/>
    <w:rsid w:val="008B7764"/>
    <w:rsid w:val="008C3836"/>
    <w:rsid w:val="008D39FE"/>
    <w:rsid w:val="008F3789"/>
    <w:rsid w:val="008F686C"/>
    <w:rsid w:val="009148DE"/>
    <w:rsid w:val="00917A67"/>
    <w:rsid w:val="00921737"/>
    <w:rsid w:val="00933C36"/>
    <w:rsid w:val="00941E30"/>
    <w:rsid w:val="009646AC"/>
    <w:rsid w:val="009765DB"/>
    <w:rsid w:val="009777D9"/>
    <w:rsid w:val="00991B88"/>
    <w:rsid w:val="009A5753"/>
    <w:rsid w:val="009A579D"/>
    <w:rsid w:val="009D5707"/>
    <w:rsid w:val="009E3297"/>
    <w:rsid w:val="009F734F"/>
    <w:rsid w:val="00A1069F"/>
    <w:rsid w:val="00A11F8F"/>
    <w:rsid w:val="00A246B6"/>
    <w:rsid w:val="00A47E70"/>
    <w:rsid w:val="00A50CF0"/>
    <w:rsid w:val="00A7671C"/>
    <w:rsid w:val="00A8258C"/>
    <w:rsid w:val="00AA2CBC"/>
    <w:rsid w:val="00AC5820"/>
    <w:rsid w:val="00AD1CD8"/>
    <w:rsid w:val="00B13F88"/>
    <w:rsid w:val="00B258BB"/>
    <w:rsid w:val="00B45927"/>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11821"/>
    <w:rsid w:val="00D24991"/>
    <w:rsid w:val="00D43B93"/>
    <w:rsid w:val="00D50255"/>
    <w:rsid w:val="00D55BE4"/>
    <w:rsid w:val="00D66520"/>
    <w:rsid w:val="00D8171C"/>
    <w:rsid w:val="00D9340F"/>
    <w:rsid w:val="00DD17B7"/>
    <w:rsid w:val="00DE34CF"/>
    <w:rsid w:val="00E13F3D"/>
    <w:rsid w:val="00E17DB0"/>
    <w:rsid w:val="00E339EB"/>
    <w:rsid w:val="00E34898"/>
    <w:rsid w:val="00E55C56"/>
    <w:rsid w:val="00EB09B7"/>
    <w:rsid w:val="00EC00E5"/>
    <w:rsid w:val="00EE7D7C"/>
    <w:rsid w:val="00F25D98"/>
    <w:rsid w:val="00F300FB"/>
    <w:rsid w:val="00F428DB"/>
    <w:rsid w:val="00F72123"/>
    <w:rsid w:val="00F82265"/>
    <w:rsid w:val="00FA0D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74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1329</Words>
  <Characters>7579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2025-02-07T16:45:00Z</dcterms:created>
  <dcterms:modified xsi:type="dcterms:W3CDTF">2025-02-07T16:45:00Z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