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6C836F7B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94004D">
        <w:rPr>
          <w:rFonts w:ascii="Arial" w:hAnsi="Arial" w:cs="Arial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824642" w:rsidRPr="00824642">
        <w:rPr>
          <w:rFonts w:ascii="Arial" w:hAnsi="Arial" w:cs="Arial"/>
          <w:b/>
          <w:bCs/>
          <w:sz w:val="24"/>
          <w:lang w:eastAsia="zh-CN"/>
        </w:rPr>
        <w:t>S2-2600623</w:t>
      </w:r>
    </w:p>
    <w:bookmarkEnd w:id="0"/>
    <w:bookmarkEnd w:id="1"/>
    <w:p w14:paraId="5ADE061D" w14:textId="77777777" w:rsidR="00D617AD" w:rsidRPr="00731492" w:rsidRDefault="0094004D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="00D617AD"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09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3</w:t>
      </w:r>
      <w:r w:rsidR="00D617AD"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</w:p>
    <w:p w14:paraId="3A9E1383" w14:textId="628351B9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A05C9">
        <w:rPr>
          <w:rFonts w:ascii="Arial" w:hAnsi="Arial" w:cs="Arial"/>
          <w:b/>
        </w:rPr>
        <w:t>Scope References and Definitions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57552A33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895808">
        <w:rPr>
          <w:rFonts w:ascii="Arial" w:hAnsi="Arial" w:cs="Arial"/>
          <w:i/>
        </w:rPr>
        <w:t>High level details in the new TS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2A78EB4B" w:rsidR="00524F9C" w:rsidRP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895808">
        <w:rPr>
          <w:noProof/>
          <w:lang w:val="en-US"/>
        </w:rPr>
        <w:t>Sensing functionality with focus related to Scope, References, Definitions 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5FFB1A24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23.xxx</w:t>
      </w:r>
      <w:r w:rsidRPr="00702902">
        <w:rPr>
          <w:noProof/>
          <w:lang w:val="en-US"/>
        </w:rPr>
        <w:t>.</w:t>
      </w:r>
    </w:p>
    <w:p w14:paraId="3F6DE8A9" w14:textId="09E8CB1C" w:rsidR="004C5FF6" w:rsidRPr="00E574EF" w:rsidRDefault="004C5FF6" w:rsidP="004C5FF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==============First change</w:t>
      </w:r>
      <w:r w:rsidR="00386390">
        <w:t xml:space="preserve"> </w:t>
      </w:r>
      <w:r w:rsidR="00386390">
        <w:t xml:space="preserve">(all text new) </w:t>
      </w:r>
      <w:r w:rsidRPr="00CE4669">
        <w:t>==============</w:t>
      </w:r>
    </w:p>
    <w:p w14:paraId="4BCB2675" w14:textId="77777777" w:rsidR="00895808" w:rsidRPr="004D3578" w:rsidRDefault="00895808" w:rsidP="00895808">
      <w:pPr>
        <w:pStyle w:val="Heading1"/>
      </w:pPr>
      <w:bookmarkStart w:id="2" w:name="_Toc188883442"/>
      <w:bookmarkStart w:id="3" w:name="_Toc191462344"/>
      <w:bookmarkStart w:id="4" w:name="_Toc195709858"/>
      <w:bookmarkStart w:id="5" w:name="_Toc201240459"/>
      <w:bookmarkStart w:id="6" w:name="_Toc500949097"/>
      <w:bookmarkStart w:id="7" w:name="_Toc92875660"/>
      <w:bookmarkStart w:id="8" w:name="_Toc93070684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146E4BE2" w14:textId="6A71EFEB" w:rsidR="00895808" w:rsidRDefault="00895808" w:rsidP="00895808">
      <w:r w:rsidRPr="00F320AB">
        <w:rPr>
          <w:rFonts w:eastAsia="MS Mincho" w:hint="eastAsia"/>
        </w:rPr>
        <w:t xml:space="preserve">The present document specifies </w:t>
      </w:r>
      <w:r w:rsidRPr="00F320AB">
        <w:t xml:space="preserve">architectural enhancements to the 5G system to support </w:t>
      </w:r>
      <w:r>
        <w:t>Integrated Sensing and Communication with gNB acting as Sensing Entit</w:t>
      </w:r>
      <w:r w:rsidR="00702902">
        <w:t>y to carry out sensing operations for aerial objects (e.g. drone) detection and tracking which is</w:t>
      </w:r>
      <w:r w:rsidRPr="00F320AB">
        <w:t xml:space="preserve"> </w:t>
      </w:r>
      <w:r>
        <w:t>based on the requirements documented in TS 22.137 [2].</w:t>
      </w:r>
    </w:p>
    <w:p w14:paraId="64DEEF8E" w14:textId="0B6C174F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</w:t>
      </w:r>
      <w:r w:rsidR="00386390">
        <w:t xml:space="preserve">(all text new) </w:t>
      </w:r>
      <w:r w:rsidRPr="00CE4669">
        <w:t>==============</w:t>
      </w:r>
    </w:p>
    <w:p w14:paraId="7136D6D0" w14:textId="77777777" w:rsidR="00702902" w:rsidRPr="004D3578" w:rsidRDefault="00702902" w:rsidP="00702902">
      <w:pPr>
        <w:pStyle w:val="Heading1"/>
      </w:pPr>
      <w:bookmarkStart w:id="9" w:name="_Toc188883443"/>
      <w:bookmarkStart w:id="10" w:name="_Toc191462345"/>
      <w:bookmarkStart w:id="11" w:name="_Toc195709859"/>
      <w:bookmarkStart w:id="12" w:name="_Toc201240460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5FDBE5B8" w14:textId="77777777" w:rsidR="00702902" w:rsidRPr="004D3578" w:rsidRDefault="00702902" w:rsidP="00702902">
      <w:r w:rsidRPr="004D3578">
        <w:t>The following documents contain provisions which, through reference in this text, constitute provisions of the present document.</w:t>
      </w:r>
    </w:p>
    <w:p w14:paraId="12089CF0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795589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36B5F" w14:textId="77777777" w:rsidR="00702902" w:rsidRPr="004D3578" w:rsidRDefault="00702902" w:rsidP="007029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CAE610" w14:textId="77777777" w:rsidR="00702902" w:rsidRPr="004D3578" w:rsidRDefault="00702902" w:rsidP="0070290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03E8E9C1" w14:textId="6E68CDD7" w:rsidR="00702902" w:rsidRDefault="00702902" w:rsidP="00702902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22.137:</w:t>
      </w:r>
      <w:r w:rsidRPr="00822E86">
        <w:t xml:space="preserve"> </w:t>
      </w:r>
      <w:r>
        <w:t>"</w:t>
      </w:r>
      <w:r w:rsidRPr="00525B36">
        <w:rPr>
          <w:lang w:eastAsia="ja-JP"/>
        </w:rPr>
        <w:t xml:space="preserve">Service requirements for </w:t>
      </w:r>
      <w:r>
        <w:rPr>
          <w:lang w:eastAsia="ja-JP"/>
        </w:rPr>
        <w:t>Integrated Sensing and Communication; Stage 1</w:t>
      </w:r>
      <w:r>
        <w:t>"</w:t>
      </w:r>
      <w:r w:rsidRPr="00822E86">
        <w:t>.</w:t>
      </w:r>
    </w:p>
    <w:p w14:paraId="195C40FF" w14:textId="77777777" w:rsidR="00702902" w:rsidRDefault="00702902" w:rsidP="00702902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1317D39" w14:textId="66EFAEE4" w:rsidR="00711028" w:rsidRDefault="00702902" w:rsidP="00702902">
      <w:pPr>
        <w:pStyle w:val="EX"/>
      </w:pPr>
      <w:r>
        <w:t>[4]</w:t>
      </w:r>
      <w:r>
        <w:tab/>
        <w:t>3GPP TS 23.502: "Procedures for the 5G System; Stage 2".</w:t>
      </w:r>
      <w:bookmarkEnd w:id="6"/>
      <w:bookmarkEnd w:id="7"/>
      <w:bookmarkEnd w:id="8"/>
    </w:p>
    <w:p w14:paraId="60559BBE" w14:textId="7C88E2D2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lastRenderedPageBreak/>
        <w:t>==============</w:t>
      </w:r>
      <w:r>
        <w:t>Next</w:t>
      </w:r>
      <w:r w:rsidRPr="00CE4669">
        <w:t xml:space="preserve"> change</w:t>
      </w:r>
      <w:r w:rsidR="00386390">
        <w:t xml:space="preserve"> </w:t>
      </w:r>
      <w:r w:rsidR="00386390">
        <w:t xml:space="preserve">(all text new) </w:t>
      </w:r>
      <w:r w:rsidRPr="00CE4669">
        <w:t>==============</w:t>
      </w:r>
    </w:p>
    <w:p w14:paraId="6B979BCE" w14:textId="77777777" w:rsidR="00702902" w:rsidRPr="00702902" w:rsidRDefault="00702902" w:rsidP="007029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3" w:name="_Toc188883444"/>
      <w:bookmarkStart w:id="14" w:name="_Toc191462346"/>
      <w:bookmarkStart w:id="15" w:name="_Toc195709860"/>
      <w:bookmarkStart w:id="16" w:name="_Toc201240461"/>
      <w:r w:rsidRPr="00702902">
        <w:rPr>
          <w:rFonts w:ascii="Arial" w:eastAsia="Times New Roman" w:hAnsi="Arial"/>
          <w:sz w:val="36"/>
          <w:lang w:eastAsia="en-GB"/>
        </w:rPr>
        <w:t>3</w:t>
      </w:r>
      <w:r w:rsidRPr="00702902">
        <w:rPr>
          <w:rFonts w:ascii="Arial" w:eastAsia="Times New Roman" w:hAnsi="Arial"/>
          <w:sz w:val="36"/>
          <w:lang w:eastAsia="en-GB"/>
        </w:rPr>
        <w:tab/>
        <w:t>Definitions of terms and abbreviations</w:t>
      </w:r>
      <w:bookmarkEnd w:id="13"/>
      <w:bookmarkEnd w:id="14"/>
      <w:bookmarkEnd w:id="15"/>
      <w:bookmarkEnd w:id="16"/>
    </w:p>
    <w:p w14:paraId="32412C64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7" w:name="_Toc188883445"/>
      <w:bookmarkStart w:id="18" w:name="_Toc191462347"/>
      <w:bookmarkStart w:id="19" w:name="_Toc195709861"/>
      <w:bookmarkStart w:id="20" w:name="_Toc201240462"/>
      <w:r w:rsidRPr="00702902">
        <w:rPr>
          <w:rFonts w:ascii="Arial" w:eastAsia="Times New Roman" w:hAnsi="Arial"/>
          <w:sz w:val="32"/>
          <w:lang w:eastAsia="en-GB"/>
        </w:rPr>
        <w:t>3.1</w:t>
      </w:r>
      <w:r w:rsidRPr="00702902">
        <w:rPr>
          <w:rFonts w:ascii="Arial" w:eastAsia="Times New Roman" w:hAnsi="Arial"/>
          <w:sz w:val="32"/>
          <w:lang w:eastAsia="en-GB"/>
        </w:rPr>
        <w:tab/>
        <w:t>Terms</w:t>
      </w:r>
      <w:bookmarkEnd w:id="17"/>
      <w:bookmarkEnd w:id="18"/>
      <w:bookmarkEnd w:id="19"/>
      <w:bookmarkEnd w:id="20"/>
    </w:p>
    <w:p w14:paraId="0950CA3A" w14:textId="77777777" w:rsidR="00702902" w:rsidRPr="00702902" w:rsidRDefault="00702902" w:rsidP="007029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2DD9F65" w14:textId="77777777" w:rsidR="00702902" w:rsidRPr="00415549" w:rsidRDefault="00702902" w:rsidP="00702902">
      <w:pPr>
        <w:tabs>
          <w:tab w:val="num" w:pos="720"/>
        </w:tabs>
      </w:pPr>
      <w:bookmarkStart w:id="21" w:name="_Toc188883446"/>
      <w:bookmarkStart w:id="22" w:name="_Toc191462348"/>
      <w:bookmarkStart w:id="23" w:name="_Toc195709862"/>
      <w:bookmarkStart w:id="24" w:name="_Toc201240463"/>
      <w:r w:rsidRPr="00415549">
        <w:rPr>
          <w:b/>
          <w:bCs/>
        </w:rPr>
        <w:t>Sensing Service Consumer</w:t>
      </w:r>
      <w:r w:rsidRPr="00415549">
        <w:t>: The entity that may consume the Sensing Result. The Sensing Service Consumer may also request the Sensing Result.</w:t>
      </w:r>
    </w:p>
    <w:p w14:paraId="1B38C3E1" w14:textId="77777777" w:rsidR="00702902" w:rsidRDefault="00702902" w:rsidP="00702902">
      <w:pPr>
        <w:tabs>
          <w:tab w:val="num" w:pos="720"/>
        </w:tabs>
      </w:pPr>
      <w:r w:rsidRPr="00415549">
        <w:rPr>
          <w:b/>
          <w:bCs/>
        </w:rPr>
        <w:t>Sensing Entity</w:t>
      </w:r>
      <w:r w:rsidRPr="00415549">
        <w:t xml:space="preserve">: The Sensing Entity referring to a Sensing Transmitter </w:t>
      </w:r>
      <w:r>
        <w:t>and/</w:t>
      </w:r>
      <w:r w:rsidRPr="00415549">
        <w:t>or to a Sensing Receiver.</w:t>
      </w:r>
    </w:p>
    <w:p w14:paraId="25365451" w14:textId="77777777" w:rsidR="00702902" w:rsidRPr="00415549" w:rsidRDefault="00702902" w:rsidP="00702902">
      <w:pPr>
        <w:tabs>
          <w:tab w:val="num" w:pos="720"/>
        </w:tabs>
      </w:pPr>
      <w:r w:rsidRPr="00415549">
        <w:rPr>
          <w:b/>
          <w:bCs/>
        </w:rPr>
        <w:t>Sensing Function</w:t>
      </w:r>
      <w:r w:rsidRPr="00415549">
        <w:t>: Indicating the logical function which is involved to support Sensing Service.</w:t>
      </w:r>
    </w:p>
    <w:p w14:paraId="242C1001" w14:textId="77777777" w:rsidR="00702902" w:rsidRDefault="00702902" w:rsidP="00702902">
      <w:pPr>
        <w:tabs>
          <w:tab w:val="num" w:pos="720"/>
        </w:tabs>
      </w:pPr>
      <w:r w:rsidRPr="00415549">
        <w:rPr>
          <w:b/>
          <w:bCs/>
        </w:rPr>
        <w:t>Sensing Service:</w:t>
      </w:r>
      <w:r w:rsidRPr="00415549">
        <w:t xml:space="preserve"> Capability to collect and provide information </w:t>
      </w:r>
      <w:r w:rsidRPr="00415549">
        <w:rPr>
          <w:bCs/>
        </w:rPr>
        <w:t>about object and/or characteristics of the environment using radio signals</w:t>
      </w:r>
      <w:r w:rsidRPr="00B5498A">
        <w:t>.</w:t>
      </w:r>
    </w:p>
    <w:p w14:paraId="4118EB3D" w14:textId="33B8641D" w:rsidR="008F7DE4" w:rsidRDefault="00BF4809" w:rsidP="008F7DE4">
      <w:pPr>
        <w:tabs>
          <w:tab w:val="num" w:pos="720"/>
        </w:tabs>
      </w:pPr>
      <w:r w:rsidRPr="008F7DE4">
        <w:rPr>
          <w:b/>
          <w:bCs/>
        </w:rPr>
        <w:t>Sensing Service Quality of Service:</w:t>
      </w:r>
      <w:r w:rsidRPr="008F7DE4">
        <w:t xml:space="preserve"> </w:t>
      </w:r>
      <w:r w:rsidR="008F7DE4">
        <w:t>Indicates positioning accuracy, velocity accuracy and confidence level for the detected object(s), sensing range resolution for object detection, maximum latency to obtain the sensing result, missed detection probability</w:t>
      </w:r>
      <w:r w:rsidR="00F76F65">
        <w:t xml:space="preserve"> and </w:t>
      </w:r>
      <w:r w:rsidR="008F7DE4">
        <w:t>false alarm probability (see also TS 22.137 [2]).</w:t>
      </w:r>
    </w:p>
    <w:p w14:paraId="5780AC29" w14:textId="34FE3843" w:rsidR="00B75326" w:rsidRPr="00E574EF" w:rsidRDefault="00B75326" w:rsidP="00B75326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</w:t>
      </w:r>
      <w:r>
        <w:t>Next</w:t>
      </w:r>
      <w:r w:rsidRPr="00CE4669">
        <w:t xml:space="preserve"> change</w:t>
      </w:r>
      <w:r w:rsidR="00386390">
        <w:t xml:space="preserve"> </w:t>
      </w:r>
      <w:r w:rsidR="00386390">
        <w:t xml:space="preserve">(all text new) </w:t>
      </w:r>
      <w:r w:rsidRPr="00CE4669">
        <w:t>==============</w:t>
      </w:r>
    </w:p>
    <w:p w14:paraId="4D60773A" w14:textId="77777777" w:rsidR="00702902" w:rsidRPr="00702902" w:rsidRDefault="00702902" w:rsidP="00702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702902">
        <w:rPr>
          <w:rFonts w:ascii="Arial" w:eastAsia="Times New Roman" w:hAnsi="Arial"/>
          <w:sz w:val="32"/>
          <w:lang w:eastAsia="en-GB"/>
        </w:rPr>
        <w:t>3.2</w:t>
      </w:r>
      <w:r w:rsidRPr="00702902">
        <w:rPr>
          <w:rFonts w:ascii="Arial" w:eastAsia="Times New Roman" w:hAnsi="Arial"/>
          <w:sz w:val="32"/>
          <w:lang w:eastAsia="en-GB"/>
        </w:rPr>
        <w:tab/>
        <w:t>Abbreviations</w:t>
      </w:r>
      <w:bookmarkEnd w:id="21"/>
      <w:bookmarkEnd w:id="22"/>
      <w:bookmarkEnd w:id="23"/>
      <w:bookmarkEnd w:id="24"/>
    </w:p>
    <w:p w14:paraId="08CAB906" w14:textId="77777777" w:rsidR="00702902" w:rsidRPr="00702902" w:rsidRDefault="00702902" w:rsidP="00702902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02902">
        <w:rPr>
          <w:rFonts w:eastAsia="Times New Roman"/>
          <w:lang w:eastAsia="en-GB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214D64F" w14:textId="3AFA4CE7" w:rsid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</w:t>
      </w:r>
      <w:r>
        <w:rPr>
          <w:rFonts w:eastAsia="Times New Roman"/>
          <w:lang w:eastAsia="en-GB"/>
        </w:rPr>
        <w:tab/>
        <w:t>Sensing Entity</w:t>
      </w:r>
    </w:p>
    <w:p w14:paraId="40863E46" w14:textId="38A23695" w:rsid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SF</w:t>
      </w:r>
      <w:r w:rsidRPr="00702902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Sensing</w:t>
      </w:r>
      <w:r w:rsidRPr="00702902">
        <w:rPr>
          <w:rFonts w:eastAsia="Times New Roman"/>
          <w:lang w:eastAsia="en-GB"/>
        </w:rPr>
        <w:t xml:space="preserve"> Function</w:t>
      </w:r>
    </w:p>
    <w:p w14:paraId="7E2E7C13" w14:textId="5AD4AD62" w:rsid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SS</w:t>
      </w:r>
      <w:r>
        <w:rPr>
          <w:rFonts w:eastAsia="Times New Roman"/>
          <w:lang w:eastAsia="en-GB"/>
        </w:rPr>
        <w:tab/>
        <w:t>Sensing Service</w:t>
      </w:r>
    </w:p>
    <w:p w14:paraId="55013C25" w14:textId="15B0DB1E" w:rsid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SSC</w:t>
      </w:r>
      <w:r>
        <w:rPr>
          <w:rFonts w:eastAsia="Times New Roman"/>
          <w:lang w:eastAsia="en-GB"/>
        </w:rPr>
        <w:tab/>
        <w:t>Sensing Service Consumer</w:t>
      </w:r>
    </w:p>
    <w:p w14:paraId="7237BA13" w14:textId="3B44E840" w:rsidR="00702902" w:rsidRPr="00702902" w:rsidRDefault="00702902" w:rsidP="0070290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SQoS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  <w:t>Sensing Service Quality of Service</w:t>
      </w:r>
    </w:p>
    <w:p w14:paraId="2EC78FC7" w14:textId="77777777" w:rsidR="00702902" w:rsidRDefault="00702902" w:rsidP="00702902">
      <w:pPr>
        <w:pStyle w:val="EX"/>
      </w:pPr>
    </w:p>
    <w:p w14:paraId="50E69B46" w14:textId="77777777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188DB" w14:textId="77777777" w:rsidR="000A1099" w:rsidRDefault="000A1099">
      <w:r>
        <w:separator/>
      </w:r>
    </w:p>
  </w:endnote>
  <w:endnote w:type="continuationSeparator" w:id="0">
    <w:p w14:paraId="59FF2B2B" w14:textId="77777777" w:rsidR="000A1099" w:rsidRDefault="000A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927B" w14:textId="77777777" w:rsidR="000A1099" w:rsidRDefault="000A1099">
      <w:r>
        <w:separator/>
      </w:r>
    </w:p>
  </w:footnote>
  <w:footnote w:type="continuationSeparator" w:id="0">
    <w:p w14:paraId="300FCD83" w14:textId="77777777" w:rsidR="000A1099" w:rsidRDefault="000A1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10D0"/>
    <w:rsid w:val="0049211E"/>
    <w:rsid w:val="00492762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76CF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F6C"/>
    <w:rsid w:val="00964DAA"/>
    <w:rsid w:val="00965FEE"/>
    <w:rsid w:val="0097038E"/>
    <w:rsid w:val="009725A0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RBI5PAMIO524-1378021075-22302</_dlc_DocId>
    <_dlc_DocIdUrl xmlns="71c5aaf6-e6ce-465b-b873-5148d2a4c105">
      <Url>https://nokia.sharepoint.com/sites/gxp/_layouts/15/DocIdRedir.aspx?ID=RBI5PAMIO524-1378021075-22302</Url>
      <Description>RBI5PAMIO524-1378021075-22302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AB9D78-E749-4F46-920B-74FDFF501AA4}">
  <ds:schemaRefs>
    <ds:schemaRef ds:uri="7275bb01-7583-478d-bc14-e839a2dd5989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9f0ae65-0eaf-4c4d-8c13-6a7b0d1b269d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A9AEC5-AF08-432B-9A3D-E35017352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Srinivas Garikipati (Nokia)</cp:lastModifiedBy>
  <cp:revision>22</cp:revision>
  <cp:lastPrinted>1899-12-31T18:30:00Z</cp:lastPrinted>
  <dcterms:created xsi:type="dcterms:W3CDTF">2025-12-02T06:36:00Z</dcterms:created>
  <dcterms:modified xsi:type="dcterms:W3CDTF">2026-01-30T03:22:00Z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0x01010034ED8DB340E5B84DBCDB3C5E8BBA0A38</vt:lpwstr>
  </property>
  <property fmtid="{D5CDD505-2E9C-101B-9397-08002B2CF9AE}" pid="4" name="_dlc_DocIdItemGuid">
    <vt:lpwstr>affee5d2-e554-4ee9-ac74-c36fc59085a2</vt:lpwstr>
  </property>
  <property fmtid="{D5CDD505-2E9C-101B-9397-08002B2CF9AE}" pid="5" name="MediaServiceImageTags">
    <vt:lpwstr/>
  </property>
</Properties>
</file>