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9AC2C" w14:textId="0CC06044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SA2#173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AB1CCA" w:rsidRPr="00AB1CCA">
        <w:rPr>
          <w:b/>
          <w:noProof/>
          <w:sz w:val="24"/>
          <w:highlight w:val="yellow"/>
          <w:lang w:val="sv-SE"/>
        </w:rPr>
        <w:t>S2-26</w:t>
      </w:r>
      <w:r w:rsidR="00202A5B">
        <w:rPr>
          <w:rFonts w:eastAsia="맑은 고딕" w:hint="eastAsia"/>
          <w:b/>
          <w:noProof/>
          <w:sz w:val="24"/>
          <w:lang w:val="sv-SE" w:eastAsia="ko-KR"/>
        </w:rPr>
        <w:t>00</w:t>
      </w:r>
      <w:r w:rsidR="00872946">
        <w:rPr>
          <w:rFonts w:eastAsia="맑은 고딕"/>
          <w:b/>
          <w:noProof/>
          <w:sz w:val="24"/>
          <w:lang w:val="sv-SE" w:eastAsia="ko-KR"/>
        </w:rPr>
        <w:t>583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Tdoc#  \* MERGEFORMAT </w:instrText>
      </w:r>
      <w:r>
        <w:rPr>
          <w:b/>
          <w:noProof/>
          <w:sz w:val="24"/>
        </w:rPr>
        <w:fldChar w:fldCharType="end"/>
      </w:r>
    </w:p>
    <w:p w14:paraId="459FD217" w14:textId="6D175CA5" w:rsidR="00D560D2" w:rsidRDefault="00AB1CCA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Goa, India, 9 – 13 February, 2026</w:t>
      </w:r>
    </w:p>
    <w:p w14:paraId="1A2057A0" w14:textId="67325526" w:rsidR="00C93D83" w:rsidRPr="00D17746" w:rsidRDefault="00B41104">
      <w:pPr>
        <w:spacing w:after="120"/>
        <w:ind w:left="1985" w:hanging="1985"/>
        <w:rPr>
          <w:rFonts w:ascii="바탕" w:eastAsia="바탕" w:hAnsi="바탕" w:cs="바탕"/>
          <w:b/>
          <w:bCs/>
          <w:lang w:val="en-US" w:eastAsia="ko-KR"/>
        </w:rPr>
      </w:pPr>
      <w:r w:rsidRPr="00D17746">
        <w:rPr>
          <w:rFonts w:ascii="Arial" w:hAnsi="Arial" w:cs="Arial"/>
          <w:b/>
          <w:bCs/>
          <w:lang w:val="en-US"/>
        </w:rPr>
        <w:t>Source:</w:t>
      </w:r>
      <w:r w:rsidRPr="00D17746">
        <w:rPr>
          <w:rFonts w:ascii="Arial" w:hAnsi="Arial" w:cs="Arial"/>
          <w:b/>
          <w:bCs/>
          <w:lang w:val="en-US"/>
        </w:rPr>
        <w:tab/>
      </w:r>
      <w:r w:rsidR="00363281" w:rsidRPr="00D17746">
        <w:rPr>
          <w:rFonts w:ascii="Arial" w:hAnsi="Arial" w:cs="Arial"/>
          <w:b/>
          <w:lang w:val="en-US"/>
        </w:rPr>
        <w:t>LG Uplus</w:t>
      </w:r>
      <w:r w:rsidR="00363281" w:rsidRPr="00D17746">
        <w:rPr>
          <w:rFonts w:ascii="Arial" w:eastAsia="맑은 고딕" w:hAnsi="Arial" w:cs="Arial" w:hint="eastAsia"/>
          <w:b/>
          <w:lang w:val="en-US" w:eastAsia="ko-KR"/>
        </w:rPr>
        <w:t>,</w:t>
      </w:r>
      <w:r w:rsidR="00770A32" w:rsidRPr="00770A32">
        <w:rPr>
          <w:rFonts w:ascii="Arial" w:hAnsi="Arial" w:cs="Arial"/>
          <w:b/>
          <w:lang w:val="en-US"/>
        </w:rPr>
        <w:t xml:space="preserve"> </w:t>
      </w:r>
      <w:r w:rsidR="00770A32" w:rsidRPr="000159AA">
        <w:rPr>
          <w:rFonts w:ascii="Arial" w:hAnsi="Arial" w:cs="Arial"/>
          <w:b/>
          <w:lang w:val="en-US"/>
        </w:rPr>
        <w:t xml:space="preserve">ETRI, </w:t>
      </w:r>
      <w:proofErr w:type="spellStart"/>
      <w:r w:rsidR="00D17746" w:rsidRPr="00D17746">
        <w:rPr>
          <w:rFonts w:ascii="Arial" w:eastAsia="맑은 고딕" w:hAnsi="Arial" w:cs="Arial" w:hint="eastAsia"/>
          <w:b/>
          <w:lang w:val="en-US" w:eastAsia="ko-KR"/>
        </w:rPr>
        <w:t>Ewha</w:t>
      </w:r>
      <w:proofErr w:type="spellEnd"/>
      <w:r w:rsidR="00D17746" w:rsidRPr="00D17746">
        <w:rPr>
          <w:rFonts w:ascii="Arial" w:eastAsia="맑은 고딕" w:hAnsi="Arial" w:cs="Arial" w:hint="eastAsia"/>
          <w:b/>
          <w:lang w:val="en-US" w:eastAsia="ko-KR"/>
        </w:rPr>
        <w:t xml:space="preserve"> Woma</w:t>
      </w:r>
      <w:r w:rsidR="00D17746">
        <w:rPr>
          <w:rFonts w:ascii="Arial" w:eastAsia="맑은 고딕" w:hAnsi="Arial" w:cs="Arial" w:hint="eastAsia"/>
          <w:b/>
          <w:lang w:val="en-US" w:eastAsia="ko-KR"/>
        </w:rPr>
        <w:t>n University</w:t>
      </w:r>
    </w:p>
    <w:p w14:paraId="65CE4E4B" w14:textId="5134F526" w:rsidR="00C93D83" w:rsidRPr="00363281" w:rsidRDefault="00B41104">
      <w:pPr>
        <w:spacing w:after="120"/>
        <w:ind w:left="1985" w:hanging="1985"/>
        <w:rPr>
          <w:rFonts w:ascii="Arial" w:eastAsia="맑은 고딕" w:hAnsi="Arial" w:cs="Arial"/>
          <w:b/>
          <w:bCs/>
          <w:u w:val="single"/>
          <w:lang w:val="en-US" w:eastAsia="ko-KR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r w:rsidR="00664818">
        <w:rPr>
          <w:rFonts w:ascii="Arial" w:eastAsia="맑은 고딕" w:hAnsi="Arial" w:cs="Arial" w:hint="eastAsia"/>
          <w:b/>
          <w:lang w:eastAsia="ko-KR"/>
        </w:rPr>
        <w:t>18</w:t>
      </w:r>
      <w:r w:rsidR="00D70714">
        <w:rPr>
          <w:rFonts w:ascii="Arial" w:hAnsi="Arial" w:cs="Arial"/>
          <w:b/>
        </w:rPr>
        <w:t xml:space="preserve">, </w:t>
      </w:r>
      <w:r w:rsidR="00F22B85">
        <w:rPr>
          <w:rFonts w:ascii="Arial" w:eastAsia="맑은 고딕" w:hAnsi="Arial" w:cs="Arial" w:hint="eastAsia"/>
          <w:b/>
          <w:lang w:eastAsia="ko-KR"/>
        </w:rPr>
        <w:t>6</w:t>
      </w:r>
      <w:r w:rsidR="00AB1CCA" w:rsidRPr="003B3CC4">
        <w:rPr>
          <w:rFonts w:ascii="Arial" w:hAnsi="Arial" w:cs="Arial"/>
          <w:b/>
        </w:rPr>
        <w:t xml:space="preserve">] </w:t>
      </w:r>
      <w:r w:rsidR="00F22B85" w:rsidRPr="00363281">
        <w:rPr>
          <w:rFonts w:eastAsia="맑은 고딕" w:cs="Arial"/>
          <w:b/>
          <w:lang w:eastAsia="ko-KR"/>
        </w:rPr>
        <w:t>Operator-configurable AI Autonomy via AACF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0D5262D5" w:rsidR="0051688C" w:rsidRPr="007B739A" w:rsidRDefault="0051688C" w:rsidP="0051688C">
      <w:pPr>
        <w:spacing w:after="120"/>
        <w:ind w:left="1985" w:hanging="1985"/>
        <w:rPr>
          <w:rFonts w:ascii="Arial" w:eastAsia="맑은 고딕" w:hAnsi="Arial" w:cs="Arial"/>
          <w:b/>
          <w:bCs/>
          <w:lang w:val="en-US" w:eastAsia="ko-KR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770A32">
        <w:rPr>
          <w:rFonts w:ascii="Arial" w:eastAsia="맑은 고딕" w:hAnsi="Arial" w:cs="Arial"/>
          <w:b/>
          <w:bCs/>
          <w:lang w:val="en-US" w:eastAsia="ko-KR"/>
        </w:rPr>
        <w:t>20.6.</w:t>
      </w:r>
      <w:r w:rsidR="00770A32">
        <w:rPr>
          <w:rFonts w:ascii="Arial" w:eastAsia="맑은 고딕" w:hAnsi="Arial" w:cs="Arial"/>
          <w:b/>
          <w:bCs/>
          <w:lang w:val="en-US" w:eastAsia="ko-KR"/>
        </w:rPr>
        <w:t>18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11FCA95" w14:textId="000990CB" w:rsidR="00D24BB9" w:rsidRDefault="00D24BB9" w:rsidP="00D24BB9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</w:t>
      </w:r>
    </w:p>
    <w:p w14:paraId="64256721" w14:textId="4D22B818" w:rsidR="00134914" w:rsidRPr="00363281" w:rsidRDefault="001008E2" w:rsidP="00363281">
      <w:r w:rsidRPr="00363281">
        <w:t>Operators require a deterministic mechanism to manage the risks associated with probabilistic AI decision-making. This contribution proposes a solution introducing an AI Autonomy Control Function (AACF) to act as a governance gatekeeper for AI-driven actions.</w:t>
      </w:r>
      <w:r w:rsidR="003E6ADE" w:rsidRPr="00363281" w:rsidDel="007B739A">
        <w:t xml:space="preserve"> </w:t>
      </w:r>
      <w:r w:rsidR="00770A32">
        <w:t xml:space="preserve"> </w:t>
      </w:r>
    </w:p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45E3E158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0B0E2F4E" w14:textId="6FA93346" w:rsidR="002518BD" w:rsidRPr="00363281" w:rsidRDefault="002518BD" w:rsidP="00363281">
      <w:pPr>
        <w:pStyle w:val="2"/>
        <w:rPr>
          <w:rFonts w:eastAsia="맑은 고딕"/>
          <w:lang w:eastAsia="ko-KR"/>
        </w:rPr>
      </w:pPr>
      <w:bookmarkStart w:id="0" w:name="_Toc22192650"/>
      <w:bookmarkStart w:id="1" w:name="_Toc23402388"/>
      <w:bookmarkStart w:id="2" w:name="_Toc23402418"/>
      <w:bookmarkStart w:id="3" w:name="_Toc26386423"/>
      <w:bookmarkStart w:id="4" w:name="_Toc26431229"/>
      <w:bookmarkStart w:id="5" w:name="_Toc30694627"/>
      <w:bookmarkStart w:id="6" w:name="_Toc43906649"/>
      <w:bookmarkStart w:id="7" w:name="_Toc43906765"/>
      <w:bookmarkStart w:id="8" w:name="_Toc44311891"/>
      <w:bookmarkStart w:id="9" w:name="_Toc50536533"/>
      <w:bookmarkStart w:id="10" w:name="_Toc54930305"/>
      <w:bookmarkStart w:id="11" w:name="_Toc54968110"/>
      <w:bookmarkStart w:id="12" w:name="_Toc57236432"/>
      <w:bookmarkStart w:id="13" w:name="_Toc57236595"/>
      <w:bookmarkStart w:id="14" w:name="_Toc57530236"/>
      <w:bookmarkStart w:id="15" w:name="_Toc57532437"/>
      <w:bookmarkStart w:id="16" w:name="_Toc153792592"/>
      <w:bookmarkStart w:id="17" w:name="_Toc153792677"/>
      <w:bookmarkStart w:id="18" w:name="_Toc204948590"/>
      <w:bookmarkStart w:id="19" w:name="_Toc204948717"/>
      <w:bookmarkStart w:id="20" w:name="_Toc206752135"/>
      <w:bookmarkStart w:id="21" w:name="_Toc214981696"/>
      <w:bookmarkStart w:id="22" w:name="_Toc214989621"/>
      <w:bookmarkStart w:id="23" w:name="_Toc215056198"/>
      <w:bookmarkStart w:id="24" w:name="_Toc215665845"/>
      <w:bookmarkStart w:id="25" w:name="_Toc16839382"/>
      <w:r w:rsidRPr="0016650D">
        <w:t>6.0</w:t>
      </w:r>
      <w:r w:rsidRPr="0016650D">
        <w:tab/>
        <w:t>Mapping of Solutions to Key Issues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bookmarkEnd w:id="25"/>
    <w:p w14:paraId="3A397B88" w14:textId="77777777" w:rsidR="002518BD" w:rsidRPr="0016650D" w:rsidRDefault="002518BD" w:rsidP="002518BD">
      <w:pPr>
        <w:pStyle w:val="TH"/>
        <w:rPr>
          <w:rFonts w:eastAsiaTheme="minorEastAsia"/>
        </w:rPr>
      </w:pPr>
      <w:r w:rsidRPr="0016650D">
        <w:rPr>
          <w:rFonts w:eastAsiaTheme="minorEastAsia"/>
        </w:rPr>
        <w:t>Table 6.0-1: Mapping of Solutions to Key Issues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4"/>
        <w:gridCol w:w="764"/>
        <w:gridCol w:w="452"/>
        <w:gridCol w:w="417"/>
        <w:gridCol w:w="417"/>
        <w:gridCol w:w="417"/>
        <w:gridCol w:w="417"/>
        <w:gridCol w:w="417"/>
        <w:gridCol w:w="417"/>
        <w:gridCol w:w="517"/>
        <w:gridCol w:w="418"/>
        <w:gridCol w:w="418"/>
        <w:gridCol w:w="418"/>
        <w:gridCol w:w="418"/>
        <w:gridCol w:w="418"/>
        <w:gridCol w:w="418"/>
        <w:gridCol w:w="418"/>
        <w:gridCol w:w="418"/>
        <w:gridCol w:w="418"/>
        <w:gridCol w:w="418"/>
      </w:tblGrid>
      <w:tr w:rsidR="002518BD" w:rsidRPr="001D0732" w14:paraId="5B56CA70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F31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841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754C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Key Issues</w:t>
            </w:r>
          </w:p>
        </w:tc>
      </w:tr>
      <w:tr w:rsidR="002518BD" w:rsidRPr="001D0732" w14:paraId="1EC86F12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0FEC2" w14:textId="0EE4E555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Solutions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A2AAC" w14:textId="2819EED7" w:rsidR="002518BD" w:rsidRPr="00F22B85" w:rsidRDefault="002518BD" w:rsidP="000E565F">
            <w:pPr>
              <w:pStyle w:val="TAH"/>
              <w:rPr>
                <w:rFonts w:eastAsia="맑은 고딕"/>
                <w:lang w:eastAsia="ko-KR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3EC4A" w14:textId="6D9D3CFB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AA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8A8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02A3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5D8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326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66E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3222" w14:textId="224BB57E" w:rsidR="002518BD" w:rsidRPr="00363281" w:rsidRDefault="00363281" w:rsidP="000E565F">
            <w:pPr>
              <w:pStyle w:val="TAH"/>
              <w:rPr>
                <w:rFonts w:eastAsia="맑은 고딕"/>
                <w:highlight w:val="yellow"/>
                <w:lang w:eastAsia="ko-KR"/>
              </w:rPr>
            </w:pPr>
            <w:r w:rsidRPr="00363281">
              <w:rPr>
                <w:rFonts w:eastAsia="맑은 고딕" w:hint="eastAsia"/>
                <w:highlight w:val="yellow"/>
                <w:lang w:eastAsia="ko-KR"/>
              </w:rPr>
              <w:t>#18</w:t>
            </w: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457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2E5E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85E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563F0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A0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E0AC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B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904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8BD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C313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</w:tr>
      <w:tr w:rsidR="002518BD" w:rsidRPr="001D0732" w14:paraId="75E4A93B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9BDBD" w14:textId="4A5C414E" w:rsidR="002518BD" w:rsidRPr="00363281" w:rsidRDefault="00363281" w:rsidP="000E565F">
            <w:pPr>
              <w:pStyle w:val="TAH"/>
              <w:rPr>
                <w:rFonts w:eastAsia="맑은 고딕"/>
                <w:lang w:eastAsia="ko-KR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r w:rsidR="0078709D">
              <w:rPr>
                <w:rFonts w:eastAsia="맑은 고딕" w:hint="eastAsia"/>
                <w:lang w:eastAsia="ko-KR"/>
              </w:rPr>
              <w:t>18</w:t>
            </w:r>
            <w:r>
              <w:rPr>
                <w:rFonts w:eastAsia="맑은 고딕" w:hint="eastAsia"/>
                <w:lang w:eastAsia="ko-KR"/>
              </w:rPr>
              <w:t>.</w:t>
            </w:r>
            <w:r w:rsidR="0078709D">
              <w:rPr>
                <w:rFonts w:eastAsia="맑은 고딕" w:hint="eastAsia"/>
                <w:lang w:eastAsia="ko-KR"/>
              </w:rPr>
              <w:t>6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B7FB" w14:textId="05EC706C" w:rsidR="002518BD" w:rsidRPr="00363281" w:rsidRDefault="002518BD" w:rsidP="000E565F">
            <w:pPr>
              <w:pStyle w:val="TAC"/>
              <w:rPr>
                <w:rFonts w:eastAsia="맑은 고딕"/>
                <w:lang w:eastAsia="ko-KR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D42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CB57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9F749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084A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0D4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752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7C4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A61" w14:textId="6BD7848A" w:rsidR="002518BD" w:rsidRPr="00363281" w:rsidRDefault="00363281" w:rsidP="000E565F">
            <w:pPr>
              <w:pStyle w:val="TAC"/>
              <w:rPr>
                <w:rFonts w:eastAsia="맑은 고딕"/>
                <w:highlight w:val="yellow"/>
                <w:lang w:eastAsia="ko-KR"/>
              </w:rPr>
            </w:pPr>
            <w:r w:rsidRPr="00363281">
              <w:rPr>
                <w:rFonts w:eastAsia="맑은 고딕" w:hint="eastAsia"/>
                <w:highlight w:val="yellow"/>
                <w:lang w:eastAsia="ko-KR"/>
              </w:rPr>
              <w:t>X</w:t>
            </w: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F14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FC41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1A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F8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67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C31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EE9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47B7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71E5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71F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</w:tbl>
    <w:p w14:paraId="5AF53288" w14:textId="77777777" w:rsidR="00C93D83" w:rsidRDefault="00C93D83">
      <w:pPr>
        <w:rPr>
          <w:lang w:val="en-US"/>
        </w:rPr>
      </w:pPr>
    </w:p>
    <w:p w14:paraId="0BA080E6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Next Change * * * *</w:t>
      </w:r>
    </w:p>
    <w:p w14:paraId="39E87A66" w14:textId="4E113E12" w:rsidR="0036775E" w:rsidRPr="007B739A" w:rsidRDefault="0036775E" w:rsidP="0036775E">
      <w:pPr>
        <w:pStyle w:val="2"/>
        <w:rPr>
          <w:rFonts w:eastAsia="맑은 고딕"/>
          <w:lang w:eastAsia="ko-KR"/>
        </w:rPr>
      </w:pPr>
      <w:r w:rsidRPr="008856AB">
        <w:t>6.X</w:t>
      </w:r>
      <w:r w:rsidRPr="008856AB">
        <w:tab/>
        <w:t>Solutions to KI#</w:t>
      </w:r>
      <w:r w:rsidR="00664818">
        <w:rPr>
          <w:rFonts w:eastAsia="맑은 고딕" w:hint="eastAsia"/>
          <w:lang w:eastAsia="ko-KR"/>
        </w:rPr>
        <w:t>18</w:t>
      </w:r>
    </w:p>
    <w:p w14:paraId="420D1B5A" w14:textId="77777777" w:rsidR="0036775E" w:rsidRPr="00C84B8F" w:rsidRDefault="0036775E" w:rsidP="0036775E"/>
    <w:p w14:paraId="0BDF35F2" w14:textId="767EC227" w:rsidR="0036775E" w:rsidRPr="00363281" w:rsidRDefault="0036775E" w:rsidP="0036775E">
      <w:pPr>
        <w:pStyle w:val="3"/>
        <w:rPr>
          <w:rFonts w:eastAsia="맑은 고딕"/>
          <w:lang w:eastAsia="ko-KR"/>
        </w:rPr>
      </w:pPr>
      <w:bookmarkStart w:id="26" w:name="startOfAnnexes"/>
      <w:bookmarkStart w:id="27" w:name="_Toc204948592"/>
      <w:bookmarkStart w:id="28" w:name="_Toc204948719"/>
      <w:bookmarkStart w:id="29" w:name="_Toc206752137"/>
      <w:bookmarkStart w:id="30" w:name="_Toc214981698"/>
      <w:bookmarkStart w:id="31" w:name="_Toc214989623"/>
      <w:bookmarkStart w:id="32" w:name="_Toc215056200"/>
      <w:bookmarkStart w:id="33" w:name="_Toc215665847"/>
      <w:bookmarkEnd w:id="26"/>
      <w:r w:rsidRPr="001D0732">
        <w:t>6.</w:t>
      </w:r>
      <w:proofErr w:type="gramStart"/>
      <w:r w:rsidRPr="001D0732">
        <w:t>X.Y</w:t>
      </w:r>
      <w:proofErr w:type="gramEnd"/>
      <w:r w:rsidRPr="001D0732">
        <w:tab/>
        <w:t>Solution #</w:t>
      </w:r>
      <w:r w:rsidR="00B74A63">
        <w:rPr>
          <w:rFonts w:eastAsia="맑은 고딕" w:hint="eastAsia"/>
          <w:lang w:eastAsia="ko-KR"/>
        </w:rPr>
        <w:t>18</w:t>
      </w:r>
      <w:r w:rsidRPr="001D0732">
        <w:t>.</w:t>
      </w:r>
      <w:r w:rsidR="001008E2">
        <w:rPr>
          <w:rFonts w:eastAsia="맑은 고딕" w:hint="eastAsia"/>
          <w:lang w:eastAsia="ko-KR"/>
        </w:rPr>
        <w:t>6</w:t>
      </w:r>
      <w:r w:rsidR="00363281">
        <w:rPr>
          <w:rFonts w:eastAsia="맑은 고딕" w:hint="eastAsia"/>
          <w:lang w:eastAsia="ko-KR"/>
        </w:rPr>
        <w:t>.x</w:t>
      </w:r>
      <w:r w:rsidRPr="001D0732">
        <w:t xml:space="preserve">: </w:t>
      </w:r>
      <w:r w:rsidR="001008E2" w:rsidRPr="00363281">
        <w:rPr>
          <w:rFonts w:eastAsia="맑은 고딕" w:cs="Arial"/>
          <w:bCs/>
          <w:lang w:eastAsia="ko-KR"/>
        </w:rPr>
        <w:t>Operator-configurable AI Autonomy via AACF</w:t>
      </w:r>
      <w:bookmarkEnd w:id="27"/>
      <w:bookmarkEnd w:id="28"/>
      <w:bookmarkEnd w:id="29"/>
      <w:bookmarkEnd w:id="30"/>
      <w:bookmarkEnd w:id="31"/>
      <w:bookmarkEnd w:id="32"/>
      <w:bookmarkEnd w:id="33"/>
    </w:p>
    <w:p w14:paraId="0D254E1F" w14:textId="34053EE6" w:rsidR="0036775E" w:rsidRPr="001D0732" w:rsidRDefault="0036775E" w:rsidP="0036775E">
      <w:pPr>
        <w:pStyle w:val="4"/>
      </w:pPr>
      <w:bookmarkStart w:id="34" w:name="_Toc500949099"/>
      <w:bookmarkStart w:id="35" w:name="_Toc204948593"/>
      <w:bookmarkStart w:id="36" w:name="_Toc204948720"/>
      <w:bookmarkStart w:id="37" w:name="_Toc206752138"/>
      <w:bookmarkStart w:id="38" w:name="_Toc214981699"/>
      <w:bookmarkStart w:id="39" w:name="_Toc214989624"/>
      <w:bookmarkStart w:id="40" w:name="_Toc215056201"/>
      <w:bookmarkStart w:id="41" w:name="_Toc215665848"/>
      <w:r w:rsidRPr="001D0732">
        <w:t>6.X.Y.0</w:t>
      </w:r>
      <w:r w:rsidRPr="001D0732">
        <w:tab/>
      </w:r>
      <w:bookmarkEnd w:id="34"/>
      <w:r>
        <w:t>Topic</w:t>
      </w:r>
      <w:r w:rsidR="005E5F61">
        <w:t>s</w:t>
      </w:r>
      <w:r>
        <w:t xml:space="preserve"> addressed and </w:t>
      </w:r>
      <w:r w:rsidRPr="001D0732">
        <w:t xml:space="preserve">High-level </w:t>
      </w:r>
      <w:r w:rsidR="00F3442A">
        <w:t>S</w:t>
      </w:r>
      <w:r w:rsidRPr="001D0732">
        <w:t>olution Principles</w:t>
      </w:r>
      <w:bookmarkEnd w:id="35"/>
      <w:bookmarkEnd w:id="36"/>
      <w:bookmarkEnd w:id="37"/>
      <w:bookmarkEnd w:id="38"/>
      <w:bookmarkEnd w:id="39"/>
      <w:bookmarkEnd w:id="40"/>
      <w:bookmarkEnd w:id="41"/>
    </w:p>
    <w:p w14:paraId="1BF04808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bookmarkStart w:id="42" w:name="_Toc500949101"/>
      <w:r w:rsidRPr="00363281">
        <w:rPr>
          <w:rFonts w:eastAsia="맑은 고딕"/>
          <w:color w:val="000000" w:themeColor="text1"/>
          <w:lang w:val="en-US" w:eastAsia="ko-KR"/>
        </w:rPr>
        <w:t>This solution addresses the requirement for operator-controlled autonomy (KI#18, Bullet 6) based on the following principles:</w:t>
      </w:r>
    </w:p>
    <w:p w14:paraId="6C080ED4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Explicit Autonomy Levels: The system supports discrete, operator-defined autonomy levels (e.g., Open Loop, Advisory, Bounded Closed Loop, Fully Autonomous).</w:t>
      </w:r>
    </w:p>
    <w:p w14:paraId="0C2DD680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Logical Separation of Decision and Governance: The entity performing the AI inference (AI Decision Entity) is logically distinct from the entity authorizing the action (AI Autonomy Control Function - AACF).</w:t>
      </w:r>
    </w:p>
    <w:p w14:paraId="558AAD2A" w14:textId="77777777" w:rsidR="001008E2" w:rsidRPr="00363281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Granular Scoping: Autonomy policies can be scoped per Use Case, per Network Slice, per Network Function, or per Time window.</w:t>
      </w:r>
    </w:p>
    <w:p w14:paraId="4421F4BB" w14:textId="77777777" w:rsidR="001008E2" w:rsidRDefault="001008E2" w:rsidP="001008E2">
      <w:pPr>
        <w:pStyle w:val="B1"/>
        <w:numPr>
          <w:ilvl w:val="0"/>
          <w:numId w:val="23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lastRenderedPageBreak/>
        <w:t>Fail-safe Default: In the absence of an explicit permission or in case of conflicting policies, the system defaults to the lowest autonomy level (e.g., "No AI" or "Advisory only").</w:t>
      </w:r>
    </w:p>
    <w:p w14:paraId="6F7CF9A6" w14:textId="77777777" w:rsidR="00816E7B" w:rsidRDefault="00816E7B" w:rsidP="00D90D2D">
      <w:pPr>
        <w:pStyle w:val="B1"/>
        <w:ind w:left="720" w:firstLine="0"/>
        <w:rPr>
          <w:rFonts w:eastAsia="맑은 고딕"/>
          <w:color w:val="000000" w:themeColor="text1"/>
          <w:lang w:val="en-US" w:eastAsia="ko-KR"/>
        </w:rPr>
      </w:pPr>
    </w:p>
    <w:p w14:paraId="598FFFB9" w14:textId="416999BF" w:rsidR="00816E7B" w:rsidRPr="00363281" w:rsidRDefault="00D90D2D" w:rsidP="00816E7B">
      <w:pPr>
        <w:pStyle w:val="B1"/>
        <w:rPr>
          <w:rFonts w:eastAsia="맑은 고딕"/>
          <w:color w:val="000000" w:themeColor="text1"/>
          <w:lang w:val="en-US" w:eastAsia="ko-KR"/>
        </w:rPr>
      </w:pPr>
      <w:r>
        <w:rPr>
          <w:rFonts w:eastAsia="맑은 고딕"/>
          <w:noProof/>
          <w:color w:val="000000" w:themeColor="text1"/>
          <w:lang w:val="en-US" w:eastAsia="ko-KR"/>
        </w:rPr>
        <w:drawing>
          <wp:inline distT="0" distB="0" distL="0" distR="0" wp14:anchorId="0D459D1C" wp14:editId="047FC857">
            <wp:extent cx="5928894" cy="2790676"/>
            <wp:effectExtent l="0" t="0" r="0" b="0"/>
            <wp:docPr id="2068824709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26" cy="2802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06C415" w14:textId="59DBA4DE" w:rsidR="00816E7B" w:rsidRPr="00E52750" w:rsidRDefault="00816E7B" w:rsidP="00816E7B">
      <w:pPr>
        <w:jc w:val="center"/>
        <w:rPr>
          <w:rFonts w:eastAsia="맑은 고딕"/>
          <w:i/>
          <w:iCs/>
          <w:lang w:eastAsia="ko-KR"/>
        </w:rPr>
      </w:pPr>
      <w:r w:rsidRPr="00E52750">
        <w:rPr>
          <w:rFonts w:eastAsia="맑은 고딕" w:hint="eastAsia"/>
          <w:i/>
          <w:iCs/>
          <w:lang w:eastAsia="ko-KR"/>
        </w:rPr>
        <w:t>Figure 6.18.6-1. Diagram of multi-closed loops with AACF</w:t>
      </w:r>
    </w:p>
    <w:p w14:paraId="761E6D37" w14:textId="77777777" w:rsidR="0036775E" w:rsidRPr="00816E7B" w:rsidRDefault="0036775E" w:rsidP="0036775E">
      <w:pPr>
        <w:rPr>
          <w:rFonts w:eastAsia="맑은 고딕"/>
          <w:lang w:eastAsia="ko-KR"/>
        </w:rPr>
      </w:pPr>
    </w:p>
    <w:p w14:paraId="0850CE58" w14:textId="77777777" w:rsidR="0036775E" w:rsidRDefault="0036775E" w:rsidP="0036775E">
      <w:pPr>
        <w:pStyle w:val="4"/>
      </w:pPr>
      <w:bookmarkStart w:id="43" w:name="_Toc204948594"/>
      <w:bookmarkStart w:id="44" w:name="_Toc204948721"/>
      <w:bookmarkStart w:id="45" w:name="_Toc206752139"/>
      <w:bookmarkStart w:id="46" w:name="_Toc214981700"/>
      <w:bookmarkStart w:id="47" w:name="_Toc214989625"/>
      <w:bookmarkStart w:id="48" w:name="_Toc215056202"/>
      <w:bookmarkStart w:id="49" w:name="_Toc215665849"/>
      <w:r w:rsidRPr="001D0732">
        <w:t>6.X.Y.1</w:t>
      </w:r>
      <w:r w:rsidRPr="001D0732">
        <w:tab/>
        <w:t>Description</w:t>
      </w:r>
      <w:bookmarkEnd w:id="43"/>
      <w:bookmarkEnd w:id="44"/>
      <w:bookmarkEnd w:id="45"/>
      <w:bookmarkEnd w:id="46"/>
      <w:bookmarkEnd w:id="47"/>
      <w:bookmarkEnd w:id="48"/>
      <w:bookmarkEnd w:id="49"/>
    </w:p>
    <w:p w14:paraId="6A8E6315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bookmarkStart w:id="50" w:name="_Toc204948595"/>
      <w:bookmarkStart w:id="51" w:name="_Toc204948722"/>
      <w:bookmarkStart w:id="52" w:name="_Toc206752140"/>
      <w:bookmarkStart w:id="53" w:name="_Toc214981701"/>
      <w:bookmarkStart w:id="54" w:name="_Toc214989626"/>
      <w:bookmarkStart w:id="55" w:name="_Toc215056203"/>
      <w:bookmarkStart w:id="56" w:name="_Toc215665850"/>
      <w:r w:rsidRPr="00363281">
        <w:rPr>
          <w:rFonts w:eastAsia="맑은 고딕"/>
          <w:color w:val="000000" w:themeColor="text1"/>
          <w:lang w:val="en-US" w:eastAsia="ko-KR"/>
        </w:rPr>
        <w:t>The AI Autonomy Control Function (AACF) is introduced as a logical function responsible for enforcing governance policies on AI/ML operations. The AACF may be co-located with the AI-capable NF or deployed as a central governance function.</w:t>
      </w:r>
    </w:p>
    <w:p w14:paraId="737C011B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The AACF manages the transition between the following Autonomy Modes:</w:t>
      </w:r>
    </w:p>
    <w:p w14:paraId="774358E6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0 (Manual / No AI): AI capabilities are disabled or ignored. No actions are taken based on AI inference.</w:t>
      </w:r>
    </w:p>
    <w:p w14:paraId="6DB66590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1 (Advisory / Human-in-the-Loop): The AI entity generates recommendations. The AACF forwards these to the OAM/Management system for human approval. No automatic execution occurs.</w:t>
      </w:r>
    </w:p>
    <w:p w14:paraId="096348D1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2 (Bounded Autonomy): The AI entity is authorized to execute actions automatically only if the proposed action falls within pre-defined safe constraints (e.g., specific parameter ranges, confidence scores &gt; X%).</w:t>
      </w:r>
    </w:p>
    <w:p w14:paraId="40ED2503" w14:textId="77777777" w:rsidR="001008E2" w:rsidRPr="00363281" w:rsidRDefault="001008E2" w:rsidP="001008E2">
      <w:pPr>
        <w:pStyle w:val="B1"/>
        <w:numPr>
          <w:ilvl w:val="0"/>
          <w:numId w:val="24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Mode 3 (Full Autonomy): The AI entity is authorized to execute actions automatically based on its internal logic and high-level intents.</w:t>
      </w:r>
    </w:p>
    <w:p w14:paraId="64B1A893" w14:textId="77777777" w:rsidR="001008E2" w:rsidRPr="00363281" w:rsidRDefault="001008E2" w:rsidP="001008E2">
      <w:pPr>
        <w:pStyle w:val="B1"/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 xml:space="preserve">The AACF intercepts the output (Action Request) from an AI-capable entity (e.g., an AI-enabled NWDAF or CN NF) before it reaches the execution point (e.g., Provisioning </w:t>
      </w:r>
      <w:proofErr w:type="spellStart"/>
      <w:r w:rsidRPr="00363281">
        <w:rPr>
          <w:rFonts w:eastAsia="맑은 고딕"/>
          <w:color w:val="000000" w:themeColor="text1"/>
          <w:lang w:val="en-US" w:eastAsia="ko-KR"/>
        </w:rPr>
        <w:t>MnS</w:t>
      </w:r>
      <w:proofErr w:type="spellEnd"/>
      <w:r w:rsidRPr="00363281">
        <w:rPr>
          <w:rFonts w:eastAsia="맑은 고딕"/>
          <w:color w:val="000000" w:themeColor="text1"/>
          <w:lang w:val="en-US" w:eastAsia="ko-KR"/>
        </w:rPr>
        <w:t xml:space="preserve"> or </w:t>
      </w:r>
      <w:proofErr w:type="spellStart"/>
      <w:r w:rsidRPr="00363281">
        <w:rPr>
          <w:rFonts w:eastAsia="맑은 고딕"/>
          <w:color w:val="000000" w:themeColor="text1"/>
          <w:lang w:val="en-US" w:eastAsia="ko-KR"/>
        </w:rPr>
        <w:t>Npcf_PolicyAuthorization</w:t>
      </w:r>
      <w:proofErr w:type="spellEnd"/>
      <w:r w:rsidRPr="00363281">
        <w:rPr>
          <w:rFonts w:eastAsia="맑은 고딕"/>
          <w:color w:val="000000" w:themeColor="text1"/>
          <w:lang w:val="en-US" w:eastAsia="ko-KR"/>
        </w:rPr>
        <w:t>).</w:t>
      </w:r>
    </w:p>
    <w:p w14:paraId="20AE4CAC" w14:textId="77777777" w:rsidR="00664818" w:rsidRPr="00B35A24" w:rsidRDefault="00664818" w:rsidP="00B35A24">
      <w:pPr>
        <w:pStyle w:val="B1"/>
        <w:rPr>
          <w:rFonts w:eastAsia="맑은 고딕"/>
          <w:i/>
          <w:iCs/>
          <w:color w:val="0070C0"/>
          <w:lang w:val="en-US" w:eastAsia="ko-KR"/>
        </w:rPr>
      </w:pPr>
    </w:p>
    <w:p w14:paraId="20B4997C" w14:textId="77777777" w:rsidR="0036775E" w:rsidRDefault="0036775E" w:rsidP="00363281">
      <w:pPr>
        <w:pStyle w:val="4"/>
      </w:pPr>
      <w:r w:rsidRPr="001D0732">
        <w:lastRenderedPageBreak/>
        <w:t>6.X.Y.2</w:t>
      </w:r>
      <w:r w:rsidRPr="001D0732">
        <w:tab/>
        <w:t>Procedures</w:t>
      </w:r>
      <w:bookmarkEnd w:id="42"/>
      <w:bookmarkEnd w:id="50"/>
      <w:bookmarkEnd w:id="51"/>
      <w:bookmarkEnd w:id="52"/>
      <w:bookmarkEnd w:id="53"/>
      <w:bookmarkEnd w:id="54"/>
      <w:bookmarkEnd w:id="55"/>
      <w:bookmarkEnd w:id="56"/>
    </w:p>
    <w:p w14:paraId="4D532A04" w14:textId="14CBD96F" w:rsidR="00F22B85" w:rsidRDefault="00D22C13" w:rsidP="006D15C1">
      <w:pPr>
        <w:rPr>
          <w:rFonts w:eastAsia="맑은 고딕"/>
          <w:i/>
          <w:iCs/>
          <w:color w:val="0070C0"/>
          <w:lang w:eastAsia="ko-KR"/>
        </w:rPr>
      </w:pPr>
      <w:bookmarkStart w:id="57" w:name="_Toc326248711"/>
      <w:bookmarkStart w:id="58" w:name="_Toc510604409"/>
      <w:bookmarkStart w:id="59" w:name="_Toc204948596"/>
      <w:bookmarkStart w:id="60" w:name="_Toc204948723"/>
      <w:bookmarkStart w:id="61" w:name="_Toc206752141"/>
      <w:bookmarkStart w:id="62" w:name="_Toc214981702"/>
      <w:bookmarkStart w:id="63" w:name="_Toc214989627"/>
      <w:bookmarkStart w:id="64" w:name="_Toc215056204"/>
      <w:bookmarkStart w:id="65" w:name="_Toc215665851"/>
      <w:r>
        <w:rPr>
          <w:noProof/>
        </w:rPr>
        <w:drawing>
          <wp:inline distT="0" distB="0" distL="0" distR="0" wp14:anchorId="6B612900" wp14:editId="2BD24A23">
            <wp:extent cx="6120765" cy="3311525"/>
            <wp:effectExtent l="0" t="0" r="0" b="3175"/>
            <wp:docPr id="776693116" name="그림 1" descr="텍스트, 영수증, 번호, 평행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93116" name="그림 1" descr="텍스트, 영수증, 번호, 평행이(가) 표시된 사진&#10;&#10;자동 생성된 설명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8330" w14:textId="2A3A85A6" w:rsidR="00F22B85" w:rsidRPr="008D060E" w:rsidRDefault="00F05025" w:rsidP="00255E0D">
      <w:pPr>
        <w:jc w:val="center"/>
        <w:rPr>
          <w:rFonts w:eastAsia="맑은 고딕"/>
          <w:b/>
          <w:bCs/>
          <w:i/>
          <w:iCs/>
          <w:lang w:eastAsia="ko-KR"/>
        </w:rPr>
      </w:pPr>
      <w:r w:rsidRPr="008D060E">
        <w:rPr>
          <w:rFonts w:eastAsia="맑은 고딕" w:hint="eastAsia"/>
          <w:b/>
          <w:bCs/>
          <w:i/>
          <w:iCs/>
          <w:lang w:eastAsia="ko-KR"/>
        </w:rPr>
        <w:t>Fig</w:t>
      </w:r>
      <w:r w:rsidR="00634830" w:rsidRPr="008D060E">
        <w:rPr>
          <w:rFonts w:eastAsia="맑은 고딕" w:hint="eastAsia"/>
          <w:b/>
          <w:bCs/>
          <w:i/>
          <w:iCs/>
          <w:lang w:eastAsia="ko-KR"/>
        </w:rPr>
        <w:t>ure 6.18.6</w:t>
      </w:r>
      <w:r w:rsidR="001B7D96" w:rsidRPr="008D060E">
        <w:rPr>
          <w:rFonts w:eastAsia="맑은 고딕" w:hint="eastAsia"/>
          <w:b/>
          <w:bCs/>
          <w:i/>
          <w:iCs/>
          <w:lang w:eastAsia="ko-KR"/>
        </w:rPr>
        <w:t>-</w:t>
      </w:r>
      <w:r w:rsidR="00816E7B" w:rsidRPr="008D060E">
        <w:rPr>
          <w:rFonts w:eastAsia="맑은 고딕" w:hint="eastAsia"/>
          <w:b/>
          <w:bCs/>
          <w:i/>
          <w:iCs/>
          <w:lang w:eastAsia="ko-KR"/>
        </w:rPr>
        <w:t>2</w:t>
      </w:r>
      <w:r w:rsidR="001B7D96" w:rsidRPr="008D060E">
        <w:rPr>
          <w:rFonts w:eastAsia="맑은 고딕" w:hint="eastAsia"/>
          <w:b/>
          <w:bCs/>
          <w:i/>
          <w:iCs/>
          <w:lang w:eastAsia="ko-KR"/>
        </w:rPr>
        <w:t xml:space="preserve">. Procedure of </w:t>
      </w:r>
      <w:r w:rsidR="00DC2CC8" w:rsidRPr="008D060E">
        <w:rPr>
          <w:rFonts w:eastAsia="맑은 고딕" w:hint="eastAsia"/>
          <w:b/>
          <w:bCs/>
          <w:i/>
          <w:iCs/>
          <w:lang w:eastAsia="ko-KR"/>
        </w:rPr>
        <w:t xml:space="preserve">operator </w:t>
      </w:r>
      <w:proofErr w:type="spellStart"/>
      <w:r w:rsidR="00DC2CC8" w:rsidRPr="008D060E">
        <w:rPr>
          <w:rFonts w:eastAsia="맑은 고딕" w:hint="eastAsia"/>
          <w:b/>
          <w:bCs/>
          <w:i/>
          <w:iCs/>
          <w:lang w:eastAsia="ko-KR"/>
        </w:rPr>
        <w:t>congigurable</w:t>
      </w:r>
      <w:proofErr w:type="spellEnd"/>
      <w:r w:rsidR="00DC2CC8" w:rsidRPr="008D060E">
        <w:rPr>
          <w:rFonts w:eastAsia="맑은 고딕" w:hint="eastAsia"/>
          <w:b/>
          <w:bCs/>
          <w:i/>
          <w:iCs/>
          <w:lang w:eastAsia="ko-KR"/>
        </w:rPr>
        <w:t xml:space="preserve"> AI autonomy via AACF</w:t>
      </w:r>
    </w:p>
    <w:p w14:paraId="2B6AC457" w14:textId="77777777" w:rsidR="00B3417F" w:rsidRPr="00F05025" w:rsidRDefault="00B3417F" w:rsidP="00255E0D">
      <w:pPr>
        <w:jc w:val="center"/>
        <w:rPr>
          <w:rFonts w:eastAsia="맑은 고딕"/>
          <w:i/>
          <w:iCs/>
          <w:color w:val="0070C0"/>
          <w:lang w:eastAsia="ko-KR"/>
        </w:rPr>
      </w:pPr>
    </w:p>
    <w:p w14:paraId="410ADAC4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The following procedure describes how the AACF gates AI execution:</w:t>
      </w:r>
    </w:p>
    <w:p w14:paraId="58775D54" w14:textId="0B71DB91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1: Autonomy Policy Configuration</w:t>
      </w:r>
      <w:r w:rsidR="008D060E">
        <w:rPr>
          <w:rFonts w:eastAsia="맑은 고딕" w:hint="eastAsia"/>
          <w:b/>
          <w:bCs/>
          <w:color w:val="000000" w:themeColor="text1"/>
          <w:lang w:val="en-US" w:eastAsia="ko-KR"/>
        </w:rPr>
        <w:t>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Operator configures the AACF with an </w:t>
      </w:r>
      <w:r w:rsidRPr="00363281">
        <w:rPr>
          <w:rFonts w:eastAsia="맑은 고딕"/>
          <w:b/>
          <w:bCs/>
          <w:color w:val="000000" w:themeColor="text1"/>
          <w:lang w:val="en-US" w:eastAsia="ko-KR"/>
        </w:rPr>
        <w:t>Autonomy Policy</w:t>
      </w:r>
      <w:r w:rsidRPr="00363281">
        <w:rPr>
          <w:rFonts w:eastAsia="맑은 고딕"/>
          <w:color w:val="000000" w:themeColor="text1"/>
          <w:lang w:val="en-US" w:eastAsia="ko-KR"/>
        </w:rPr>
        <w:t>.</w:t>
      </w:r>
    </w:p>
    <w:p w14:paraId="76444E55" w14:textId="77777777" w:rsidR="001008E2" w:rsidRPr="00363281" w:rsidRDefault="001008E2" w:rsidP="001008E2">
      <w:pPr>
        <w:numPr>
          <w:ilvl w:val="0"/>
          <w:numId w:val="25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Example Policy: "For Slice A, Use Case 'Energy Saving', set Autonomy Mode to 'Bounded Autonomy'. Constraint: Downlink throughput must not drop below 10Mbps."</w:t>
      </w:r>
    </w:p>
    <w:p w14:paraId="357E0585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2: AI Inference and Action Request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An AI-capable entity (e.g., NFAA) monitors network data and determines that a configuration change is needed to optimize performance. It sends an </w:t>
      </w:r>
      <w:r w:rsidRPr="00363281">
        <w:rPr>
          <w:rFonts w:eastAsia="맑은 고딕"/>
          <w:b/>
          <w:bCs/>
          <w:color w:val="000000" w:themeColor="text1"/>
          <w:lang w:val="en-US" w:eastAsia="ko-KR"/>
        </w:rPr>
        <w:t>AI Action Request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to the AACF containing:</w:t>
      </w:r>
    </w:p>
    <w:p w14:paraId="3EA695DC" w14:textId="008E467C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 xml:space="preserve">Recommended Action </w:t>
      </w:r>
      <w:r w:rsidR="00E52750">
        <w:rPr>
          <w:rFonts w:eastAsia="맑은 고딕" w:hint="eastAsia"/>
          <w:color w:val="000000" w:themeColor="text1"/>
          <w:lang w:val="en-US" w:eastAsia="ko-KR"/>
        </w:rPr>
        <w:t xml:space="preserve"> </w:t>
      </w:r>
    </w:p>
    <w:p w14:paraId="17CFEAE5" w14:textId="77777777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Predicted Confidence Score.</w:t>
      </w:r>
    </w:p>
    <w:p w14:paraId="1E732218" w14:textId="77777777" w:rsidR="001008E2" w:rsidRPr="00363281" w:rsidRDefault="001008E2" w:rsidP="001008E2">
      <w:pPr>
        <w:numPr>
          <w:ilvl w:val="0"/>
          <w:numId w:val="26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Predicted Impact/Risk.</w:t>
      </w:r>
    </w:p>
    <w:p w14:paraId="41EFB076" w14:textId="2A0102D9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3: Governance Evaluation</w:t>
      </w:r>
      <w:r w:rsidR="008D060E">
        <w:rPr>
          <w:rFonts w:eastAsia="맑은 고딕" w:hint="eastAsia"/>
          <w:b/>
          <w:bCs/>
          <w:color w:val="000000" w:themeColor="text1"/>
          <w:lang w:val="en-US" w:eastAsia="ko-KR"/>
        </w:rPr>
        <w:t>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evaluates the request against the active Autonomy Policy:</w:t>
      </w:r>
    </w:p>
    <w:p w14:paraId="23516C1F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1: Is AI enabled for this function? (If Mode 0, Reject).</w:t>
      </w:r>
    </w:p>
    <w:p w14:paraId="05AD9F28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2: Is the confidence score sufficient?</w:t>
      </w:r>
    </w:p>
    <w:p w14:paraId="70BF765A" w14:textId="77777777" w:rsidR="001008E2" w:rsidRPr="00363281" w:rsidRDefault="001008E2" w:rsidP="001008E2">
      <w:pPr>
        <w:numPr>
          <w:ilvl w:val="0"/>
          <w:numId w:val="27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Check 3: Does the action violate any safety boundaries (Bounded Autonomy check)?</w:t>
      </w:r>
    </w:p>
    <w:p w14:paraId="7C2C5D11" w14:textId="77777777" w:rsidR="001008E2" w:rsidRPr="00363281" w:rsidRDefault="001008E2" w:rsidP="001008E2">
      <w:p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Step 4: Disposition and Execution</w:t>
      </w:r>
    </w:p>
    <w:p w14:paraId="4CFB577A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Approved: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forwards the action to the relevant NF or Management Service for execution.</w:t>
      </w:r>
    </w:p>
    <w:p w14:paraId="6157B85D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Conditional: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suspends execution and triggers a notification to the operator (Human-in-the-Loop).</w:t>
      </w:r>
    </w:p>
    <w:p w14:paraId="7D48A7D7" w14:textId="77777777" w:rsidR="001008E2" w:rsidRPr="00363281" w:rsidRDefault="001008E2" w:rsidP="001008E2">
      <w:pPr>
        <w:numPr>
          <w:ilvl w:val="0"/>
          <w:numId w:val="28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b/>
          <w:bCs/>
          <w:color w:val="000000" w:themeColor="text1"/>
          <w:lang w:val="en-US" w:eastAsia="ko-KR"/>
        </w:rPr>
        <w:t>If Rejected:</w:t>
      </w:r>
      <w:r w:rsidRPr="00363281">
        <w:rPr>
          <w:rFonts w:eastAsia="맑은 고딕"/>
          <w:color w:val="000000" w:themeColor="text1"/>
          <w:lang w:val="en-US" w:eastAsia="ko-KR"/>
        </w:rPr>
        <w:t xml:space="preserve"> The AACF discards the request and logs the rejection for future model training (reinforcement learning feedback).</w:t>
      </w:r>
    </w:p>
    <w:p w14:paraId="71EEBE19" w14:textId="7685F4C8" w:rsidR="005C6AB0" w:rsidRDefault="005C6AB0" w:rsidP="005C6AB0">
      <w:pPr>
        <w:pStyle w:val="B1"/>
        <w:rPr>
          <w:rFonts w:eastAsia="맑은 고딕"/>
          <w:i/>
          <w:iCs/>
          <w:color w:val="0070C0"/>
          <w:u w:val="single"/>
          <w:lang w:eastAsia="ko-KR"/>
        </w:rPr>
      </w:pPr>
    </w:p>
    <w:p w14:paraId="76CEEC83" w14:textId="2F353672" w:rsidR="0036775E" w:rsidRDefault="0036775E" w:rsidP="0036775E">
      <w:pPr>
        <w:pStyle w:val="4"/>
      </w:pPr>
      <w:r w:rsidRPr="001D0732">
        <w:rPr>
          <w:lang w:eastAsia="zh-CN"/>
        </w:rPr>
        <w:lastRenderedPageBreak/>
        <w:t>6.X.Y.3</w:t>
      </w:r>
      <w:r w:rsidRPr="001D0732">
        <w:rPr>
          <w:lang w:eastAsia="zh-CN"/>
        </w:rPr>
        <w:tab/>
      </w:r>
      <w:bookmarkEnd w:id="57"/>
      <w:bookmarkEnd w:id="58"/>
      <w:r w:rsidRPr="001D0732">
        <w:t>Services, Entities and Interfaces</w:t>
      </w:r>
      <w:bookmarkEnd w:id="59"/>
      <w:bookmarkEnd w:id="60"/>
      <w:bookmarkEnd w:id="61"/>
      <w:bookmarkEnd w:id="62"/>
      <w:bookmarkEnd w:id="63"/>
      <w:bookmarkEnd w:id="64"/>
      <w:bookmarkEnd w:id="65"/>
    </w:p>
    <w:p w14:paraId="6FCBEC88" w14:textId="386053ED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Services:</w:t>
      </w:r>
    </w:p>
    <w:p w14:paraId="7D3E21F3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Enables "Safe AI" adoption by ensuring operators can strictly limit the "blast radius" of AI errors.</w:t>
      </w:r>
    </w:p>
    <w:p w14:paraId="53A973EB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Supports gradual trust building (migration from Mode 1 to Mode 2/3 over time).</w:t>
      </w:r>
    </w:p>
    <w:p w14:paraId="26D0D5F7" w14:textId="1EE31A0E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Entities:</w:t>
      </w:r>
    </w:p>
    <w:p w14:paraId="34AD252B" w14:textId="119E8193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AACF (AI Autonomy Control Function): New logical function (potentially integrated into OAM, MDAF, or distinct governance NF).</w:t>
      </w:r>
    </w:p>
    <w:p w14:paraId="7177C48D" w14:textId="77777777" w:rsidR="001008E2" w:rsidRPr="00E52750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FF0000"/>
          <w:lang w:val="en-US" w:eastAsia="ko-KR"/>
        </w:rPr>
      </w:pPr>
      <w:r w:rsidRPr="00E52750">
        <w:rPr>
          <w:rFonts w:eastAsia="맑은 고딕"/>
          <w:color w:val="FF0000"/>
          <w:lang w:val="en-US" w:eastAsia="ko-KR"/>
        </w:rPr>
        <w:t>AI-Capable NFs: Must support an interface to request authorization from AACF before executing state changes.</w:t>
      </w:r>
    </w:p>
    <w:p w14:paraId="1ABC3E93" w14:textId="76F4B77C" w:rsidR="001008E2" w:rsidRPr="00363281" w:rsidRDefault="001008E2" w:rsidP="001008E2">
      <w:pPr>
        <w:pStyle w:val="B1"/>
        <w:numPr>
          <w:ilvl w:val="0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 xml:space="preserve"> Interfaces:</w:t>
      </w:r>
    </w:p>
    <w:p w14:paraId="42B94FDD" w14:textId="0313B85E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proofErr w:type="spellStart"/>
      <w:r w:rsidRPr="00363281">
        <w:rPr>
          <w:rFonts w:eastAsia="맑은 고딕"/>
          <w:color w:val="000000" w:themeColor="text1"/>
          <w:lang w:val="en-US" w:eastAsia="ko-KR"/>
        </w:rPr>
        <w:t>N</w:t>
      </w:r>
      <w:r w:rsidRPr="00363281">
        <w:rPr>
          <w:rFonts w:eastAsia="맑은 고딕" w:hint="eastAsia"/>
          <w:color w:val="000000" w:themeColor="text1"/>
          <w:lang w:val="en-US" w:eastAsia="ko-KR"/>
        </w:rPr>
        <w:t>_</w:t>
      </w:r>
      <w:r w:rsidRPr="00363281">
        <w:rPr>
          <w:rFonts w:eastAsia="맑은 고딕"/>
          <w:color w:val="000000" w:themeColor="text1"/>
          <w:lang w:val="en-US" w:eastAsia="ko-KR"/>
        </w:rPr>
        <w:t>AACF_Auth</w:t>
      </w:r>
      <w:proofErr w:type="spellEnd"/>
      <w:r w:rsidRPr="00363281">
        <w:rPr>
          <w:rFonts w:eastAsia="맑은 고딕"/>
          <w:color w:val="000000" w:themeColor="text1"/>
          <w:lang w:val="en-US" w:eastAsia="ko-KR"/>
        </w:rPr>
        <w:t>: New service operation for AI entities to request action validation.</w:t>
      </w:r>
    </w:p>
    <w:p w14:paraId="5A39AF8B" w14:textId="77777777" w:rsidR="001008E2" w:rsidRPr="00363281" w:rsidRDefault="001008E2" w:rsidP="001008E2">
      <w:pPr>
        <w:pStyle w:val="B1"/>
        <w:numPr>
          <w:ilvl w:val="1"/>
          <w:numId w:val="9"/>
        </w:numPr>
        <w:rPr>
          <w:rFonts w:eastAsia="맑은 고딕"/>
          <w:color w:val="000000" w:themeColor="text1"/>
          <w:lang w:val="en-US" w:eastAsia="ko-KR"/>
        </w:rPr>
      </w:pPr>
      <w:r w:rsidRPr="00363281">
        <w:rPr>
          <w:rFonts w:eastAsia="맑은 고딕"/>
          <w:color w:val="000000" w:themeColor="text1"/>
          <w:lang w:val="en-US" w:eastAsia="ko-KR"/>
        </w:rPr>
        <w:t>Management Interface: Enhanced to support the provisioning of Autonomy Policies and Levels.</w:t>
      </w:r>
    </w:p>
    <w:p w14:paraId="166C64CF" w14:textId="77777777" w:rsidR="00C93D83" w:rsidRPr="00A16A2D" w:rsidRDefault="00C93D83">
      <w:pPr>
        <w:rPr>
          <w:rFonts w:eastAsia="맑은 고딕"/>
          <w:lang w:val="en-US"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even" r:id="rId13"/>
      <w:headerReference w:type="default" r:id="rId14"/>
      <w:footerReference w:type="even" r:id="rId15"/>
      <w:headerReference w:type="first" r:id="rId16"/>
      <w:foot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7F0E6A" w14:textId="77777777" w:rsidR="008F4469" w:rsidRDefault="008F4469">
      <w:r>
        <w:separator/>
      </w:r>
    </w:p>
  </w:endnote>
  <w:endnote w:type="continuationSeparator" w:id="0">
    <w:p w14:paraId="3E7757F8" w14:textId="77777777" w:rsidR="008F4469" w:rsidRDefault="008F4469">
      <w:r>
        <w:continuationSeparator/>
      </w:r>
    </w:p>
  </w:endnote>
  <w:endnote w:type="continuationNotice" w:id="1">
    <w:p w14:paraId="795461A3" w14:textId="77777777" w:rsidR="008F4469" w:rsidRDefault="008F446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36A0EA" w14:textId="38032D8D" w:rsidR="005C6AB0" w:rsidRDefault="00CC6B3D">
    <w:pPr>
      <w:pStyle w:val="a9"/>
    </w:pPr>
    <w:r>
      <mc:AlternateContent>
        <mc:Choice Requires="wps">
          <w:drawing>
            <wp:anchor distT="0" distB="0" distL="0" distR="0" simplePos="0" relativeHeight="251658244" behindDoc="0" locked="0" layoutInCell="1" allowOverlap="1" wp14:anchorId="6CF75961" wp14:editId="3281432B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4716145" cy="372110"/>
              <wp:effectExtent l="0" t="0" r="0" b="0"/>
              <wp:wrapNone/>
              <wp:docPr id="4015693" name="Text Box 10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8CBBC0" w14:textId="240B7E2F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shapetype w14:anchorId="6CF75961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7" type="#_x0000_t202" alt="LGUplus-InternalUseOnly(사내한)/2026-01-25T07:18:22/hljung@lguplus.co.kr" style="position:absolute;left:0;text-align:left;margin-left:320.15pt;margin-top:0;width:371.35pt;height:29.3pt;z-index:25165824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" filled="f" stroked="f">
              <v:textbox style="mso-fit-shape-to-text:t" inset="0,0,20pt,15pt">
                <w:txbxContent>
                  <w:p w14:paraId="1A8CBBC0" w14:textId="240B7E2F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328DC" w14:textId="6A86B561" w:rsidR="005C6AB0" w:rsidRDefault="00CC6B3D">
    <w:pPr>
      <w:pStyle w:val="a9"/>
    </w:pPr>
    <w:r>
      <mc:AlternateContent>
        <mc:Choice Requires="wps">
          <w:drawing>
            <wp:anchor distT="0" distB="0" distL="0" distR="0" simplePos="0" relativeHeight="251658243" behindDoc="0" locked="0" layoutInCell="1" allowOverlap="1" wp14:anchorId="4CE92E91" wp14:editId="389E5026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4716145" cy="372110"/>
              <wp:effectExtent l="0" t="0" r="0" b="0"/>
              <wp:wrapNone/>
              <wp:docPr id="185610803" name="Text Box 9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F28D44" w14:textId="75226C60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shapetype w14:anchorId="4CE92E9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9" type="#_x0000_t202" alt="LGUplus-InternalUseOnly(사내한)/2026-01-25T07:18:22/hljung@lguplus.co.kr" style="position:absolute;left:0;text-align:left;margin-left:320.15pt;margin-top:0;width:371.35pt;height:29.3pt;z-index:251658243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" filled="f" stroked="f">
              <v:textbox style="mso-fit-shape-to-text:t" inset="0,0,20pt,15pt">
                <w:txbxContent>
                  <w:p w14:paraId="75F28D44" w14:textId="75226C60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1D09B9" w14:textId="77777777" w:rsidR="008F4469" w:rsidRDefault="008F4469">
      <w:r>
        <w:separator/>
      </w:r>
    </w:p>
  </w:footnote>
  <w:footnote w:type="continuationSeparator" w:id="0">
    <w:p w14:paraId="555A29B0" w14:textId="77777777" w:rsidR="008F4469" w:rsidRDefault="008F4469">
      <w:r>
        <w:continuationSeparator/>
      </w:r>
    </w:p>
  </w:footnote>
  <w:footnote w:type="continuationNotice" w:id="1">
    <w:p w14:paraId="77C13503" w14:textId="77777777" w:rsidR="008F4469" w:rsidRDefault="008F446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AA95E2" w14:textId="2D42F7AB" w:rsidR="005C6AB0" w:rsidRDefault="00CC6B3D">
    <w:pPr>
      <w:pStyle w:val="a4"/>
    </w:pPr>
    <w:r>
      <mc:AlternateContent>
        <mc:Choice Requires="wps">
          <w:drawing>
            <wp:anchor distT="0" distB="0" distL="0" distR="0" simplePos="0" relativeHeight="251658241" behindDoc="0" locked="0" layoutInCell="1" allowOverlap="1" wp14:anchorId="7D2420E0" wp14:editId="05FD057B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716145" cy="372110"/>
              <wp:effectExtent l="0" t="0" r="8255" b="8890"/>
              <wp:wrapNone/>
              <wp:docPr id="651698372" name="Text Box 7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2EE57A" w14:textId="4C263DE1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shapetype w14:anchorId="7D2420E0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alt="LGUplus-InternalUseOnly(사내한)/2026-01-25T07:18:22/hljung@lguplus.co.kr" style="position:absolute;margin-left:0;margin-top:0;width:371.35pt;height:29.3pt;z-index:25165824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" filled="f" stroked="f">
              <v:textbox style="mso-fit-shape-to-text:t" inset="20pt,15pt,0,0">
                <w:txbxContent>
                  <w:p w14:paraId="322EE57A" w14:textId="4C263DE1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38F9A9F0" w:rsidR="00C93D83" w:rsidRDefault="00B41104">
    <w:pPr>
      <w:pStyle w:val="a4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64B3BF" w14:textId="26DF832D" w:rsidR="005C6AB0" w:rsidRDefault="00CC6B3D">
    <w:pPr>
      <w:pStyle w:val="a4"/>
    </w:pPr>
    <w:r>
      <mc:AlternateContent>
        <mc:Choice Requires="wps">
          <w:drawing>
            <wp:anchor distT="0" distB="0" distL="0" distR="0" simplePos="0" relativeHeight="251658240" behindDoc="0" locked="0" layoutInCell="1" allowOverlap="1" wp14:anchorId="67B817A8" wp14:editId="4E8911D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4716145" cy="372110"/>
              <wp:effectExtent l="0" t="0" r="8255" b="8890"/>
              <wp:wrapNone/>
              <wp:docPr id="1058890826" name="Text Box 6" descr="LGUplus-InternalUseOnly(사내한)/2026-01-25T07:18:22/hljung@lguplus.co.k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16145" cy="372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BA27E5" w14:textId="5A9947DE" w:rsidR="00CC6B3D" w:rsidRPr="00CC6B3D" w:rsidRDefault="00CC6B3D" w:rsidP="00CC6B3D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</w:pPr>
                          <w:r w:rsidRPr="00CC6B3D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2"/>
                              <w:szCs w:val="22"/>
                            </w:rPr>
                            <w:t>LGUplus-InternalUseOnly(사내한)/2026-01-25T07:18:22/hljung@lguplus.co.kr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shapetype w14:anchorId="67B817A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alt="LGUplus-InternalUseOnly(사내한)/2026-01-25T07:18:22/hljung@lguplus.co.kr" style="position:absolute;margin-left:0;margin-top:0;width:371.35pt;height:29.3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" filled="f" stroked="f">
              <v:textbox style="mso-fit-shape-to-text:t" inset="20pt,15pt,0,0">
                <w:txbxContent>
                  <w:p w14:paraId="22BA27E5" w14:textId="5A9947DE" w:rsidR="00CC6B3D" w:rsidRPr="00CC6B3D" w:rsidRDefault="00CC6B3D" w:rsidP="00CC6B3D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</w:pPr>
                    <w:r w:rsidRPr="00CC6B3D">
                      <w:rPr>
                        <w:rFonts w:ascii="Calibri" w:eastAsia="Calibri" w:hAnsi="Calibri" w:cs="Calibri"/>
                        <w:noProof/>
                        <w:color w:val="FF0000"/>
                        <w:sz w:val="22"/>
                        <w:szCs w:val="22"/>
                      </w:rPr>
                      <w:t>LGUplus-InternalUseOnly(사내한)/2026-01-25T07:18:22/hljung@lguplus.co.kr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7635A"/>
    <w:multiLevelType w:val="multilevel"/>
    <w:tmpl w:val="5F4AF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E85A8C"/>
    <w:multiLevelType w:val="multilevel"/>
    <w:tmpl w:val="DECA7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2B6BB6"/>
    <w:multiLevelType w:val="multilevel"/>
    <w:tmpl w:val="F18E6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B32042"/>
    <w:multiLevelType w:val="multilevel"/>
    <w:tmpl w:val="52E47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4C7974"/>
    <w:multiLevelType w:val="multilevel"/>
    <w:tmpl w:val="4218F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DE11BA"/>
    <w:multiLevelType w:val="multilevel"/>
    <w:tmpl w:val="67CED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CC6A70"/>
    <w:multiLevelType w:val="multilevel"/>
    <w:tmpl w:val="1C487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8A1BB0"/>
    <w:multiLevelType w:val="multilevel"/>
    <w:tmpl w:val="E5B4A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69E5166"/>
    <w:multiLevelType w:val="multilevel"/>
    <w:tmpl w:val="17AEA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7E6F69"/>
    <w:multiLevelType w:val="multilevel"/>
    <w:tmpl w:val="B7F48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8BC26A5"/>
    <w:multiLevelType w:val="multilevel"/>
    <w:tmpl w:val="72606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A834A4B"/>
    <w:multiLevelType w:val="multilevel"/>
    <w:tmpl w:val="B89A8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67598C"/>
    <w:multiLevelType w:val="multilevel"/>
    <w:tmpl w:val="3A94D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0F2223"/>
    <w:multiLevelType w:val="multilevel"/>
    <w:tmpl w:val="7EA02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88B7DE6"/>
    <w:multiLevelType w:val="multilevel"/>
    <w:tmpl w:val="8D6E2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8C4237"/>
    <w:multiLevelType w:val="multilevel"/>
    <w:tmpl w:val="D2B05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CA1CFC"/>
    <w:multiLevelType w:val="multilevel"/>
    <w:tmpl w:val="50BE1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E1C5D38"/>
    <w:multiLevelType w:val="multilevel"/>
    <w:tmpl w:val="0F164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5568C6"/>
    <w:multiLevelType w:val="multilevel"/>
    <w:tmpl w:val="9AD0B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8E2EE0"/>
    <w:multiLevelType w:val="multilevel"/>
    <w:tmpl w:val="2BB079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41A3059"/>
    <w:multiLevelType w:val="multilevel"/>
    <w:tmpl w:val="E98A0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5BE23C92"/>
    <w:multiLevelType w:val="multilevel"/>
    <w:tmpl w:val="CE80A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2BE6EB9"/>
    <w:multiLevelType w:val="multilevel"/>
    <w:tmpl w:val="0414B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7753AE1"/>
    <w:multiLevelType w:val="multilevel"/>
    <w:tmpl w:val="23C0E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A1A3979"/>
    <w:multiLevelType w:val="multilevel"/>
    <w:tmpl w:val="20DAD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B42219A"/>
    <w:multiLevelType w:val="multilevel"/>
    <w:tmpl w:val="9EB02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0647FD0"/>
    <w:multiLevelType w:val="hybridMultilevel"/>
    <w:tmpl w:val="77B49CF8"/>
    <w:lvl w:ilvl="0" w:tplc="8738F64C">
      <w:start w:val="6"/>
      <w:numFmt w:val="bullet"/>
      <w:lvlText w:val="-"/>
      <w:lvlJc w:val="left"/>
      <w:pPr>
        <w:ind w:left="644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64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4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4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4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4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4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44" w:hanging="440"/>
      </w:pPr>
      <w:rPr>
        <w:rFonts w:ascii="Wingdings" w:hAnsi="Wingdings" w:hint="default"/>
      </w:rPr>
    </w:lvl>
  </w:abstractNum>
  <w:abstractNum w:abstractNumId="28" w15:restartNumberingAfterBreak="0">
    <w:nsid w:val="78F64774"/>
    <w:multiLevelType w:val="multilevel"/>
    <w:tmpl w:val="E2F45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A055254"/>
    <w:multiLevelType w:val="multilevel"/>
    <w:tmpl w:val="505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C49511B"/>
    <w:multiLevelType w:val="multilevel"/>
    <w:tmpl w:val="72D6E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70682349">
    <w:abstractNumId w:val="21"/>
  </w:num>
  <w:num w:numId="2" w16cid:durableId="401873928">
    <w:abstractNumId w:val="30"/>
  </w:num>
  <w:num w:numId="3" w16cid:durableId="1223982933">
    <w:abstractNumId w:val="14"/>
  </w:num>
  <w:num w:numId="4" w16cid:durableId="1893927188">
    <w:abstractNumId w:val="8"/>
  </w:num>
  <w:num w:numId="5" w16cid:durableId="1116486324">
    <w:abstractNumId w:val="3"/>
  </w:num>
  <w:num w:numId="6" w16cid:durableId="1771315968">
    <w:abstractNumId w:val="0"/>
  </w:num>
  <w:num w:numId="7" w16cid:durableId="317997134">
    <w:abstractNumId w:val="27"/>
  </w:num>
  <w:num w:numId="8" w16cid:durableId="1005204550">
    <w:abstractNumId w:val="2"/>
  </w:num>
  <w:num w:numId="9" w16cid:durableId="1854218455">
    <w:abstractNumId w:val="12"/>
  </w:num>
  <w:num w:numId="10" w16cid:durableId="1873375372">
    <w:abstractNumId w:val="4"/>
  </w:num>
  <w:num w:numId="11" w16cid:durableId="784227340">
    <w:abstractNumId w:val="25"/>
  </w:num>
  <w:num w:numId="12" w16cid:durableId="1846241172">
    <w:abstractNumId w:val="7"/>
  </w:num>
  <w:num w:numId="13" w16cid:durableId="1917664841">
    <w:abstractNumId w:val="13"/>
  </w:num>
  <w:num w:numId="14" w16cid:durableId="1681393499">
    <w:abstractNumId w:val="20"/>
  </w:num>
  <w:num w:numId="15" w16cid:durableId="958680417">
    <w:abstractNumId w:val="26"/>
  </w:num>
  <w:num w:numId="16" w16cid:durableId="287321994">
    <w:abstractNumId w:val="6"/>
  </w:num>
  <w:num w:numId="17" w16cid:durableId="1852987595">
    <w:abstractNumId w:val="22"/>
  </w:num>
  <w:num w:numId="18" w16cid:durableId="879437929">
    <w:abstractNumId w:val="23"/>
  </w:num>
  <w:num w:numId="19" w16cid:durableId="724839963">
    <w:abstractNumId w:val="1"/>
  </w:num>
  <w:num w:numId="20" w16cid:durableId="221063928">
    <w:abstractNumId w:val="28"/>
  </w:num>
  <w:num w:numId="21" w16cid:durableId="2012098905">
    <w:abstractNumId w:val="11"/>
  </w:num>
  <w:num w:numId="22" w16cid:durableId="550195072">
    <w:abstractNumId w:val="17"/>
  </w:num>
  <w:num w:numId="23" w16cid:durableId="710888235">
    <w:abstractNumId w:val="9"/>
  </w:num>
  <w:num w:numId="24" w16cid:durableId="101340882">
    <w:abstractNumId w:val="19"/>
  </w:num>
  <w:num w:numId="25" w16cid:durableId="206334145">
    <w:abstractNumId w:val="18"/>
  </w:num>
  <w:num w:numId="26" w16cid:durableId="1107655164">
    <w:abstractNumId w:val="5"/>
  </w:num>
  <w:num w:numId="27" w16cid:durableId="1633515976">
    <w:abstractNumId w:val="29"/>
  </w:num>
  <w:num w:numId="28" w16cid:durableId="940647575">
    <w:abstractNumId w:val="16"/>
  </w:num>
  <w:num w:numId="29" w16cid:durableId="1347052878">
    <w:abstractNumId w:val="24"/>
  </w:num>
  <w:num w:numId="30" w16cid:durableId="1057316393">
    <w:abstractNumId w:val="15"/>
  </w:num>
  <w:num w:numId="31" w16cid:durableId="13107935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17AF0"/>
    <w:rsid w:val="00032590"/>
    <w:rsid w:val="0005550E"/>
    <w:rsid w:val="000B59EB"/>
    <w:rsid w:val="000B72F5"/>
    <w:rsid w:val="000E5387"/>
    <w:rsid w:val="001008E2"/>
    <w:rsid w:val="0010504F"/>
    <w:rsid w:val="001168AF"/>
    <w:rsid w:val="00134914"/>
    <w:rsid w:val="00147430"/>
    <w:rsid w:val="001604A8"/>
    <w:rsid w:val="00185549"/>
    <w:rsid w:val="0019361A"/>
    <w:rsid w:val="001937CF"/>
    <w:rsid w:val="001A7FFB"/>
    <w:rsid w:val="001B093A"/>
    <w:rsid w:val="001B6050"/>
    <w:rsid w:val="001B7D96"/>
    <w:rsid w:val="001C35FE"/>
    <w:rsid w:val="001C5CF1"/>
    <w:rsid w:val="001D4D9E"/>
    <w:rsid w:val="001E0A30"/>
    <w:rsid w:val="00202A5B"/>
    <w:rsid w:val="00213C5B"/>
    <w:rsid w:val="00214DF0"/>
    <w:rsid w:val="002328BC"/>
    <w:rsid w:val="00243096"/>
    <w:rsid w:val="002474B7"/>
    <w:rsid w:val="002518BD"/>
    <w:rsid w:val="00255E0D"/>
    <w:rsid w:val="00266561"/>
    <w:rsid w:val="00277711"/>
    <w:rsid w:val="002943E1"/>
    <w:rsid w:val="002B4079"/>
    <w:rsid w:val="002C0EC7"/>
    <w:rsid w:val="00320D52"/>
    <w:rsid w:val="003339E9"/>
    <w:rsid w:val="00337943"/>
    <w:rsid w:val="00341048"/>
    <w:rsid w:val="003472ED"/>
    <w:rsid w:val="00362FB8"/>
    <w:rsid w:val="00363281"/>
    <w:rsid w:val="00365048"/>
    <w:rsid w:val="0036775E"/>
    <w:rsid w:val="00370300"/>
    <w:rsid w:val="00371F54"/>
    <w:rsid w:val="00375166"/>
    <w:rsid w:val="0038490F"/>
    <w:rsid w:val="003B5488"/>
    <w:rsid w:val="003C2B5D"/>
    <w:rsid w:val="003C31C5"/>
    <w:rsid w:val="003D5D20"/>
    <w:rsid w:val="003E6ADE"/>
    <w:rsid w:val="00405125"/>
    <w:rsid w:val="004054C1"/>
    <w:rsid w:val="004262C2"/>
    <w:rsid w:val="0044235F"/>
    <w:rsid w:val="004721C0"/>
    <w:rsid w:val="004E2F92"/>
    <w:rsid w:val="004F1392"/>
    <w:rsid w:val="00512260"/>
    <w:rsid w:val="0051513A"/>
    <w:rsid w:val="0051688C"/>
    <w:rsid w:val="005408FE"/>
    <w:rsid w:val="005644BA"/>
    <w:rsid w:val="00567921"/>
    <w:rsid w:val="005856DF"/>
    <w:rsid w:val="00596C4E"/>
    <w:rsid w:val="005B62E9"/>
    <w:rsid w:val="005C6AB0"/>
    <w:rsid w:val="005D4855"/>
    <w:rsid w:val="005E5F61"/>
    <w:rsid w:val="006335DD"/>
    <w:rsid w:val="00634830"/>
    <w:rsid w:val="00653E2A"/>
    <w:rsid w:val="00664818"/>
    <w:rsid w:val="00664EA2"/>
    <w:rsid w:val="00672A6C"/>
    <w:rsid w:val="00690307"/>
    <w:rsid w:val="0069541A"/>
    <w:rsid w:val="006B621B"/>
    <w:rsid w:val="006C6C20"/>
    <w:rsid w:val="006D15C1"/>
    <w:rsid w:val="006F7E76"/>
    <w:rsid w:val="00702F19"/>
    <w:rsid w:val="007174D4"/>
    <w:rsid w:val="00770A32"/>
    <w:rsid w:val="00780A06"/>
    <w:rsid w:val="00785301"/>
    <w:rsid w:val="0078709D"/>
    <w:rsid w:val="007872C2"/>
    <w:rsid w:val="007933CC"/>
    <w:rsid w:val="00793D77"/>
    <w:rsid w:val="007A705E"/>
    <w:rsid w:val="007B739A"/>
    <w:rsid w:val="007D62A5"/>
    <w:rsid w:val="00816E7B"/>
    <w:rsid w:val="008171CF"/>
    <w:rsid w:val="0082707E"/>
    <w:rsid w:val="008378C0"/>
    <w:rsid w:val="008613F1"/>
    <w:rsid w:val="00864F66"/>
    <w:rsid w:val="00872946"/>
    <w:rsid w:val="008B493E"/>
    <w:rsid w:val="008B4AAF"/>
    <w:rsid w:val="008C2733"/>
    <w:rsid w:val="008C44FB"/>
    <w:rsid w:val="008D060E"/>
    <w:rsid w:val="008F4469"/>
    <w:rsid w:val="009158D2"/>
    <w:rsid w:val="009255E7"/>
    <w:rsid w:val="00940EDB"/>
    <w:rsid w:val="009413EE"/>
    <w:rsid w:val="00982BA7"/>
    <w:rsid w:val="00995C58"/>
    <w:rsid w:val="009A21B0"/>
    <w:rsid w:val="009B2FED"/>
    <w:rsid w:val="009E5E38"/>
    <w:rsid w:val="00A16A2D"/>
    <w:rsid w:val="00A20256"/>
    <w:rsid w:val="00A34787"/>
    <w:rsid w:val="00A36BAD"/>
    <w:rsid w:val="00A97B04"/>
    <w:rsid w:val="00AA3DBE"/>
    <w:rsid w:val="00AA55BE"/>
    <w:rsid w:val="00AA7E59"/>
    <w:rsid w:val="00AB1CCA"/>
    <w:rsid w:val="00AB2E13"/>
    <w:rsid w:val="00AD4266"/>
    <w:rsid w:val="00AD5A8D"/>
    <w:rsid w:val="00AE35AD"/>
    <w:rsid w:val="00AE77E1"/>
    <w:rsid w:val="00B03F3C"/>
    <w:rsid w:val="00B3417F"/>
    <w:rsid w:val="00B35A24"/>
    <w:rsid w:val="00B3668B"/>
    <w:rsid w:val="00B36F25"/>
    <w:rsid w:val="00B41104"/>
    <w:rsid w:val="00B736F8"/>
    <w:rsid w:val="00B74A63"/>
    <w:rsid w:val="00B9154E"/>
    <w:rsid w:val="00BA4BE2"/>
    <w:rsid w:val="00BB55E9"/>
    <w:rsid w:val="00BB734D"/>
    <w:rsid w:val="00BD1620"/>
    <w:rsid w:val="00BD4449"/>
    <w:rsid w:val="00BE0809"/>
    <w:rsid w:val="00BF3721"/>
    <w:rsid w:val="00C03966"/>
    <w:rsid w:val="00C44D05"/>
    <w:rsid w:val="00C57ECD"/>
    <w:rsid w:val="00C601CB"/>
    <w:rsid w:val="00C86F41"/>
    <w:rsid w:val="00C87441"/>
    <w:rsid w:val="00C93D83"/>
    <w:rsid w:val="00CC4471"/>
    <w:rsid w:val="00CC6403"/>
    <w:rsid w:val="00CC6B3D"/>
    <w:rsid w:val="00CC7916"/>
    <w:rsid w:val="00D036DD"/>
    <w:rsid w:val="00D07287"/>
    <w:rsid w:val="00D1312C"/>
    <w:rsid w:val="00D17746"/>
    <w:rsid w:val="00D22C13"/>
    <w:rsid w:val="00D24BB9"/>
    <w:rsid w:val="00D318B2"/>
    <w:rsid w:val="00D32F8F"/>
    <w:rsid w:val="00D55FB4"/>
    <w:rsid w:val="00D560D2"/>
    <w:rsid w:val="00D70714"/>
    <w:rsid w:val="00D71E86"/>
    <w:rsid w:val="00D840BC"/>
    <w:rsid w:val="00D90D2D"/>
    <w:rsid w:val="00DB282F"/>
    <w:rsid w:val="00DC0D05"/>
    <w:rsid w:val="00DC2CC8"/>
    <w:rsid w:val="00DE7D32"/>
    <w:rsid w:val="00E06393"/>
    <w:rsid w:val="00E1464D"/>
    <w:rsid w:val="00E16892"/>
    <w:rsid w:val="00E25D01"/>
    <w:rsid w:val="00E52750"/>
    <w:rsid w:val="00E54C0A"/>
    <w:rsid w:val="00E7392C"/>
    <w:rsid w:val="00E75DD5"/>
    <w:rsid w:val="00E7607B"/>
    <w:rsid w:val="00E855D5"/>
    <w:rsid w:val="00EA0575"/>
    <w:rsid w:val="00EE6840"/>
    <w:rsid w:val="00F05025"/>
    <w:rsid w:val="00F132E0"/>
    <w:rsid w:val="00F16C44"/>
    <w:rsid w:val="00F21090"/>
    <w:rsid w:val="00F21FBA"/>
    <w:rsid w:val="00F22B85"/>
    <w:rsid w:val="00F30FD1"/>
    <w:rsid w:val="00F3442A"/>
    <w:rsid w:val="00F431B2"/>
    <w:rsid w:val="00F4670C"/>
    <w:rsid w:val="00F57C87"/>
    <w:rsid w:val="00F6525A"/>
    <w:rsid w:val="00F74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a"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Char">
    <w:name w:val="제목 1 Char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af1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af2">
    <w:name w:val="Normal (Web)"/>
    <w:basedOn w:val="a"/>
    <w:uiPriority w:val="99"/>
    <w:rsid w:val="00B35A24"/>
    <w:rPr>
      <w:sz w:val="24"/>
      <w:szCs w:val="24"/>
    </w:rPr>
  </w:style>
  <w:style w:type="paragraph" w:styleId="af3">
    <w:name w:val="List Paragraph"/>
    <w:basedOn w:val="a"/>
    <w:uiPriority w:val="34"/>
    <w:qFormat/>
    <w:rsid w:val="005C6AB0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4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2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7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4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2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8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2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4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5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4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1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7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9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4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EAB25BF97CFED347B7E6182E3127E921" ma:contentTypeVersion="16" ma:contentTypeDescription="새 문서를 만듭니다." ma:contentTypeScope="" ma:versionID="8dcd796a65caeadcbd61863842531550">
  <xsd:schema xmlns:xsd="http://www.w3.org/2001/XMLSchema" xmlns:xs="http://www.w3.org/2001/XMLSchema" xmlns:p="http://schemas.microsoft.com/office/2006/metadata/properties" xmlns:ns2="f362e22e-0feb-4058-8a12-c0e7d12dc448" xmlns:ns3="83e79829-2fdd-49e0-b943-e14b585abc01" targetNamespace="http://schemas.microsoft.com/office/2006/metadata/properties" ma:root="true" ma:fieldsID="18f9cf3adfc0ce89d6b5c1c898d500b6" ns2:_="" ns3:_="">
    <xsd:import namespace="f362e22e-0feb-4058-8a12-c0e7d12dc448"/>
    <xsd:import namespace="83e79829-2fdd-49e0-b943-e14b585abc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IsDRMFile" minOccurs="0"/>
                <xsd:element ref="ns2:LastDRMFileCheckTime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62e22e-0feb-4058-8a12-c0e7d12dc4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IsDRMFile" ma:index="10" nillable="true" ma:displayName="문서보안여부" ma:description="문서보안여부" ma:internalName="IsDRMFile">
      <xsd:simpleType>
        <xsd:restriction base="dms:Text">
          <xsd:maxLength value="255"/>
        </xsd:restriction>
      </xsd:simpleType>
    </xsd:element>
    <xsd:element name="LastDRMFileCheckTime" ma:index="11" nillable="true" ma:displayName="문서보안체크날짜" ma:description="문서보안체크날짜" ma:internalName="LastDRMFileCheckTime">
      <xsd:simpleType>
        <xsd:restriction base="dms:Text">
          <xsd:maxLength value="255"/>
        </xsd:restriction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7046e3d3-e5f1-4a41-bfc2-d069d1be23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e79829-2fdd-49e0-b943-e14b585abc0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d64b6b38-1f70-476a-bac1-7f7ed9ad00ac}" ma:internalName="TaxCatchAll" ma:showField="CatchAllData" ma:web="83e79829-2fdd-49e0-b943-e14b585abc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sDRMFile xmlns="f362e22e-0feb-4058-8a12-c0e7d12dc448" xsi:nil="true"/>
    <TaxCatchAll xmlns="83e79829-2fdd-49e0-b943-e14b585abc01" xsi:nil="true"/>
    <LastDRMFileCheckTime xmlns="f362e22e-0feb-4058-8a12-c0e7d12dc448" xsi:nil="true"/>
    <lcf76f155ced4ddcb4097134ff3c332f xmlns="f362e22e-0feb-4058-8a12-c0e7d12dc44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A07EA6B-384C-4908-9E74-D01EB3A286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62e22e-0feb-4058-8a12-c0e7d12dc448"/>
    <ds:schemaRef ds:uri="83e79829-2fdd-49e0-b943-e14b585abc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C7119F-5604-4025-A590-30B25025743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D55EE5F-1F9E-4A46-A39E-193F25E68043}">
  <ds:schemaRefs>
    <ds:schemaRef ds:uri="http://schemas.microsoft.com/office/2006/metadata/properties"/>
    <ds:schemaRef ds:uri="http://schemas.microsoft.com/office/infopath/2007/PartnerControls"/>
    <ds:schemaRef ds:uri="f362e22e-0feb-4058-8a12-c0e7d12dc448"/>
    <ds:schemaRef ds:uri="83e79829-2fdd-49e0-b943-e14b585abc01"/>
  </ds:schemaRefs>
</ds:datastoreItem>
</file>

<file path=docMetadata/LabelInfo.xml><?xml version="1.0" encoding="utf-8"?>
<clbl:labelList xmlns:clbl="http://schemas.microsoft.com/office/2020/mipLabelMetadata">
  <clbl:label id="{01622868-7846-4ff6-8e31-fdc8937a8c01}" enabled="0" method="" siteId="{01622868-7846-4ff6-8e31-fdc8937a8c01}" removed="1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4</Pages>
  <Words>770</Words>
  <Characters>4392</Characters>
  <Application>Microsoft Office Word</Application>
  <DocSecurity>0</DocSecurity>
  <Lines>36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/>
  <LinksUpToDate>false</LinksUpToDate>
  <CharactersWithSpaces>5152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LSY</cp:lastModifiedBy>
  <cp:revision>2</cp:revision>
  <cp:lastPrinted>2026-01-25T23:29:00Z</cp:lastPrinted>
  <dcterms:created xsi:type="dcterms:W3CDTF">2026-01-27T20:58:00Z</dcterms:created>
  <dcterms:modified xsi:type="dcterms:W3CDTF">2026-01-27T20:58:00Z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ClassificationContentMarkingHeaderShapeIds">
    <vt:lpwstr>4ad3e1bb,3f1d644a,26d820c4,72855ccc</vt:lpwstr>
  </property>
  <property fmtid="{D5CDD505-2E9C-101B-9397-08002B2CF9AE}" pid="4" name="ClassificationContentMarkingHeaderFontProps">
    <vt:lpwstr>#ff0000,11,Calibri</vt:lpwstr>
  </property>
  <property fmtid="{D5CDD505-2E9C-101B-9397-08002B2CF9AE}" pid="5" name="ClassificationContentMarkingHeaderText">
    <vt:lpwstr>LGUplus-InternalUseOnly(사내한)/2026-01-25T07:18:22/hljung@lguplus.co.kr</vt:lpwstr>
  </property>
  <property fmtid="{D5CDD505-2E9C-101B-9397-08002B2CF9AE}" pid="6" name="ClassificationContentMarkingFooterShapeIds">
    <vt:lpwstr>b103233,3d464d,98b256a</vt:lpwstr>
  </property>
  <property fmtid="{D5CDD505-2E9C-101B-9397-08002B2CF9AE}" pid="7" name="ClassificationContentMarkingFooterFontProps">
    <vt:lpwstr>#ff0000,11,Calibri</vt:lpwstr>
  </property>
  <property fmtid="{D5CDD505-2E9C-101B-9397-08002B2CF9AE}" pid="8" name="ClassificationContentMarkingFooterText">
    <vt:lpwstr>LGUplus-InternalUseOnly(사내한)/2026-01-25T07:18:22/hljung@lguplus.co.kr</vt:lpwstr>
  </property>
  <property fmtid="{D5CDD505-2E9C-101B-9397-08002B2CF9AE}" pid="9" name="ContentTypeId">
    <vt:lpwstr>0x010100EAB25BF97CFED347B7E6182E3127E921</vt:lpwstr>
  </property>
  <property fmtid="{D5CDD505-2E9C-101B-9397-08002B2CF9AE}" pid="10" name="MediaServiceImageTags">
    <vt:lpwstr/>
  </property>
  <property fmtid="{D5CDD505-2E9C-101B-9397-08002B2CF9AE}" pid="11" name="MSIP_Label_9969f62a-31cf-4fe5-9dd4-3a40f493dc7a_SiteId">
    <vt:lpwstr>01622868-7846-4ff6-8e31-fdc8937a8c01</vt:lpwstr>
  </property>
  <property fmtid="{D5CDD505-2E9C-101B-9397-08002B2CF9AE}" pid="12" name="MSIP_Label_9969f62a-31cf-4fe5-9dd4-3a40f493dc7a_SetDate">
    <vt:lpwstr>2026-01-27T07:06:20Z</vt:lpwstr>
  </property>
  <property fmtid="{D5CDD505-2E9C-101B-9397-08002B2CF9AE}" pid="13" name="MSIP_Label_9969f62a-31cf-4fe5-9dd4-3a40f493dc7a_Name">
    <vt:lpwstr>사내한(협력)</vt:lpwstr>
  </property>
  <property fmtid="{D5CDD505-2E9C-101B-9397-08002B2CF9AE}" pid="14" name="MSIP_Label_9969f62a-31cf-4fe5-9dd4-3a40f493dc7a_Method">
    <vt:lpwstr>Privileged</vt:lpwstr>
  </property>
  <property fmtid="{D5CDD505-2E9C-101B-9397-08002B2CF9AE}" pid="15" name="MSIP_Label_9969f62a-31cf-4fe5-9dd4-3a40f493dc7a_Enabled">
    <vt:lpwstr>true</vt:lpwstr>
  </property>
  <property fmtid="{D5CDD505-2E9C-101B-9397-08002B2CF9AE}" pid="16" name="MSIP_Label_9969f62a-31cf-4fe5-9dd4-3a40f493dc7a_ContentBits">
    <vt:lpwstr>8</vt:lpwstr>
  </property>
  <property fmtid="{D5CDD505-2E9C-101B-9397-08002B2CF9AE}" pid="17" name="MSIP_Label_92e84ceb-fbfd-47ab-be52-080c6b87953f_siteId">
    <vt:lpwstr>92e84ceb-fbfd-47ab-be52-080c6b87953f</vt:lpwstr>
  </property>
  <property fmtid="{D5CDD505-2E9C-101B-9397-08002B2CF9AE}" pid="18" name="MSIP_Label_92e84ceb-fbfd-47ab-be52-080c6b87953f_removed">
    <vt:lpwstr>1</vt:lpwstr>
  </property>
  <property fmtid="{D5CDD505-2E9C-101B-9397-08002B2CF9AE}" pid="19" name="MSIP_Label_92e84ceb-fbfd-47ab-be52-080c6b87953f_method">
    <vt:lpwstr/>
  </property>
  <property fmtid="{D5CDD505-2E9C-101B-9397-08002B2CF9AE}" pid="20" name="MSIP_Label_92e84ceb-fbfd-47ab-be52-080c6b87953f_enabled">
    <vt:lpwstr>0</vt:lpwstr>
  </property>
  <property fmtid="{D5CDD505-2E9C-101B-9397-08002B2CF9AE}" pid="21" name="MSIP_Label_92e84ceb-fbfd-47ab-be52-080c6b87953f_actionId">
    <vt:lpwstr>6e6ae8df-755c-45ee-ad9f-68bc0b11e280</vt:lpwstr>
  </property>
</Properties>
</file>