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4A565AA"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SA2#173</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D600CD">
        <w:rPr>
          <w:b/>
          <w:noProof/>
          <w:sz w:val="24"/>
          <w:lang w:val="sv-SE"/>
        </w:rPr>
        <w:t>S2-26</w:t>
      </w:r>
      <w:r w:rsidR="00D600CD" w:rsidRPr="00D600CD">
        <w:rPr>
          <w:b/>
          <w:noProof/>
          <w:sz w:val="24"/>
          <w:lang w:val="sv-SE"/>
        </w:rPr>
        <w:t>00539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D175CA5" w:rsidR="00D560D2" w:rsidRDefault="00AB1CCA" w:rsidP="001C35FE">
      <w:pPr>
        <w:pStyle w:val="CRCoverPage"/>
        <w:pBdr>
          <w:bottom w:val="single" w:sz="6" w:space="1" w:color="auto"/>
        </w:pBdr>
        <w:outlineLvl w:val="0"/>
        <w:rPr>
          <w:b/>
          <w:sz w:val="24"/>
        </w:rPr>
      </w:pPr>
      <w:r>
        <w:rPr>
          <w:b/>
          <w:noProof/>
          <w:sz w:val="24"/>
        </w:rPr>
        <w:t>Goa, India, 9 – 13 February, 2026</w:t>
      </w:r>
    </w:p>
    <w:p w14:paraId="7E1CF52B" w14:textId="77777777" w:rsidR="000E120E" w:rsidRDefault="000E120E" w:rsidP="000E120E">
      <w:pPr>
        <w:spacing w:after="120"/>
        <w:ind w:left="1985" w:hanging="1985"/>
        <w:rPr>
          <w:rFonts w:ascii="Arial" w:hAnsi="Arial" w:cs="Arial"/>
          <w:b/>
          <w:bCs/>
          <w:lang w:val="en-US"/>
        </w:rPr>
      </w:pPr>
      <w:bookmarkStart w:id="0" w:name="_Hlk219120801"/>
      <w:r>
        <w:rPr>
          <w:rFonts w:ascii="Arial" w:hAnsi="Arial" w:cs="Arial"/>
          <w:b/>
          <w:bCs/>
          <w:lang w:val="en-US"/>
        </w:rPr>
        <w:t>Source:</w:t>
      </w:r>
      <w:r>
        <w:rPr>
          <w:rFonts w:ascii="Arial" w:hAnsi="Arial" w:cs="Arial"/>
          <w:b/>
          <w:bCs/>
          <w:lang w:val="en-US"/>
        </w:rPr>
        <w:tab/>
      </w:r>
      <w:r>
        <w:rPr>
          <w:rFonts w:ascii="Arial" w:hAnsi="Arial" w:cs="Arial"/>
          <w:b/>
        </w:rPr>
        <w:t>InterDigital Inc.</w:t>
      </w:r>
    </w:p>
    <w:bookmarkEnd w:id="0"/>
    <w:p w14:paraId="37F670E0" w14:textId="50E614FE" w:rsidR="000E120E" w:rsidRDefault="000E120E" w:rsidP="000E120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bookmarkStart w:id="1" w:name="_Hlk219120757"/>
      <w:r w:rsidRPr="003B3CC4">
        <w:rPr>
          <w:rFonts w:ascii="Arial" w:hAnsi="Arial" w:cs="Arial"/>
          <w:b/>
        </w:rPr>
        <w:t>[KI#</w:t>
      </w:r>
      <w:r w:rsidR="00452694">
        <w:rPr>
          <w:rFonts w:ascii="Arial" w:hAnsi="Arial" w:cs="Arial"/>
          <w:b/>
        </w:rPr>
        <w:t>17</w:t>
      </w:r>
      <w:r w:rsidR="00AF18FA">
        <w:rPr>
          <w:rFonts w:ascii="Arial" w:hAnsi="Arial" w:cs="Arial"/>
          <w:b/>
        </w:rPr>
        <w:t>, bullet #1, #2, and #3</w:t>
      </w:r>
      <w:r w:rsidRPr="003B3CC4">
        <w:rPr>
          <w:rFonts w:ascii="Arial" w:hAnsi="Arial" w:cs="Arial"/>
          <w:b/>
        </w:rPr>
        <w:t xml:space="preserve">] </w:t>
      </w:r>
      <w:bookmarkEnd w:id="1"/>
      <w:r w:rsidR="007B511D">
        <w:rPr>
          <w:rFonts w:ascii="Arial" w:hAnsi="Arial" w:cs="Arial"/>
          <w:b/>
        </w:rPr>
        <w:t xml:space="preserve">Architectural Principles for </w:t>
      </w:r>
      <w:r w:rsidR="004F41A5" w:rsidRPr="004F41A5">
        <w:rPr>
          <w:rFonts w:ascii="Arial" w:hAnsi="Arial" w:cs="Arial"/>
          <w:b/>
        </w:rPr>
        <w:t>Migration and Interworking</w:t>
      </w:r>
    </w:p>
    <w:p w14:paraId="04551DC4"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0639A41" w14:textId="442E58DF" w:rsidR="000E120E" w:rsidRDefault="000E120E" w:rsidP="000E120E">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7B511D">
        <w:rPr>
          <w:rFonts w:ascii="Arial" w:hAnsi="Arial" w:cs="Arial"/>
          <w:b/>
          <w:bCs/>
          <w:lang w:val="en-US"/>
        </w:rPr>
        <w:t>17</w:t>
      </w:r>
    </w:p>
    <w:p w14:paraId="18219658" w14:textId="77777777" w:rsidR="000E120E" w:rsidRDefault="000E120E" w:rsidP="000E120E">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6D303797" w14:textId="77777777" w:rsidR="00134914" w:rsidRDefault="00134914" w:rsidP="00134914">
      <w:pPr>
        <w:spacing w:after="120"/>
        <w:ind w:left="1985" w:hanging="1985"/>
        <w:rPr>
          <w:rFonts w:ascii="Arial" w:hAnsi="Arial" w:cs="Arial"/>
          <w:b/>
          <w:bCs/>
          <w:lang w:val="en-US"/>
        </w:rPr>
      </w:pPr>
    </w:p>
    <w:p w14:paraId="197A29F2" w14:textId="5EFFD760" w:rsidR="00134914" w:rsidRPr="00D24BB9" w:rsidRDefault="00D24BB9" w:rsidP="009D3F0D">
      <w:pPr>
        <w:rPr>
          <w:rFonts w:ascii="Arial" w:hAnsi="Arial" w:cs="Arial"/>
          <w:b/>
          <w:bCs/>
        </w:rPr>
      </w:pPr>
      <w:r>
        <w:rPr>
          <w:rFonts w:ascii="Arial" w:hAnsi="Arial" w:cs="Arial"/>
          <w:i/>
        </w:rPr>
        <w:t xml:space="preserve">Abstract of the contribution: </w:t>
      </w:r>
      <w:r w:rsidR="009D3F0D" w:rsidRPr="009D3F0D">
        <w:rPr>
          <w:rFonts w:ascii="Arial" w:hAnsi="Arial" w:cs="Arial"/>
          <w:i/>
        </w:rPr>
        <w:t xml:space="preserve">This contribution proposes a solution for migration and interworking between EPS, 5GS, and 6GS. The solution enables IP address and session continuity across systems by allowing session management context to be retrieved and reused when establishing connectivity in a different generation. It </w:t>
      </w:r>
      <w:r w:rsidR="009D3F0D">
        <w:rPr>
          <w:rFonts w:ascii="Arial" w:hAnsi="Arial" w:cs="Arial"/>
          <w:i/>
        </w:rPr>
        <w:t>minimizes the use of</w:t>
      </w:r>
      <w:r w:rsidR="009D3F0D" w:rsidRPr="009D3F0D">
        <w:rPr>
          <w:rFonts w:ascii="Arial" w:hAnsi="Arial" w:cs="Arial"/>
          <w:i/>
        </w:rPr>
        <w:t xml:space="preserve"> combined control plane nodes, supports incremental deployment, and introduces policy-assisted fallback and </w:t>
      </w:r>
      <w:proofErr w:type="spellStart"/>
      <w:r w:rsidR="009D3F0D" w:rsidRPr="009D3F0D">
        <w:rPr>
          <w:rFonts w:ascii="Arial" w:hAnsi="Arial" w:cs="Arial"/>
          <w:i/>
        </w:rPr>
        <w:t>fallforward</w:t>
      </w:r>
      <w:proofErr w:type="spellEnd"/>
      <w:r w:rsidR="009D3F0D" w:rsidRPr="009D3F0D">
        <w:rPr>
          <w:rFonts w:ascii="Arial" w:hAnsi="Arial" w:cs="Arial"/>
          <w:i/>
        </w:rPr>
        <w:t xml:space="preserve"> mechanisms to enable service-aware interworking during system changes.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EF0E36D" w14:textId="75DAA0DA" w:rsidR="004F41A5" w:rsidRDefault="004F41A5" w:rsidP="004F41A5">
      <w:r>
        <w:t>This solution addresses the following aspects of key issue #17 (bullets #1, #2, and #3).</w:t>
      </w:r>
    </w:p>
    <w:p w14:paraId="1FE6E3FD" w14:textId="40AA7DBF" w:rsidR="004F41A5" w:rsidRDefault="004F41A5" w:rsidP="004F41A5">
      <w:pPr>
        <w:pStyle w:val="B1"/>
      </w:pPr>
      <w:r>
        <w:t>1.</w:t>
      </w:r>
      <w:r>
        <w:tab/>
      </w:r>
      <w:r w:rsidRPr="004F41A5">
        <w:t xml:space="preserve">How to support migration to 6GS </w:t>
      </w:r>
    </w:p>
    <w:p w14:paraId="0A51AC06" w14:textId="257CB1AF" w:rsidR="004F41A5" w:rsidRPr="006565DA" w:rsidRDefault="004F41A5" w:rsidP="004F41A5">
      <w:pPr>
        <w:pStyle w:val="B1"/>
      </w:pPr>
      <w:r>
        <w:t>2.</w:t>
      </w:r>
      <w:r>
        <w:tab/>
      </w:r>
      <w:r w:rsidRPr="001D0732">
        <w:t xml:space="preserve">How to support interworking </w:t>
      </w:r>
      <w:r w:rsidRPr="006565DA">
        <w:t>with 5GS.</w:t>
      </w:r>
    </w:p>
    <w:p w14:paraId="7A410EAF" w14:textId="0349F9B1" w:rsidR="004F41A5" w:rsidRPr="001D0732" w:rsidRDefault="004F41A5" w:rsidP="004F41A5">
      <w:pPr>
        <w:pStyle w:val="B1"/>
      </w:pPr>
      <w:r>
        <w:t>3.</w:t>
      </w:r>
      <w:r w:rsidRPr="006565DA">
        <w:tab/>
        <w:t>Whether and how to support interworking with EPS.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F592744" w:rsidR="002B4079" w:rsidRDefault="002B4079" w:rsidP="002B4079">
      <w:pPr>
        <w:rPr>
          <w:lang w:eastAsia="ko-KR"/>
        </w:rPr>
      </w:pPr>
      <w:r>
        <w:rPr>
          <w:lang w:eastAsia="ko-KR"/>
        </w:rPr>
        <w:t>It is proposed to agree the following changes vs. TS 23.801-01</w:t>
      </w:r>
      <w:r w:rsidR="008C79EE">
        <w:rPr>
          <w:lang w:eastAsia="ko-KR"/>
        </w:rPr>
        <w:t xml:space="preserve"> v0.3.0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204948590"/>
      <w:bookmarkStart w:id="21" w:name="_Toc204948717"/>
      <w:bookmarkStart w:id="22" w:name="_Toc206752135"/>
      <w:bookmarkStart w:id="23" w:name="_Toc214981696"/>
      <w:bookmarkStart w:id="24" w:name="_Toc214989621"/>
      <w:bookmarkStart w:id="25" w:name="_Toc215056198"/>
      <w:bookmarkStart w:id="26" w:name="_Toc215665845"/>
      <w:bookmarkStart w:id="27" w:name="_Toc16839382"/>
      <w:r w:rsidRPr="0016650D">
        <w:t>6.0</w:t>
      </w:r>
      <w:r w:rsidRPr="0016650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770"/>
        <w:gridCol w:w="517"/>
        <w:gridCol w:w="418"/>
        <w:gridCol w:w="418"/>
        <w:gridCol w:w="418"/>
        <w:gridCol w:w="418"/>
        <w:gridCol w:w="418"/>
        <w:gridCol w:w="419"/>
        <w:gridCol w:w="420"/>
        <w:gridCol w:w="420"/>
        <w:gridCol w:w="420"/>
        <w:gridCol w:w="420"/>
        <w:gridCol w:w="420"/>
        <w:gridCol w:w="420"/>
        <w:gridCol w:w="420"/>
        <w:gridCol w:w="420"/>
        <w:gridCol w:w="420"/>
        <w:gridCol w:w="420"/>
        <w:gridCol w:w="420"/>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204C1C9" w:rsidR="002518BD" w:rsidRPr="001D0732" w:rsidRDefault="002518BD" w:rsidP="000E565F">
            <w:pPr>
              <w:pStyle w:val="TAH"/>
              <w:rPr>
                <w:rFonts w:eastAsia="DengXian"/>
                <w:lang w:eastAsia="zh-CN"/>
              </w:rPr>
            </w:pPr>
            <w:r w:rsidRPr="001D0732">
              <w:rPr>
                <w:rFonts w:eastAsia="DengXian"/>
                <w:lang w:eastAsia="zh-CN"/>
              </w:rPr>
              <w:t>#</w:t>
            </w:r>
            <w:r w:rsidR="008C79EE">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0144BD49" w:rsidR="002518BD" w:rsidRPr="001D0732" w:rsidRDefault="002518BD" w:rsidP="000E565F">
            <w:pPr>
              <w:pStyle w:val="TAH"/>
              <w:rPr>
                <w:rFonts w:eastAsia="DengXian"/>
                <w:lang w:eastAsia="zh-CN"/>
              </w:rPr>
            </w:pPr>
            <w:r w:rsidRPr="001D0732">
              <w:rPr>
                <w:rFonts w:eastAsia="DengXian"/>
                <w:lang w:eastAsia="zh-CN"/>
              </w:rPr>
              <w:t>#</w:t>
            </w:r>
            <w:r w:rsidR="008C79EE">
              <w:rPr>
                <w:rFonts w:eastAsia="DengXian"/>
                <w:lang w:eastAsia="zh-CN"/>
              </w:rPr>
              <w:t>17</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4225E43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8C79EE">
              <w:rPr>
                <w:rFonts w:eastAsia="DengXian"/>
                <w:highlight w:val="yellow"/>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451E4FD8" w:rsidR="002518BD" w:rsidRPr="001D0732" w:rsidRDefault="008C79EE" w:rsidP="000E565F">
            <w:pPr>
              <w:pStyle w:val="TAC"/>
              <w:rPr>
                <w:rFonts w:eastAsia="DengXian"/>
                <w:lang w:eastAsia="zh-CN"/>
              </w:rPr>
            </w:pPr>
            <w:r w:rsidRPr="008C79EE">
              <w:rPr>
                <w:rFonts w:eastAsia="DengXian"/>
                <w:highlight w:val="yellow"/>
                <w:lang w:eastAsia="zh-CN"/>
              </w:rPr>
              <w:t>X</w:t>
            </w: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9E87A66" w14:textId="055AB3E2" w:rsidR="0036775E" w:rsidRDefault="0036775E" w:rsidP="0036775E">
      <w:pPr>
        <w:pStyle w:val="Heading2"/>
      </w:pPr>
      <w:r w:rsidRPr="008856AB">
        <w:lastRenderedPageBreak/>
        <w:t>6.</w:t>
      </w:r>
      <w:r w:rsidR="004F41A5">
        <w:t>17</w:t>
      </w:r>
      <w:r w:rsidRPr="008856AB">
        <w:tab/>
        <w:t>Solutions to KI#</w:t>
      </w:r>
      <w:r w:rsidR="004F41A5">
        <w:t>17</w:t>
      </w:r>
    </w:p>
    <w:p w14:paraId="0BDF35F2" w14:textId="02B7521B" w:rsidR="0036775E" w:rsidRPr="001D0732" w:rsidRDefault="0036775E" w:rsidP="0036775E">
      <w:pPr>
        <w:pStyle w:val="Heading3"/>
      </w:pPr>
      <w:bookmarkStart w:id="28" w:name="startOfAnnexes"/>
      <w:bookmarkStart w:id="29" w:name="_Toc204948592"/>
      <w:bookmarkStart w:id="30" w:name="_Toc204948719"/>
      <w:bookmarkStart w:id="31" w:name="_Toc206752137"/>
      <w:bookmarkStart w:id="32" w:name="_Toc214981698"/>
      <w:bookmarkStart w:id="33" w:name="_Toc214989623"/>
      <w:bookmarkStart w:id="34" w:name="_Toc215056200"/>
      <w:bookmarkStart w:id="35" w:name="_Toc215665847"/>
      <w:bookmarkEnd w:id="28"/>
      <w:r w:rsidRPr="001D0732">
        <w:t>6.</w:t>
      </w:r>
      <w:proofErr w:type="gramStart"/>
      <w:r w:rsidR="004F41A5">
        <w:t>17</w:t>
      </w:r>
      <w:r w:rsidRPr="001D0732">
        <w:t>.Y</w:t>
      </w:r>
      <w:proofErr w:type="gramEnd"/>
      <w:r w:rsidRPr="001D0732">
        <w:tab/>
        <w:t>Solution #</w:t>
      </w:r>
      <w:proofErr w:type="gramStart"/>
      <w:r w:rsidR="002C05CB">
        <w:t>17</w:t>
      </w:r>
      <w:r w:rsidRPr="001D0732">
        <w:t>.Y</w:t>
      </w:r>
      <w:proofErr w:type="gramEnd"/>
      <w:r w:rsidRPr="001D0732">
        <w:t xml:space="preserve">: </w:t>
      </w:r>
      <w:bookmarkEnd w:id="29"/>
      <w:bookmarkEnd w:id="30"/>
      <w:bookmarkEnd w:id="31"/>
      <w:bookmarkEnd w:id="32"/>
      <w:bookmarkEnd w:id="33"/>
      <w:bookmarkEnd w:id="34"/>
      <w:bookmarkEnd w:id="35"/>
      <w:r w:rsidR="004F41A5" w:rsidRPr="004F41A5">
        <w:t>Migration and Interworking</w:t>
      </w:r>
    </w:p>
    <w:p w14:paraId="0D254E1F" w14:textId="3A7C161A" w:rsidR="0036775E" w:rsidRPr="001D0732" w:rsidRDefault="0036775E" w:rsidP="0036775E">
      <w:pPr>
        <w:pStyle w:val="Heading4"/>
      </w:pPr>
      <w:bookmarkStart w:id="36" w:name="_Toc500949099"/>
      <w:bookmarkStart w:id="37" w:name="_Toc204948593"/>
      <w:bookmarkStart w:id="38" w:name="_Toc204948720"/>
      <w:bookmarkStart w:id="39" w:name="_Toc206752138"/>
      <w:bookmarkStart w:id="40" w:name="_Toc214981699"/>
      <w:bookmarkStart w:id="41" w:name="_Toc214989624"/>
      <w:bookmarkStart w:id="42" w:name="_Toc215056201"/>
      <w:bookmarkStart w:id="43" w:name="_Toc215665848"/>
      <w:r w:rsidRPr="001D0732">
        <w:t>6.</w:t>
      </w:r>
      <w:proofErr w:type="gramStart"/>
      <w:r w:rsidR="004F41A5">
        <w:t>17</w:t>
      </w:r>
      <w:r w:rsidRPr="001D0732">
        <w:t>.Y.</w:t>
      </w:r>
      <w:proofErr w:type="gramEnd"/>
      <w:r w:rsidRPr="001D0732">
        <w:t>0</w:t>
      </w:r>
      <w:r w:rsidRPr="001D0732">
        <w:tab/>
      </w:r>
      <w:bookmarkEnd w:id="36"/>
      <w:r>
        <w:t>Topic</w:t>
      </w:r>
      <w:r w:rsidR="005E5F61">
        <w:t>s</w:t>
      </w:r>
      <w:r>
        <w:t xml:space="preserve"> addressed and </w:t>
      </w:r>
      <w:r w:rsidRPr="001D0732">
        <w:t xml:space="preserve">High-level </w:t>
      </w:r>
      <w:r w:rsidR="00F3442A">
        <w:t>S</w:t>
      </w:r>
      <w:r w:rsidRPr="001D0732">
        <w:t>olution Principles</w:t>
      </w:r>
      <w:bookmarkEnd w:id="37"/>
      <w:bookmarkEnd w:id="38"/>
      <w:bookmarkEnd w:id="39"/>
      <w:bookmarkEnd w:id="40"/>
      <w:bookmarkEnd w:id="41"/>
      <w:bookmarkEnd w:id="42"/>
      <w:bookmarkEnd w:id="43"/>
    </w:p>
    <w:p w14:paraId="54E7359D" w14:textId="6559D69A" w:rsidR="004F41A5" w:rsidRDefault="000E120E" w:rsidP="004F41A5">
      <w:bookmarkStart w:id="44" w:name="_Hlk219120654"/>
      <w:bookmarkStart w:id="45" w:name="_Toc500949101"/>
      <w:r>
        <w:t>This solution addresses the following aspects of key issue #17</w:t>
      </w:r>
      <w:r w:rsidR="004F41A5">
        <w:t xml:space="preserve"> (bullets #1, #2, and #3)</w:t>
      </w:r>
      <w:r>
        <w:t>.</w:t>
      </w:r>
      <w:bookmarkEnd w:id="44"/>
    </w:p>
    <w:p w14:paraId="45009D4E" w14:textId="31D70DB3" w:rsidR="004F41A5" w:rsidRDefault="004F41A5" w:rsidP="004F41A5">
      <w:pPr>
        <w:pStyle w:val="B1"/>
      </w:pPr>
      <w:r>
        <w:t>1.</w:t>
      </w:r>
      <w:r>
        <w:tab/>
      </w:r>
      <w:r w:rsidRPr="004F41A5">
        <w:t xml:space="preserve">How to support migration to 6GS </w:t>
      </w:r>
    </w:p>
    <w:p w14:paraId="439F87F0" w14:textId="70CAA60C" w:rsidR="004F41A5" w:rsidRPr="006565DA" w:rsidRDefault="004F41A5" w:rsidP="004F41A5">
      <w:pPr>
        <w:pStyle w:val="B1"/>
      </w:pPr>
      <w:r>
        <w:t>2.</w:t>
      </w:r>
      <w:r>
        <w:tab/>
      </w:r>
      <w:r w:rsidRPr="001D0732">
        <w:t xml:space="preserve">How to support interworking </w:t>
      </w:r>
      <w:r w:rsidRPr="006565DA">
        <w:t>with 5GS.</w:t>
      </w:r>
    </w:p>
    <w:p w14:paraId="5A2ECA6B" w14:textId="6C04C406" w:rsidR="004F41A5" w:rsidRPr="001D0732" w:rsidRDefault="004F41A5" w:rsidP="004F41A5">
      <w:pPr>
        <w:pStyle w:val="B1"/>
      </w:pPr>
      <w:r>
        <w:t>3.</w:t>
      </w:r>
      <w:r w:rsidRPr="006565DA">
        <w:tab/>
        <w:t>Whether and how to support interworking with EPS.</w:t>
      </w:r>
    </w:p>
    <w:p w14:paraId="6FF6078F" w14:textId="01579CD2" w:rsidR="006565DA" w:rsidRPr="006565DA" w:rsidRDefault="006565DA" w:rsidP="004F41A5">
      <w:r>
        <w:t xml:space="preserve">This solution proposes that </w:t>
      </w:r>
      <w:r w:rsidR="00B12540">
        <w:t>i</w:t>
      </w:r>
      <w:r w:rsidRPr="006565DA">
        <w:t>nterworking between 6GS and EPS should be supported for the following reasons.</w:t>
      </w:r>
    </w:p>
    <w:p w14:paraId="4C8CED9D" w14:textId="77777777" w:rsidR="006565DA" w:rsidRDefault="006565DA" w:rsidP="006565DA">
      <w:pPr>
        <w:pStyle w:val="B1"/>
      </w:pPr>
      <w:r w:rsidRPr="006565DA">
        <w:t xml:space="preserve">- </w:t>
      </w:r>
      <w:r w:rsidRPr="006565DA">
        <w:tab/>
        <w:t>During early 6G deployment, EPS will still exist in many networks and roaming scenarios</w:t>
      </w:r>
      <w:r>
        <w:t>.</w:t>
      </w:r>
    </w:p>
    <w:p w14:paraId="0BDB1D0C" w14:textId="55362434" w:rsidR="006565DA" w:rsidRDefault="006565DA" w:rsidP="006565DA">
      <w:pPr>
        <w:pStyle w:val="B1"/>
      </w:pPr>
      <w:r>
        <w:t>-</w:t>
      </w:r>
      <w:r>
        <w:tab/>
        <w:t>U</w:t>
      </w:r>
      <w:r w:rsidRPr="006565DA">
        <w:t>Es will inevitably encounter coverage gaps where only 4G is available</w:t>
      </w:r>
      <w:r>
        <w:t>.</w:t>
      </w:r>
    </w:p>
    <w:p w14:paraId="4F5D3728" w14:textId="0812197E" w:rsidR="006565DA" w:rsidRDefault="006565DA" w:rsidP="00B17AE1">
      <w:r>
        <w:t>This solution describes interworking across EPS, 5GS, and 6GS.</w:t>
      </w:r>
    </w:p>
    <w:p w14:paraId="69920029" w14:textId="1927E076" w:rsidR="00B17AE1" w:rsidRDefault="00B17AE1" w:rsidP="00B17AE1">
      <w:r>
        <w:t>The solution is based on the following high-level principles</w:t>
      </w:r>
    </w:p>
    <w:p w14:paraId="7478B505" w14:textId="7FF629C8" w:rsidR="00B17AE1" w:rsidRDefault="00B17AE1" w:rsidP="00B17AE1">
      <w:pPr>
        <w:pStyle w:val="B1"/>
        <w:numPr>
          <w:ilvl w:val="0"/>
          <w:numId w:val="3"/>
        </w:numPr>
      </w:pPr>
      <w:r>
        <w:t>A UE can maintain the same IP address(es) when moving between 4G, 5G and 6G because the IP anchor can be a combined PGW-U + UPF + 6G UPF.</w:t>
      </w:r>
    </w:p>
    <w:p w14:paraId="590EB817" w14:textId="29DABCE0" w:rsidR="00B17AE1" w:rsidRDefault="00B17AE1" w:rsidP="00B17AE1">
      <w:pPr>
        <w:pStyle w:val="B1"/>
        <w:numPr>
          <w:ilvl w:val="0"/>
          <w:numId w:val="3"/>
        </w:numPr>
      </w:pPr>
      <w:r>
        <w:t xml:space="preserve">Session management context from </w:t>
      </w:r>
      <w:r w:rsidR="00B12540">
        <w:t xml:space="preserve">the </w:t>
      </w:r>
      <w:r>
        <w:t>6G system can be retrieved and reused when establishing sessions in earlier-generation systems.</w:t>
      </w:r>
    </w:p>
    <w:p w14:paraId="6D2749E9" w14:textId="478CB095" w:rsidR="00B17AE1" w:rsidRDefault="00B17AE1" w:rsidP="00B17AE1">
      <w:pPr>
        <w:pStyle w:val="B1"/>
        <w:numPr>
          <w:ilvl w:val="0"/>
          <w:numId w:val="3"/>
        </w:numPr>
      </w:pPr>
      <w:r>
        <w:t xml:space="preserve">Interworking with 6G should </w:t>
      </w:r>
      <w:r w:rsidR="00B12540">
        <w:t xml:space="preserve">not require </w:t>
      </w:r>
      <w:r w:rsidR="00DF7579">
        <w:t xml:space="preserve">the use of </w:t>
      </w:r>
      <w:r>
        <w:t>combined multi-generation control plane nodes.</w:t>
      </w:r>
    </w:p>
    <w:p w14:paraId="44454732" w14:textId="67EA82B7" w:rsidR="00B17AE1" w:rsidRPr="009E1433" w:rsidRDefault="00B17AE1" w:rsidP="00B17AE1">
      <w:pPr>
        <w:pStyle w:val="B1"/>
        <w:numPr>
          <w:ilvl w:val="0"/>
          <w:numId w:val="3"/>
        </w:numPr>
      </w:pPr>
      <w:r w:rsidRPr="009E1433">
        <w:t xml:space="preserve">System change decisions (i.e. fallback and </w:t>
      </w:r>
      <w:proofErr w:type="spellStart"/>
      <w:r w:rsidRPr="009E1433">
        <w:t>fallforward</w:t>
      </w:r>
      <w:proofErr w:type="spellEnd"/>
      <w:r w:rsidRPr="009E1433">
        <w:t>) can be influenced by subscriber-specific policies and service priorities.</w:t>
      </w:r>
    </w:p>
    <w:p w14:paraId="6E37E815" w14:textId="7B5F2618" w:rsidR="00B17AE1" w:rsidRDefault="00B17AE1" w:rsidP="00B17AE1">
      <w:pPr>
        <w:pStyle w:val="B1"/>
        <w:numPr>
          <w:ilvl w:val="0"/>
          <w:numId w:val="3"/>
        </w:numPr>
      </w:pPr>
      <w:r>
        <w:t>Interworking mechanisms should be able to coexist with existing 5G mechanisms.</w:t>
      </w:r>
    </w:p>
    <w:p w14:paraId="0850CE58" w14:textId="6441C762" w:rsidR="0036775E" w:rsidRDefault="0036775E" w:rsidP="0036775E">
      <w:pPr>
        <w:pStyle w:val="Heading4"/>
      </w:pPr>
      <w:bookmarkStart w:id="46" w:name="_Toc204948594"/>
      <w:bookmarkStart w:id="47" w:name="_Toc204948721"/>
      <w:bookmarkStart w:id="48" w:name="_Toc206752139"/>
      <w:bookmarkStart w:id="49" w:name="_Toc214981700"/>
      <w:bookmarkStart w:id="50" w:name="_Toc214989625"/>
      <w:bookmarkStart w:id="51" w:name="_Toc215056202"/>
      <w:bookmarkStart w:id="52" w:name="_Toc215665849"/>
      <w:r w:rsidRPr="001D0732">
        <w:t>6.</w:t>
      </w:r>
      <w:proofErr w:type="gramStart"/>
      <w:r w:rsidR="004F41A5">
        <w:t>17</w:t>
      </w:r>
      <w:r w:rsidRPr="001D0732">
        <w:t>.Y.</w:t>
      </w:r>
      <w:proofErr w:type="gramEnd"/>
      <w:r w:rsidRPr="001D0732">
        <w:t>1</w:t>
      </w:r>
      <w:r w:rsidRPr="001D0732">
        <w:tab/>
        <w:t>Description</w:t>
      </w:r>
      <w:bookmarkEnd w:id="46"/>
      <w:bookmarkEnd w:id="47"/>
      <w:bookmarkEnd w:id="48"/>
      <w:bookmarkEnd w:id="49"/>
      <w:bookmarkEnd w:id="50"/>
      <w:bookmarkEnd w:id="51"/>
      <w:bookmarkEnd w:id="52"/>
    </w:p>
    <w:p w14:paraId="4AB6B76B" w14:textId="13B36ACB" w:rsidR="00B17AE1" w:rsidRDefault="00B17AE1" w:rsidP="00B17AE1">
      <w:bookmarkStart w:id="53" w:name="_Toc204948595"/>
      <w:bookmarkStart w:id="54" w:name="_Toc204948722"/>
      <w:bookmarkStart w:id="55" w:name="_Toc206752140"/>
      <w:bookmarkStart w:id="56" w:name="_Toc214981701"/>
      <w:bookmarkStart w:id="57" w:name="_Toc214989626"/>
      <w:bookmarkStart w:id="58" w:name="_Toc215056203"/>
      <w:bookmarkStart w:id="59" w:name="_Toc215665850"/>
      <w:r w:rsidRPr="00B17AE1">
        <w:rPr>
          <w:b/>
          <w:bCs/>
        </w:rPr>
        <w:t>Unified IP Anchor and IP Address Continuity</w:t>
      </w:r>
      <w:r>
        <w:t xml:space="preserve"> is achieved by assuming that a combined user plane anchor capable of supporting 4G, 5G and 6G user plane functionality </w:t>
      </w:r>
      <w:r w:rsidR="000C1666">
        <w:t>can</w:t>
      </w:r>
      <w:r>
        <w:t xml:space="preserve"> be deployed (e.g. a combined </w:t>
      </w:r>
      <w:r w:rsidR="00372728">
        <w:t>PGW-U + UPF + 6G UPF</w:t>
      </w:r>
      <w:r>
        <w:t>). When such a node is used the same user plane anchor can serve a PDN Connection, PDU Session, or 6G PDU Session and the UE can maintain the same IP address(es) across system transitions.</w:t>
      </w:r>
    </w:p>
    <w:p w14:paraId="43F110AD" w14:textId="330DFBA4" w:rsidR="00B17AE1" w:rsidRDefault="00553DAE" w:rsidP="00B17AE1">
      <w:r>
        <w:t xml:space="preserve">The solution assumes that a </w:t>
      </w:r>
      <w:r w:rsidRPr="00553DAE">
        <w:rPr>
          <w:b/>
          <w:bCs/>
        </w:rPr>
        <w:t xml:space="preserve">combined control plane node is </w:t>
      </w:r>
      <w:r>
        <w:rPr>
          <w:b/>
          <w:bCs/>
        </w:rPr>
        <w:t>NOT</w:t>
      </w:r>
      <w:r w:rsidRPr="00553DAE">
        <w:rPr>
          <w:b/>
          <w:bCs/>
        </w:rPr>
        <w:t xml:space="preserve"> used </w:t>
      </w:r>
      <w:r>
        <w:t>between 6G and earlier generations (</w:t>
      </w:r>
      <w:r w:rsidR="007B511D">
        <w:t>i.e</w:t>
      </w:r>
      <w:r>
        <w:t xml:space="preserve">. NO SMF+PGW-C like node). The solution assumes that the UE communicates with a 6G SMF for session management signalling. </w:t>
      </w:r>
    </w:p>
    <w:p w14:paraId="7622E33A" w14:textId="77777777" w:rsidR="000C2393" w:rsidRDefault="00553DAE" w:rsidP="000C2393">
      <w:r w:rsidRPr="00584E26">
        <w:t xml:space="preserve">The solution </w:t>
      </w:r>
      <w:r w:rsidR="00584E26" w:rsidRPr="00584E26">
        <w:t xml:space="preserve">introduces </w:t>
      </w:r>
      <w:r w:rsidR="00584E26" w:rsidRPr="000C2393">
        <w:rPr>
          <w:b/>
          <w:bCs/>
        </w:rPr>
        <w:t>6G SM Context Identifier</w:t>
      </w:r>
      <w:r w:rsidR="00584E26" w:rsidRPr="00584E26">
        <w:t xml:space="preserve">. </w:t>
      </w:r>
    </w:p>
    <w:p w14:paraId="5D8F3F65" w14:textId="61EC9CE8" w:rsidR="000C2393" w:rsidRDefault="00584E26" w:rsidP="000C2393">
      <w:pPr>
        <w:pStyle w:val="B1"/>
        <w:numPr>
          <w:ilvl w:val="0"/>
          <w:numId w:val="3"/>
        </w:numPr>
      </w:pPr>
      <w:r w:rsidRPr="00584E26">
        <w:t>The 6G SM Context Identifier can be used to retrieve SM context</w:t>
      </w:r>
      <w:r w:rsidR="000C2393">
        <w:t>.</w:t>
      </w:r>
    </w:p>
    <w:p w14:paraId="4EB1354A" w14:textId="6EDB6CA8" w:rsidR="000C2393" w:rsidRDefault="000C2393" w:rsidP="000C2393">
      <w:pPr>
        <w:pStyle w:val="B1"/>
        <w:numPr>
          <w:ilvl w:val="0"/>
          <w:numId w:val="3"/>
        </w:numPr>
      </w:pPr>
      <w:r>
        <w:t>The 6G SM Context Identifier can be provided to the UE during a 6G PDU Session Establishment procedure.</w:t>
      </w:r>
      <w:r w:rsidR="00584E26" w:rsidRPr="00584E26">
        <w:t xml:space="preserve"> </w:t>
      </w:r>
    </w:p>
    <w:p w14:paraId="3608F309" w14:textId="77777777" w:rsidR="007B511D" w:rsidRDefault="00C912D3" w:rsidP="004F0671">
      <w:pPr>
        <w:pStyle w:val="B1"/>
        <w:numPr>
          <w:ilvl w:val="0"/>
          <w:numId w:val="3"/>
        </w:numPr>
      </w:pPr>
      <w:r>
        <w:t>When the UE moves from the 6GS to the 5GS</w:t>
      </w:r>
      <w:r w:rsidR="007B511D">
        <w:t>:</w:t>
      </w:r>
    </w:p>
    <w:p w14:paraId="269DA544" w14:textId="524F31C4" w:rsidR="007B511D" w:rsidRDefault="007B511D" w:rsidP="007B511D">
      <w:pPr>
        <w:pStyle w:val="B2"/>
      </w:pPr>
      <w:r>
        <w:t>-</w:t>
      </w:r>
      <w:r>
        <w:tab/>
      </w:r>
      <w:r w:rsidR="00C912D3">
        <w:t xml:space="preserve">Per the existing 5G PDU Session Establishment procedure, the UE </w:t>
      </w:r>
      <w:r w:rsidR="00372728">
        <w:t>can</w:t>
      </w:r>
      <w:r w:rsidR="00C912D3">
        <w:t xml:space="preserve"> indicate to the AMF that the request is an “initial request”. </w:t>
      </w:r>
    </w:p>
    <w:p w14:paraId="2D2B28DC" w14:textId="63551923" w:rsidR="00C912D3" w:rsidRDefault="007B511D" w:rsidP="007B511D">
      <w:pPr>
        <w:pStyle w:val="B2"/>
      </w:pPr>
      <w:r>
        <w:t>-</w:t>
      </w:r>
      <w:r>
        <w:tab/>
      </w:r>
      <w:r w:rsidR="00C912D3">
        <w:t xml:space="preserve">The PDU Session </w:t>
      </w:r>
      <w:r w:rsidR="00C912D3" w:rsidRPr="00C912D3">
        <w:t xml:space="preserve">Establishment request can include the 6G SM Context Identifier and can transparently pass through the AMF. </w:t>
      </w:r>
      <w:r>
        <w:t>Thus, the</w:t>
      </w:r>
      <w:r w:rsidR="00C912D3" w:rsidRPr="00C912D3">
        <w:t xml:space="preserve"> AMF does not need to be aware that the new PDU Session should re-use context information from the 6GS</w:t>
      </w:r>
      <w:r>
        <w:t xml:space="preserve">. The AMF can select an SMF+PGW-C which is different </w:t>
      </w:r>
      <w:r w:rsidR="00966E65">
        <w:t>from</w:t>
      </w:r>
      <w:r>
        <w:t xml:space="preserve"> the SM Function </w:t>
      </w:r>
      <w:r w:rsidR="00B12540">
        <w:t xml:space="preserve">(i.e. 6G SMF) </w:t>
      </w:r>
      <w:r>
        <w:t>that served the 6G PDU Session.</w:t>
      </w:r>
    </w:p>
    <w:p w14:paraId="1542876D" w14:textId="508F5A7F" w:rsidR="007B511D" w:rsidRDefault="007B511D" w:rsidP="007B511D">
      <w:pPr>
        <w:pStyle w:val="B2"/>
      </w:pPr>
      <w:r>
        <w:lastRenderedPageBreak/>
        <w:t>-</w:t>
      </w:r>
      <w:r>
        <w:tab/>
        <w:t xml:space="preserve">The SMF+PGW-C will use the </w:t>
      </w:r>
      <w:r w:rsidRPr="007B511D">
        <w:t>6G SM Context Identifier</w:t>
      </w:r>
      <w:r>
        <w:t xml:space="preserve"> to retrieve the SM Context</w:t>
      </w:r>
      <w:r w:rsidR="00B12540">
        <w:t>. The SM Context</w:t>
      </w:r>
      <w:r w:rsidR="00372728">
        <w:t xml:space="preserve"> includes the identity of the PGW-U + UPF + 6G UPF that anchored the 6G PDU Session.</w:t>
      </w:r>
    </w:p>
    <w:p w14:paraId="5C3F0D56" w14:textId="788B85EE" w:rsidR="00B12540" w:rsidRDefault="00B12540" w:rsidP="00B12540">
      <w:pPr>
        <w:pStyle w:val="B1"/>
        <w:numPr>
          <w:ilvl w:val="0"/>
          <w:numId w:val="3"/>
        </w:numPr>
      </w:pPr>
      <w:r>
        <w:t>When the UE moves from the 6GS to the EPS:</w:t>
      </w:r>
    </w:p>
    <w:p w14:paraId="79EF958C" w14:textId="53D1FC41" w:rsidR="00B12540" w:rsidRDefault="00B12540" w:rsidP="00B12540">
      <w:pPr>
        <w:pStyle w:val="B2"/>
      </w:pPr>
      <w:r>
        <w:t>-</w:t>
      </w:r>
      <w:r>
        <w:tab/>
        <w:t xml:space="preserve">The UE can provide the 6G SM Context Identifier in a PDN Connection Establishment request. </w:t>
      </w:r>
    </w:p>
    <w:p w14:paraId="77491EFB" w14:textId="6B1B2D61" w:rsidR="00B12540" w:rsidRDefault="00B12540" w:rsidP="00B12540">
      <w:pPr>
        <w:pStyle w:val="B2"/>
      </w:pPr>
      <w:r>
        <w:t>-</w:t>
      </w:r>
      <w:r>
        <w:tab/>
        <w:t xml:space="preserve">The </w:t>
      </w:r>
      <w:r w:rsidRPr="00B12540">
        <w:t xml:space="preserve">MME </w:t>
      </w:r>
      <w:r>
        <w:t xml:space="preserve">can </w:t>
      </w:r>
      <w:r w:rsidRPr="00B12540">
        <w:t>select a</w:t>
      </w:r>
      <w:r>
        <w:t>n</w:t>
      </w:r>
      <w:r w:rsidRPr="00B12540">
        <w:t xml:space="preserve"> SMF+PGW-C without considering whether the PDU Session will be reusing context information from 6G</w:t>
      </w:r>
      <w:r>
        <w:t xml:space="preserve">. </w:t>
      </w:r>
    </w:p>
    <w:p w14:paraId="4B367E97" w14:textId="08BFD8CE" w:rsidR="00B12540" w:rsidRDefault="00B12540" w:rsidP="00B12540">
      <w:pPr>
        <w:pStyle w:val="B2"/>
      </w:pPr>
      <w:r>
        <w:t>-</w:t>
      </w:r>
      <w:r>
        <w:tab/>
        <w:t>The PDN Connection Establishment request</w:t>
      </w:r>
      <w:r w:rsidRPr="00C912D3">
        <w:t xml:space="preserve"> can include the 6G SM Context Identifier and can transparently pass through the </w:t>
      </w:r>
      <w:r>
        <w:t>MME</w:t>
      </w:r>
      <w:r w:rsidRPr="00C912D3">
        <w:t xml:space="preserve">. </w:t>
      </w:r>
      <w:r>
        <w:t>Thus, the</w:t>
      </w:r>
      <w:r w:rsidRPr="00C912D3">
        <w:t xml:space="preserve"> </w:t>
      </w:r>
      <w:r>
        <w:t>MME</w:t>
      </w:r>
      <w:r w:rsidRPr="00C912D3">
        <w:t xml:space="preserve"> does not need to be aware that the new </w:t>
      </w:r>
      <w:r>
        <w:t>PDN Connection</w:t>
      </w:r>
      <w:r w:rsidRPr="00C912D3">
        <w:t xml:space="preserve"> should re-use context information from the 6GS</w:t>
      </w:r>
      <w:r>
        <w:t xml:space="preserve">. The MME can select an SMF+PGW-C which is different </w:t>
      </w:r>
      <w:r w:rsidR="00643508">
        <w:t xml:space="preserve">from </w:t>
      </w:r>
      <w:r>
        <w:t>the SM Function (i.e. 6G SMF) that served the 6G PDU Session.</w:t>
      </w:r>
    </w:p>
    <w:p w14:paraId="445A3C58" w14:textId="06E7337A" w:rsidR="00B12540" w:rsidRDefault="00B12540" w:rsidP="007B511D">
      <w:pPr>
        <w:pStyle w:val="B2"/>
      </w:pPr>
      <w:r>
        <w:t>-</w:t>
      </w:r>
      <w:r>
        <w:tab/>
        <w:t xml:space="preserve">The SMF+PGW-C will use the </w:t>
      </w:r>
      <w:r w:rsidRPr="007B511D">
        <w:t>6G SM Context Identifier</w:t>
      </w:r>
      <w:r>
        <w:t xml:space="preserve"> to retrieve the SM Context. The SM Context includes the identity of the PGW-U + UPF + 6G UPF that anchored the 6G PDU Session.</w:t>
      </w:r>
    </w:p>
    <w:p w14:paraId="1BFBB3B4" w14:textId="524C719B" w:rsidR="00372728" w:rsidRDefault="00372728" w:rsidP="00372728">
      <w:pPr>
        <w:pStyle w:val="B1"/>
        <w:numPr>
          <w:ilvl w:val="0"/>
          <w:numId w:val="3"/>
        </w:numPr>
      </w:pPr>
      <w:r>
        <w:t>When the UE moves from the 5GS or EPS to the 6GS:</w:t>
      </w:r>
    </w:p>
    <w:p w14:paraId="4F73969E" w14:textId="77777777" w:rsidR="00372728" w:rsidRDefault="00372728" w:rsidP="00372728">
      <w:pPr>
        <w:pStyle w:val="B2"/>
      </w:pPr>
      <w:r>
        <w:t>-</w:t>
      </w:r>
      <w:r>
        <w:tab/>
      </w:r>
      <w:r w:rsidRPr="00372728">
        <w:t>The</w:t>
      </w:r>
      <w:r>
        <w:t xml:space="preserve"> 6G</w:t>
      </w:r>
      <w:r w:rsidRPr="00372728">
        <w:t xml:space="preserve"> PDU Session Establishment Request </w:t>
      </w:r>
      <w:r>
        <w:t>can</w:t>
      </w:r>
      <w:r w:rsidRPr="00372728">
        <w:t xml:space="preserve"> include the PDU Session ID that is associated with the PDN Connection or PDU Session</w:t>
      </w:r>
      <w:r>
        <w:t xml:space="preserve">. </w:t>
      </w:r>
    </w:p>
    <w:p w14:paraId="5DEB20E0" w14:textId="1DDAC6EF" w:rsidR="00372728" w:rsidRDefault="00372728" w:rsidP="00372728">
      <w:pPr>
        <w:pStyle w:val="B2"/>
      </w:pPr>
      <w:r>
        <w:t>-</w:t>
      </w:r>
      <w:r>
        <w:tab/>
      </w:r>
      <w:r w:rsidRPr="00372728">
        <w:t xml:space="preserve">The 6G SMF </w:t>
      </w:r>
      <w:r>
        <w:t>can</w:t>
      </w:r>
      <w:r w:rsidRPr="00372728">
        <w:t xml:space="preserve"> use the PDU Session ID to </w:t>
      </w:r>
      <w:r>
        <w:t xml:space="preserve">obtain the </w:t>
      </w:r>
      <w:r w:rsidRPr="00372728">
        <w:t>identity of the SMF+PGW-C that was serving the PDN Connection or PDU Session</w:t>
      </w:r>
      <w:r>
        <w:t>.</w:t>
      </w:r>
    </w:p>
    <w:p w14:paraId="75367966" w14:textId="6AC9CD5C" w:rsidR="00372728" w:rsidRDefault="00372728" w:rsidP="00372728">
      <w:pPr>
        <w:pStyle w:val="B2"/>
      </w:pPr>
      <w:r>
        <w:t>-</w:t>
      </w:r>
      <w:r>
        <w:tab/>
      </w:r>
      <w:r w:rsidRPr="00372728">
        <w:t xml:space="preserve">The 6G SMF </w:t>
      </w:r>
      <w:r>
        <w:t>can</w:t>
      </w:r>
      <w:r w:rsidRPr="00372728">
        <w:t xml:space="preserve"> then obtain the session management context from the SMF+PGW-C. The session management context includes the identity of the </w:t>
      </w:r>
      <w:r>
        <w:t>PGW-U + UPF + 6G UPF</w:t>
      </w:r>
      <w:r w:rsidRPr="00372728">
        <w:t xml:space="preserve"> that serve</w:t>
      </w:r>
      <w:r>
        <w:t>d</w:t>
      </w:r>
      <w:r w:rsidRPr="00372728">
        <w:t xml:space="preserve"> the PDU Session or PDN Connection. </w:t>
      </w:r>
    </w:p>
    <w:p w14:paraId="2229C57A" w14:textId="268FAD9A" w:rsidR="00372728" w:rsidRDefault="00372728" w:rsidP="00372728">
      <w:pPr>
        <w:pStyle w:val="B2"/>
      </w:pPr>
      <w:r>
        <w:t>-</w:t>
      </w:r>
      <w:r>
        <w:tab/>
      </w:r>
      <w:r w:rsidRPr="00372728">
        <w:t xml:space="preserve">The 6G SMF </w:t>
      </w:r>
      <w:r>
        <w:t>can</w:t>
      </w:r>
      <w:r w:rsidRPr="00372728">
        <w:t xml:space="preserve"> use the session management context to establish the 6G PDU Session, select the same anchor </w:t>
      </w:r>
      <w:r>
        <w:t>PGW-U + UPF + 6G UPF</w:t>
      </w:r>
      <w:r w:rsidRPr="00372728">
        <w:t xml:space="preserve"> to serve the 6G PDU Session, and ensure that the UE maintains the same IP Address.</w:t>
      </w:r>
    </w:p>
    <w:p w14:paraId="4A285DB0" w14:textId="3CA232F1" w:rsidR="008E538F" w:rsidRPr="00DB1081" w:rsidRDefault="006E27DC" w:rsidP="008E538F">
      <w:pPr>
        <w:rPr>
          <w:lang w:val="en-CA"/>
        </w:rPr>
      </w:pPr>
      <w:r>
        <w:rPr>
          <w:rFonts w:cstheme="minorHAnsi"/>
        </w:rPr>
        <w:t>It can be expected that operators may want to provide access to some services via the 6G system but not provide access to the same services via the 5G system</w:t>
      </w:r>
      <w:r w:rsidR="008E538F">
        <w:rPr>
          <w:rFonts w:cstheme="minorHAnsi"/>
        </w:rPr>
        <w:t xml:space="preserve"> (e.g. specific computing services)</w:t>
      </w:r>
      <w:r>
        <w:rPr>
          <w:rFonts w:cstheme="minorHAnsi"/>
        </w:rPr>
        <w:t>.</w:t>
      </w:r>
      <w:r w:rsidR="008E538F">
        <w:rPr>
          <w:rFonts w:cstheme="minorHAnsi"/>
        </w:rPr>
        <w:t xml:space="preserve"> Thus, there will be situations where users are connected to the 5GS and the 5GS can adequately provide service to the user until the user attempts to access a service that is only available via the 6G system. This solution proposes that the 5GS be able to </w:t>
      </w:r>
      <w:r w:rsidR="009E1433">
        <w:rPr>
          <w:rFonts w:cstheme="minorHAnsi"/>
        </w:rPr>
        <w:t xml:space="preserve">trigger the UE to </w:t>
      </w:r>
      <w:proofErr w:type="spellStart"/>
      <w:r w:rsidR="009E1433" w:rsidRPr="009E1433">
        <w:rPr>
          <w:rFonts w:cstheme="minorHAnsi"/>
          <w:b/>
          <w:bCs/>
        </w:rPr>
        <w:t>fallforward</w:t>
      </w:r>
      <w:proofErr w:type="spellEnd"/>
      <w:r w:rsidR="008E538F">
        <w:rPr>
          <w:rFonts w:cstheme="minorHAnsi"/>
        </w:rPr>
        <w:t xml:space="preserve"> to the 6GS when the user attempts to establish a QoS Flow for services that can only be fulfilled by the 6GS. In other words, a principle </w:t>
      </w:r>
      <w:proofErr w:type="gramStart"/>
      <w:r w:rsidR="008E538F">
        <w:rPr>
          <w:rFonts w:cstheme="minorHAnsi"/>
        </w:rPr>
        <w:t>similar to</w:t>
      </w:r>
      <w:proofErr w:type="gramEnd"/>
      <w:r w:rsidR="008E538F">
        <w:rPr>
          <w:rFonts w:cstheme="minorHAnsi"/>
        </w:rPr>
        <w:t xml:space="preserve"> 5GS-EPS fallback can be followed where </w:t>
      </w:r>
      <w:r w:rsidR="00452694">
        <w:rPr>
          <w:rFonts w:cstheme="minorHAnsi"/>
        </w:rPr>
        <w:t>the</w:t>
      </w:r>
      <w:r w:rsidR="00452694" w:rsidRPr="00452694">
        <w:rPr>
          <w:rFonts w:cstheme="minorHAnsi"/>
        </w:rPr>
        <w:t xml:space="preserve"> network, based on system change policy and service requirements, can determine that the UE should transition to a different system</w:t>
      </w:r>
      <w:r w:rsidR="009E1433">
        <w:rPr>
          <w:lang w:val="en-CA"/>
        </w:rPr>
        <w:t xml:space="preserve"> based on the type of QoS Flow that the UE attempts to establish</w:t>
      </w:r>
      <w:r w:rsidR="008E538F">
        <w:rPr>
          <w:rFonts w:cstheme="minorHAnsi"/>
        </w:rPr>
        <w:t xml:space="preserve">. </w:t>
      </w:r>
      <w:r w:rsidR="008E538F">
        <w:rPr>
          <w:lang w:val="en-CA"/>
        </w:rPr>
        <w:t>This</w:t>
      </w:r>
      <w:r w:rsidR="008E538F" w:rsidRPr="00DB1081">
        <w:rPr>
          <w:lang w:val="en-CA"/>
        </w:rPr>
        <w:t xml:space="preserve"> </w:t>
      </w:r>
      <w:r w:rsidR="008E538F">
        <w:rPr>
          <w:lang w:val="en-CA"/>
        </w:rPr>
        <w:t>solution</w:t>
      </w:r>
      <w:r w:rsidR="008E538F" w:rsidRPr="00DB1081">
        <w:rPr>
          <w:lang w:val="en-CA"/>
        </w:rPr>
        <w:t xml:space="preserve"> proposes a subscriber-specific “</w:t>
      </w:r>
      <w:r w:rsidR="008E538F" w:rsidRPr="0013352F">
        <w:rPr>
          <w:b/>
          <w:bCs/>
          <w:lang w:val="en-CA"/>
        </w:rPr>
        <w:t>system change policy</w:t>
      </w:r>
      <w:r w:rsidR="008E538F" w:rsidRPr="00DB1081">
        <w:rPr>
          <w:lang w:val="en-CA"/>
        </w:rPr>
        <w:t xml:space="preserve">” that </w:t>
      </w:r>
      <w:r w:rsidR="004314A2">
        <w:rPr>
          <w:lang w:val="en-CA"/>
        </w:rPr>
        <w:t>allows the operator to configure which services</w:t>
      </w:r>
      <w:r w:rsidR="008E538F" w:rsidRPr="00DB1081">
        <w:rPr>
          <w:lang w:val="en-CA"/>
        </w:rPr>
        <w:t xml:space="preserve"> (identified by 5QI/QCI) must or must not be served by </w:t>
      </w:r>
      <w:proofErr w:type="gramStart"/>
      <w:r w:rsidR="008E538F" w:rsidRPr="00DB1081">
        <w:rPr>
          <w:lang w:val="en-CA"/>
        </w:rPr>
        <w:t>particular RATs/cores</w:t>
      </w:r>
      <w:proofErr w:type="gramEnd"/>
      <w:r w:rsidR="008E538F" w:rsidRPr="00DB1081">
        <w:rPr>
          <w:lang w:val="en-CA"/>
        </w:rPr>
        <w:t xml:space="preserve"> and how to prioritize them when multiple services </w:t>
      </w:r>
      <w:r w:rsidR="008E538F">
        <w:rPr>
          <w:lang w:val="en-CA"/>
        </w:rPr>
        <w:t xml:space="preserve">cannot be served via the </w:t>
      </w:r>
      <w:r w:rsidR="009E1433">
        <w:rPr>
          <w:lang w:val="en-CA"/>
        </w:rPr>
        <w:t>same system</w:t>
      </w:r>
      <w:r w:rsidR="008E538F" w:rsidRPr="00DB1081">
        <w:rPr>
          <w:lang w:val="en-CA"/>
        </w:rPr>
        <w:t>.</w:t>
      </w:r>
      <w:r w:rsidR="008E538F">
        <w:rPr>
          <w:lang w:val="en-CA"/>
        </w:rPr>
        <w:t xml:space="preserve"> Thus, </w:t>
      </w:r>
      <w:r w:rsidR="009E1433">
        <w:rPr>
          <w:lang w:val="en-CA"/>
        </w:rPr>
        <w:t xml:space="preserve">fallback and </w:t>
      </w:r>
      <w:proofErr w:type="spellStart"/>
      <w:r w:rsidR="009E1433">
        <w:rPr>
          <w:lang w:val="en-CA"/>
        </w:rPr>
        <w:t>fallforward</w:t>
      </w:r>
      <w:proofErr w:type="spellEnd"/>
      <w:r w:rsidR="008E538F" w:rsidRPr="00DB1081">
        <w:rPr>
          <w:lang w:val="en-CA"/>
        </w:rPr>
        <w:t xml:space="preserve"> decisions </w:t>
      </w:r>
      <w:r w:rsidR="009E1433">
        <w:rPr>
          <w:lang w:val="en-CA"/>
        </w:rPr>
        <w:t xml:space="preserve">can </w:t>
      </w:r>
      <w:r w:rsidR="008E538F" w:rsidRPr="00DB1081">
        <w:rPr>
          <w:lang w:val="en-CA"/>
        </w:rPr>
        <w:t>consider service priority, whether a requested service is supported on the current RAT, congestion, and the availability of Alternative QoS Profiles that a target RAT can fulfill.</w:t>
      </w:r>
      <w:r w:rsidR="008E538F">
        <w:rPr>
          <w:lang w:val="en-CA"/>
        </w:rPr>
        <w:t xml:space="preserve"> </w:t>
      </w:r>
    </w:p>
    <w:p w14:paraId="20B4997C" w14:textId="3062F07A" w:rsidR="0036775E" w:rsidRDefault="0036775E" w:rsidP="0036775E">
      <w:pPr>
        <w:pStyle w:val="Heading4"/>
      </w:pPr>
      <w:r w:rsidRPr="001D0732">
        <w:t>6.</w:t>
      </w:r>
      <w:proofErr w:type="gramStart"/>
      <w:r w:rsidR="004F41A5">
        <w:t>17</w:t>
      </w:r>
      <w:r w:rsidRPr="001D0732">
        <w:t>.Y.</w:t>
      </w:r>
      <w:proofErr w:type="gramEnd"/>
      <w:r w:rsidRPr="001D0732">
        <w:t>2</w:t>
      </w:r>
      <w:r w:rsidRPr="001D0732">
        <w:tab/>
        <w:t>Procedures</w:t>
      </w:r>
      <w:bookmarkEnd w:id="45"/>
      <w:bookmarkEnd w:id="53"/>
      <w:bookmarkEnd w:id="54"/>
      <w:bookmarkEnd w:id="55"/>
      <w:bookmarkEnd w:id="56"/>
      <w:bookmarkEnd w:id="57"/>
      <w:bookmarkEnd w:id="58"/>
      <w:bookmarkEnd w:id="59"/>
    </w:p>
    <w:p w14:paraId="12645905" w14:textId="5F9D066A" w:rsidR="0029442B" w:rsidRPr="00086719" w:rsidRDefault="0029442B" w:rsidP="0029442B">
      <w:r w:rsidRPr="00086719">
        <w:t>The following sub-sections show 3 procedures.</w:t>
      </w:r>
    </w:p>
    <w:p w14:paraId="0AFD9CB3" w14:textId="5DCA0CD6" w:rsidR="0029442B" w:rsidRPr="00086719" w:rsidRDefault="0029442B" w:rsidP="00086719">
      <w:pPr>
        <w:pStyle w:val="B1"/>
        <w:numPr>
          <w:ilvl w:val="0"/>
          <w:numId w:val="3"/>
        </w:numPr>
      </w:pPr>
      <w:r w:rsidRPr="00086719">
        <w:t>How to establish a PDU Session in 5GS when moving from 6G such that SM Context (i.e. IP Address) can be preserved.</w:t>
      </w:r>
    </w:p>
    <w:p w14:paraId="045324D9" w14:textId="7F60D216" w:rsidR="0029442B" w:rsidRPr="007C1385" w:rsidRDefault="0029442B" w:rsidP="00086719">
      <w:pPr>
        <w:pStyle w:val="B1"/>
        <w:numPr>
          <w:ilvl w:val="0"/>
          <w:numId w:val="3"/>
        </w:numPr>
      </w:pPr>
      <w:r w:rsidRPr="007C1385">
        <w:t>How to establish a PDU Session in EPS when moving from 6G such that SM Context (i.e. IP Address) can be preserved.</w:t>
      </w:r>
    </w:p>
    <w:p w14:paraId="04B94FD5" w14:textId="5B30C7EC" w:rsidR="0029442B" w:rsidRPr="007C1385" w:rsidRDefault="0029442B" w:rsidP="00086719">
      <w:pPr>
        <w:pStyle w:val="B1"/>
        <w:numPr>
          <w:ilvl w:val="0"/>
          <w:numId w:val="3"/>
        </w:numPr>
      </w:pPr>
      <w:r w:rsidRPr="007C1385">
        <w:t>How to establish a PDU Session in 6G when moving from EPS or 5GS such that SM Context (i.e. IP Address) can be preserved.</w:t>
      </w:r>
    </w:p>
    <w:p w14:paraId="10FDB43E" w14:textId="0C62CB33" w:rsidR="00082C09" w:rsidRDefault="00082C09" w:rsidP="0029442B">
      <w:r>
        <w:t xml:space="preserve">A fourth sub-section describes how fallback and </w:t>
      </w:r>
      <w:proofErr w:type="spellStart"/>
      <w:r>
        <w:t>fallforward</w:t>
      </w:r>
      <w:proofErr w:type="spellEnd"/>
      <w:r>
        <w:t xml:space="preserve"> can be supported in the 6G system in a way that is </w:t>
      </w:r>
      <w:proofErr w:type="gramStart"/>
      <w:r>
        <w:t>similar to</w:t>
      </w:r>
      <w:proofErr w:type="gramEnd"/>
      <w:r>
        <w:t xml:space="preserve"> how fallback work in 5G.</w:t>
      </w:r>
    </w:p>
    <w:p w14:paraId="69F97FE3" w14:textId="260BF07E" w:rsidR="0029442B" w:rsidRDefault="00086719" w:rsidP="0029442B">
      <w:r>
        <w:t xml:space="preserve">The procedures are based on the following </w:t>
      </w:r>
      <w:r w:rsidR="00082C09">
        <w:t>principles</w:t>
      </w:r>
      <w:r>
        <w:t>.</w:t>
      </w:r>
    </w:p>
    <w:p w14:paraId="2F82E6C2" w14:textId="7DA360CB" w:rsidR="00086719" w:rsidRPr="0029442B" w:rsidRDefault="00086719" w:rsidP="00086719">
      <w:pPr>
        <w:pStyle w:val="B1"/>
      </w:pPr>
      <w:r>
        <w:lastRenderedPageBreak/>
        <w:t>-</w:t>
      </w:r>
      <w:r>
        <w:tab/>
        <w:t>The principle that a PDN Connection and PDU Session can be associated with a PDU Session ID is maintained. The PDU Session ID can be used to retrieve SM context when moving from EPS or 5GS to 6G.</w:t>
      </w:r>
    </w:p>
    <w:p w14:paraId="2AEA666F" w14:textId="3315DF66" w:rsidR="00082C09" w:rsidRDefault="00086719" w:rsidP="00086719">
      <w:pPr>
        <w:pStyle w:val="B1"/>
      </w:pPr>
      <w:r>
        <w:t>-</w:t>
      </w:r>
      <w:r>
        <w:tab/>
        <w:t xml:space="preserve">During establishment of a 6G PDU Session, the 6G network will send the UE a </w:t>
      </w:r>
      <w:r w:rsidRPr="005115F8">
        <w:t>6G SM Context Identifier</w:t>
      </w:r>
      <w:r>
        <w:t xml:space="preserve">. The </w:t>
      </w:r>
      <w:r w:rsidRPr="00086719">
        <w:t>6G SM Context Identifier</w:t>
      </w:r>
      <w:r>
        <w:t xml:space="preserve"> can be used to </w:t>
      </w:r>
      <w:r w:rsidR="00082C09">
        <w:t xml:space="preserve">by the network </w:t>
      </w:r>
      <w:r>
        <w:t>retrieve SM context when moving from 6G to EPS or 5GS.</w:t>
      </w:r>
    </w:p>
    <w:p w14:paraId="111AB68E" w14:textId="68BCB3BA" w:rsidR="009D3F0D" w:rsidRPr="0029442B" w:rsidRDefault="00082C09" w:rsidP="00082C09">
      <w:pPr>
        <w:pStyle w:val="B1"/>
      </w:pPr>
      <w:r>
        <w:t>-</w:t>
      </w:r>
      <w:r>
        <w:tab/>
        <w:t>The</w:t>
      </w:r>
      <w:r w:rsidR="009D3F0D" w:rsidRPr="009D3F0D">
        <w:t xml:space="preserve"> AMF and MME handle session establishment requests using existing procedures and do not require awareness of whether </w:t>
      </w:r>
      <w:r w:rsidR="009D3F0D">
        <w:t xml:space="preserve">SM </w:t>
      </w:r>
      <w:r w:rsidR="009D3F0D" w:rsidRPr="009D3F0D">
        <w:t xml:space="preserve">session context is reused from </w:t>
      </w:r>
      <w:r>
        <w:t>the 6G system</w:t>
      </w:r>
      <w:r w:rsidR="009D3F0D">
        <w:t>.</w:t>
      </w:r>
    </w:p>
    <w:p w14:paraId="7E48467B" w14:textId="40124061" w:rsidR="00F17349" w:rsidRDefault="00F17349" w:rsidP="00F17349">
      <w:pPr>
        <w:pStyle w:val="Heading5"/>
      </w:pPr>
      <w:bookmarkStart w:id="60" w:name="_Hlk219969012"/>
      <w:bookmarkStart w:id="61" w:name="_Toc326248711"/>
      <w:bookmarkStart w:id="62" w:name="_Toc510604409"/>
      <w:bookmarkStart w:id="63" w:name="_Toc204948596"/>
      <w:bookmarkStart w:id="64" w:name="_Toc204948723"/>
      <w:bookmarkStart w:id="65" w:name="_Toc206752141"/>
      <w:bookmarkStart w:id="66" w:name="_Toc214981702"/>
      <w:bookmarkStart w:id="67" w:name="_Toc214989627"/>
      <w:bookmarkStart w:id="68" w:name="_Toc215056204"/>
      <w:bookmarkStart w:id="69" w:name="_Toc215665851"/>
      <w:r w:rsidRPr="001D0732">
        <w:t>6.</w:t>
      </w:r>
      <w:proofErr w:type="gramStart"/>
      <w:r w:rsidR="004F41A5">
        <w:t>17</w:t>
      </w:r>
      <w:r w:rsidRPr="001D0732">
        <w:t>.Y.</w:t>
      </w:r>
      <w:proofErr w:type="gramEnd"/>
      <w:r w:rsidRPr="001D0732">
        <w:t>2</w:t>
      </w:r>
      <w:r>
        <w:t>.1</w:t>
      </w:r>
      <w:r w:rsidRPr="001D0732">
        <w:tab/>
      </w:r>
      <w:r>
        <w:t>PDU Session Establishment when Moving from 6G to 5G</w:t>
      </w:r>
      <w:r w:rsidR="000C1666">
        <w:t>S</w:t>
      </w:r>
    </w:p>
    <w:bookmarkEnd w:id="60"/>
    <w:p w14:paraId="4BBA002B" w14:textId="692DC51B" w:rsidR="00F17349" w:rsidRPr="000C1666" w:rsidRDefault="00F17349" w:rsidP="00F17349">
      <w:r w:rsidRPr="00F17349">
        <w:t>Figure 6.</w:t>
      </w:r>
      <w:r w:rsidR="00BE0D17">
        <w:t>17</w:t>
      </w:r>
      <w:r w:rsidRPr="00F17349">
        <w:t>.Y.2.1-1</w:t>
      </w:r>
      <w:r>
        <w:t xml:space="preserve"> is based on the PDU Session </w:t>
      </w:r>
      <w:r w:rsidRPr="000C1666">
        <w:t>Establishment procedure from TS 23.502 [3]</w:t>
      </w:r>
      <w:r w:rsidR="000C1666">
        <w:t xml:space="preserve"> and shows how a 6G PDU Session can </w:t>
      </w:r>
      <w:r w:rsidR="005D6B4D">
        <w:t xml:space="preserve">be </w:t>
      </w:r>
      <w:r w:rsidR="000C1666">
        <w:t>moved to a PDU Session in the 5G network</w:t>
      </w:r>
      <w:r w:rsidRPr="000C1666">
        <w:t xml:space="preserve">. Compared to the PDU Session Establishment </w:t>
      </w:r>
      <w:r w:rsidR="00082C09">
        <w:t xml:space="preserve">procedure </w:t>
      </w:r>
      <w:r w:rsidRPr="000C1666">
        <w:t xml:space="preserve">in TS 23.502 [3], </w:t>
      </w:r>
      <w:r w:rsidR="000C1666" w:rsidRPr="000C1666">
        <w:t xml:space="preserve">the main difference is that </w:t>
      </w:r>
      <w:r w:rsidR="000C1666">
        <w:t xml:space="preserve">the PDU Session Establishment Request message includes a </w:t>
      </w:r>
      <w:r w:rsidR="000C1666" w:rsidRPr="005115F8">
        <w:t>6G SM Context Identifier</w:t>
      </w:r>
      <w:r w:rsidR="000C1666">
        <w:t xml:space="preserve"> and the SMF uses the </w:t>
      </w:r>
      <w:r w:rsidR="000C1666" w:rsidRPr="005115F8">
        <w:t>6G SM Context Identifier</w:t>
      </w:r>
      <w:r w:rsidR="000C1666">
        <w:t xml:space="preserve"> to retrieve SM context from the 6G network</w:t>
      </w:r>
      <w:r w:rsidRPr="000C1666">
        <w:t>.</w:t>
      </w:r>
    </w:p>
    <w:p w14:paraId="153000D6" w14:textId="1F6235F3" w:rsidR="00F17349" w:rsidRDefault="00F17349" w:rsidP="006D15C1">
      <w:pPr>
        <w:rPr>
          <w:i/>
          <w:iCs/>
          <w:color w:val="0070C0"/>
          <w:lang w:val="x-none"/>
        </w:rPr>
      </w:pPr>
      <w:r>
        <w:object w:dxaOrig="16740" w:dyaOrig="9696" w14:anchorId="7C8F4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72.55pt" o:ole="">
            <v:imagedata r:id="rId11" o:title=""/>
          </v:shape>
          <o:OLEObject Type="Embed" ProgID="Visio.Drawing.15" ShapeID="_x0000_i1025" DrawAspect="Content" ObjectID="_1831018851" r:id="rId12"/>
        </w:object>
      </w:r>
    </w:p>
    <w:p w14:paraId="32A2C2E1" w14:textId="2377821E" w:rsidR="00F17349" w:rsidRDefault="00F17349" w:rsidP="00F17349">
      <w:pPr>
        <w:pStyle w:val="TF"/>
      </w:pPr>
      <w:r>
        <w:t xml:space="preserve">Figure </w:t>
      </w:r>
      <w:r w:rsidRPr="001D0732">
        <w:t>6.</w:t>
      </w:r>
      <w:r w:rsidR="00BE0D17">
        <w:t>17</w:t>
      </w:r>
      <w:r w:rsidRPr="001D0732">
        <w:t>.Y.2</w:t>
      </w:r>
      <w:r>
        <w:t>.1-1: PDU Session Establishment when Moving from 6G</w:t>
      </w:r>
    </w:p>
    <w:p w14:paraId="3EE6A8CF" w14:textId="2450CDCF" w:rsidR="00ED40AA" w:rsidRPr="00082C09" w:rsidRDefault="00ED40AA" w:rsidP="00082C09">
      <w:pPr>
        <w:pStyle w:val="B1"/>
        <w:numPr>
          <w:ilvl w:val="0"/>
          <w:numId w:val="12"/>
        </w:numPr>
      </w:pPr>
      <w:r w:rsidRPr="00082C09">
        <w:t xml:space="preserve">The UE </w:t>
      </w:r>
      <w:r w:rsidR="00BE0D17" w:rsidRPr="00082C09">
        <w:t>send</w:t>
      </w:r>
      <w:r w:rsidR="00452694">
        <w:t>s</w:t>
      </w:r>
      <w:r w:rsidRPr="00082C09">
        <w:t xml:space="preserve"> a PDU Session Establishment Request message to the network. </w:t>
      </w:r>
      <w:r w:rsidR="00082C09" w:rsidRPr="00082C09">
        <w:t>The</w:t>
      </w:r>
      <w:r w:rsidRPr="00082C09">
        <w:t xml:space="preserve"> AMF can handle the PDU Session Establishment Request message as if the request is for establishing a new PDU Session.</w:t>
      </w:r>
      <w:r w:rsidR="00082C09" w:rsidRPr="00082C09">
        <w:t xml:space="preserve"> </w:t>
      </w:r>
      <w:r w:rsidRPr="00082C09">
        <w:t>The PDU Session Establishment Request message includes a 6G SM Context Identifier that was provided to the UE by the 6G SMF. The 6G SM Context Identifier can be included in the PCO.</w:t>
      </w:r>
    </w:p>
    <w:p w14:paraId="31E6F26E" w14:textId="63821132" w:rsidR="00ED40AA" w:rsidRDefault="002D57CA" w:rsidP="00082C09">
      <w:pPr>
        <w:pStyle w:val="B1"/>
        <w:numPr>
          <w:ilvl w:val="0"/>
          <w:numId w:val="12"/>
        </w:numPr>
      </w:pPr>
      <w:r>
        <w:t>The</w:t>
      </w:r>
      <w:r w:rsidR="00ED40AA">
        <w:t xml:space="preserve"> AMF performs an SMF selection procedure</w:t>
      </w:r>
      <w:r>
        <w:t>. T</w:t>
      </w:r>
      <w:r w:rsidR="00ED40AA">
        <w:t xml:space="preserve">he AMF </w:t>
      </w:r>
      <w:r w:rsidR="00082C09">
        <w:t xml:space="preserve">can </w:t>
      </w:r>
      <w:r w:rsidR="00ED40AA">
        <w:t>select an SMF without considering whether the PDU Session will be reusing context information from 6G.</w:t>
      </w:r>
    </w:p>
    <w:p w14:paraId="03EF341D" w14:textId="2573EC07" w:rsidR="00ED40AA" w:rsidRDefault="005115F8" w:rsidP="00082C09">
      <w:pPr>
        <w:pStyle w:val="B1"/>
        <w:numPr>
          <w:ilvl w:val="0"/>
          <w:numId w:val="12"/>
        </w:numPr>
      </w:pPr>
      <w:r>
        <w:t>T</w:t>
      </w:r>
      <w:r w:rsidR="00ED40AA">
        <w:t xml:space="preserve">he AMF will invoke the </w:t>
      </w:r>
      <w:proofErr w:type="spellStart"/>
      <w:r w:rsidR="00ED40AA">
        <w:t>Nsmf_PDUSession_CreateSMContext_Request</w:t>
      </w:r>
      <w:proofErr w:type="spellEnd"/>
      <w:r w:rsidR="00ED40AA">
        <w:t xml:space="preserve"> service operation of the selected SMF. The PDU Session Establishment Request message, which includes the 6G SM Context Identifier is sent to the selected SMF.</w:t>
      </w:r>
    </w:p>
    <w:p w14:paraId="0AAF0153" w14:textId="22290FB0" w:rsidR="00ED40AA" w:rsidRDefault="005115F8" w:rsidP="00082C09">
      <w:pPr>
        <w:pStyle w:val="B1"/>
        <w:numPr>
          <w:ilvl w:val="0"/>
          <w:numId w:val="12"/>
        </w:numPr>
      </w:pPr>
      <w:r>
        <w:t>The</w:t>
      </w:r>
      <w:r w:rsidR="00ED40AA">
        <w:t xml:space="preserve"> SMF will retrieve session management related subscription data from the UDM/UDR.</w:t>
      </w:r>
    </w:p>
    <w:p w14:paraId="76D276E2" w14:textId="5441E3D0" w:rsidR="00ED40AA" w:rsidRPr="0011757A" w:rsidRDefault="00ED40AA" w:rsidP="00082C09">
      <w:pPr>
        <w:pStyle w:val="B1"/>
        <w:numPr>
          <w:ilvl w:val="0"/>
          <w:numId w:val="12"/>
        </w:numPr>
      </w:pPr>
      <w:r w:rsidRPr="0011757A">
        <w:t>Based on the presence of the 6G SM Context Identifier</w:t>
      </w:r>
      <w:r w:rsidR="005115F8">
        <w:t xml:space="preserve"> in the PDU Session Establishment Request</w:t>
      </w:r>
      <w:r w:rsidRPr="0011757A">
        <w:t xml:space="preserve">, the SMF </w:t>
      </w:r>
      <w:r w:rsidR="005115F8">
        <w:t>knows that</w:t>
      </w:r>
      <w:r w:rsidRPr="0011757A">
        <w:t xml:space="preserve"> the PDU Session should be based on session management context of </w:t>
      </w:r>
      <w:r w:rsidR="005115F8">
        <w:t xml:space="preserve">a </w:t>
      </w:r>
      <w:r w:rsidRPr="0011757A">
        <w:t xml:space="preserve">6G PDU Session. The SMF </w:t>
      </w:r>
      <w:r w:rsidR="005115F8">
        <w:t>uses</w:t>
      </w:r>
      <w:r w:rsidRPr="0011757A">
        <w:t xml:space="preserve"> the 6G SM Context Identifier to identify </w:t>
      </w:r>
      <w:r w:rsidR="005115F8">
        <w:t>the 6G SMF that</w:t>
      </w:r>
      <w:r w:rsidRPr="0011757A">
        <w:t xml:space="preserve"> stores the context of the 6G PDU Session. </w:t>
      </w:r>
    </w:p>
    <w:p w14:paraId="0327C2FA" w14:textId="02A6120F" w:rsidR="00ED40AA" w:rsidRDefault="005115F8" w:rsidP="005115F8">
      <w:pPr>
        <w:pStyle w:val="B2"/>
      </w:pPr>
      <w:r>
        <w:t>-</w:t>
      </w:r>
      <w:r>
        <w:tab/>
        <w:t>Option a: The</w:t>
      </w:r>
      <w:r w:rsidR="00ED40AA" w:rsidRPr="0011757A">
        <w:t xml:space="preserve"> SMF perform</w:t>
      </w:r>
      <w:r>
        <w:t>s</w:t>
      </w:r>
      <w:r w:rsidR="00ED40AA" w:rsidRPr="0011757A">
        <w:t xml:space="preserve"> a DNS lookup on the 6G SM Context Identifier to obtain the IP Address of the </w:t>
      </w:r>
      <w:r>
        <w:t>6G SMF that</w:t>
      </w:r>
      <w:r w:rsidR="00ED40AA" w:rsidRPr="0011757A">
        <w:t xml:space="preserve"> stores the context of the 6G PDU Session.</w:t>
      </w:r>
    </w:p>
    <w:p w14:paraId="46A3634D" w14:textId="57BA6AEF" w:rsidR="005115F8" w:rsidRPr="0011757A" w:rsidRDefault="005115F8" w:rsidP="005115F8">
      <w:pPr>
        <w:pStyle w:val="B2"/>
      </w:pPr>
      <w:r>
        <w:lastRenderedPageBreak/>
        <w:t>-</w:t>
      </w:r>
      <w:r>
        <w:tab/>
        <w:t>Option b: The</w:t>
      </w:r>
      <w:r w:rsidRPr="005115F8">
        <w:t xml:space="preserve"> SMF </w:t>
      </w:r>
      <w:r>
        <w:t>sends</w:t>
      </w:r>
      <w:r w:rsidRPr="005115F8">
        <w:t xml:space="preserve"> the 6G SM Context Identifier to </w:t>
      </w:r>
      <w:r>
        <w:t>the</w:t>
      </w:r>
      <w:r w:rsidRPr="005115F8">
        <w:t xml:space="preserve"> NRF and the NRF respond</w:t>
      </w:r>
      <w:r>
        <w:t>s</w:t>
      </w:r>
      <w:r w:rsidRPr="005115F8">
        <w:t xml:space="preserve"> to the SMF with the identity of the </w:t>
      </w:r>
      <w:r>
        <w:t>6G SMF</w:t>
      </w:r>
      <w:r w:rsidRPr="005115F8">
        <w:t xml:space="preserve"> that stores the context of the 6G PDU Session</w:t>
      </w:r>
      <w:r w:rsidRPr="0011757A">
        <w:t>.</w:t>
      </w:r>
    </w:p>
    <w:p w14:paraId="276FA280" w14:textId="4D4CD394" w:rsidR="00ED40AA" w:rsidRPr="0011757A" w:rsidRDefault="005115F8" w:rsidP="00B61060">
      <w:pPr>
        <w:pStyle w:val="B1"/>
        <w:ind w:hanging="1"/>
      </w:pPr>
      <w:r>
        <w:t xml:space="preserve">The SMF then requests and receives the </w:t>
      </w:r>
      <w:r w:rsidRPr="005115F8">
        <w:t>6G PDU Session Context (i.e. the SM Context)</w:t>
      </w:r>
      <w:r>
        <w:t xml:space="preserve"> from the 6G SMF. The context information includes </w:t>
      </w:r>
      <w:r w:rsidRPr="005115F8">
        <w:t xml:space="preserve">the identity of the PGW-U + UPF + 6G UPF that served the </w:t>
      </w:r>
      <w:r>
        <w:t xml:space="preserve">6G </w:t>
      </w:r>
      <w:r w:rsidRPr="005115F8">
        <w:t>PDU Session</w:t>
      </w:r>
      <w:r>
        <w:t xml:space="preserve"> and the identity of the PCF that served the 6G PDU Session.</w:t>
      </w:r>
    </w:p>
    <w:p w14:paraId="54464A4C" w14:textId="330962E4" w:rsidR="00ED40AA" w:rsidRPr="00346764" w:rsidRDefault="00B61060" w:rsidP="00082C09">
      <w:pPr>
        <w:pStyle w:val="B1"/>
        <w:numPr>
          <w:ilvl w:val="0"/>
          <w:numId w:val="12"/>
        </w:numPr>
      </w:pPr>
      <w:r>
        <w:t xml:space="preserve">The SMF sends an </w:t>
      </w:r>
      <w:proofErr w:type="spellStart"/>
      <w:r>
        <w:t>Nsmf_PDUSession_CreateSMContext</w:t>
      </w:r>
      <w:proofErr w:type="spellEnd"/>
      <w:r>
        <w:t xml:space="preserve"> Response</w:t>
      </w:r>
      <w:r w:rsidR="00ED40AA" w:rsidRPr="00346764">
        <w:t>.</w:t>
      </w:r>
    </w:p>
    <w:p w14:paraId="279D297E" w14:textId="5D4A2BE3" w:rsidR="00ED40AA" w:rsidRDefault="00B61060" w:rsidP="00082C09">
      <w:pPr>
        <w:pStyle w:val="B1"/>
        <w:numPr>
          <w:ilvl w:val="0"/>
          <w:numId w:val="12"/>
        </w:numPr>
      </w:pPr>
      <w:r>
        <w:t>The</w:t>
      </w:r>
      <w:r w:rsidR="00ED40AA">
        <w:t xml:space="preserve"> SMF </w:t>
      </w:r>
      <w:r>
        <w:t>selects</w:t>
      </w:r>
      <w:r w:rsidR="00ED40AA">
        <w:t xml:space="preserve"> the PCF whose identity was received in the 6G PDU Session Context.</w:t>
      </w:r>
    </w:p>
    <w:p w14:paraId="534D8A95" w14:textId="0FDA9F88" w:rsidR="00ED40AA" w:rsidRDefault="00B61060" w:rsidP="00082C09">
      <w:pPr>
        <w:pStyle w:val="B1"/>
        <w:numPr>
          <w:ilvl w:val="0"/>
          <w:numId w:val="12"/>
        </w:numPr>
      </w:pPr>
      <w:r>
        <w:t xml:space="preserve">The </w:t>
      </w:r>
      <w:r w:rsidR="00ED40AA">
        <w:t>SMF establish</w:t>
      </w:r>
      <w:r>
        <w:t>es</w:t>
      </w:r>
      <w:r w:rsidR="00ED40AA">
        <w:t xml:space="preserve"> a session with the selected PCF. </w:t>
      </w:r>
      <w:r>
        <w:t xml:space="preserve">The </w:t>
      </w:r>
      <w:r w:rsidR="00ED40AA">
        <w:t>SMF send</w:t>
      </w:r>
      <w:r>
        <w:t>s</w:t>
      </w:r>
      <w:r w:rsidR="00ED40AA">
        <w:t xml:space="preserve"> the </w:t>
      </w:r>
      <w:r>
        <w:t xml:space="preserve">6G SM Context Identifier </w:t>
      </w:r>
      <w:r w:rsidR="00ED40AA">
        <w:t>to the PCF in this step so that the PCF knows that the SMF is now the Session Management Anchor for the UE’s connect</w:t>
      </w:r>
      <w:r w:rsidR="00BE0D17">
        <w:t>ion</w:t>
      </w:r>
      <w:r w:rsidR="00ED40AA">
        <w:t xml:space="preserve"> to the data network.</w:t>
      </w:r>
    </w:p>
    <w:p w14:paraId="60CA5EBA" w14:textId="5642DF90" w:rsidR="00ED40AA" w:rsidRDefault="00B61060" w:rsidP="00082C09">
      <w:pPr>
        <w:pStyle w:val="B1"/>
        <w:numPr>
          <w:ilvl w:val="0"/>
          <w:numId w:val="12"/>
        </w:numPr>
      </w:pPr>
      <w:r>
        <w:t>The</w:t>
      </w:r>
      <w:r w:rsidR="00ED40AA">
        <w:t xml:space="preserve"> SMF performs UPF selection. In this UPF selection procedure, the SMF will select the </w:t>
      </w:r>
      <w:r w:rsidRPr="005115F8">
        <w:t xml:space="preserve">PGW-U + UPF + 6G UPF </w:t>
      </w:r>
      <w:r w:rsidR="00ED40AA">
        <w:t>whose identity was received in the 6G PDU Session Context.</w:t>
      </w:r>
    </w:p>
    <w:p w14:paraId="4EA0F54A" w14:textId="6B864B6A" w:rsidR="00ED40AA" w:rsidRDefault="00B61060" w:rsidP="00082C09">
      <w:pPr>
        <w:pStyle w:val="B1"/>
        <w:numPr>
          <w:ilvl w:val="0"/>
          <w:numId w:val="12"/>
        </w:numPr>
      </w:pPr>
      <w:r>
        <w:t xml:space="preserve">The </w:t>
      </w:r>
      <w:r w:rsidR="00ED40AA">
        <w:t xml:space="preserve">SMF will establish an N4 session with the selected </w:t>
      </w:r>
      <w:r w:rsidRPr="005115F8">
        <w:t>PGW-U + UPF + 6G UPF</w:t>
      </w:r>
      <w:r w:rsidR="00ED40AA">
        <w:t xml:space="preserve">. The 6G PDU Session Context that was received in step 5 </w:t>
      </w:r>
      <w:r w:rsidR="000C1666">
        <w:t>can</w:t>
      </w:r>
      <w:r w:rsidR="00ED40AA">
        <w:t xml:space="preserve"> include the N4 Session ID. The UPF </w:t>
      </w:r>
      <w:r w:rsidR="000C1666">
        <w:t>can</w:t>
      </w:r>
      <w:r w:rsidR="00ED40AA">
        <w:t xml:space="preserve"> send the N4 Session ID to the UPF in this step so that the UPF knows that the SMF is now the Session Management Anchor for the UE’s connect</w:t>
      </w:r>
      <w:r w:rsidR="00BE0D17">
        <w:t>ion</w:t>
      </w:r>
      <w:r w:rsidR="00ED40AA">
        <w:t xml:space="preserve"> to the data network that is associated with the DNN and S-NSSAI combination. The N4 Session ID is also used by the UPF to determine that existing context should be used for the new PDU Session in the 5G network.</w:t>
      </w:r>
    </w:p>
    <w:p w14:paraId="0FEEEB0E" w14:textId="18FE2D9F" w:rsidR="00ED40AA" w:rsidRDefault="000C1666" w:rsidP="00082C09">
      <w:pPr>
        <w:pStyle w:val="B1"/>
        <w:numPr>
          <w:ilvl w:val="0"/>
          <w:numId w:val="12"/>
        </w:numPr>
      </w:pPr>
      <w:r>
        <w:t>T</w:t>
      </w:r>
      <w:r w:rsidR="00ED40AA">
        <w:t>he SMF send</w:t>
      </w:r>
      <w:r>
        <w:t>s</w:t>
      </w:r>
      <w:r w:rsidR="00ED40AA">
        <w:t xml:space="preserve"> a PDU Session Establishment Accept message to the UE. The PDU Session Establishment Accept message </w:t>
      </w:r>
      <w:r>
        <w:t>can</w:t>
      </w:r>
      <w:r w:rsidR="00ED40AA">
        <w:t xml:space="preserve"> include an indication that context from an existing 6G PDU Session has been used to establish the PDU Session. </w:t>
      </w:r>
      <w:r w:rsidR="005D6B4D">
        <w:t>The UE’s IP Address will not change when moving from 6GS to 5GS.</w:t>
      </w:r>
    </w:p>
    <w:p w14:paraId="15A78466" w14:textId="5134FC2B" w:rsidR="000C1666" w:rsidRDefault="000C1666" w:rsidP="000C1666">
      <w:pPr>
        <w:pStyle w:val="Heading5"/>
      </w:pPr>
      <w:r w:rsidRPr="001D0732">
        <w:t>6.</w:t>
      </w:r>
      <w:proofErr w:type="gramStart"/>
      <w:r w:rsidR="004F41A5">
        <w:t>17</w:t>
      </w:r>
      <w:r w:rsidRPr="001D0732">
        <w:t>.Y.</w:t>
      </w:r>
      <w:proofErr w:type="gramEnd"/>
      <w:r w:rsidRPr="001D0732">
        <w:t>2</w:t>
      </w:r>
      <w:r>
        <w:t>.2</w:t>
      </w:r>
      <w:r w:rsidRPr="001D0732">
        <w:tab/>
      </w:r>
      <w:r>
        <w:t>PDN Connection Establishment when Moving from 6G to EPS</w:t>
      </w:r>
    </w:p>
    <w:p w14:paraId="568F074F" w14:textId="36F732D2" w:rsidR="000C1666" w:rsidRPr="000C1666" w:rsidRDefault="000C1666" w:rsidP="000C1666">
      <w:r w:rsidRPr="00F17349">
        <w:t>Figure 6.</w:t>
      </w:r>
      <w:r w:rsidR="00BE0D17">
        <w:t>17</w:t>
      </w:r>
      <w:r w:rsidRPr="00F17349">
        <w:t>.Y.2.</w:t>
      </w:r>
      <w:r>
        <w:t>2</w:t>
      </w:r>
      <w:r w:rsidRPr="00F17349">
        <w:t>-1</w:t>
      </w:r>
      <w:r>
        <w:t xml:space="preserve"> is based on the PDN Connection </w:t>
      </w:r>
      <w:r w:rsidRPr="000C1666">
        <w:t>Establishment procedure from TS 23.</w:t>
      </w:r>
      <w:r>
        <w:t>401</w:t>
      </w:r>
      <w:r w:rsidRPr="000C1666">
        <w:t xml:space="preserve"> [</w:t>
      </w:r>
      <w:r>
        <w:t>x</w:t>
      </w:r>
      <w:r w:rsidRPr="000C1666">
        <w:t>]</w:t>
      </w:r>
      <w:r>
        <w:t xml:space="preserve"> and shows how a 6G PDU Session can</w:t>
      </w:r>
      <w:r w:rsidR="005D6B4D">
        <w:t xml:space="preserve"> be</w:t>
      </w:r>
      <w:r>
        <w:t xml:space="preserve"> moved to a PDN Connection in EPS</w:t>
      </w:r>
      <w:r w:rsidRPr="000C1666">
        <w:t xml:space="preserve">. Compared to the </w:t>
      </w:r>
      <w:r>
        <w:t>PDN Connection procedure</w:t>
      </w:r>
      <w:r w:rsidRPr="000C1666">
        <w:t xml:space="preserve"> </w:t>
      </w:r>
      <w:r w:rsidRPr="005F718C">
        <w:t xml:space="preserve">in TS 23.401 [x], the main difference is that the </w:t>
      </w:r>
      <w:r w:rsidR="005F718C" w:rsidRPr="005F718C">
        <w:t>PDN Connection</w:t>
      </w:r>
      <w:r w:rsidRPr="005F718C">
        <w:t xml:space="preserve"> Establishment Request message includes a 6G SM Context Identifier and the SMF</w:t>
      </w:r>
      <w:r w:rsidR="005F718C" w:rsidRPr="005F718C">
        <w:t>+PGW-C</w:t>
      </w:r>
      <w:r w:rsidRPr="005F718C">
        <w:t xml:space="preserve"> uses the 6G SM Context Identifier to retrieve SM context from the 6G network.</w:t>
      </w:r>
    </w:p>
    <w:p w14:paraId="48183BC3" w14:textId="42ED151E" w:rsidR="000C1666" w:rsidRDefault="000C1666" w:rsidP="000C1666">
      <w:pPr>
        <w:rPr>
          <w:i/>
          <w:iCs/>
          <w:color w:val="0070C0"/>
          <w:lang w:val="x-none"/>
        </w:rPr>
      </w:pPr>
      <w:r>
        <w:object w:dxaOrig="19537" w:dyaOrig="9769" w14:anchorId="4B9F8CE5">
          <v:shape id="_x0000_i1026" type="#_x0000_t75" style="width:468pt;height:234pt" o:ole="">
            <v:imagedata r:id="rId13" o:title=""/>
          </v:shape>
          <o:OLEObject Type="Embed" ProgID="Visio.Drawing.15" ShapeID="_x0000_i1026" DrawAspect="Content" ObjectID="_1831018852" r:id="rId14"/>
        </w:object>
      </w:r>
    </w:p>
    <w:p w14:paraId="64B98E6A" w14:textId="4446A119" w:rsidR="000C1666" w:rsidRDefault="000C1666" w:rsidP="000C1666">
      <w:pPr>
        <w:pStyle w:val="TF"/>
      </w:pPr>
      <w:r>
        <w:t xml:space="preserve">Figure </w:t>
      </w:r>
      <w:r w:rsidRPr="001D0732">
        <w:t>6.</w:t>
      </w:r>
      <w:r w:rsidR="00BE0D17">
        <w:t>17</w:t>
      </w:r>
      <w:r w:rsidRPr="001D0732">
        <w:t>.Y.2</w:t>
      </w:r>
      <w:r>
        <w:t>.</w:t>
      </w:r>
      <w:r w:rsidR="00CF4CF6">
        <w:t>2</w:t>
      </w:r>
      <w:r>
        <w:t xml:space="preserve">-1: </w:t>
      </w:r>
      <w:r w:rsidR="00CF4CF6">
        <w:t>PDN Connection</w:t>
      </w:r>
      <w:r>
        <w:t xml:space="preserve"> Establishment when Moving from 6G</w:t>
      </w:r>
    </w:p>
    <w:p w14:paraId="5F03E73F" w14:textId="77777777" w:rsidR="000C1666" w:rsidRDefault="000C1666" w:rsidP="00D0690E"/>
    <w:p w14:paraId="790CF7E2" w14:textId="5126DB41" w:rsidR="00D0690E" w:rsidRPr="005D6B4D" w:rsidRDefault="00D0690E" w:rsidP="005D6B4D">
      <w:pPr>
        <w:pStyle w:val="B1"/>
        <w:numPr>
          <w:ilvl w:val="0"/>
          <w:numId w:val="13"/>
        </w:numPr>
      </w:pPr>
      <w:r w:rsidRPr="005D6B4D">
        <w:lastRenderedPageBreak/>
        <w:t>The UE sends a PDN Connection Establishment Request message to the network.</w:t>
      </w:r>
      <w:r w:rsidR="005D6B4D" w:rsidRPr="005D6B4D">
        <w:t xml:space="preserve"> </w:t>
      </w:r>
      <w:r w:rsidRPr="005D6B4D">
        <w:t xml:space="preserve">The </w:t>
      </w:r>
      <w:r w:rsidR="00235C20" w:rsidRPr="005D6B4D">
        <w:t>PDN Connection</w:t>
      </w:r>
      <w:r w:rsidRPr="005D6B4D">
        <w:t xml:space="preserve"> Establishment Request message can include the 6G SM Context Identifier that was received by the UE in </w:t>
      </w:r>
      <w:r w:rsidR="005103C6" w:rsidRPr="005D6B4D">
        <w:t xml:space="preserve">a 6G PDU Session Establishment </w:t>
      </w:r>
      <w:r w:rsidRPr="005D6B4D">
        <w:t>procedure. The 6G SM Context Identifier can be included in the PCO.</w:t>
      </w:r>
    </w:p>
    <w:p w14:paraId="018E9599" w14:textId="60481C23" w:rsidR="00D0690E" w:rsidRDefault="00D0690E" w:rsidP="005D6B4D">
      <w:pPr>
        <w:pStyle w:val="B1"/>
        <w:numPr>
          <w:ilvl w:val="0"/>
          <w:numId w:val="13"/>
        </w:numPr>
      </w:pPr>
      <w:r>
        <w:t xml:space="preserve">The MME </w:t>
      </w:r>
      <w:r w:rsidR="005D6B4D">
        <w:t xml:space="preserve">can </w:t>
      </w:r>
      <w:r>
        <w:t>select a</w:t>
      </w:r>
      <w:r w:rsidR="00B12540">
        <w:t>n</w:t>
      </w:r>
      <w:r>
        <w:t xml:space="preserve"> SMF+PGW-C without considering whether the </w:t>
      </w:r>
      <w:r w:rsidR="005D6B4D">
        <w:t>PDN Connection</w:t>
      </w:r>
      <w:r>
        <w:t xml:space="preserve"> will be reusing context information from 6G. </w:t>
      </w:r>
    </w:p>
    <w:p w14:paraId="560DCD72" w14:textId="73F8E141" w:rsidR="00D0690E" w:rsidRDefault="00D0690E" w:rsidP="005D6B4D">
      <w:pPr>
        <w:pStyle w:val="B1"/>
        <w:numPr>
          <w:ilvl w:val="0"/>
          <w:numId w:val="13"/>
        </w:numPr>
      </w:pPr>
      <w:r>
        <w:t>The MME sends a Create Session Request message to an S-GW. The message will include the identity of the selected SMF+PGW-C. The 6G SM Context Identifier is sent to the S-GW and the S-GW sends the 6G SM Context Identifier to the selected SMF+PGW-C.</w:t>
      </w:r>
    </w:p>
    <w:p w14:paraId="735F6512" w14:textId="3589170D" w:rsidR="00D0690E" w:rsidRDefault="00D0690E" w:rsidP="005D6B4D">
      <w:pPr>
        <w:pStyle w:val="B1"/>
        <w:numPr>
          <w:ilvl w:val="0"/>
          <w:numId w:val="13"/>
        </w:numPr>
      </w:pPr>
      <w:r>
        <w:t>The SMF+PGW-C will retrieve session management related subscription data from the UDM/UDR.</w:t>
      </w:r>
    </w:p>
    <w:p w14:paraId="2DB56BC3" w14:textId="2B850CD2" w:rsidR="00D0690E" w:rsidRPr="0011757A" w:rsidRDefault="00D0690E" w:rsidP="005D6B4D">
      <w:pPr>
        <w:pStyle w:val="B1"/>
        <w:numPr>
          <w:ilvl w:val="0"/>
          <w:numId w:val="13"/>
        </w:numPr>
      </w:pPr>
      <w:r w:rsidRPr="0011757A">
        <w:t>Based on the presence of the 6G SM Context Identifier</w:t>
      </w:r>
      <w:r>
        <w:t xml:space="preserve"> in the PDN Connection Request</w:t>
      </w:r>
      <w:r w:rsidRPr="0011757A">
        <w:t xml:space="preserve">, the </w:t>
      </w:r>
      <w:r>
        <w:t>SMF+PGW-C knows that</w:t>
      </w:r>
      <w:r w:rsidRPr="0011757A">
        <w:t xml:space="preserve"> the </w:t>
      </w:r>
      <w:r>
        <w:t>PDN Connection</w:t>
      </w:r>
      <w:r w:rsidRPr="0011757A">
        <w:t xml:space="preserve"> should be based on session management context of </w:t>
      </w:r>
      <w:r>
        <w:t xml:space="preserve">a </w:t>
      </w:r>
      <w:r w:rsidRPr="0011757A">
        <w:t xml:space="preserve">6G PDU Session. The </w:t>
      </w:r>
      <w:r>
        <w:t>SMF+PGW-C uses</w:t>
      </w:r>
      <w:r w:rsidRPr="0011757A">
        <w:t xml:space="preserve"> the 6G SM Context Identifier to identify </w:t>
      </w:r>
      <w:r>
        <w:t>the 6G SMF that</w:t>
      </w:r>
      <w:r w:rsidRPr="0011757A">
        <w:t xml:space="preserve"> stores the context of the 6G PDU Session. </w:t>
      </w:r>
    </w:p>
    <w:p w14:paraId="4BB0F7CA" w14:textId="3F775CF0" w:rsidR="00D0690E" w:rsidRPr="00975374" w:rsidRDefault="00D0690E" w:rsidP="00975374">
      <w:pPr>
        <w:pStyle w:val="B1"/>
        <w:ind w:firstLine="0"/>
      </w:pPr>
      <w:r w:rsidRPr="00975374">
        <w:t>The SMF+PGW-C then requests and receives the 6G PDU Session Context (i.e. the SM Context) from the 6G SMF. The context information includes the identity of the PGW-U + UPF + 6G UPF that served the 6G PDU Session and the identity of the PCF that served the 6G PDU Session.</w:t>
      </w:r>
    </w:p>
    <w:p w14:paraId="65A6FBD6" w14:textId="2482F6ED" w:rsidR="00975374" w:rsidRDefault="00975374" w:rsidP="005D6B4D">
      <w:pPr>
        <w:pStyle w:val="B1"/>
        <w:numPr>
          <w:ilvl w:val="0"/>
          <w:numId w:val="13"/>
        </w:numPr>
      </w:pPr>
      <w:r>
        <w:t>The</w:t>
      </w:r>
      <w:r w:rsidRPr="00975374">
        <w:t xml:space="preserve"> SMF+PGW-C responds by sending a Create Session Response to the S-GW and the S-GW sends a Create Session Response to the MME.</w:t>
      </w:r>
    </w:p>
    <w:p w14:paraId="3C372ED6" w14:textId="6AEEC922" w:rsidR="00D0690E" w:rsidRDefault="00D0690E" w:rsidP="005D6B4D">
      <w:pPr>
        <w:pStyle w:val="B1"/>
        <w:numPr>
          <w:ilvl w:val="0"/>
          <w:numId w:val="13"/>
        </w:numPr>
      </w:pPr>
      <w:r>
        <w:t xml:space="preserve">The </w:t>
      </w:r>
      <w:r w:rsidR="00975374">
        <w:t xml:space="preserve">SMF+PGW-C </w:t>
      </w:r>
      <w:r>
        <w:t>selects the PCF whose identity was received in the 6G PDU Session Context.</w:t>
      </w:r>
    </w:p>
    <w:p w14:paraId="2C0C9FA2" w14:textId="399F4D1D" w:rsidR="00D0690E" w:rsidRDefault="00D0690E" w:rsidP="005D6B4D">
      <w:pPr>
        <w:pStyle w:val="B1"/>
        <w:numPr>
          <w:ilvl w:val="0"/>
          <w:numId w:val="13"/>
        </w:numPr>
      </w:pPr>
      <w:r>
        <w:t xml:space="preserve">The </w:t>
      </w:r>
      <w:r w:rsidR="00975374">
        <w:t xml:space="preserve">SMF+PGW-C </w:t>
      </w:r>
      <w:r>
        <w:t>establishes a session with the selected PCF.</w:t>
      </w:r>
    </w:p>
    <w:p w14:paraId="7B54E629" w14:textId="4983E20A" w:rsidR="00D0690E" w:rsidRDefault="00D0690E" w:rsidP="005D6B4D">
      <w:pPr>
        <w:pStyle w:val="B1"/>
        <w:numPr>
          <w:ilvl w:val="0"/>
          <w:numId w:val="13"/>
        </w:numPr>
      </w:pPr>
      <w:r>
        <w:t xml:space="preserve">The </w:t>
      </w:r>
      <w:r w:rsidR="00975374">
        <w:t xml:space="preserve">SMF+PGW-C </w:t>
      </w:r>
      <w:r>
        <w:t xml:space="preserve">performs </w:t>
      </w:r>
      <w:r w:rsidR="00975374">
        <w:t>PGW-U</w:t>
      </w:r>
      <w:r>
        <w:t xml:space="preserve"> selection. In this </w:t>
      </w:r>
      <w:r w:rsidR="00975374">
        <w:t>PGW-U</w:t>
      </w:r>
      <w:r>
        <w:t xml:space="preserve"> selection procedure, the </w:t>
      </w:r>
      <w:r w:rsidR="00975374">
        <w:t xml:space="preserve">SMF+PGW-C </w:t>
      </w:r>
      <w:r>
        <w:t xml:space="preserve">will select the </w:t>
      </w:r>
      <w:r w:rsidRPr="005115F8">
        <w:t xml:space="preserve">PGW-U + UPF + 6G UPF </w:t>
      </w:r>
      <w:r>
        <w:t>whose identity was received in the 6G PDU Session Context.</w:t>
      </w:r>
    </w:p>
    <w:p w14:paraId="030EAAB5" w14:textId="7D1483E0" w:rsidR="00D0690E" w:rsidRDefault="00D0690E" w:rsidP="005D6B4D">
      <w:pPr>
        <w:pStyle w:val="B1"/>
        <w:numPr>
          <w:ilvl w:val="0"/>
          <w:numId w:val="13"/>
        </w:numPr>
      </w:pPr>
      <w:r>
        <w:t xml:space="preserve">The </w:t>
      </w:r>
      <w:r w:rsidR="00975374">
        <w:t xml:space="preserve">SMF+PGW-C </w:t>
      </w:r>
      <w:r>
        <w:t xml:space="preserve">will establish an N4 session with the selected </w:t>
      </w:r>
      <w:r w:rsidRPr="005115F8">
        <w:t>PGW-U + UPF + 6G UPF</w:t>
      </w:r>
      <w:r>
        <w:t xml:space="preserve">. </w:t>
      </w:r>
    </w:p>
    <w:p w14:paraId="657B2AA6" w14:textId="3DC0A22A" w:rsidR="00D0690E" w:rsidRDefault="00975374" w:rsidP="005D6B4D">
      <w:pPr>
        <w:pStyle w:val="B1"/>
        <w:numPr>
          <w:ilvl w:val="0"/>
          <w:numId w:val="14"/>
        </w:numPr>
      </w:pPr>
      <w:r>
        <w:t>The MME sends</w:t>
      </w:r>
      <w:r w:rsidRPr="00975374">
        <w:t xml:space="preserve"> a PDN Connection Establishment Accept message to the UE. The PDN Connection Establishment Accept message </w:t>
      </w:r>
      <w:r>
        <w:t>can</w:t>
      </w:r>
      <w:r w:rsidRPr="00975374">
        <w:t xml:space="preserve"> include an indication that context from an existing 6G PDU Session has been used to establish the PDN Connection.</w:t>
      </w:r>
      <w:r w:rsidR="005D6B4D" w:rsidRPr="005D6B4D">
        <w:t xml:space="preserve"> </w:t>
      </w:r>
      <w:r w:rsidR="005D6B4D">
        <w:t>The UE’s IP Address will not change when moving from 6GS to EPS.</w:t>
      </w:r>
    </w:p>
    <w:p w14:paraId="5DD5B42B" w14:textId="7312A486" w:rsidR="00D32695" w:rsidRDefault="00D32695" w:rsidP="00D32695">
      <w:pPr>
        <w:pStyle w:val="Heading5"/>
      </w:pPr>
      <w:r w:rsidRPr="001D0732">
        <w:t>6.</w:t>
      </w:r>
      <w:proofErr w:type="gramStart"/>
      <w:r w:rsidR="004F41A5">
        <w:t>17</w:t>
      </w:r>
      <w:r w:rsidRPr="001D0732">
        <w:t>.Y.</w:t>
      </w:r>
      <w:proofErr w:type="gramEnd"/>
      <w:r w:rsidRPr="001D0732">
        <w:t>2</w:t>
      </w:r>
      <w:r>
        <w:t>.3</w:t>
      </w:r>
      <w:r w:rsidRPr="001D0732">
        <w:tab/>
      </w:r>
      <w:r>
        <w:t>6G PDU Session Establishment when Moving from 5GS or EPS</w:t>
      </w:r>
    </w:p>
    <w:p w14:paraId="6A6DC603" w14:textId="496C57CF" w:rsidR="00D32695" w:rsidRPr="000C1666" w:rsidRDefault="00D32695" w:rsidP="0029442B">
      <w:r w:rsidRPr="00D32695">
        <w:t>Figure 6.</w:t>
      </w:r>
      <w:r w:rsidR="00BE0D17">
        <w:t>17</w:t>
      </w:r>
      <w:r w:rsidRPr="00D32695">
        <w:t>.Y.2.3-1</w:t>
      </w:r>
      <w:r w:rsidR="005D6B4D">
        <w:t xml:space="preserve"> shows a </w:t>
      </w:r>
      <w:r w:rsidR="0029442B">
        <w:t>6G Registration and 6G PDU Session</w:t>
      </w:r>
      <w:r w:rsidRPr="00D32695">
        <w:t xml:space="preserve"> Establishment</w:t>
      </w:r>
      <w:r w:rsidR="0029442B">
        <w:t xml:space="preserve"> procedure where the UE provides a PDU Session ID from 4G / 5G and the 6G SMF retrieves the SM Context from the 5GS or EPS so that the IP Address continuity can be achieved between 5GS/EPS and 6G</w:t>
      </w:r>
      <w:r w:rsidRPr="005F718C">
        <w:t>.</w:t>
      </w:r>
    </w:p>
    <w:p w14:paraId="10524C9D" w14:textId="0FDDB590" w:rsidR="00D32695" w:rsidRDefault="00D32695" w:rsidP="00D32695">
      <w:pPr>
        <w:rPr>
          <w:i/>
          <w:iCs/>
          <w:color w:val="0070C0"/>
          <w:lang w:val="x-none"/>
        </w:rPr>
      </w:pPr>
      <w:r>
        <w:object w:dxaOrig="15085" w:dyaOrig="7009" w14:anchorId="71E596F9">
          <v:shape id="_x0000_i1027" type="#_x0000_t75" style="width:467.55pt;height:217.7pt" o:ole="">
            <v:imagedata r:id="rId15" o:title=""/>
          </v:shape>
          <o:OLEObject Type="Embed" ProgID="Visio.Drawing.15" ShapeID="_x0000_i1027" DrawAspect="Content" ObjectID="_1831018853" r:id="rId16"/>
        </w:object>
      </w:r>
    </w:p>
    <w:p w14:paraId="4051EF9D" w14:textId="3DC66825" w:rsidR="00D32695" w:rsidRDefault="00D32695" w:rsidP="00D32695">
      <w:pPr>
        <w:pStyle w:val="TF"/>
      </w:pPr>
      <w:r>
        <w:lastRenderedPageBreak/>
        <w:t xml:space="preserve">Figure </w:t>
      </w:r>
      <w:r w:rsidRPr="001D0732">
        <w:t>6.</w:t>
      </w:r>
      <w:r w:rsidR="00BE0D17">
        <w:t>17</w:t>
      </w:r>
      <w:r w:rsidRPr="001D0732">
        <w:t>.Y.2</w:t>
      </w:r>
      <w:r>
        <w:t>.</w:t>
      </w:r>
      <w:r w:rsidR="001B3E58">
        <w:t>3</w:t>
      </w:r>
      <w:r>
        <w:t>-1: 6G PDU Session Establishment when Moving from 5GS or EPS</w:t>
      </w:r>
    </w:p>
    <w:p w14:paraId="5846CB48" w14:textId="04A7D055" w:rsidR="00D32695" w:rsidRDefault="00D32695" w:rsidP="00D32695">
      <w:pPr>
        <w:pStyle w:val="B1"/>
        <w:numPr>
          <w:ilvl w:val="0"/>
          <w:numId w:val="11"/>
        </w:numPr>
      </w:pPr>
      <w:r>
        <w:t>The UE sends a registration request to the 6G network.</w:t>
      </w:r>
    </w:p>
    <w:p w14:paraId="7C786D6D" w14:textId="5C718C05" w:rsidR="00D32695" w:rsidRDefault="00D32695" w:rsidP="00D32695">
      <w:pPr>
        <w:pStyle w:val="B1"/>
        <w:numPr>
          <w:ilvl w:val="0"/>
          <w:numId w:val="11"/>
        </w:numPr>
      </w:pPr>
      <w:r>
        <w:t xml:space="preserve">A network function in the 6G network (e.g. </w:t>
      </w:r>
      <w:r w:rsidR="000F6016">
        <w:t>a Registration Function</w:t>
      </w:r>
      <w:r>
        <w:t xml:space="preserve">) is triggered by the registration request to retrieve the UE’s context from the 4G network (i.e. MME) or from the 5G network (i.e. AMF). If the 6G NF has no interface, or connection, to the MME or AMF, then the UE’s context </w:t>
      </w:r>
      <w:r w:rsidR="00E532EA">
        <w:t>can</w:t>
      </w:r>
      <w:r>
        <w:t xml:space="preserve"> be retrieved from the UDM/UDR.</w:t>
      </w:r>
    </w:p>
    <w:p w14:paraId="330AF77E" w14:textId="68289EA7" w:rsidR="00D32695" w:rsidRDefault="00D32695" w:rsidP="00D32695">
      <w:pPr>
        <w:pStyle w:val="B1"/>
        <w:numPr>
          <w:ilvl w:val="0"/>
          <w:numId w:val="11"/>
        </w:numPr>
      </w:pPr>
      <w:r>
        <w:t>The network sends a registration response to the UE to indicate that the registration was</w:t>
      </w:r>
      <w:r w:rsidR="00E532EA">
        <w:t xml:space="preserve"> successful</w:t>
      </w:r>
      <w:r>
        <w:t>.</w:t>
      </w:r>
    </w:p>
    <w:p w14:paraId="46C57138" w14:textId="160E5B5E" w:rsidR="00D32695" w:rsidRDefault="00E532EA" w:rsidP="00E532EA">
      <w:pPr>
        <w:pStyle w:val="B1"/>
        <w:numPr>
          <w:ilvl w:val="0"/>
          <w:numId w:val="11"/>
        </w:numPr>
      </w:pPr>
      <w:r>
        <w:t>T</w:t>
      </w:r>
      <w:r w:rsidR="00D32695">
        <w:t>he UE sends a 6G PDU Session Establishment request to a 6G SMF</w:t>
      </w:r>
      <w:r>
        <w:t xml:space="preserve"> and the</w:t>
      </w:r>
      <w:r w:rsidR="00D32695">
        <w:t xml:space="preserve"> </w:t>
      </w:r>
      <w:r w:rsidR="00D32695" w:rsidRPr="00E532EA">
        <w:t xml:space="preserve">request </w:t>
      </w:r>
      <w:r w:rsidRPr="00E532EA">
        <w:t>includes the</w:t>
      </w:r>
      <w:r w:rsidR="00D32695" w:rsidRPr="00E532EA">
        <w:t xml:space="preserve"> PDU Session ID</w:t>
      </w:r>
      <w:r w:rsidRPr="00E532EA">
        <w:t xml:space="preserve"> of the PDU Session / PDN Connection that is being moved to the 6G network</w:t>
      </w:r>
      <w:r w:rsidR="00D32695" w:rsidRPr="00E532EA">
        <w:t>.</w:t>
      </w:r>
    </w:p>
    <w:p w14:paraId="3C6F823F" w14:textId="566D7CA9" w:rsidR="00E532EA" w:rsidRDefault="00E532EA" w:rsidP="00D32695">
      <w:pPr>
        <w:pStyle w:val="B1"/>
        <w:numPr>
          <w:ilvl w:val="0"/>
          <w:numId w:val="11"/>
        </w:numPr>
      </w:pPr>
      <w:r>
        <w:t>T</w:t>
      </w:r>
      <w:r w:rsidR="00D32695">
        <w:t xml:space="preserve">he </w:t>
      </w:r>
      <w:r>
        <w:t xml:space="preserve">6G SMF </w:t>
      </w:r>
      <w:r w:rsidR="00D32695">
        <w:t>send</w:t>
      </w:r>
      <w:r>
        <w:t>s</w:t>
      </w:r>
      <w:r w:rsidR="00D32695">
        <w:t xml:space="preserve"> a query to the </w:t>
      </w:r>
      <w:r>
        <w:t xml:space="preserve">6G </w:t>
      </w:r>
      <w:r w:rsidR="00D32695">
        <w:t xml:space="preserve">network function </w:t>
      </w:r>
      <w:r w:rsidR="000F6016">
        <w:t xml:space="preserve">(e.g. a Registration Function) </w:t>
      </w:r>
      <w:r w:rsidR="00D32695">
        <w:t xml:space="preserve">that obtained the UE’s context in step 2. The query includes the PDU Session ID. The </w:t>
      </w:r>
      <w:r>
        <w:t xml:space="preserve">6G </w:t>
      </w:r>
      <w:r w:rsidR="00D32695">
        <w:t xml:space="preserve">network function responds to the query by sending the identity of the SMF+PGW-C that served the PDU Session or PDN Connection. </w:t>
      </w:r>
    </w:p>
    <w:p w14:paraId="1338DFF4" w14:textId="0B158445" w:rsidR="00E532EA" w:rsidRDefault="00E532EA" w:rsidP="00D32695">
      <w:pPr>
        <w:pStyle w:val="B1"/>
        <w:numPr>
          <w:ilvl w:val="0"/>
          <w:numId w:val="11"/>
        </w:numPr>
      </w:pPr>
      <w:r>
        <w:t>T</w:t>
      </w:r>
      <w:r w:rsidR="00D32695">
        <w:t xml:space="preserve">he 6G SMF retrieves the session management context for the PDU Session or PDN Connection from the SMF+PGW-C. The session management context includes the identity of a </w:t>
      </w:r>
      <w:r w:rsidRPr="005115F8">
        <w:t>PGW-U + UPF + 6G UPF</w:t>
      </w:r>
      <w:r w:rsidR="00D32695">
        <w:t>.</w:t>
      </w:r>
    </w:p>
    <w:p w14:paraId="0AC97DB3" w14:textId="77777777" w:rsidR="00E532EA" w:rsidRDefault="00E532EA" w:rsidP="00D32695">
      <w:pPr>
        <w:pStyle w:val="B1"/>
        <w:numPr>
          <w:ilvl w:val="0"/>
          <w:numId w:val="11"/>
        </w:numPr>
      </w:pPr>
      <w:r>
        <w:t>T</w:t>
      </w:r>
      <w:r w:rsidR="00D32695">
        <w:t xml:space="preserve">he 6G SMF establishes a connection to the </w:t>
      </w:r>
      <w:r w:rsidRPr="005115F8">
        <w:t>PGW-U + UPF + 6G UPF</w:t>
      </w:r>
      <w:r w:rsidR="00D32695">
        <w:t>.</w:t>
      </w:r>
    </w:p>
    <w:p w14:paraId="226225F1" w14:textId="6D04A51E" w:rsidR="00D32695" w:rsidRDefault="00E532EA" w:rsidP="000F6016">
      <w:pPr>
        <w:pStyle w:val="B1"/>
        <w:numPr>
          <w:ilvl w:val="0"/>
          <w:numId w:val="15"/>
        </w:numPr>
      </w:pPr>
      <w:r>
        <w:t>The</w:t>
      </w:r>
      <w:r w:rsidR="00D32695">
        <w:t xml:space="preserve"> 6G SMF sends a 6G PDU Session Establishment Accept message to the UE. The message indicates that the UE’s SM Context was successfully retrieved from the 4G or 5G network and/or includes the IP Address that is associated with the 6G PDU Session. The IP Address will be the same IP Address that was associated with the PDN Connection or PDU Session.</w:t>
      </w:r>
      <w:r w:rsidR="000F6016">
        <w:t xml:space="preserve"> The UE’s IP Address will not change when moving from EPS or 5GS to 6GS.</w:t>
      </w:r>
    </w:p>
    <w:p w14:paraId="2FD3E9BB" w14:textId="56C8D0B2" w:rsidR="006E755D" w:rsidRPr="006E755D" w:rsidRDefault="006E755D" w:rsidP="006E755D">
      <w:pPr>
        <w:pStyle w:val="Heading5"/>
      </w:pPr>
      <w:r w:rsidRPr="001D0732">
        <w:t>6.</w:t>
      </w:r>
      <w:proofErr w:type="gramStart"/>
      <w:r w:rsidR="004F41A5">
        <w:t>17</w:t>
      </w:r>
      <w:r w:rsidRPr="001D0732">
        <w:t>.Y.</w:t>
      </w:r>
      <w:proofErr w:type="gramEnd"/>
      <w:r w:rsidRPr="001D0732">
        <w:t>2</w:t>
      </w:r>
      <w:r>
        <w:t>.4</w:t>
      </w:r>
      <w:r w:rsidRPr="001D0732">
        <w:tab/>
      </w:r>
      <w:r w:rsidR="009E1433">
        <w:t xml:space="preserve">Fallback and </w:t>
      </w:r>
      <w:proofErr w:type="spellStart"/>
      <w:r w:rsidR="009E1433">
        <w:t>Fallforward</w:t>
      </w:r>
      <w:proofErr w:type="spellEnd"/>
    </w:p>
    <w:p w14:paraId="1DE03F7F" w14:textId="5380067C" w:rsidR="00F17349" w:rsidRDefault="009E1433" w:rsidP="009E1433">
      <w:r>
        <w:t xml:space="preserve">For fallback, </w:t>
      </w:r>
      <w:r w:rsidR="000F6016">
        <w:t xml:space="preserve">it is proposed </w:t>
      </w:r>
      <w:r>
        <w:t xml:space="preserve">to follow a principle </w:t>
      </w:r>
      <w:proofErr w:type="gramStart"/>
      <w:r>
        <w:t>similar to</w:t>
      </w:r>
      <w:proofErr w:type="gramEnd"/>
      <w:r>
        <w:t xml:space="preserve"> 5GS-EPS interworking where the 6GS can trigger fallback when the 6GS detects that the UE is attempting to establish a QoS Flow for a service that should be served by EPS or 5GS.</w:t>
      </w:r>
    </w:p>
    <w:p w14:paraId="2C8890F7" w14:textId="71859E75" w:rsidR="009E1433" w:rsidRDefault="009E1433" w:rsidP="009E1433">
      <w:r>
        <w:t xml:space="preserve">This solution </w:t>
      </w:r>
      <w:r w:rsidR="000F6016">
        <w:t xml:space="preserve">also </w:t>
      </w:r>
      <w:r>
        <w:t xml:space="preserve">proposes to support a </w:t>
      </w:r>
      <w:proofErr w:type="spellStart"/>
      <w:r>
        <w:t>fallforward</w:t>
      </w:r>
      <w:proofErr w:type="spellEnd"/>
      <w:r>
        <w:t xml:space="preserve"> mechanism that is </w:t>
      </w:r>
      <w:proofErr w:type="gramStart"/>
      <w:r>
        <w:t>similar to</w:t>
      </w:r>
      <w:proofErr w:type="gramEnd"/>
      <w:r>
        <w:t xml:space="preserve"> fallback</w:t>
      </w:r>
      <w:r w:rsidR="000F6016">
        <w:t xml:space="preserve">. </w:t>
      </w:r>
      <w:proofErr w:type="spellStart"/>
      <w:r w:rsidR="000F6016">
        <w:t>F</w:t>
      </w:r>
      <w:r>
        <w:t>allforward</w:t>
      </w:r>
      <w:proofErr w:type="spellEnd"/>
      <w:r>
        <w:t xml:space="preserve"> can be triggered by the</w:t>
      </w:r>
      <w:r w:rsidR="000F6016">
        <w:t xml:space="preserve"> 5G</w:t>
      </w:r>
      <w:r>
        <w:t xml:space="preserve"> network when the UE attempts to establish a QoS flow to a service that is better served by 6G.</w:t>
      </w:r>
    </w:p>
    <w:p w14:paraId="7ABBEA50" w14:textId="2E1CDF6C" w:rsidR="009E1433" w:rsidRPr="00DB1081" w:rsidRDefault="009E1433" w:rsidP="009E1433">
      <w:pPr>
        <w:rPr>
          <w:lang w:val="en-CA"/>
        </w:rPr>
      </w:pPr>
      <w:r>
        <w:rPr>
          <w:lang w:val="en-CA"/>
        </w:rPr>
        <w:t>S</w:t>
      </w:r>
      <w:r w:rsidRPr="00DB1081">
        <w:rPr>
          <w:lang w:val="en-CA"/>
        </w:rPr>
        <w:t>ubscriber-specific “</w:t>
      </w:r>
      <w:r w:rsidRPr="0013352F">
        <w:rPr>
          <w:b/>
          <w:bCs/>
          <w:lang w:val="en-CA"/>
        </w:rPr>
        <w:t>system change polic</w:t>
      </w:r>
      <w:r>
        <w:rPr>
          <w:b/>
          <w:bCs/>
          <w:lang w:val="en-CA"/>
        </w:rPr>
        <w:t>ies</w:t>
      </w:r>
      <w:r w:rsidRPr="00DB1081">
        <w:rPr>
          <w:lang w:val="en-CA"/>
        </w:rPr>
        <w:t xml:space="preserve">” </w:t>
      </w:r>
      <w:r>
        <w:rPr>
          <w:lang w:val="en-CA"/>
        </w:rPr>
        <w:t xml:space="preserve">can be configured in the </w:t>
      </w:r>
      <w:r w:rsidR="000F6016">
        <w:rPr>
          <w:lang w:val="en-CA"/>
        </w:rPr>
        <w:t xml:space="preserve">5G and 6G </w:t>
      </w:r>
      <w:r>
        <w:rPr>
          <w:lang w:val="en-CA"/>
        </w:rPr>
        <w:t>network</w:t>
      </w:r>
      <w:r w:rsidR="000F6016">
        <w:rPr>
          <w:lang w:val="en-CA"/>
        </w:rPr>
        <w:t>s</w:t>
      </w:r>
      <w:r>
        <w:rPr>
          <w:lang w:val="en-CA"/>
        </w:rPr>
        <w:t xml:space="preserve"> and used by the operator to configure which services</w:t>
      </w:r>
      <w:r w:rsidRPr="00DB1081">
        <w:rPr>
          <w:lang w:val="en-CA"/>
        </w:rPr>
        <w:t xml:space="preserve"> (identified by 5QI/QCI) must or must not be served by </w:t>
      </w:r>
      <w:proofErr w:type="gramStart"/>
      <w:r w:rsidRPr="00DB1081">
        <w:rPr>
          <w:lang w:val="en-CA"/>
        </w:rPr>
        <w:t>particular RATs/cores</w:t>
      </w:r>
      <w:proofErr w:type="gramEnd"/>
      <w:r w:rsidRPr="00DB1081">
        <w:rPr>
          <w:lang w:val="en-CA"/>
        </w:rPr>
        <w:t xml:space="preserve"> and how to prioritize them when multiple services </w:t>
      </w:r>
      <w:r>
        <w:rPr>
          <w:lang w:val="en-CA"/>
        </w:rPr>
        <w:t>cannot be served via the same system</w:t>
      </w:r>
      <w:r w:rsidRPr="00DB1081">
        <w:rPr>
          <w:lang w:val="en-CA"/>
        </w:rPr>
        <w:t>.</w:t>
      </w:r>
      <w:r>
        <w:rPr>
          <w:lang w:val="en-CA"/>
        </w:rPr>
        <w:t xml:space="preserve"> Thus, fallback and </w:t>
      </w:r>
      <w:proofErr w:type="spellStart"/>
      <w:r>
        <w:rPr>
          <w:lang w:val="en-CA"/>
        </w:rPr>
        <w:t>fallforward</w:t>
      </w:r>
      <w:proofErr w:type="spellEnd"/>
      <w:r w:rsidRPr="00DB1081">
        <w:rPr>
          <w:lang w:val="en-CA"/>
        </w:rPr>
        <w:t xml:space="preserve"> decisions </w:t>
      </w:r>
      <w:r>
        <w:rPr>
          <w:lang w:val="en-CA"/>
        </w:rPr>
        <w:t xml:space="preserve">can </w:t>
      </w:r>
      <w:r w:rsidRPr="00DB1081">
        <w:rPr>
          <w:lang w:val="en-CA"/>
        </w:rPr>
        <w:t xml:space="preserve">consider service priority, whether a requested service is supported on the current </w:t>
      </w:r>
      <w:r>
        <w:rPr>
          <w:lang w:val="en-CA"/>
        </w:rPr>
        <w:t>system</w:t>
      </w:r>
      <w:r w:rsidRPr="00DB1081">
        <w:rPr>
          <w:lang w:val="en-CA"/>
        </w:rPr>
        <w:t xml:space="preserve">, congestion, and the availability of </w:t>
      </w:r>
      <w:r w:rsidR="00235C20">
        <w:rPr>
          <w:lang w:val="en-CA"/>
        </w:rPr>
        <w:t>a</w:t>
      </w:r>
      <w:r w:rsidRPr="00DB1081">
        <w:rPr>
          <w:lang w:val="en-CA"/>
        </w:rPr>
        <w:t>lternative QoS Profiles that a target RAT can fulfill.</w:t>
      </w:r>
      <w:r>
        <w:rPr>
          <w:lang w:val="en-CA"/>
        </w:rPr>
        <w:t xml:space="preserve"> </w:t>
      </w:r>
    </w:p>
    <w:p w14:paraId="76CEEC83" w14:textId="2BCA8A12" w:rsidR="0036775E" w:rsidRDefault="0036775E" w:rsidP="0036775E">
      <w:pPr>
        <w:pStyle w:val="Heading4"/>
      </w:pPr>
      <w:r w:rsidRPr="001D0732">
        <w:rPr>
          <w:lang w:eastAsia="zh-CN"/>
        </w:rPr>
        <w:t>6.</w:t>
      </w:r>
      <w:proofErr w:type="gramStart"/>
      <w:r w:rsidR="004F41A5">
        <w:rPr>
          <w:lang w:eastAsia="zh-CN"/>
        </w:rPr>
        <w:t>17</w:t>
      </w:r>
      <w:r w:rsidRPr="001D0732">
        <w:rPr>
          <w:lang w:eastAsia="zh-CN"/>
        </w:rPr>
        <w:t>.Y.</w:t>
      </w:r>
      <w:proofErr w:type="gramEnd"/>
      <w:r w:rsidRPr="001D0732">
        <w:rPr>
          <w:lang w:eastAsia="zh-CN"/>
        </w:rPr>
        <w:t>3</w:t>
      </w:r>
      <w:r w:rsidRPr="001D0732">
        <w:rPr>
          <w:lang w:eastAsia="zh-CN"/>
        </w:rPr>
        <w:tab/>
      </w:r>
      <w:bookmarkEnd w:id="61"/>
      <w:bookmarkEnd w:id="62"/>
      <w:r w:rsidRPr="001D0732">
        <w:t>Services, Entities and Interfaces</w:t>
      </w:r>
      <w:bookmarkEnd w:id="63"/>
      <w:bookmarkEnd w:id="64"/>
      <w:bookmarkEnd w:id="65"/>
      <w:bookmarkEnd w:id="66"/>
      <w:bookmarkEnd w:id="67"/>
      <w:bookmarkEnd w:id="68"/>
      <w:bookmarkEnd w:id="69"/>
    </w:p>
    <w:p w14:paraId="7598CDCB" w14:textId="18A6DA1C" w:rsidR="008C79EE" w:rsidRDefault="008C79EE" w:rsidP="008C79EE">
      <w:r>
        <w:t>Assumptions for the 6G System:</w:t>
      </w:r>
    </w:p>
    <w:p w14:paraId="5820B694" w14:textId="77777777" w:rsidR="008C79EE" w:rsidRDefault="008C79EE" w:rsidP="008C79EE">
      <w:pPr>
        <w:pStyle w:val="B1"/>
        <w:numPr>
          <w:ilvl w:val="0"/>
          <w:numId w:val="4"/>
        </w:numPr>
      </w:pPr>
      <w:r>
        <w:t>This solution assumes that IP Traffic to and from a UE will be anchored at a 6G NF and the solution calls this 6G NF an 6G UPF.</w:t>
      </w:r>
    </w:p>
    <w:p w14:paraId="7A091F75" w14:textId="12109119" w:rsidR="008C79EE" w:rsidRDefault="008C79EE" w:rsidP="008C79EE">
      <w:pPr>
        <w:pStyle w:val="B1"/>
        <w:numPr>
          <w:ilvl w:val="0"/>
          <w:numId w:val="4"/>
        </w:numPr>
      </w:pPr>
      <w:r>
        <w:t xml:space="preserve">This solution assumes that Session Management </w:t>
      </w:r>
      <w:r w:rsidR="000F6016">
        <w:t xml:space="preserve">signalling </w:t>
      </w:r>
      <w:r>
        <w:t>to and from a UE will be anchored at a 6G NF and the solution calls this 6G NF a 6G SMF. In 6G, the solution assumes that Session Management signalling can be carried in NAS and/or within a PDU Session.</w:t>
      </w:r>
    </w:p>
    <w:p w14:paraId="4B08C796" w14:textId="77777777" w:rsidR="008C79EE" w:rsidRDefault="008C79EE" w:rsidP="008C79EE">
      <w:pPr>
        <w:pStyle w:val="B1"/>
        <w:numPr>
          <w:ilvl w:val="0"/>
          <w:numId w:val="4"/>
        </w:numPr>
      </w:pPr>
      <w:r>
        <w:t>The solution assumes that, in the 6GS, the UE will be able to send PDUs to and receive PDUs from a DNN and that the connection, or session, between the UE and DNN is called a 6G PDU Session.</w:t>
      </w:r>
    </w:p>
    <w:p w14:paraId="29CE4826" w14:textId="209B2A6D" w:rsidR="008C79EE" w:rsidRDefault="008C79EE" w:rsidP="008C79EE">
      <w:pPr>
        <w:pStyle w:val="B1"/>
        <w:numPr>
          <w:ilvl w:val="0"/>
          <w:numId w:val="4"/>
        </w:numPr>
      </w:pPr>
      <w:r>
        <w:t xml:space="preserve">The solution assumes the existence of a PGW-U + UPF + 6G UPF combined node that can serve as an IP anchor when the UE moves between </w:t>
      </w:r>
      <w:r w:rsidR="000F6016">
        <w:t>EPS</w:t>
      </w:r>
      <w:r>
        <w:t>, 5G</w:t>
      </w:r>
      <w:r w:rsidR="000F6016">
        <w:t>S</w:t>
      </w:r>
      <w:r>
        <w:t>, and 6G</w:t>
      </w:r>
      <w:r w:rsidR="000F6016">
        <w:t>S</w:t>
      </w:r>
      <w:r>
        <w:t>.</w:t>
      </w:r>
    </w:p>
    <w:p w14:paraId="7870E6E5" w14:textId="7BB74FDE" w:rsidR="00870CE6" w:rsidRDefault="00A60769" w:rsidP="008C79EE">
      <w:pPr>
        <w:pStyle w:val="B1"/>
        <w:numPr>
          <w:ilvl w:val="0"/>
          <w:numId w:val="4"/>
        </w:numPr>
      </w:pPr>
      <w:r w:rsidRPr="00A60769">
        <w:t>The MME and AMF</w:t>
      </w:r>
      <w:r>
        <w:t xml:space="preserve"> can provide the </w:t>
      </w:r>
      <w:r w:rsidRPr="00372728">
        <w:t>SMF+PGW-C</w:t>
      </w:r>
      <w:r>
        <w:t xml:space="preserve"> identity </w:t>
      </w:r>
      <w:r w:rsidR="000F6016">
        <w:t>to the 6GS</w:t>
      </w:r>
      <w:r>
        <w:t>.</w:t>
      </w:r>
    </w:p>
    <w:p w14:paraId="046A21BF" w14:textId="32295AE7" w:rsidR="008C79EE" w:rsidRDefault="008C79EE" w:rsidP="008C79EE">
      <w:r>
        <w:t>Impacts on existing services:</w:t>
      </w:r>
    </w:p>
    <w:p w14:paraId="2A821C66" w14:textId="668E14F5" w:rsidR="00A60769" w:rsidRDefault="00452694" w:rsidP="00A60769">
      <w:pPr>
        <w:pStyle w:val="B1"/>
        <w:numPr>
          <w:ilvl w:val="0"/>
          <w:numId w:val="4"/>
        </w:numPr>
      </w:pPr>
      <w:r>
        <w:lastRenderedPageBreak/>
        <w:t xml:space="preserve">The 5G and 6G networks </w:t>
      </w:r>
      <w:r w:rsidR="005D7BB5">
        <w:t xml:space="preserve">can </w:t>
      </w:r>
      <w:r>
        <w:t>use</w:t>
      </w:r>
      <w:r w:rsidR="00A60769">
        <w:t xml:space="preserve"> </w:t>
      </w:r>
      <w:r w:rsidR="00A60769" w:rsidRPr="009E1433">
        <w:t xml:space="preserve">subscriber-specific </w:t>
      </w:r>
      <w:r w:rsidR="00A60769">
        <w:t xml:space="preserve">a </w:t>
      </w:r>
      <w:r w:rsidR="00A60769" w:rsidRPr="00A60769">
        <w:t xml:space="preserve">system </w:t>
      </w:r>
      <w:proofErr w:type="gramStart"/>
      <w:r w:rsidR="00A60769" w:rsidRPr="00A60769">
        <w:t>change</w:t>
      </w:r>
      <w:proofErr w:type="gramEnd"/>
      <w:r w:rsidR="00A60769" w:rsidRPr="00A60769">
        <w:t xml:space="preserve"> policy </w:t>
      </w:r>
      <w:r w:rsidR="00A60769">
        <w:t>and/or</w:t>
      </w:r>
      <w:r w:rsidR="00A60769" w:rsidRPr="009E1433">
        <w:t xml:space="preserve"> service priorities</w:t>
      </w:r>
      <w:r w:rsidR="00A60769">
        <w:t xml:space="preserve"> that can be used to decide when to trigger fallback and </w:t>
      </w:r>
      <w:proofErr w:type="spellStart"/>
      <w:r w:rsidR="00A60769">
        <w:t>fallforward</w:t>
      </w:r>
      <w:proofErr w:type="spellEnd"/>
      <w:r w:rsidR="00A60769">
        <w:t>.</w:t>
      </w:r>
    </w:p>
    <w:p w14:paraId="4F54729F" w14:textId="003A5604" w:rsidR="00A60769" w:rsidRDefault="00A60769" w:rsidP="00A60769">
      <w:pPr>
        <w:pStyle w:val="B1"/>
        <w:numPr>
          <w:ilvl w:val="0"/>
          <w:numId w:val="4"/>
        </w:numPr>
      </w:pPr>
      <w:r w:rsidRPr="00A60769">
        <w:t xml:space="preserve">The UE can receive a 6G SM Context Identifier from the 6GS and provide the 6G SM Context Identifier to </w:t>
      </w:r>
      <w:r>
        <w:t>the SMF+PGW-C</w:t>
      </w:r>
      <w:r w:rsidR="000F6016">
        <w:t xml:space="preserve"> during a PDN Connection or PDU Session Establishment procedure</w:t>
      </w:r>
      <w:r>
        <w:t>.</w:t>
      </w:r>
    </w:p>
    <w:p w14:paraId="4D17D649" w14:textId="7D9C360E" w:rsidR="00A60769" w:rsidRDefault="00A60769" w:rsidP="00A60769">
      <w:pPr>
        <w:pStyle w:val="B1"/>
        <w:numPr>
          <w:ilvl w:val="0"/>
          <w:numId w:val="4"/>
        </w:numPr>
      </w:pPr>
      <w:r>
        <w:t xml:space="preserve">The SMF+PGW-C can use the </w:t>
      </w:r>
      <w:r w:rsidRPr="00A60769">
        <w:t xml:space="preserve">6G SM Context Identifier </w:t>
      </w:r>
      <w:r>
        <w:t>to retrieve SM context from the 6GS.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E229" w14:textId="77777777" w:rsidR="004054C1" w:rsidRDefault="004054C1">
      <w:r>
        <w:separator/>
      </w:r>
    </w:p>
  </w:endnote>
  <w:endnote w:type="continuationSeparator" w:id="0">
    <w:p w14:paraId="5A4E4A33" w14:textId="77777777" w:rsidR="004054C1" w:rsidRDefault="0040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C1795" w14:textId="77777777" w:rsidR="004054C1" w:rsidRDefault="004054C1">
      <w:r>
        <w:separator/>
      </w:r>
    </w:p>
  </w:footnote>
  <w:footnote w:type="continuationSeparator" w:id="0">
    <w:p w14:paraId="792DA940" w14:textId="77777777" w:rsidR="004054C1" w:rsidRDefault="0040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3A15"/>
    <w:multiLevelType w:val="hybridMultilevel"/>
    <w:tmpl w:val="94A86C56"/>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F253352"/>
    <w:multiLevelType w:val="hybridMultilevel"/>
    <w:tmpl w:val="0AB4E930"/>
    <w:lvl w:ilvl="0" w:tplc="01902A98">
      <w:start w:val="8"/>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3F13BD"/>
    <w:multiLevelType w:val="hybridMultilevel"/>
    <w:tmpl w:val="85160AD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372C0D"/>
    <w:multiLevelType w:val="hybridMultilevel"/>
    <w:tmpl w:val="4846FF92"/>
    <w:lvl w:ilvl="0" w:tplc="CC7ADFC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7B03EC"/>
    <w:multiLevelType w:val="hybridMultilevel"/>
    <w:tmpl w:val="9F76DDBC"/>
    <w:lvl w:ilvl="0" w:tplc="76F2B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3F250F"/>
    <w:multiLevelType w:val="hybridMultilevel"/>
    <w:tmpl w:val="DA70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204368"/>
    <w:multiLevelType w:val="hybridMultilevel"/>
    <w:tmpl w:val="85160AD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4C2F5DB9"/>
    <w:multiLevelType w:val="hybridMultilevel"/>
    <w:tmpl w:val="F94A2DE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37B6480"/>
    <w:multiLevelType w:val="hybridMultilevel"/>
    <w:tmpl w:val="7806F6A2"/>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4463D47"/>
    <w:multiLevelType w:val="hybridMultilevel"/>
    <w:tmpl w:val="7C1013DA"/>
    <w:lvl w:ilvl="0" w:tplc="3D9C0BF0">
      <w:start w:val="1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6BA615F"/>
    <w:multiLevelType w:val="hybridMultilevel"/>
    <w:tmpl w:val="F94A2DEE"/>
    <w:lvl w:ilvl="0" w:tplc="45FAE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CFA698F"/>
    <w:multiLevelType w:val="hybridMultilevel"/>
    <w:tmpl w:val="A3E88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70682349">
    <w:abstractNumId w:val="12"/>
  </w:num>
  <w:num w:numId="2" w16cid:durableId="1715811547">
    <w:abstractNumId w:val="13"/>
  </w:num>
  <w:num w:numId="3" w16cid:durableId="3823425">
    <w:abstractNumId w:val="8"/>
  </w:num>
  <w:num w:numId="4" w16cid:durableId="1604461275">
    <w:abstractNumId w:val="3"/>
  </w:num>
  <w:num w:numId="5" w16cid:durableId="1065647076">
    <w:abstractNumId w:val="5"/>
  </w:num>
  <w:num w:numId="6" w16cid:durableId="1882352383">
    <w:abstractNumId w:val="14"/>
  </w:num>
  <w:num w:numId="7" w16cid:durableId="1162964666">
    <w:abstractNumId w:val="11"/>
  </w:num>
  <w:num w:numId="8" w16cid:durableId="1178621063">
    <w:abstractNumId w:val="7"/>
  </w:num>
  <w:num w:numId="9" w16cid:durableId="1647661078">
    <w:abstractNumId w:val="2"/>
  </w:num>
  <w:num w:numId="10" w16cid:durableId="987708921">
    <w:abstractNumId w:val="6"/>
  </w:num>
  <w:num w:numId="11" w16cid:durableId="2083403000">
    <w:abstractNumId w:val="9"/>
  </w:num>
  <w:num w:numId="12" w16cid:durableId="1678657635">
    <w:abstractNumId w:val="4"/>
  </w:num>
  <w:num w:numId="13" w16cid:durableId="905410311">
    <w:abstractNumId w:val="0"/>
  </w:num>
  <w:num w:numId="14" w16cid:durableId="466624352">
    <w:abstractNumId w:val="10"/>
  </w:num>
  <w:num w:numId="15" w16cid:durableId="677929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557D"/>
    <w:rsid w:val="000535EE"/>
    <w:rsid w:val="00082C09"/>
    <w:rsid w:val="00086719"/>
    <w:rsid w:val="0009416A"/>
    <w:rsid w:val="000B59EB"/>
    <w:rsid w:val="000C1666"/>
    <w:rsid w:val="000C2393"/>
    <w:rsid w:val="000D58A0"/>
    <w:rsid w:val="000E120E"/>
    <w:rsid w:val="000F6016"/>
    <w:rsid w:val="0010504F"/>
    <w:rsid w:val="001168AF"/>
    <w:rsid w:val="00134914"/>
    <w:rsid w:val="00147430"/>
    <w:rsid w:val="00151A9A"/>
    <w:rsid w:val="001604A8"/>
    <w:rsid w:val="00162B50"/>
    <w:rsid w:val="00185549"/>
    <w:rsid w:val="001937CF"/>
    <w:rsid w:val="001B093A"/>
    <w:rsid w:val="001B3E58"/>
    <w:rsid w:val="001C35FE"/>
    <w:rsid w:val="001C5CF1"/>
    <w:rsid w:val="001D2EE3"/>
    <w:rsid w:val="001E0A30"/>
    <w:rsid w:val="00213C5B"/>
    <w:rsid w:val="00214DF0"/>
    <w:rsid w:val="002328BC"/>
    <w:rsid w:val="00235C20"/>
    <w:rsid w:val="00243096"/>
    <w:rsid w:val="002474B7"/>
    <w:rsid w:val="002518BD"/>
    <w:rsid w:val="00266561"/>
    <w:rsid w:val="00273B35"/>
    <w:rsid w:val="00277711"/>
    <w:rsid w:val="002943E1"/>
    <w:rsid w:val="0029442B"/>
    <w:rsid w:val="002B4079"/>
    <w:rsid w:val="002C05CB"/>
    <w:rsid w:val="002D57CA"/>
    <w:rsid w:val="00337943"/>
    <w:rsid w:val="0036775E"/>
    <w:rsid w:val="00372728"/>
    <w:rsid w:val="00375166"/>
    <w:rsid w:val="003B3206"/>
    <w:rsid w:val="003D5D20"/>
    <w:rsid w:val="004054C1"/>
    <w:rsid w:val="004314A2"/>
    <w:rsid w:val="0044235F"/>
    <w:rsid w:val="00452694"/>
    <w:rsid w:val="004721C0"/>
    <w:rsid w:val="004E2F92"/>
    <w:rsid w:val="004F41A5"/>
    <w:rsid w:val="005103C6"/>
    <w:rsid w:val="005115F8"/>
    <w:rsid w:val="00512260"/>
    <w:rsid w:val="0051513A"/>
    <w:rsid w:val="0051688C"/>
    <w:rsid w:val="00553DAE"/>
    <w:rsid w:val="005644BA"/>
    <w:rsid w:val="00567921"/>
    <w:rsid w:val="00584E26"/>
    <w:rsid w:val="005D6B4D"/>
    <w:rsid w:val="005D7BB5"/>
    <w:rsid w:val="005E1000"/>
    <w:rsid w:val="005E32E1"/>
    <w:rsid w:val="005E5F61"/>
    <w:rsid w:val="005F718C"/>
    <w:rsid w:val="00643508"/>
    <w:rsid w:val="00653E2A"/>
    <w:rsid w:val="006565DA"/>
    <w:rsid w:val="00665CA7"/>
    <w:rsid w:val="00672A6C"/>
    <w:rsid w:val="00690307"/>
    <w:rsid w:val="0069541A"/>
    <w:rsid w:val="006B621B"/>
    <w:rsid w:val="006D15C1"/>
    <w:rsid w:val="006E27DC"/>
    <w:rsid w:val="006E755D"/>
    <w:rsid w:val="00776F6B"/>
    <w:rsid w:val="00780A06"/>
    <w:rsid w:val="00785301"/>
    <w:rsid w:val="00793775"/>
    <w:rsid w:val="00793D77"/>
    <w:rsid w:val="007B511D"/>
    <w:rsid w:val="007C1385"/>
    <w:rsid w:val="00810800"/>
    <w:rsid w:val="008171CF"/>
    <w:rsid w:val="0082707E"/>
    <w:rsid w:val="00870CE6"/>
    <w:rsid w:val="008B4AAF"/>
    <w:rsid w:val="008C79EE"/>
    <w:rsid w:val="008D0AFE"/>
    <w:rsid w:val="008E538F"/>
    <w:rsid w:val="009158D2"/>
    <w:rsid w:val="009255E7"/>
    <w:rsid w:val="0095029A"/>
    <w:rsid w:val="00966E65"/>
    <w:rsid w:val="00975374"/>
    <w:rsid w:val="00982BA7"/>
    <w:rsid w:val="00995C58"/>
    <w:rsid w:val="009A00DE"/>
    <w:rsid w:val="009A21B0"/>
    <w:rsid w:val="009B6500"/>
    <w:rsid w:val="009D3F0D"/>
    <w:rsid w:val="009E1433"/>
    <w:rsid w:val="00A34787"/>
    <w:rsid w:val="00A36BAD"/>
    <w:rsid w:val="00A60769"/>
    <w:rsid w:val="00AA3DBE"/>
    <w:rsid w:val="00AA4AA1"/>
    <w:rsid w:val="00AA7E59"/>
    <w:rsid w:val="00AB1CCA"/>
    <w:rsid w:val="00AE3066"/>
    <w:rsid w:val="00AE35AD"/>
    <w:rsid w:val="00AF18FA"/>
    <w:rsid w:val="00B12540"/>
    <w:rsid w:val="00B17AE1"/>
    <w:rsid w:val="00B41104"/>
    <w:rsid w:val="00B61060"/>
    <w:rsid w:val="00BA4BE2"/>
    <w:rsid w:val="00BB61A4"/>
    <w:rsid w:val="00BD1620"/>
    <w:rsid w:val="00BE0D17"/>
    <w:rsid w:val="00BE248E"/>
    <w:rsid w:val="00BF3721"/>
    <w:rsid w:val="00C03966"/>
    <w:rsid w:val="00C44D05"/>
    <w:rsid w:val="00C5504D"/>
    <w:rsid w:val="00C601CB"/>
    <w:rsid w:val="00C86F41"/>
    <w:rsid w:val="00C87441"/>
    <w:rsid w:val="00C90B91"/>
    <w:rsid w:val="00C912D3"/>
    <w:rsid w:val="00C93D83"/>
    <w:rsid w:val="00CC4471"/>
    <w:rsid w:val="00CF4CF6"/>
    <w:rsid w:val="00D0690E"/>
    <w:rsid w:val="00D07287"/>
    <w:rsid w:val="00D24BB9"/>
    <w:rsid w:val="00D318B2"/>
    <w:rsid w:val="00D32695"/>
    <w:rsid w:val="00D55FB4"/>
    <w:rsid w:val="00D560D2"/>
    <w:rsid w:val="00D600CD"/>
    <w:rsid w:val="00DC167C"/>
    <w:rsid w:val="00DF7579"/>
    <w:rsid w:val="00E06393"/>
    <w:rsid w:val="00E1464D"/>
    <w:rsid w:val="00E25D01"/>
    <w:rsid w:val="00E532EA"/>
    <w:rsid w:val="00E54C0A"/>
    <w:rsid w:val="00EC68AC"/>
    <w:rsid w:val="00ED40AA"/>
    <w:rsid w:val="00EE289B"/>
    <w:rsid w:val="00F17349"/>
    <w:rsid w:val="00F21090"/>
    <w:rsid w:val="00F30FD1"/>
    <w:rsid w:val="00F3442A"/>
    <w:rsid w:val="00F431B2"/>
    <w:rsid w:val="00F57C87"/>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0E120E"/>
    <w:rPr>
      <w:rFonts w:eastAsia="Times New Roma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DefaultParagraphFont"/>
    <w:link w:val="ListParagraph"/>
    <w:uiPriority w:val="34"/>
    <w:qFormat/>
    <w:locked/>
    <w:rsid w:val="00ED40AA"/>
    <w:rPr>
      <w:rFonts w:eastAsia="MS Mincho"/>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ED40AA"/>
    <w:pPr>
      <w:overflowPunct w:val="0"/>
      <w:autoSpaceDE w:val="0"/>
      <w:autoSpaceDN w:val="0"/>
      <w:ind w:left="720"/>
      <w:contextualSpacing/>
    </w:pPr>
    <w:rPr>
      <w:rFonts w:ascii="CG Times (WN)" w:eastAsia="MS Mincho" w:hAnsi="CG Times (WN)"/>
      <w:lang w:eastAsia="zh-CN"/>
    </w:rPr>
  </w:style>
  <w:style w:type="paragraph" w:styleId="Revision">
    <w:name w:val="Revision"/>
    <w:hidden/>
    <w:uiPriority w:val="99"/>
    <w:semiHidden/>
    <w:rsid w:val="002C05C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234ADD-AD60-4305-A22F-34C0C2DCA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E3201E-B7C8-460D-9CE2-042E33E130AE}">
  <ds:schemaRefs>
    <ds:schemaRef ds:uri="e32f50e1-6846-4d7d-ad60-ccd6877e6c5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23a22248-acb0-4303-bd1b-c36b2527d0a2"/>
    <ds:schemaRef ds:uri="http://purl.org/dc/dcmitype/"/>
    <ds:schemaRef ds:uri="http://schemas.microsoft.com/sharepoint/v4"/>
    <ds:schemaRef ds:uri="5a888943-97ca-4c93-b605-714bb5e9e285"/>
    <ds:schemaRef ds:uri="http://schemas.microsoft.com/office/2006/metadata/properties"/>
    <ds:schemaRef ds:uri="http://www.w3.org/XML/1998/namespace"/>
    <ds:schemaRef ds:uri="http://purl.org/dc/terms/"/>
  </ds:schemaRefs>
</ds:datastoreItem>
</file>

<file path=customXml/itemProps3.xml><?xml version="1.0" encoding="utf-8"?>
<ds:datastoreItem xmlns:ds="http://schemas.openxmlformats.org/officeDocument/2006/customXml" ds:itemID="{EC38EB1D-F31E-470F-8475-00C82349A01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757</TotalTime>
  <Pages>8</Pages>
  <Words>3402</Words>
  <Characters>16088</Characters>
  <Application>Microsoft Office Word</Application>
  <DocSecurity>0</DocSecurity>
  <Lines>321</Lines>
  <Paragraphs>161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Starsinic</cp:lastModifiedBy>
  <cp:revision>39</cp:revision>
  <cp:lastPrinted>1900-01-01T05:00:00Z</cp:lastPrinted>
  <dcterms:created xsi:type="dcterms:W3CDTF">2026-01-06T09:04:00Z</dcterms:created>
  <dcterms:modified xsi:type="dcterms:W3CDTF">2026-01-27T16:34:00Z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_new_ms_pID_725432_00">
    <vt:lpwstr>_new_ms_pID_725432</vt:lpwstr>
  </property>
  <property fmtid="{D5CDD505-2E9C-101B-9397-08002B2CF9AE}" pid="5" name="_new_ms_pID_725431_00">
    <vt:lpwstr>_new_ms_pID_725431</vt:lpwstr>
  </property>
  <property fmtid="{D5CDD505-2E9C-101B-9397-08002B2CF9AE}" pid="6" name="ContentTypeId">
    <vt:lpwstr>0x0101006C8E648E97429F4A9C700CA2B719F885</vt:lpwstr>
  </property>
  <property fmtid="{D5CDD505-2E9C-101B-9397-08002B2CF9AE}" pid="7"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8"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1_00">
    <vt:lpwstr>_2015_ms_pID_7253431</vt:lpwstr>
  </property>
  <property fmtid="{D5CDD505-2E9C-101B-9397-08002B2CF9AE}" pid="11" name="_new_ms_pID_72543_00">
    <vt:lpwstr>_new_ms_pID_72543</vt:lpwstr>
  </property>
  <property fmtid="{D5CDD505-2E9C-101B-9397-08002B2CF9AE}" pid="12" name="_NewReviewCycle">
    <vt:lpwstr/>
  </property>
  <property fmtid="{D5CDD505-2E9C-101B-9397-08002B2CF9AE}" pid="13"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14" name="sflag">
    <vt:lpwstr>1443190362</vt:lpwstr>
  </property>
  <property fmtid="{D5CDD505-2E9C-101B-9397-08002B2CF9AE}" pid="15" name="_2015_ms_pID_725343_00">
    <vt:lpwstr>_2015_ms_pID_725343</vt:lpwstr>
  </property>
  <property fmtid="{D5CDD505-2E9C-101B-9397-08002B2CF9AE}" pid="16"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17" name="MSIP_Label_4d2f777e-4347-4fc6-823a-b44ab313546a_Enabled">
    <vt:lpwstr>true</vt:lpwstr>
  </property>
  <property fmtid="{D5CDD505-2E9C-101B-9397-08002B2CF9AE}" pid="18" name="MSIP_Label_4d2f777e-4347-4fc6-823a-b44ab313546a_SetDate">
    <vt:lpwstr>2026-01-12T19:39:27Z</vt:lpwstr>
  </property>
  <property fmtid="{D5CDD505-2E9C-101B-9397-08002B2CF9AE}" pid="19" name="MSIP_Label_4d2f777e-4347-4fc6-823a-b44ab313546a_Method">
    <vt:lpwstr>Standard</vt:lpwstr>
  </property>
  <property fmtid="{D5CDD505-2E9C-101B-9397-08002B2CF9AE}" pid="20" name="MSIP_Label_4d2f777e-4347-4fc6-823a-b44ab313546a_Name">
    <vt:lpwstr>Non-Public</vt:lpwstr>
  </property>
  <property fmtid="{D5CDD505-2E9C-101B-9397-08002B2CF9AE}" pid="21" name="MSIP_Label_4d2f777e-4347-4fc6-823a-b44ab313546a_SiteId">
    <vt:lpwstr>e351b779-f6d5-4e50-8568-80e922d180ae</vt:lpwstr>
  </property>
  <property fmtid="{D5CDD505-2E9C-101B-9397-08002B2CF9AE}" pid="22" name="MSIP_Label_4d2f777e-4347-4fc6-823a-b44ab313546a_ActionId">
    <vt:lpwstr>c7bb16f4-3d41-48c2-83a5-982089d63bf2</vt:lpwstr>
  </property>
  <property fmtid="{D5CDD505-2E9C-101B-9397-08002B2CF9AE}" pid="23" name="MSIP_Label_4d2f777e-4347-4fc6-823a-b44ab313546a_ContentBits">
    <vt:lpwstr>0</vt:lpwstr>
  </property>
  <property fmtid="{D5CDD505-2E9C-101B-9397-08002B2CF9AE}" pid="24" name="MSIP_Label_4d2f777e-4347-4fc6-823a-b44ab313546a_Tag">
    <vt:lpwstr>10, 3, 0, 1</vt:lpwstr>
  </property>
</Properties>
</file>