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46D47A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F6B7B" w:rsidRPr="008F6B7B">
        <w:rPr>
          <w:b/>
          <w:noProof/>
          <w:sz w:val="24"/>
          <w:lang w:val="sv-SE"/>
        </w:rPr>
        <w:t>S2-2600306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FA204C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57679">
        <w:rPr>
          <w:rFonts w:ascii="Arial" w:hAnsi="Arial" w:cs="Arial"/>
          <w:b/>
        </w:rPr>
        <w:t>NEC</w:t>
      </w:r>
    </w:p>
    <w:p w14:paraId="65CE4E4B" w14:textId="5795F9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57679">
        <w:rPr>
          <w:rFonts w:ascii="Arial" w:hAnsi="Arial" w:cs="Arial"/>
          <w:b/>
        </w:rPr>
        <w:t>1</w:t>
      </w:r>
      <w:r w:rsidR="00B03381">
        <w:rPr>
          <w:rFonts w:ascii="Arial" w:hAnsi="Arial" w:cs="Arial"/>
          <w:b/>
        </w:rPr>
        <w:t>.1</w:t>
      </w:r>
      <w:r w:rsidR="00D70714">
        <w:rPr>
          <w:rFonts w:ascii="Arial" w:hAnsi="Arial" w:cs="Arial"/>
          <w:b/>
        </w:rPr>
        <w:t>, bullet #</w:t>
      </w:r>
      <w:r w:rsidR="004712E6">
        <w:rPr>
          <w:rFonts w:ascii="Arial" w:hAnsi="Arial" w:cs="Arial"/>
          <w:b/>
        </w:rPr>
        <w:t>1a]</w:t>
      </w:r>
      <w:r w:rsidR="00AB1CCA" w:rsidRPr="003B3CC4">
        <w:rPr>
          <w:rFonts w:ascii="Arial" w:hAnsi="Arial" w:cs="Arial"/>
          <w:b/>
        </w:rPr>
        <w:t xml:space="preserve"> </w:t>
      </w:r>
      <w:r w:rsidR="004712E6">
        <w:rPr>
          <w:rFonts w:ascii="Arial" w:hAnsi="Arial" w:cs="Arial"/>
          <w:b/>
        </w:rPr>
        <w:t>Support of 6G Modular NAS procedure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39774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D7F88">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97AB01C" w:rsidR="00D24BB9" w:rsidRDefault="00D24BB9" w:rsidP="00D24BB9">
      <w:pPr>
        <w:rPr>
          <w:rFonts w:ascii="Arial" w:hAnsi="Arial" w:cs="Arial"/>
          <w:i/>
        </w:rPr>
      </w:pPr>
      <w:r>
        <w:rPr>
          <w:rFonts w:ascii="Arial" w:hAnsi="Arial" w:cs="Arial"/>
          <w:i/>
        </w:rPr>
        <w:t xml:space="preserve">Abstract of the contribution: </w:t>
      </w:r>
      <w:r w:rsidR="004712E6">
        <w:rPr>
          <w:rFonts w:ascii="Arial" w:hAnsi="Arial" w:cs="Arial"/>
          <w:i/>
        </w:rPr>
        <w:t xml:space="preserve">The objective of this contribution is to </w:t>
      </w:r>
      <w:r w:rsidR="0094027A">
        <w:rPr>
          <w:rFonts w:ascii="Arial" w:hAnsi="Arial" w:cs="Arial"/>
          <w:i/>
        </w:rPr>
        <w:t>provide solution to</w:t>
      </w:r>
      <w:r w:rsidR="004712E6">
        <w:rPr>
          <w:rFonts w:ascii="Arial" w:hAnsi="Arial" w:cs="Arial"/>
          <w:i/>
        </w:rPr>
        <w:t xml:space="preserve"> the KI#1</w:t>
      </w:r>
      <w:r w:rsidR="002E36E1">
        <w:rPr>
          <w:rFonts w:ascii="Arial" w:hAnsi="Arial" w:cs="Arial"/>
          <w:i/>
        </w:rPr>
        <w:t xml:space="preserve"> and subtask 1a to </w:t>
      </w:r>
      <w:r w:rsidR="0094027A" w:rsidRPr="0094027A">
        <w:rPr>
          <w:rFonts w:ascii="Arial" w:hAnsi="Arial" w:cs="Arial"/>
          <w:i/>
        </w:rPr>
        <w:t>enable the introduction of a new non-access stratum functionality with minimal or no impact to other non-access stratum functionalities.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A267520" w14:textId="77777777" w:rsidR="007F6AA5" w:rsidRDefault="00AE1398" w:rsidP="009E4B9F">
      <w:r w:rsidRPr="008844D8">
        <w:t xml:space="preserve">This solution addresses the </w:t>
      </w:r>
      <w:r w:rsidR="008844D8" w:rsidRPr="008844D8">
        <w:t>KI#1 and subtask 1 to enable the introduction of a new non-access stratum functionality with minimal or no impact to other non-access stratum functionalities.</w:t>
      </w:r>
      <w:r w:rsidR="001037B0">
        <w:t xml:space="preserve"> </w:t>
      </w:r>
    </w:p>
    <w:p w14:paraId="64256721" w14:textId="22A39F64" w:rsidR="00134914" w:rsidRPr="008844D8" w:rsidRDefault="001037B0" w:rsidP="009E4B9F">
      <w:r>
        <w:t xml:space="preserve">The solution </w:t>
      </w:r>
      <w:r w:rsidR="00116910">
        <w:t xml:space="preserve">defines a framework </w:t>
      </w:r>
      <w:r w:rsidR="003400DD">
        <w:t xml:space="preserve">to introduce a non-access stratum for a service </w:t>
      </w:r>
      <w:r w:rsidR="006B5963">
        <w:t xml:space="preserve">without </w:t>
      </w:r>
      <w:r w:rsidR="00350A82">
        <w:t xml:space="preserve">impacting or minimizing the impact </w:t>
      </w:r>
      <w:r w:rsidR="007F6AA5">
        <w:t xml:space="preserve">on a </w:t>
      </w:r>
      <w:r w:rsidR="006B5963">
        <w:t xml:space="preserve">non-access stratum functions of other existing services.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73DBA007" w:rsidR="002518BD" w:rsidRPr="001D0732" w:rsidRDefault="00034560" w:rsidP="000E565F">
            <w:pPr>
              <w:pStyle w:val="TAC"/>
              <w:rPr>
                <w:rFonts w:eastAsia="DengXian"/>
                <w:lang w:eastAsia="zh-CN"/>
              </w:rPr>
            </w:pPr>
            <w:r>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tcPr>
          <w:p w14:paraId="752ED420" w14:textId="7EDF0CAF" w:rsidR="002518BD" w:rsidRPr="001D0732" w:rsidRDefault="00034560" w:rsidP="000E565F">
            <w:pPr>
              <w:pStyle w:val="TAC"/>
              <w:rPr>
                <w:rFonts w:eastAsia="DengXian"/>
                <w:lang w:eastAsia="zh-CN"/>
              </w:rPr>
            </w:pPr>
            <w:r>
              <w:rPr>
                <w:rFonts w:eastAsia="DengXian"/>
                <w:lang w:eastAsia="zh-CN"/>
              </w:rPr>
              <w:t>1a</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B739437" w:rsidR="0036775E" w:rsidRDefault="0036775E" w:rsidP="0036775E">
      <w:pPr>
        <w:pStyle w:val="Heading2"/>
      </w:pPr>
      <w:r w:rsidRPr="008856AB">
        <w:t>6.</w:t>
      </w:r>
      <w:r w:rsidR="00652FA8">
        <w:t>1</w:t>
      </w:r>
      <w:r w:rsidRPr="008856AB">
        <w:tab/>
        <w:t>Solutions to KI#</w:t>
      </w:r>
      <w:r w:rsidR="0050515D">
        <w:t>1</w:t>
      </w:r>
      <w:r w:rsidR="00230B22">
        <w:t>.1</w:t>
      </w:r>
      <w:r w:rsidR="0050515D">
        <w:t xml:space="preserve"> subset</w:t>
      </w:r>
      <w:r w:rsidR="0008169A">
        <w:t>1a</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4DFF6D2C"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lastRenderedPageBreak/>
        <w:t>6.</w:t>
      </w:r>
      <w:r w:rsidR="00230B22">
        <w:t>1</w:t>
      </w:r>
      <w:r w:rsidRPr="001D0732">
        <w:t>.</w:t>
      </w:r>
      <w:r w:rsidR="00230B22">
        <w:t>0</w:t>
      </w:r>
      <w:r w:rsidRPr="001D0732">
        <w:tab/>
        <w:t>Solution #</w:t>
      </w:r>
      <w:r w:rsidR="004D1209">
        <w:t>1</w:t>
      </w:r>
      <w:r w:rsidRPr="001D0732">
        <w:t xml:space="preserve">: </w:t>
      </w:r>
      <w:bookmarkEnd w:id="27"/>
      <w:bookmarkEnd w:id="28"/>
      <w:bookmarkEnd w:id="29"/>
      <w:bookmarkEnd w:id="30"/>
      <w:bookmarkEnd w:id="31"/>
      <w:bookmarkEnd w:id="32"/>
      <w:bookmarkEnd w:id="33"/>
      <w:r w:rsidR="004D1209">
        <w:rPr>
          <w:rFonts w:cs="Arial"/>
          <w:b/>
        </w:rPr>
        <w:t>Support of 6G Modular NAS procedure</w:t>
      </w:r>
    </w:p>
    <w:p w14:paraId="0D254E1F" w14:textId="26C61BF9"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230B22">
        <w:t>1</w:t>
      </w:r>
      <w:r w:rsidRPr="001D0732">
        <w:t>.</w:t>
      </w:r>
      <w:r w:rsidR="00EC6AFE">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61E6D37" w14:textId="1345C954" w:rsidR="0036775E" w:rsidRDefault="00B71D28" w:rsidP="0036775E">
      <w:bookmarkStart w:id="42" w:name="_Toc500949101"/>
      <w:r>
        <w:t>This solution addresses the KI1</w:t>
      </w:r>
      <w:r w:rsidR="00785014">
        <w:t>.1 and bullet 1a.</w:t>
      </w:r>
    </w:p>
    <w:p w14:paraId="37011223" w14:textId="77777777" w:rsidR="00785014" w:rsidRPr="00A22D4B" w:rsidRDefault="00785014" w:rsidP="00785014">
      <w:pPr>
        <w:pStyle w:val="B1"/>
        <w:ind w:left="0" w:firstLine="284"/>
      </w:pPr>
      <w:r w:rsidRPr="00A22D4B">
        <w:t>1.</w:t>
      </w:r>
      <w:r w:rsidRPr="00A22D4B">
        <w:tab/>
        <w:t>Study the support for control signalling for 6G System, including at least the following:</w:t>
      </w:r>
    </w:p>
    <w:p w14:paraId="3F2187CE" w14:textId="77777777" w:rsidR="00785014" w:rsidRDefault="00785014" w:rsidP="00785014">
      <w:pPr>
        <w:pStyle w:val="B2"/>
      </w:pPr>
      <w:r w:rsidRPr="00A22D4B">
        <w:t>a.</w:t>
      </w:r>
      <w:r w:rsidRPr="00A22D4B">
        <w:tab/>
        <w:t>Whether and how to enable the introduction of a new non-access stratum functionality with minimal or no impact to other non-access stratum functionalities.</w:t>
      </w:r>
    </w:p>
    <w:p w14:paraId="260866A1" w14:textId="77777777" w:rsidR="00D94353" w:rsidRDefault="00EE26C7" w:rsidP="00D94353">
      <w:r>
        <w:t>High level principle of the solution</w:t>
      </w:r>
    </w:p>
    <w:p w14:paraId="246FAE8C" w14:textId="623C63C6" w:rsidR="00657BB3" w:rsidRDefault="00657BB3" w:rsidP="00165A51">
      <w:pPr>
        <w:pStyle w:val="ListParagraph"/>
        <w:numPr>
          <w:ilvl w:val="0"/>
          <w:numId w:val="5"/>
        </w:numPr>
      </w:pPr>
      <w:r>
        <w:t>The solution proposes following 6G architecture:</w:t>
      </w:r>
    </w:p>
    <w:p w14:paraId="0E62A045" w14:textId="3F0A202B" w:rsidR="00B10467" w:rsidRDefault="00352CB8" w:rsidP="00657BB3">
      <w:pPr>
        <w:pStyle w:val="ListParagraph"/>
        <w:numPr>
          <w:ilvl w:val="1"/>
          <w:numId w:val="5"/>
        </w:numPr>
      </w:pPr>
      <w:r>
        <w:t>The 6G Architecture is based on the 5G architecture</w:t>
      </w:r>
      <w:r w:rsidR="00FD6B5A">
        <w:t>.</w:t>
      </w:r>
    </w:p>
    <w:p w14:paraId="4136140F" w14:textId="3109F805" w:rsidR="003A33F4" w:rsidRDefault="00FD6B5A" w:rsidP="00657BB3">
      <w:pPr>
        <w:pStyle w:val="ListParagraph"/>
        <w:numPr>
          <w:ilvl w:val="1"/>
          <w:numId w:val="5"/>
        </w:numPr>
      </w:pPr>
      <w:r>
        <w:t xml:space="preserve">The 6G architecture introduces a new network function called </w:t>
      </w:r>
      <w:r w:rsidRPr="00875755">
        <w:rPr>
          <w:b/>
          <w:bCs/>
          <w:u w:val="single"/>
        </w:rPr>
        <w:t>Serv</w:t>
      </w:r>
      <w:r w:rsidR="0020229E" w:rsidRPr="00875755">
        <w:rPr>
          <w:b/>
          <w:bCs/>
          <w:u w:val="single"/>
        </w:rPr>
        <w:t>ice Network Node</w:t>
      </w:r>
      <w:r w:rsidR="0020229E">
        <w:t xml:space="preserve"> which</w:t>
      </w:r>
      <w:r w:rsidR="003A33F4">
        <w:t>:</w:t>
      </w:r>
    </w:p>
    <w:p w14:paraId="6F0C88EB" w14:textId="5275A32B" w:rsidR="00486FA5" w:rsidRDefault="00DD61EA" w:rsidP="00486FA5">
      <w:pPr>
        <w:pStyle w:val="ListParagraph"/>
        <w:ind w:left="1440"/>
      </w:pPr>
      <w:r>
        <w:t>-</w:t>
      </w:r>
      <w:r w:rsidR="0020229E">
        <w:t xml:space="preserve"> </w:t>
      </w:r>
      <w:r w:rsidR="00FF439A">
        <w:t xml:space="preserve"> handles </w:t>
      </w:r>
      <w:r w:rsidR="0020229E">
        <w:t xml:space="preserve">a </w:t>
      </w:r>
      <w:r w:rsidR="00FB46A4">
        <w:t xml:space="preserve">service or a set of services e.g. </w:t>
      </w:r>
      <w:r w:rsidR="0064692E">
        <w:t xml:space="preserve">eMBB, </w:t>
      </w:r>
      <w:r w:rsidR="00FB46A4">
        <w:t>IMS services</w:t>
      </w:r>
      <w:r>
        <w:t>, URLCC services, mIOT services</w:t>
      </w:r>
      <w:r w:rsidR="008D6170">
        <w:t>.</w:t>
      </w:r>
    </w:p>
    <w:p w14:paraId="7542AE59" w14:textId="60B97ACD" w:rsidR="00CD47DF" w:rsidRPr="004A552E" w:rsidRDefault="00CD47DF" w:rsidP="003A33F4">
      <w:pPr>
        <w:pStyle w:val="ListParagraph"/>
        <w:ind w:left="1440"/>
        <w:rPr>
          <w:u w:val="single"/>
        </w:rPr>
      </w:pPr>
      <w:r w:rsidRPr="004A552E">
        <w:rPr>
          <w:u w:val="single"/>
        </w:rPr>
        <w:t>-</w:t>
      </w:r>
      <w:r w:rsidR="00486FA5" w:rsidRPr="004A552E">
        <w:rPr>
          <w:u w:val="single"/>
        </w:rPr>
        <w:t xml:space="preserve"> associated</w:t>
      </w:r>
      <w:r w:rsidR="00FF439A" w:rsidRPr="004A552E">
        <w:rPr>
          <w:u w:val="single"/>
        </w:rPr>
        <w:t xml:space="preserve"> with network slices</w:t>
      </w:r>
      <w:r w:rsidR="004A552E">
        <w:rPr>
          <w:u w:val="single"/>
        </w:rPr>
        <w:t xml:space="preserve"> (NSSAI)</w:t>
      </w:r>
      <w:r w:rsidR="00FF439A" w:rsidRPr="004A552E">
        <w:rPr>
          <w:u w:val="single"/>
        </w:rPr>
        <w:t xml:space="preserve"> related to a service or a set of services.</w:t>
      </w:r>
    </w:p>
    <w:p w14:paraId="2389206B" w14:textId="4C487D88" w:rsidR="003C041B" w:rsidRDefault="003C041B" w:rsidP="003C041B">
      <w:pPr>
        <w:pStyle w:val="ListParagraph"/>
        <w:ind w:left="1440"/>
      </w:pPr>
      <w:r>
        <w:t xml:space="preserve">-  </w:t>
      </w:r>
      <w:r w:rsidR="004E0C44">
        <w:t xml:space="preserve">handles </w:t>
      </w:r>
      <w:r>
        <w:t>PDU session activation, deactivation and modification related to the service.</w:t>
      </w:r>
    </w:p>
    <w:p w14:paraId="081E1836" w14:textId="02F9CBE5" w:rsidR="003C041B" w:rsidRDefault="003C041B" w:rsidP="003C041B">
      <w:pPr>
        <w:pStyle w:val="ListParagraph"/>
        <w:ind w:left="1440"/>
        <w:rPr>
          <w:lang w:val="en-US"/>
        </w:rPr>
      </w:pPr>
      <w:r w:rsidRPr="003C041B">
        <w:rPr>
          <w:lang w:val="en-US"/>
        </w:rPr>
        <w:t xml:space="preserve">- </w:t>
      </w:r>
      <w:r w:rsidR="004E0C44">
        <w:rPr>
          <w:lang w:val="en-US"/>
        </w:rPr>
        <w:t xml:space="preserve">handles </w:t>
      </w:r>
      <w:r w:rsidRPr="003C041B">
        <w:rPr>
          <w:lang w:val="en-US"/>
        </w:rPr>
        <w:t>user plane establishment between t</w:t>
      </w:r>
      <w:r>
        <w:rPr>
          <w:lang w:val="en-US"/>
        </w:rPr>
        <w:t xml:space="preserve">he </w:t>
      </w:r>
      <w:r w:rsidR="00351CE1">
        <w:rPr>
          <w:lang w:val="en-US"/>
        </w:rPr>
        <w:t>UE and UPF.</w:t>
      </w:r>
    </w:p>
    <w:p w14:paraId="4EE22C99" w14:textId="7E0BFEC0" w:rsidR="00D94353" w:rsidRDefault="00BE7AA8" w:rsidP="00A95ADF">
      <w:pPr>
        <w:pStyle w:val="ListParagraph"/>
        <w:ind w:left="1440"/>
        <w:rPr>
          <w:lang w:val="en-US"/>
        </w:rPr>
      </w:pPr>
      <w:r>
        <w:rPr>
          <w:lang w:val="en-US"/>
        </w:rPr>
        <w:t>- allocates a</w:t>
      </w:r>
      <w:r w:rsidR="00CC251D">
        <w:rPr>
          <w:lang w:val="en-US"/>
        </w:rPr>
        <w:t xml:space="preserve"> temporary</w:t>
      </w:r>
      <w:r>
        <w:rPr>
          <w:lang w:val="en-US"/>
        </w:rPr>
        <w:t xml:space="preserve"> identifier</w:t>
      </w:r>
      <w:r w:rsidR="00CC251D">
        <w:rPr>
          <w:lang w:val="en-US"/>
        </w:rPr>
        <w:t xml:space="preserve"> called SN-GTUI</w:t>
      </w:r>
      <w:r>
        <w:rPr>
          <w:lang w:val="en-US"/>
        </w:rPr>
        <w:t xml:space="preserve"> when a </w:t>
      </w:r>
      <w:r w:rsidR="00CC251D">
        <w:rPr>
          <w:lang w:val="en-US"/>
        </w:rPr>
        <w:t xml:space="preserve">UE registered to a SN node to identify a UE </w:t>
      </w:r>
      <w:r w:rsidR="00747027">
        <w:rPr>
          <w:lang w:val="en-US"/>
        </w:rPr>
        <w:t xml:space="preserve">   in the SN Node.</w:t>
      </w:r>
    </w:p>
    <w:p w14:paraId="0FE66F40" w14:textId="77777777" w:rsidR="0020732C" w:rsidRDefault="0020732C" w:rsidP="00A95ADF">
      <w:pPr>
        <w:pStyle w:val="ListParagraph"/>
        <w:ind w:left="1440"/>
        <w:rPr>
          <w:lang w:val="en-US"/>
        </w:rPr>
      </w:pPr>
    </w:p>
    <w:p w14:paraId="2E3D58D2" w14:textId="42C8B1AC" w:rsidR="0020732C" w:rsidRPr="00A95ADF" w:rsidRDefault="0020732C" w:rsidP="0020732C">
      <w:pPr>
        <w:pStyle w:val="NO"/>
        <w:rPr>
          <w:lang w:val="en-US"/>
        </w:rPr>
      </w:pPr>
      <w:r>
        <w:rPr>
          <w:lang w:val="en-US"/>
        </w:rPr>
        <w:t xml:space="preserve">NOTE 1: The AMF is not </w:t>
      </w:r>
      <w:r w:rsidR="00F4312F">
        <w:rPr>
          <w:lang w:val="en-US"/>
        </w:rPr>
        <w:t>involved in the session management procedure, user plane management procedure.</w:t>
      </w:r>
    </w:p>
    <w:p w14:paraId="4235A83F" w14:textId="16E8926E" w:rsidR="00785014" w:rsidRDefault="003F6DCA" w:rsidP="003F6DCA">
      <w:pPr>
        <w:pStyle w:val="B2"/>
        <w:numPr>
          <w:ilvl w:val="0"/>
          <w:numId w:val="5"/>
        </w:numPr>
        <w:rPr>
          <w:lang w:val="en-US"/>
        </w:rPr>
      </w:pPr>
      <w:r w:rsidRPr="0054568A">
        <w:rPr>
          <w:lang w:val="en-US"/>
        </w:rPr>
        <w:t>A</w:t>
      </w:r>
      <w:r w:rsidR="0054568A" w:rsidRPr="0054568A">
        <w:rPr>
          <w:lang w:val="en-US"/>
        </w:rPr>
        <w:t xml:space="preserve"> UE f</w:t>
      </w:r>
      <w:r w:rsidR="0054568A">
        <w:rPr>
          <w:lang w:val="en-US"/>
        </w:rPr>
        <w:t>irst performs registration procedure to a PLMN</w:t>
      </w:r>
      <w:r w:rsidR="00553FB8">
        <w:rPr>
          <w:lang w:val="en-US"/>
        </w:rPr>
        <w:t>. The registration procedure</w:t>
      </w:r>
      <w:r w:rsidR="009B0221">
        <w:rPr>
          <w:lang w:val="en-US"/>
        </w:rPr>
        <w:t>, 6G Authentication and Key Agreement and Security Mode Command procedure takes place during the registration procedure</w:t>
      </w:r>
      <w:r w:rsidR="00750880">
        <w:rPr>
          <w:lang w:val="en-US"/>
        </w:rPr>
        <w:t xml:space="preserve">. All these procedures are based on the 5G registration, 5G AKA and SMC procedure. </w:t>
      </w:r>
      <w:r w:rsidR="001376ED">
        <w:rPr>
          <w:lang w:val="en-US"/>
        </w:rPr>
        <w:t xml:space="preserve">During the registration a 6G-GUTI is allocated to identify the UE </w:t>
      </w:r>
      <w:r w:rsidR="00F95C35">
        <w:rPr>
          <w:lang w:val="en-US"/>
        </w:rPr>
        <w:t>temporarily</w:t>
      </w:r>
      <w:r w:rsidR="001376ED">
        <w:rPr>
          <w:lang w:val="en-US"/>
        </w:rPr>
        <w:t xml:space="preserve"> </w:t>
      </w:r>
      <w:r w:rsidR="0001475C">
        <w:rPr>
          <w:lang w:val="en-US"/>
        </w:rPr>
        <w:t xml:space="preserve">by 6g-AMF. </w:t>
      </w:r>
    </w:p>
    <w:p w14:paraId="5ED04122" w14:textId="213BB339" w:rsidR="00C839B6" w:rsidRDefault="0001475C" w:rsidP="00C839B6">
      <w:pPr>
        <w:pStyle w:val="B2"/>
        <w:numPr>
          <w:ilvl w:val="0"/>
          <w:numId w:val="5"/>
        </w:numPr>
        <w:rPr>
          <w:lang w:val="en-US"/>
        </w:rPr>
      </w:pPr>
      <w:r>
        <w:rPr>
          <w:lang w:val="en-US"/>
        </w:rPr>
        <w:t xml:space="preserve">The UE </w:t>
      </w:r>
      <w:r w:rsidR="0064692E">
        <w:rPr>
          <w:lang w:val="en-US"/>
        </w:rPr>
        <w:t xml:space="preserve">can also </w:t>
      </w:r>
      <w:r w:rsidR="00B04FBC">
        <w:rPr>
          <w:lang w:val="en-US"/>
        </w:rPr>
        <w:t xml:space="preserve">be </w:t>
      </w:r>
      <w:r w:rsidR="0064692E">
        <w:rPr>
          <w:lang w:val="en-US"/>
        </w:rPr>
        <w:t xml:space="preserve">registered </w:t>
      </w:r>
      <w:r>
        <w:rPr>
          <w:lang w:val="en-US"/>
        </w:rPr>
        <w:t xml:space="preserve">to a service </w:t>
      </w:r>
      <w:r w:rsidR="004216A2">
        <w:rPr>
          <w:lang w:val="en-US"/>
        </w:rPr>
        <w:t>(</w:t>
      </w:r>
      <w:r w:rsidR="004216A2" w:rsidRPr="001737E2">
        <w:rPr>
          <w:u w:val="single"/>
          <w:lang w:val="en-US"/>
        </w:rPr>
        <w:t>or network slice S-NSSAI</w:t>
      </w:r>
      <w:r w:rsidR="004216A2">
        <w:rPr>
          <w:lang w:val="en-US"/>
        </w:rPr>
        <w:t xml:space="preserve">) </w:t>
      </w:r>
      <w:r w:rsidR="0064692E">
        <w:rPr>
          <w:lang w:val="en-US"/>
        </w:rPr>
        <w:t xml:space="preserve">e.g. eMBB </w:t>
      </w:r>
      <w:r w:rsidR="0099208F">
        <w:rPr>
          <w:lang w:val="en-US"/>
        </w:rPr>
        <w:t>to corresponding</w:t>
      </w:r>
      <w:r w:rsidR="00B04FBC">
        <w:rPr>
          <w:lang w:val="en-US"/>
        </w:rPr>
        <w:t xml:space="preserve"> service network node during </w:t>
      </w:r>
      <w:r w:rsidR="00DA7241">
        <w:rPr>
          <w:lang w:val="en-US"/>
        </w:rPr>
        <w:t>the registration</w:t>
      </w:r>
      <w:r w:rsidR="0064692E">
        <w:rPr>
          <w:lang w:val="en-US"/>
        </w:rPr>
        <w:t xml:space="preserve"> procedure</w:t>
      </w:r>
      <w:r w:rsidR="00B04FBC">
        <w:rPr>
          <w:lang w:val="en-US"/>
        </w:rPr>
        <w:t>. The SN node allocates temporary identity to the UE identifying the UE in the SN node.</w:t>
      </w:r>
      <w:r w:rsidR="00DA7241">
        <w:rPr>
          <w:lang w:val="en-US"/>
        </w:rPr>
        <w:t xml:space="preserve"> The SN node selection is performed by the 6g-AMF based on the requested Service ID corresponding to a service</w:t>
      </w:r>
      <w:r w:rsidR="00C839B6">
        <w:rPr>
          <w:lang w:val="en-US"/>
        </w:rPr>
        <w:t>.</w:t>
      </w:r>
    </w:p>
    <w:p w14:paraId="7B78550B" w14:textId="2C661E4C" w:rsidR="0011427A" w:rsidRPr="0011427A" w:rsidRDefault="0011427A" w:rsidP="0011427A">
      <w:pPr>
        <w:pStyle w:val="B2"/>
        <w:ind w:left="720"/>
        <w:rPr>
          <w:lang w:val="en-US"/>
        </w:rPr>
      </w:pPr>
      <w:r w:rsidRPr="0011427A">
        <w:rPr>
          <w:lang w:val="en-US"/>
        </w:rPr>
        <w:t xml:space="preserve">The SN-GUTI has </w:t>
      </w:r>
      <w:r w:rsidR="008551E8">
        <w:rPr>
          <w:lang w:val="en-US"/>
        </w:rPr>
        <w:t>three</w:t>
      </w:r>
      <w:r w:rsidRPr="0011427A">
        <w:rPr>
          <w:lang w:val="en-US"/>
        </w:rPr>
        <w:t xml:space="preserve"> main components:</w:t>
      </w:r>
    </w:p>
    <w:p w14:paraId="5263803B" w14:textId="37AAEB6F" w:rsidR="0011427A" w:rsidRPr="0011427A" w:rsidRDefault="0011427A" w:rsidP="00C255D5">
      <w:pPr>
        <w:pStyle w:val="B3"/>
        <w:rPr>
          <w:lang w:val="en-US"/>
        </w:rPr>
      </w:pPr>
      <w:r w:rsidRPr="0011427A">
        <w:rPr>
          <w:lang w:val="en-US"/>
        </w:rPr>
        <w:t>- GUSNI: one that uniquely identifies the SN which allocated the SN-GUTI; and</w:t>
      </w:r>
    </w:p>
    <w:p w14:paraId="4E3B2D60" w14:textId="2ADAF97D" w:rsidR="0011427A" w:rsidRDefault="0011427A" w:rsidP="00C255D5">
      <w:pPr>
        <w:pStyle w:val="B3"/>
        <w:rPr>
          <w:lang w:val="en-US"/>
        </w:rPr>
      </w:pPr>
      <w:r w:rsidRPr="0011427A">
        <w:rPr>
          <w:lang w:val="en-US"/>
        </w:rPr>
        <w:t>- SN-TMSI: one that uniquely identifies the UE within the SN  that allocated the SN-GUTI.</w:t>
      </w:r>
    </w:p>
    <w:p w14:paraId="3B4766CF" w14:textId="77777777" w:rsidR="008551E8" w:rsidRPr="008551E8" w:rsidRDefault="008551E8" w:rsidP="00C255D5">
      <w:pPr>
        <w:pStyle w:val="B3"/>
        <w:rPr>
          <w:lang w:val="en-US"/>
        </w:rPr>
      </w:pPr>
      <w:r w:rsidRPr="008551E8">
        <w:rPr>
          <w:lang w:val="en-US"/>
        </w:rPr>
        <w:t>- The association between 6G-GUTI and allocated SN-GUTI is maintained in the MM context in the 6g-AMF and in the Service context in the SN node.</w:t>
      </w:r>
    </w:p>
    <w:p w14:paraId="4802BE98" w14:textId="68219A17" w:rsidR="008551E8" w:rsidRPr="00F50C54" w:rsidRDefault="008551E8" w:rsidP="00F50C54">
      <w:pPr>
        <w:pStyle w:val="B2"/>
        <w:numPr>
          <w:ilvl w:val="0"/>
          <w:numId w:val="5"/>
        </w:numPr>
        <w:rPr>
          <w:lang w:val="en-US"/>
        </w:rPr>
      </w:pPr>
      <w:r w:rsidRPr="008551E8">
        <w:rPr>
          <w:lang w:val="en-US"/>
        </w:rPr>
        <w:t>Subscribed Service ID is managed in the 6g-UDM. Based on the UE request, the 6g-AMF provides an Allowed Service to the UE.</w:t>
      </w:r>
    </w:p>
    <w:p w14:paraId="4BED3B77" w14:textId="1DF76FF3" w:rsidR="00785014" w:rsidRDefault="00F50C54" w:rsidP="00C255D5">
      <w:pPr>
        <w:pStyle w:val="B2"/>
        <w:rPr>
          <w:lang w:val="en-US"/>
        </w:rPr>
      </w:pPr>
      <w:r>
        <w:rPr>
          <w:lang w:val="en-US"/>
        </w:rPr>
        <w:t>5</w:t>
      </w:r>
      <w:r w:rsidR="00F95C35">
        <w:rPr>
          <w:lang w:val="en-US"/>
        </w:rPr>
        <w:t>. After</w:t>
      </w:r>
      <w:r w:rsidR="007459D4">
        <w:rPr>
          <w:lang w:val="en-US"/>
        </w:rPr>
        <w:t xml:space="preserve"> the Registration procedure and service registration procedure, the PDU session </w:t>
      </w:r>
      <w:r w:rsidR="00F87B8C">
        <w:rPr>
          <w:lang w:val="en-US"/>
        </w:rPr>
        <w:t>establishment,</w:t>
      </w:r>
      <w:r w:rsidR="00E24BB4">
        <w:rPr>
          <w:lang w:val="en-US"/>
        </w:rPr>
        <w:t xml:space="preserve"> user </w:t>
      </w:r>
      <w:r w:rsidR="00F87B8C">
        <w:rPr>
          <w:lang w:val="en-US"/>
        </w:rPr>
        <w:t>plane establishment</w:t>
      </w:r>
      <w:r w:rsidR="00E24BB4">
        <w:rPr>
          <w:lang w:val="en-US"/>
        </w:rPr>
        <w:t xml:space="preserve"> and data </w:t>
      </w:r>
      <w:r w:rsidR="001D460A">
        <w:rPr>
          <w:lang w:val="en-US"/>
        </w:rPr>
        <w:t>transfer for</w:t>
      </w:r>
      <w:r w:rsidR="00F95C35">
        <w:rPr>
          <w:lang w:val="en-US"/>
        </w:rPr>
        <w:t xml:space="preserve"> a service </w:t>
      </w:r>
      <w:r w:rsidR="00E24BB4">
        <w:rPr>
          <w:lang w:val="en-US"/>
        </w:rPr>
        <w:t xml:space="preserve">is handled by </w:t>
      </w:r>
      <w:r w:rsidR="00DC577D">
        <w:rPr>
          <w:lang w:val="en-US"/>
        </w:rPr>
        <w:t>SN</w:t>
      </w:r>
      <w:r w:rsidR="00E24BB4">
        <w:rPr>
          <w:lang w:val="en-US"/>
        </w:rPr>
        <w:t xml:space="preserve"> Node. All the related NAS signaling </w:t>
      </w:r>
      <w:r w:rsidR="00336AAA">
        <w:rPr>
          <w:lang w:val="en-US"/>
        </w:rPr>
        <w:t>go through the SN node directly</w:t>
      </w:r>
      <w:r w:rsidR="00BA3CDE">
        <w:rPr>
          <w:lang w:val="en-US"/>
        </w:rPr>
        <w:t xml:space="preserve"> from 6gNB to SN node</w:t>
      </w:r>
      <w:r w:rsidR="00E24BB4">
        <w:rPr>
          <w:lang w:val="en-US"/>
        </w:rPr>
        <w:t xml:space="preserve">. </w:t>
      </w:r>
      <w:r w:rsidR="00BA3CDE">
        <w:rPr>
          <w:lang w:val="en-US"/>
        </w:rPr>
        <w:t>There is no involvement of an AMF.</w:t>
      </w:r>
    </w:p>
    <w:p w14:paraId="1AF5DD49" w14:textId="7B815CDD" w:rsidR="0054766D" w:rsidRPr="009206DC" w:rsidRDefault="00F50C54" w:rsidP="00C255D5">
      <w:pPr>
        <w:pStyle w:val="B2"/>
        <w:rPr>
          <w:u w:val="single"/>
          <w:lang w:val="en-US"/>
        </w:rPr>
      </w:pPr>
      <w:r w:rsidRPr="009206DC">
        <w:rPr>
          <w:u w:val="single"/>
          <w:lang w:val="en-US"/>
        </w:rPr>
        <w:t>6</w:t>
      </w:r>
      <w:r w:rsidR="0054766D" w:rsidRPr="009206DC">
        <w:rPr>
          <w:u w:val="single"/>
          <w:lang w:val="en-US"/>
        </w:rPr>
        <w:t xml:space="preserve">. When an operator </w:t>
      </w:r>
      <w:r w:rsidR="001D460A" w:rsidRPr="009206DC">
        <w:rPr>
          <w:u w:val="single"/>
          <w:lang w:val="en-US"/>
        </w:rPr>
        <w:t xml:space="preserve">introduces a new service, then the operator can introduce a new service network </w:t>
      </w:r>
      <w:r w:rsidR="009206DC" w:rsidRPr="009206DC">
        <w:rPr>
          <w:u w:val="single"/>
          <w:lang w:val="en-US"/>
        </w:rPr>
        <w:t xml:space="preserve">(SN) </w:t>
      </w:r>
      <w:r w:rsidR="001D460A" w:rsidRPr="009206DC">
        <w:rPr>
          <w:u w:val="single"/>
          <w:lang w:val="en-US"/>
        </w:rPr>
        <w:t>node dedicated to this service</w:t>
      </w:r>
      <w:r w:rsidR="00DC577D" w:rsidRPr="009206DC">
        <w:rPr>
          <w:u w:val="single"/>
          <w:lang w:val="en-US"/>
        </w:rPr>
        <w:t xml:space="preserve">. So a introduction of a new service does not </w:t>
      </w:r>
      <w:r w:rsidR="00707379" w:rsidRPr="009206DC">
        <w:rPr>
          <w:u w:val="single"/>
          <w:lang w:val="en-US"/>
        </w:rPr>
        <w:t>impact on</w:t>
      </w:r>
      <w:r w:rsidR="00DC577D" w:rsidRPr="009206DC">
        <w:rPr>
          <w:u w:val="single"/>
          <w:lang w:val="en-US"/>
        </w:rPr>
        <w:t xml:space="preserve"> existing service at all.</w:t>
      </w:r>
      <w:r w:rsidR="004F4777">
        <w:rPr>
          <w:u w:val="single"/>
          <w:lang w:val="en-US"/>
        </w:rPr>
        <w:t xml:space="preserve"> The AMF handles</w:t>
      </w:r>
      <w:r w:rsidR="00136104">
        <w:rPr>
          <w:u w:val="single"/>
          <w:lang w:val="en-US"/>
        </w:rPr>
        <w:t xml:space="preserve"> </w:t>
      </w:r>
      <w:r w:rsidR="004F4777">
        <w:rPr>
          <w:u w:val="single"/>
          <w:lang w:val="en-US"/>
        </w:rPr>
        <w:t xml:space="preserve">mobility management related </w:t>
      </w:r>
      <w:r w:rsidR="00136104">
        <w:rPr>
          <w:u w:val="single"/>
          <w:lang w:val="en-US"/>
        </w:rPr>
        <w:t>messages only</w:t>
      </w:r>
      <w:r w:rsidR="004F4777">
        <w:rPr>
          <w:u w:val="single"/>
          <w:lang w:val="en-US"/>
        </w:rPr>
        <w:t>.</w:t>
      </w:r>
    </w:p>
    <w:p w14:paraId="0850CE58" w14:textId="7D311C3C"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EF1FF7">
        <w:t>1</w:t>
      </w:r>
      <w:r w:rsidRPr="001D0732">
        <w:t>.</w:t>
      </w:r>
      <w:r w:rsidR="00EC6AFE">
        <w:t>1</w:t>
      </w:r>
      <w:r w:rsidRPr="001D0732">
        <w:t>.1</w:t>
      </w:r>
      <w:r w:rsidRPr="001D0732">
        <w:tab/>
        <w:t>Description</w:t>
      </w:r>
      <w:bookmarkEnd w:id="43"/>
      <w:bookmarkEnd w:id="44"/>
      <w:bookmarkEnd w:id="45"/>
      <w:bookmarkEnd w:id="46"/>
      <w:bookmarkEnd w:id="47"/>
      <w:bookmarkEnd w:id="48"/>
      <w:bookmarkEnd w:id="49"/>
    </w:p>
    <w:p w14:paraId="741399A4" w14:textId="7ED57F0D" w:rsidR="00CB7EBF" w:rsidRPr="00B854A0" w:rsidRDefault="00336D89" w:rsidP="00D336F0">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 xml:space="preserve">The 6G architecture is based on 5GS architecture with introduction  a new network function called </w:t>
      </w:r>
      <w:r w:rsidRPr="00B854A0">
        <w:t xml:space="preserve">Service Network Node dedicated to handle </w:t>
      </w:r>
      <w:r w:rsidR="00F3107D" w:rsidRPr="00B854A0">
        <w:t xml:space="preserve">NAS procedure to establish a PDU session and user plane </w:t>
      </w:r>
      <w:r w:rsidR="00B854A0" w:rsidRPr="00B854A0">
        <w:t>related to a service.</w:t>
      </w:r>
      <w:r w:rsidR="00B854A0">
        <w:t xml:space="preserve"> The detailed </w:t>
      </w:r>
      <w:r w:rsidR="00C70739">
        <w:t>functionality of the SN node is described in the Control signalling procedure as below.</w:t>
      </w:r>
    </w:p>
    <w:p w14:paraId="11F7A8A1" w14:textId="2BAF7EF4" w:rsidR="00336D89" w:rsidRDefault="00705E74" w:rsidP="001168AF">
      <w:pPr>
        <w:pStyle w:val="B1"/>
        <w:rPr>
          <w:lang w:val="en-US"/>
        </w:rPr>
      </w:pPr>
      <w:r>
        <w:rPr>
          <w:noProof/>
          <w:lang w:val="en-US"/>
        </w:rPr>
        <w:lastRenderedPageBreak/>
        <w:drawing>
          <wp:inline distT="0" distB="0" distL="0" distR="0" wp14:anchorId="3EA330E3" wp14:editId="2F85A598">
            <wp:extent cx="5466245" cy="2911449"/>
            <wp:effectExtent l="0" t="0" r="1270" b="0"/>
            <wp:docPr id="2248480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8447" cy="2928601"/>
                    </a:xfrm>
                    <a:prstGeom prst="rect">
                      <a:avLst/>
                    </a:prstGeom>
                    <a:noFill/>
                  </pic:spPr>
                </pic:pic>
              </a:graphicData>
            </a:graphic>
          </wp:inline>
        </w:drawing>
      </w:r>
    </w:p>
    <w:p w14:paraId="3C6B4B7F" w14:textId="15E5CA61" w:rsidR="00336D89" w:rsidRPr="00336D89" w:rsidRDefault="00336D89" w:rsidP="001168AF">
      <w:pPr>
        <w:pStyle w:val="B1"/>
        <w:rPr>
          <w:lang w:val="en-US"/>
        </w:rPr>
      </w:pPr>
      <w:r>
        <w:rPr>
          <w:lang w:val="en-US"/>
        </w:rPr>
        <w:tab/>
      </w:r>
      <w:r>
        <w:rPr>
          <w:lang w:val="en-US"/>
        </w:rPr>
        <w:tab/>
      </w:r>
      <w:r>
        <w:rPr>
          <w:lang w:val="en-US"/>
        </w:rPr>
        <w:tab/>
      </w:r>
    </w:p>
    <w:p w14:paraId="20B4997C" w14:textId="19ECA836" w:rsidR="0036775E" w:rsidRDefault="0036775E" w:rsidP="0036775E">
      <w:pPr>
        <w:pStyle w:val="Heading4"/>
      </w:pPr>
      <w:r w:rsidRPr="001D0732">
        <w:t>6.</w:t>
      </w:r>
      <w:r w:rsidR="00EC6AFE">
        <w:t>1</w:t>
      </w:r>
      <w:r w:rsidRPr="001D0732">
        <w:t>.</w:t>
      </w:r>
      <w:r w:rsidR="00EC6AFE">
        <w:t>1</w:t>
      </w:r>
      <w:r w:rsidRPr="001D0732">
        <w:t>.2</w:t>
      </w:r>
      <w:r w:rsidRPr="001D0732">
        <w:tab/>
        <w:t>Procedures</w:t>
      </w:r>
      <w:bookmarkEnd w:id="42"/>
      <w:bookmarkEnd w:id="50"/>
      <w:bookmarkEnd w:id="51"/>
      <w:bookmarkEnd w:id="52"/>
      <w:bookmarkEnd w:id="53"/>
      <w:bookmarkEnd w:id="54"/>
      <w:bookmarkEnd w:id="55"/>
      <w:bookmarkEnd w:id="56"/>
    </w:p>
    <w:p w14:paraId="243BB911" w14:textId="0CB0C472" w:rsidR="007174D4" w:rsidRPr="00806447" w:rsidRDefault="003419D0" w:rsidP="005B4C5C">
      <w:pPr>
        <w:rPr>
          <w:b/>
          <w:bCs/>
          <w:sz w:val="22"/>
          <w:szCs w:val="22"/>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806447">
        <w:rPr>
          <w:b/>
          <w:bCs/>
          <w:sz w:val="22"/>
          <w:szCs w:val="22"/>
        </w:rPr>
        <w:t xml:space="preserve">Registration </w:t>
      </w:r>
      <w:r w:rsidR="005B4C5C" w:rsidRPr="00806447">
        <w:rPr>
          <w:b/>
          <w:bCs/>
          <w:sz w:val="22"/>
          <w:szCs w:val="22"/>
        </w:rPr>
        <w:t>Procedure:</w:t>
      </w:r>
    </w:p>
    <w:p w14:paraId="2A505884" w14:textId="77777777" w:rsidR="002113E6" w:rsidRDefault="005B4C5C" w:rsidP="005B4C5C">
      <w:r>
        <w:t>The subclause describes the detailed step of the registration procedure.</w:t>
      </w:r>
    </w:p>
    <w:p w14:paraId="22554C86" w14:textId="77777777" w:rsidR="00D6208F" w:rsidRDefault="002113E6" w:rsidP="005B4C5C">
      <w:r>
        <w:rPr>
          <w:noProof/>
        </w:rPr>
        <w:drawing>
          <wp:inline distT="0" distB="0" distL="0" distR="0" wp14:anchorId="40CD3CB7" wp14:editId="6C616DF7">
            <wp:extent cx="6794976" cy="3614864"/>
            <wp:effectExtent l="0" t="0" r="6350" b="5080"/>
            <wp:docPr id="21191976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29377" cy="3633165"/>
                    </a:xfrm>
                    <a:prstGeom prst="rect">
                      <a:avLst/>
                    </a:prstGeom>
                    <a:noFill/>
                  </pic:spPr>
                </pic:pic>
              </a:graphicData>
            </a:graphic>
          </wp:inline>
        </w:drawing>
      </w:r>
    </w:p>
    <w:p w14:paraId="0A594C74" w14:textId="77777777" w:rsidR="00D6208F" w:rsidRDefault="00D6208F" w:rsidP="005B4C5C"/>
    <w:p w14:paraId="7ECB468E" w14:textId="458E9790" w:rsidR="005B4C5C" w:rsidRDefault="00D6208F" w:rsidP="00806447">
      <w:pPr>
        <w:pStyle w:val="Figure"/>
        <w:jc w:val="center"/>
      </w:pPr>
      <w:r>
        <w:t>Figure 2: Registration Procedure in 6GS.</w:t>
      </w:r>
      <w:r w:rsidR="005B4C5C">
        <w:br w:type="page"/>
      </w:r>
    </w:p>
    <w:p w14:paraId="2D18BAF1" w14:textId="26ACB086" w:rsidR="0004089B" w:rsidRDefault="0004089B" w:rsidP="006D15C1">
      <w:pPr>
        <w:pStyle w:val="B1"/>
        <w:rPr>
          <w:lang w:val="en-US"/>
        </w:rPr>
      </w:pPr>
      <w:r w:rsidRPr="007273A3">
        <w:rPr>
          <w:lang w:val="en-US"/>
        </w:rPr>
        <w:lastRenderedPageBreak/>
        <w:t xml:space="preserve">The detailed steps of the procedure </w:t>
      </w:r>
      <w:r w:rsidR="00230A8A" w:rsidRPr="007273A3">
        <w:rPr>
          <w:lang w:val="en-US"/>
        </w:rPr>
        <w:t>are</w:t>
      </w:r>
      <w:r w:rsidRPr="007273A3">
        <w:rPr>
          <w:lang w:val="en-US"/>
        </w:rPr>
        <w:t xml:space="preserve"> described below</w:t>
      </w:r>
      <w:r w:rsidR="00F91D93" w:rsidRPr="007273A3">
        <w:rPr>
          <w:lang w:val="en-US"/>
        </w:rPr>
        <w:t>:</w:t>
      </w:r>
    </w:p>
    <w:p w14:paraId="120159FC" w14:textId="429E8149" w:rsidR="00E56ECC" w:rsidRDefault="00E56ECC" w:rsidP="00E56ECC">
      <w:pPr>
        <w:pStyle w:val="B1"/>
      </w:pPr>
      <w:r>
        <w:t xml:space="preserve">Step 0, </w:t>
      </w:r>
      <w:r w:rsidR="00E13AD7">
        <w:t>T</w:t>
      </w:r>
      <w:r>
        <w:t>he 6g-</w:t>
      </w:r>
      <w:r w:rsidR="000F24D9">
        <w:t>UDR stores</w:t>
      </w:r>
      <w:r>
        <w:t xml:space="preserve"> following new 6G related subscriber data. The 6g-</w:t>
      </w:r>
      <w:r w:rsidR="000F24D9">
        <w:t>UDM retrieves</w:t>
      </w:r>
      <w:r>
        <w:t xml:space="preserve"> and updates the subscriber data in the 6g-UDR.</w:t>
      </w:r>
    </w:p>
    <w:p w14:paraId="7BAC5897" w14:textId="68583106" w:rsidR="00E56ECC" w:rsidRDefault="00E56ECC" w:rsidP="00170838">
      <w:pPr>
        <w:pStyle w:val="B1"/>
        <w:ind w:firstLine="0"/>
      </w:pPr>
      <w:r>
        <w:t xml:space="preserve">- Subscribed service: The Subscribed service is a list of Services </w:t>
      </w:r>
      <w:r w:rsidR="00E13AD7">
        <w:t xml:space="preserve">(e.g. Internet, MMTel, MioT etc) </w:t>
      </w:r>
      <w:r>
        <w:t>that the UE subscribes to</w:t>
      </w:r>
      <w:r w:rsidR="00E13AD7">
        <w:t>.</w:t>
      </w:r>
      <w:r w:rsidR="0030490C">
        <w:t xml:space="preserve"> </w:t>
      </w:r>
      <w:r w:rsidR="0030490C" w:rsidRPr="0014759E">
        <w:rPr>
          <w:u w:val="single"/>
        </w:rPr>
        <w:t xml:space="preserve">The services </w:t>
      </w:r>
      <w:r w:rsidR="005F735B" w:rsidRPr="0014759E">
        <w:rPr>
          <w:u w:val="single"/>
        </w:rPr>
        <w:t xml:space="preserve">can be provided by a network slice S-NSSAI. In this case the UDM </w:t>
      </w:r>
      <w:r w:rsidR="0014759E" w:rsidRPr="0014759E">
        <w:rPr>
          <w:u w:val="single"/>
        </w:rPr>
        <w:t>stores the list of subscribed network slice.</w:t>
      </w:r>
    </w:p>
    <w:p w14:paraId="06EF6B4B" w14:textId="285D8A71" w:rsidR="00025084" w:rsidRPr="00FB6039" w:rsidRDefault="00E56ECC" w:rsidP="00FB6039">
      <w:pPr>
        <w:pStyle w:val="B1"/>
      </w:pPr>
      <w:r w:rsidRPr="00FB6039">
        <w:t xml:space="preserve">The 6gNB 501 broadcasts system information to UEs 3 that are related to 6G access. </w:t>
      </w:r>
      <w:r w:rsidR="00025084" w:rsidRPr="00FB6039">
        <w:t>The 6gNB broadcasts a system information 1 (SIB 1) to the UE(s) 3 including the following information.</w:t>
      </w:r>
    </w:p>
    <w:p w14:paraId="29F3C0F6" w14:textId="77777777" w:rsidR="00025084" w:rsidRDefault="00025084" w:rsidP="00FB6039">
      <w:pPr>
        <w:pStyle w:val="B2"/>
      </w:pPr>
      <w:r>
        <w:t>- CellAccessRelatedInfo-6GC: The CellAccessRelatedInfo-6GC indicates a cell access related information. The CellAccessRelatedInfo-6GC may include the following information.</w:t>
      </w:r>
    </w:p>
    <w:p w14:paraId="073E775C" w14:textId="77777777" w:rsidR="00025084" w:rsidRDefault="00025084" w:rsidP="00FB6039">
      <w:pPr>
        <w:pStyle w:val="B2"/>
      </w:pPr>
      <w:r>
        <w:t>-- plmn-IdentityList: The plmn-IdentityList indicates a list of PLMN IDs that the cell supports to access.</w:t>
      </w:r>
    </w:p>
    <w:p w14:paraId="0275BDAC" w14:textId="77777777" w:rsidR="00025084" w:rsidRDefault="00025084" w:rsidP="00FB6039">
      <w:pPr>
        <w:pStyle w:val="B2"/>
      </w:pPr>
      <w:r>
        <w:t>-- ran-AreaCode: The ran-AreaCode indicates an Area Code that the cell is assigned.</w:t>
      </w:r>
    </w:p>
    <w:p w14:paraId="79FA1A44" w14:textId="77777777" w:rsidR="00025084" w:rsidRDefault="00025084" w:rsidP="00FB6039">
      <w:pPr>
        <w:pStyle w:val="B2"/>
      </w:pPr>
      <w:r>
        <w:t>-- trackingAreaCode-6GC: The trackingAreaCode-6GC indicates a Tracking Area Code that the cell is assigned for 6GC.</w:t>
      </w:r>
    </w:p>
    <w:p w14:paraId="3E2538FB" w14:textId="0ACE980C" w:rsidR="00E56ECC" w:rsidRDefault="00025084" w:rsidP="00FB6039">
      <w:pPr>
        <w:pStyle w:val="B2"/>
      </w:pPr>
      <w:r>
        <w:t>-- cellIdentity-6GC: The cellIdentity-6GC indicates cell identities that the cell is assigned for 6GC.</w:t>
      </w:r>
    </w:p>
    <w:p w14:paraId="04FD491E" w14:textId="3163AE43" w:rsidR="00E56ECC" w:rsidRDefault="00E56ECC" w:rsidP="00FD2ED3">
      <w:pPr>
        <w:pStyle w:val="B1"/>
      </w:pPr>
      <w:r>
        <w:t xml:space="preserve">Step 1. Based on the system information received in Step 0-2, the </w:t>
      </w:r>
      <w:r w:rsidR="00C50A99">
        <w:t>UE</w:t>
      </w:r>
      <w:r>
        <w:t xml:space="preserve"> sends the RRC Setup Request message to the 6gNB.</w:t>
      </w:r>
    </w:p>
    <w:p w14:paraId="5F41A745" w14:textId="04AEF9A9" w:rsidR="00E56ECC" w:rsidRDefault="00E56ECC" w:rsidP="00FD2ED3">
      <w:pPr>
        <w:pStyle w:val="B1"/>
      </w:pPr>
      <w:r>
        <w:t xml:space="preserve">Step 2. Upon receiving the RRC Setup Request message in Step 1, the 6gNB sends the RRC Setup message to the </w:t>
      </w:r>
      <w:r w:rsidR="00C50A99">
        <w:t>UE</w:t>
      </w:r>
      <w:r>
        <w:t>.</w:t>
      </w:r>
    </w:p>
    <w:p w14:paraId="74BAE040" w14:textId="3E9D513F" w:rsidR="00E56ECC" w:rsidRDefault="00E56ECC" w:rsidP="00E56ECC">
      <w:pPr>
        <w:pStyle w:val="B1"/>
      </w:pPr>
      <w:r>
        <w:t xml:space="preserve">Step 3. The </w:t>
      </w:r>
      <w:r w:rsidR="00C50A99">
        <w:t>UE</w:t>
      </w:r>
      <w:r>
        <w:t xml:space="preserve"> sends the RRC Setup Complete message to the 6gNB (or the cell) including a Requested Service, a Requested CN type and a Dedicated NAS. The Dedicated NAS includes the Registration Request message. The Registration Request message includes at least one of User ID, Registration type and Requested Service.</w:t>
      </w:r>
    </w:p>
    <w:p w14:paraId="4039DD74" w14:textId="77777777" w:rsidR="00E56ECC" w:rsidRDefault="00E56ECC" w:rsidP="00E56ECC">
      <w:pPr>
        <w:pStyle w:val="B1"/>
      </w:pPr>
      <w:r>
        <w:t>The following bullets explain each parameter in detail.</w:t>
      </w:r>
    </w:p>
    <w:p w14:paraId="06F17BB1" w14:textId="0A67297B" w:rsidR="00E56ECC" w:rsidRPr="007B607F" w:rsidRDefault="00E56ECC" w:rsidP="00E56ECC">
      <w:pPr>
        <w:pStyle w:val="B1"/>
        <w:rPr>
          <w:u w:val="single"/>
        </w:rPr>
      </w:pPr>
      <w:r>
        <w:t xml:space="preserve">- Requested Service: The Requested Service includes a list of Service being requested by the </w:t>
      </w:r>
      <w:r w:rsidR="00C50A99">
        <w:t>UE</w:t>
      </w:r>
      <w:r>
        <w:t xml:space="preserve">. The Requested Service may include at least one of the following: a list of Service names, a list of Service Identifiers, a list of Service Identities or a list of Service IDs requested by the </w:t>
      </w:r>
      <w:r w:rsidR="00C50A99">
        <w:t>UE</w:t>
      </w:r>
      <w:r>
        <w:t xml:space="preserve">. </w:t>
      </w:r>
      <w:r w:rsidR="00CB0E71" w:rsidRPr="007B607F">
        <w:rPr>
          <w:u w:val="single"/>
        </w:rPr>
        <w:t xml:space="preserve">The request service can be Request </w:t>
      </w:r>
      <w:r w:rsidR="00F03737" w:rsidRPr="007B607F">
        <w:rPr>
          <w:u w:val="single"/>
        </w:rPr>
        <w:t xml:space="preserve">NSSAI if the service being offered is through network slice by the operator. </w:t>
      </w:r>
    </w:p>
    <w:p w14:paraId="22F466DF" w14:textId="002E1C02" w:rsidR="00E56ECC" w:rsidRDefault="00E56ECC" w:rsidP="00684C1F">
      <w:pPr>
        <w:pStyle w:val="B1"/>
      </w:pPr>
      <w:r>
        <w:t xml:space="preserve">- Dedicated NAS: The Dedicated NAS includes a NAS message that is sent from the </w:t>
      </w:r>
      <w:r w:rsidR="00C50A99">
        <w:t>UE</w:t>
      </w:r>
      <w:r>
        <w:t xml:space="preserve"> to the 6g-AMF .</w:t>
      </w:r>
    </w:p>
    <w:p w14:paraId="151B31CF" w14:textId="71CCE01E" w:rsidR="00E56ECC" w:rsidRDefault="00E56ECC" w:rsidP="00E56ECC">
      <w:pPr>
        <w:pStyle w:val="B1"/>
      </w:pPr>
      <w:r>
        <w:t xml:space="preserve">Step 4. Upon receiving the RRC Setup Complete message from the </w:t>
      </w:r>
      <w:r w:rsidR="00C50A99">
        <w:t>UE</w:t>
      </w:r>
      <w:r>
        <w:t xml:space="preserve">, the 6gNB may performs the AMF selection. </w:t>
      </w:r>
      <w:r w:rsidR="00A45257">
        <w:t xml:space="preserve">The AMF selection procedure </w:t>
      </w:r>
      <w:r w:rsidR="004825BD">
        <w:t>takes care of requested service id into account to select the 6g-AMF.</w:t>
      </w:r>
    </w:p>
    <w:p w14:paraId="2B57FB29" w14:textId="00D280D4" w:rsidR="00E56ECC" w:rsidRDefault="00E56ECC" w:rsidP="0034796C">
      <w:pPr>
        <w:pStyle w:val="B1"/>
        <w:ind w:firstLine="0"/>
      </w:pPr>
      <w:r>
        <w:t xml:space="preserve">The NAS-PDU includes a NAS message that is sent from the UE to the 6g-AMF. </w:t>
      </w:r>
    </w:p>
    <w:p w14:paraId="694B2FFB" w14:textId="774C3D5F" w:rsidR="00E56ECC" w:rsidRDefault="00E56ECC" w:rsidP="00E56ECC">
      <w:pPr>
        <w:pStyle w:val="B1"/>
      </w:pPr>
      <w:r>
        <w:t>Step 5. If the Authentication procedure is required by the 6g-AMF, the Authentication procedure takes place.</w:t>
      </w:r>
    </w:p>
    <w:p w14:paraId="047C9318" w14:textId="77777777" w:rsidR="00E56ECC" w:rsidRDefault="00E56ECC" w:rsidP="00827ECB">
      <w:pPr>
        <w:pStyle w:val="B1"/>
        <w:ind w:firstLine="0"/>
      </w:pPr>
      <w:r>
        <w:t>If an NAS security context does not exist, the NAS security initiation procedure is performed. The Security Mode Command (SMC) procedure may be the NAS security initiation procedure.</w:t>
      </w:r>
    </w:p>
    <w:p w14:paraId="3A23AA34" w14:textId="77777777" w:rsidR="00E56ECC" w:rsidRDefault="00E56ECC" w:rsidP="00E56ECC">
      <w:pPr>
        <w:pStyle w:val="B1"/>
      </w:pPr>
    </w:p>
    <w:p w14:paraId="760E3585" w14:textId="44DA4C3D" w:rsidR="00E56ECC" w:rsidRDefault="00E56ECC" w:rsidP="00562577">
      <w:pPr>
        <w:pStyle w:val="B1"/>
      </w:pPr>
      <w:r>
        <w:t xml:space="preserve">Step 6. Upon receiving the Registration Request message in Step 4, the 6g-AMF sends the Nudm_UECM_Registration message to the 6g-UDM including SUPI and CN type to register the 6g-AMF to a subscriber data record of the </w:t>
      </w:r>
      <w:r w:rsidR="00C50A99">
        <w:t>UE</w:t>
      </w:r>
      <w:r>
        <w:t xml:space="preserve"> in the 6g-UDM and the 6g-UDR.</w:t>
      </w:r>
    </w:p>
    <w:p w14:paraId="1A281599" w14:textId="67EB55CC" w:rsidR="00E56ECC" w:rsidRDefault="00E56ECC" w:rsidP="00E56ECC">
      <w:pPr>
        <w:pStyle w:val="B1"/>
      </w:pPr>
      <w:r>
        <w:t>Step 7. The 6g-UDM  stores (or recognizes or considers) the 6g-AMF as a visited 6g-AMF of the UE and sends the Nudm_UECM_Registration response message to the 6g-AMF including 6G supported.</w:t>
      </w:r>
    </w:p>
    <w:p w14:paraId="1DD714EF" w14:textId="0D1CA3F4" w:rsidR="00E56ECC" w:rsidRDefault="00E56ECC" w:rsidP="00EC2C79">
      <w:pPr>
        <w:pStyle w:val="B1"/>
        <w:ind w:firstLine="0"/>
      </w:pPr>
      <w:r>
        <w:t>- 6G supported: The 6G supported indicates that the 6g-UDM 75 supports the 6G features. For example, lacking the 6G-supported may implicitly indicates that the 6g-UDM 75 supports only 5G features. The 6G supported may expressed by differently. For example, UDM generic version, 6G-UDM, 6G Registration.</w:t>
      </w:r>
    </w:p>
    <w:p w14:paraId="1CF0D180" w14:textId="25C68693" w:rsidR="00E56ECC" w:rsidRDefault="00E56ECC" w:rsidP="00F27FF8">
      <w:pPr>
        <w:pStyle w:val="B1"/>
      </w:pPr>
      <w:r>
        <w:lastRenderedPageBreak/>
        <w:t xml:space="preserve">Step 8. The 6g-AMF sends the Nudm_SDM_Get Request message to the 6g-UDM  including SUPI and CN type to download a subscriber data of the </w:t>
      </w:r>
      <w:r w:rsidR="00C50A99">
        <w:t>UE</w:t>
      </w:r>
      <w:r>
        <w:t>.</w:t>
      </w:r>
    </w:p>
    <w:p w14:paraId="5D2884C0" w14:textId="56E9BB39" w:rsidR="00E56ECC" w:rsidRDefault="00E56ECC" w:rsidP="00482568">
      <w:pPr>
        <w:pStyle w:val="B1"/>
      </w:pPr>
      <w:r>
        <w:t xml:space="preserve">Step 9. Upon receiving the Nudm_SDM_Get Request message in the 6g-UDM, the 6g-UDM fetches the subscriber data for the UE and sends the Nudm_SDM_Get Response message to the 6g-AMF including the Subscriber data. The Subscriber data includes a subscriber data or subscription data of the </w:t>
      </w:r>
      <w:r w:rsidR="00C50A99">
        <w:t>UE</w:t>
      </w:r>
      <w:r>
        <w:t xml:space="preserve"> including new 6G related subscriber data as disclosed in Step 0-1. The Subscriber data may include an information that indicates the UE is allowed to access to 6G or not.</w:t>
      </w:r>
    </w:p>
    <w:p w14:paraId="2BB80A3C" w14:textId="77777777" w:rsidR="00E56ECC" w:rsidRDefault="00E56ECC" w:rsidP="00E56ECC">
      <w:pPr>
        <w:pStyle w:val="B1"/>
      </w:pPr>
    </w:p>
    <w:p w14:paraId="528A8DC4" w14:textId="3E50CB41" w:rsidR="00E56ECC" w:rsidRDefault="00E56ECC" w:rsidP="00195DD4">
      <w:pPr>
        <w:pStyle w:val="B1"/>
      </w:pPr>
      <w:r>
        <w:t>Step 1</w:t>
      </w:r>
      <w:r w:rsidR="005F5B1A">
        <w:t>0</w:t>
      </w:r>
      <w:r>
        <w:t xml:space="preserve">. The 6g-AMF decides whether Service(s) are allowed for the UE to register or not by referring the received Requested Service from the </w:t>
      </w:r>
      <w:r w:rsidR="00C50A99">
        <w:t>UE</w:t>
      </w:r>
      <w:r>
        <w:t xml:space="preserve"> in Step 4 and the received Subscribed Service from the 6g-UDM 75 in Step 9 and network configuration to check which services are available for the </w:t>
      </w:r>
      <w:r w:rsidR="00C50A99">
        <w:t>UE</w:t>
      </w:r>
      <w:r>
        <w:t>.</w:t>
      </w:r>
    </w:p>
    <w:p w14:paraId="286D85FA" w14:textId="5514116C" w:rsidR="00E56ECC" w:rsidRDefault="00E56ECC" w:rsidP="00E56ECC">
      <w:pPr>
        <w:pStyle w:val="B1"/>
      </w:pPr>
      <w:r>
        <w:t xml:space="preserve">Once the 6g-AMF decides the </w:t>
      </w:r>
      <w:r w:rsidR="00C50A99">
        <w:t>UE</w:t>
      </w:r>
      <w:r>
        <w:t xml:space="preserve"> to allow access with Service ID=1, the 6g-AMF selects an SN1 that supports to handle the Service ID=1.</w:t>
      </w:r>
    </w:p>
    <w:p w14:paraId="0CB97F45" w14:textId="7C690DDC" w:rsidR="00E56ECC" w:rsidRDefault="00E56ECC" w:rsidP="00E56ECC">
      <w:pPr>
        <w:pStyle w:val="B1"/>
      </w:pPr>
      <w:r>
        <w:t>The 6g-AMF sends the Nsn_Service_Create message or the Nsn_Service_Update message to the SN1including SUPI and UE Contexts.</w:t>
      </w:r>
    </w:p>
    <w:p w14:paraId="43543D6D" w14:textId="77777777" w:rsidR="00E56ECC" w:rsidRDefault="00E56ECC" w:rsidP="00E56ECC">
      <w:pPr>
        <w:pStyle w:val="B1"/>
      </w:pPr>
      <w:r>
        <w:t>The following bullets explain each parameter in detail.</w:t>
      </w:r>
    </w:p>
    <w:p w14:paraId="11C563C1" w14:textId="0E7F72AE" w:rsidR="00E56ECC" w:rsidRDefault="00E56ECC" w:rsidP="00E56ECC">
      <w:pPr>
        <w:pStyle w:val="B1"/>
      </w:pPr>
      <w:r>
        <w:t>- SUPI: Subscription Permanent Identifier</w:t>
      </w:r>
    </w:p>
    <w:p w14:paraId="332A224D" w14:textId="6A825FB3" w:rsidR="00E56ECC" w:rsidRDefault="00E56ECC" w:rsidP="00A1758B">
      <w:pPr>
        <w:pStyle w:val="B1"/>
      </w:pPr>
      <w:r>
        <w:t>- UE Contexts: The UE Contexts includes a subscriber data, security data, temporary mobility management related data and other data to managing the UE3.</w:t>
      </w:r>
    </w:p>
    <w:p w14:paraId="7272C467" w14:textId="14147C7A" w:rsidR="00E56ECC" w:rsidRDefault="00E56ECC" w:rsidP="00E56ECC">
      <w:pPr>
        <w:pStyle w:val="B1"/>
      </w:pPr>
      <w:r>
        <w:t>Step 1</w:t>
      </w:r>
      <w:r w:rsidR="005F5B1A">
        <w:t>1</w:t>
      </w:r>
      <w:r>
        <w:t xml:space="preserve">. Upon receiving the Nsn_Service_Create message or the Nsn_Service_Update message from the 6g-AMF, the SN1 7B01 assigns a SN-GUTI1 for the </w:t>
      </w:r>
      <w:r w:rsidR="00C50A99">
        <w:t>UE</w:t>
      </w:r>
      <w:r>
        <w:t xml:space="preserve"> and stores the received data in Step 12 by linking them with the assigned SN-GUTI1.</w:t>
      </w:r>
    </w:p>
    <w:p w14:paraId="37E59ADB" w14:textId="019255C6" w:rsidR="00E56ECC" w:rsidRDefault="00E56ECC" w:rsidP="007C7474">
      <w:pPr>
        <w:pStyle w:val="B1"/>
        <w:ind w:firstLine="0"/>
      </w:pPr>
      <w:r>
        <w:t>The SN1 sends the Nsn_Service_Create Response message or the Nsn_Service_Update Response message to the 6g-AMF  including SN-GUTI1, SN-NAS Container1 and SN-AS Container1. The SN1 7B01 may create (or derive or compute or calculate) SN-GUTI1, SN-NAS Container1 and SN-AS Container1 based on the information (e.g. SUPI and UE contexts) received from 6g-AMF 7001 in step 12,</w:t>
      </w:r>
    </w:p>
    <w:p w14:paraId="7E728BB6" w14:textId="77777777" w:rsidR="00E56ECC" w:rsidRDefault="00E56ECC" w:rsidP="00E56ECC">
      <w:pPr>
        <w:pStyle w:val="B1"/>
      </w:pPr>
      <w:r>
        <w:t>The following bullets explain each parameter in detail.</w:t>
      </w:r>
    </w:p>
    <w:p w14:paraId="0B66C240" w14:textId="2D2027B6" w:rsidR="00E56ECC" w:rsidRDefault="00E56ECC" w:rsidP="00E56ECC">
      <w:pPr>
        <w:pStyle w:val="B1"/>
      </w:pPr>
      <w:r>
        <w:t xml:space="preserve">- SN-GUTI1: The SN-GUTI1 is a temporary user identifier for the </w:t>
      </w:r>
      <w:r w:rsidR="00C50A99">
        <w:t>UE</w:t>
      </w:r>
      <w:r>
        <w:t xml:space="preserve">. The SN-GUTI1 is used to uniquely identify the </w:t>
      </w:r>
      <w:r w:rsidR="00C50A99">
        <w:t>UE</w:t>
      </w:r>
      <w:r>
        <w:t xml:space="preserve"> for the Service within the PLMN. The detailed structure of SN-GUTI is described in the Eighth scenario in the Third example of the Second Aspect. </w:t>
      </w:r>
    </w:p>
    <w:p w14:paraId="0036D1EB" w14:textId="0DCE54C4" w:rsidR="00E56ECC" w:rsidRDefault="00E56ECC" w:rsidP="00E56ECC">
      <w:pPr>
        <w:pStyle w:val="B1"/>
      </w:pPr>
      <w:r>
        <w:t xml:space="preserve">- SN-NAS Container1: The SN-NAS Container1 contains NAS parameters for registering the </w:t>
      </w:r>
      <w:r w:rsidR="00C50A99">
        <w:t>UE</w:t>
      </w:r>
      <w:r>
        <w:t xml:space="preserve"> to the Service. The NAS parameters in the SN-NAS Container1 may be used for communication using NAS message between the </w:t>
      </w:r>
      <w:r w:rsidR="00C50A99">
        <w:t>UE</w:t>
      </w:r>
      <w:r>
        <w:t xml:space="preserve"> and NF (e.g. SN1) supporting the service. The NAS parameter may be some or all NAS parameters as defined in 3GPP TS 24.501 [6] to provide NAS services specific to the Service. For example, if the Service ID=1 has a specific Prohibited TAI(s), the SN-NAS Container contains a Prohibited TAI(s) and sent to the </w:t>
      </w:r>
      <w:r w:rsidR="00C50A99">
        <w:t>UE</w:t>
      </w:r>
      <w:r>
        <w:t xml:space="preserve"> to indicates the specific Prohibited TAI(s) to the Service ID=1.</w:t>
      </w:r>
    </w:p>
    <w:p w14:paraId="521FCE7B" w14:textId="64E4C3C4" w:rsidR="00E56ECC" w:rsidRDefault="00E56ECC" w:rsidP="00E56ECC">
      <w:pPr>
        <w:pStyle w:val="B1"/>
      </w:pPr>
      <w:r>
        <w:t>In addition, SN-NAS Container1 may include the following parameters. The contents of the SN-NAS Container1 may be stored in the SN1 as the SN UE contexts.</w:t>
      </w:r>
    </w:p>
    <w:p w14:paraId="294121AC" w14:textId="0E9B28D6" w:rsidR="00E56ECC" w:rsidRDefault="00E56ECC" w:rsidP="00E56ECC">
      <w:pPr>
        <w:pStyle w:val="B1"/>
      </w:pPr>
      <w:r>
        <w:t xml:space="preserve">-- </w:t>
      </w:r>
      <w:r w:rsidR="00803C2E">
        <w:t>6</w:t>
      </w:r>
      <w:r>
        <w:t xml:space="preserve">G-GUTI: The </w:t>
      </w:r>
      <w:r w:rsidR="00803C2E">
        <w:t>6</w:t>
      </w:r>
      <w:r>
        <w:t xml:space="preserve">G-GUTI is a temporary user identifier for the </w:t>
      </w:r>
      <w:r w:rsidR="00C50A99">
        <w:t>UE</w:t>
      </w:r>
      <w:r>
        <w:t xml:space="preserve">. </w:t>
      </w:r>
    </w:p>
    <w:p w14:paraId="42B5954E" w14:textId="77777777" w:rsidR="00E56ECC" w:rsidRDefault="00E56ECC" w:rsidP="00E56ECC">
      <w:pPr>
        <w:pStyle w:val="B1"/>
      </w:pPr>
      <w:r>
        <w:t>-- SUPI: Refer to Step 12.</w:t>
      </w:r>
    </w:p>
    <w:p w14:paraId="4B2DB8A9" w14:textId="7B89B3AB" w:rsidR="00E56ECC" w:rsidRDefault="00E56ECC" w:rsidP="00E56ECC">
      <w:pPr>
        <w:pStyle w:val="B1"/>
      </w:pPr>
      <w:r>
        <w:t xml:space="preserve">-- Registered TAI: The Registered TAI is a list of Tracking Area Identifiers that the Service is registered with. It may be called as a Service Registered Area. The Registered TAI may be used when the </w:t>
      </w:r>
      <w:r w:rsidR="00C50A99">
        <w:t>UE</w:t>
      </w:r>
      <w:r>
        <w:t xml:space="preserve"> is paged for the Service.</w:t>
      </w:r>
    </w:p>
    <w:p w14:paraId="341217BE" w14:textId="77777777" w:rsidR="00E56ECC" w:rsidRDefault="00E56ECC" w:rsidP="00E56ECC">
      <w:pPr>
        <w:pStyle w:val="B1"/>
      </w:pPr>
      <w:r>
        <w:t xml:space="preserve">-- DRX: The DRX includes the DRX parameters for the Discontinuous Reception function supported by the 5GS and 6GS. The DRX parameters may be specific to the service. </w:t>
      </w:r>
    </w:p>
    <w:p w14:paraId="3525A087" w14:textId="77777777" w:rsidR="00E56ECC" w:rsidRDefault="00E56ECC" w:rsidP="00E56ECC">
      <w:pPr>
        <w:pStyle w:val="B1"/>
      </w:pPr>
      <w:r>
        <w:t xml:space="preserve">-- Paging assistance information: The Paging assistance information contains UE radio related information that assists the RAN 5 for efficient paging. The Paging assistance information may apply only for the paging for the </w:t>
      </w:r>
      <w:r>
        <w:lastRenderedPageBreak/>
        <w:t>Service. The Paging assistance information may include a UE radio capability for paging information and an Information On Recommended Cells And RAN nodes For Paging.</w:t>
      </w:r>
    </w:p>
    <w:p w14:paraId="7F8C1FF9" w14:textId="77777777" w:rsidR="00E56ECC" w:rsidRDefault="00E56ECC" w:rsidP="00E56ECC">
      <w:pPr>
        <w:pStyle w:val="B1"/>
      </w:pPr>
      <w:r>
        <w:t>-- Service node location: Refer to Step 3.</w:t>
      </w:r>
    </w:p>
    <w:p w14:paraId="3DB397DB" w14:textId="36DB1362" w:rsidR="00E56ECC" w:rsidRDefault="00E56ECC" w:rsidP="00E56ECC">
      <w:pPr>
        <w:pStyle w:val="B1"/>
      </w:pPr>
      <w:r>
        <w:t xml:space="preserve">-- List of active NAS service links: If the Registration procedure is for location update, i.e. the </w:t>
      </w:r>
      <w:r w:rsidR="00C50A99">
        <w:t>UE</w:t>
      </w:r>
      <w:r>
        <w:t xml:space="preserve"> is already registered and the </w:t>
      </w:r>
      <w:r w:rsidR="00C50A99">
        <w:t>UE</w:t>
      </w:r>
      <w:r>
        <w:t xml:space="preserve"> triggers re-registration with a new 6g-AMF due to mobility, the SN-NAS Container1 may also contain a list of Service IDs of the establish NAS service links which will need to be re-established by the new 6g-AMF. Alternatively, this list of the active NAS service links may be transferred from the old 6g-AMF to the new 6g-AMF via the UE context exchange as well. The NAS service links may be expressed as NAS association links or any other notation.</w:t>
      </w:r>
    </w:p>
    <w:p w14:paraId="2DD584E7" w14:textId="3D618538" w:rsidR="00E56ECC" w:rsidRDefault="00E56ECC" w:rsidP="00E56ECC">
      <w:pPr>
        <w:pStyle w:val="B1"/>
      </w:pPr>
      <w:r>
        <w:t xml:space="preserve">- SN-AS Container1: The SN-AS Container1 contains AS parameters for registering the </w:t>
      </w:r>
      <w:r w:rsidR="00C50A99">
        <w:t>UE</w:t>
      </w:r>
      <w:r>
        <w:t xml:space="preserve"> to the Service. The AS parameter may be some or all AS parameters as defined in 3GPP TS 38.413 [8] to provide AS services specific to the Service. For example, if the Service ID=1 has a specific expected UE Behaviour parameters or Network Configuration parameters of the </w:t>
      </w:r>
      <w:r w:rsidR="00C50A99">
        <w:t>UE</w:t>
      </w:r>
      <w:r>
        <w:t>, the SN-AS Container contains SN derived CN assisted RAN parameters tuning and sent to the 6gNB 501 to request an optimum network behavior specific to the Service ID=1.</w:t>
      </w:r>
    </w:p>
    <w:p w14:paraId="51449B54" w14:textId="2F3B7991" w:rsidR="00E56ECC" w:rsidRDefault="00E56ECC" w:rsidP="00AE7CA6">
      <w:pPr>
        <w:pStyle w:val="B1"/>
      </w:pPr>
      <w:r>
        <w:t>In addition, SN-AS Container1 may include the following parameters. The contents of the SN-AS Container1 may be stored in the SN1 as the SN UE contexts.</w:t>
      </w:r>
    </w:p>
    <w:p w14:paraId="5007CCD7" w14:textId="73B6E15C" w:rsidR="00E56ECC" w:rsidRDefault="00E56ECC" w:rsidP="00E56ECC">
      <w:pPr>
        <w:pStyle w:val="B1"/>
      </w:pPr>
      <w:r>
        <w:t>Step 1</w:t>
      </w:r>
      <w:r w:rsidR="005F5B1A">
        <w:t>2</w:t>
      </w:r>
      <w:r>
        <w:t>. The SN1 sends the Nudm_UECM_Registration message to the 6g-UDM  including SUPI, NF Type=SN and List of registering services to register them to a subscriber data record of the UE in the 6g-UDM and the 6g-UDR.</w:t>
      </w:r>
    </w:p>
    <w:p w14:paraId="564A4073" w14:textId="77777777" w:rsidR="00E56ECC" w:rsidRDefault="00E56ECC" w:rsidP="00E56ECC">
      <w:pPr>
        <w:pStyle w:val="B1"/>
      </w:pPr>
      <w:r>
        <w:t>The following bullets explain each parameter in detail.</w:t>
      </w:r>
    </w:p>
    <w:p w14:paraId="79976EA4" w14:textId="77777777" w:rsidR="00E56ECC" w:rsidRDefault="00E56ECC" w:rsidP="00E56ECC">
      <w:pPr>
        <w:pStyle w:val="B1"/>
      </w:pPr>
      <w:r>
        <w:t>- SUPI: Refer to Step 12.</w:t>
      </w:r>
    </w:p>
    <w:p w14:paraId="417C74E0" w14:textId="77777777" w:rsidR="00E56ECC" w:rsidRDefault="00E56ECC" w:rsidP="00E56ECC">
      <w:pPr>
        <w:pStyle w:val="B1"/>
      </w:pPr>
      <w:r>
        <w:t>- NF Type: The NF Type indicates a type of Network Function. In this example, the NF Type is SN as Service Node.</w:t>
      </w:r>
    </w:p>
    <w:p w14:paraId="37CFFB69" w14:textId="2F2CF4B5" w:rsidR="00E56ECC" w:rsidRDefault="00E56ECC" w:rsidP="00144EA8">
      <w:pPr>
        <w:pStyle w:val="B1"/>
      </w:pPr>
      <w:r>
        <w:t>- List of registering services: The List of registering services is a list of Services that the UE is allowed to access with the SN1. Refer to Step 1 of Figure 3 for the Service in detail.</w:t>
      </w:r>
    </w:p>
    <w:p w14:paraId="56258B07" w14:textId="5DA70278" w:rsidR="00E56ECC" w:rsidRDefault="00E56ECC" w:rsidP="00144EA8">
      <w:pPr>
        <w:pStyle w:val="B1"/>
      </w:pPr>
      <w:r>
        <w:t>Step 1</w:t>
      </w:r>
      <w:r w:rsidR="00144EA8">
        <w:t>3</w:t>
      </w:r>
      <w:r>
        <w:t>. The 6g-UDM sends the Nudm_UECM_Registration response message to the SN1.</w:t>
      </w:r>
    </w:p>
    <w:p w14:paraId="79537843" w14:textId="37166B5A" w:rsidR="00E56ECC" w:rsidRDefault="00E56ECC" w:rsidP="00E56ECC">
      <w:pPr>
        <w:pStyle w:val="B1"/>
      </w:pPr>
      <w:r>
        <w:t>Step 1</w:t>
      </w:r>
      <w:r w:rsidR="00144EA8">
        <w:t>4</w:t>
      </w:r>
      <w:r>
        <w:t>. The 6g-AMF sends the Initial Context Setup Request message to including GUAMI, Allowed Service and NAS-PDU. The NAS-PDU includes the Registration Accept message that includes 5G-GUTI, Registered CN type and Allowed Service.</w:t>
      </w:r>
    </w:p>
    <w:p w14:paraId="123991B0" w14:textId="5C92A4D7" w:rsidR="00E56ECC" w:rsidRDefault="00E56ECC" w:rsidP="00E56ECC">
      <w:pPr>
        <w:pStyle w:val="B1"/>
      </w:pPr>
      <w:r>
        <w:t xml:space="preserve">The following bullets explain each parameter in detail. </w:t>
      </w:r>
    </w:p>
    <w:p w14:paraId="4596BD6B" w14:textId="14B24429" w:rsidR="00E56ECC" w:rsidRDefault="00E56ECC" w:rsidP="00E56ECC">
      <w:pPr>
        <w:pStyle w:val="B1"/>
      </w:pPr>
      <w:r>
        <w:t xml:space="preserve">- GUAMI: The GUAMI indicates a Globally Unique AMF Identifier. </w:t>
      </w:r>
    </w:p>
    <w:p w14:paraId="2B55567A" w14:textId="02C7E683" w:rsidR="00E56ECC" w:rsidRDefault="00E56ECC" w:rsidP="00E56ECC">
      <w:pPr>
        <w:pStyle w:val="B1"/>
      </w:pPr>
      <w:r>
        <w:t xml:space="preserve">- Allowed Service: The Allowed Service is a list of Services that the </w:t>
      </w:r>
      <w:r w:rsidR="00C50A99">
        <w:t>UE</w:t>
      </w:r>
      <w:r>
        <w:t xml:space="preserve"> is allowed to access. Refer to Step 1 of Figure 3 for the Service in detail. In this example, Service ID=1 is only allowed to register. The Service ID=1 in the list may have associated SN-GUTI1, SN-NAS Container1 and SN-AS Container1. Refer to Step 13 for associated parameter in detail. </w:t>
      </w:r>
    </w:p>
    <w:p w14:paraId="03E34590" w14:textId="0CF596FA" w:rsidR="00E56ECC" w:rsidRDefault="00E56ECC" w:rsidP="00AD5457">
      <w:pPr>
        <w:pStyle w:val="B1"/>
        <w:ind w:firstLine="0"/>
      </w:pPr>
      <w:r>
        <w:t>the SN-GUTI1 and SN-AS Container1 may be independent parameters in the Initial Context Setup Request message.</w:t>
      </w:r>
    </w:p>
    <w:p w14:paraId="40F0647A" w14:textId="4B274217" w:rsidR="00E56ECC" w:rsidRDefault="00E56ECC" w:rsidP="00AD5457">
      <w:pPr>
        <w:pStyle w:val="B1"/>
        <w:ind w:firstLine="0"/>
      </w:pPr>
      <w:r>
        <w:t xml:space="preserve"> the SN-GUTI1 and the SN-NAS Container1 may be independent parameters in the Registration Accept message.</w:t>
      </w:r>
    </w:p>
    <w:p w14:paraId="614B7AE1" w14:textId="1F929BD6" w:rsidR="00E56ECC" w:rsidRDefault="00E56ECC" w:rsidP="00E56ECC">
      <w:pPr>
        <w:pStyle w:val="B1"/>
      </w:pPr>
      <w:r>
        <w:t xml:space="preserve">- NAS-PDU: The NAS-PDU includes a NAS message that is sent from the 6g-AMF 7001 to the </w:t>
      </w:r>
      <w:r w:rsidR="00C50A99">
        <w:t>UE</w:t>
      </w:r>
      <w:r>
        <w:t xml:space="preserve">. </w:t>
      </w:r>
    </w:p>
    <w:p w14:paraId="27B5EC6C" w14:textId="77777777" w:rsidR="00E56ECC" w:rsidRDefault="00E56ECC" w:rsidP="00E56ECC">
      <w:pPr>
        <w:pStyle w:val="B1"/>
      </w:pPr>
      <w:r>
        <w:t>- 5G-GUTI: Refer to Step 13.</w:t>
      </w:r>
    </w:p>
    <w:p w14:paraId="093BA72E" w14:textId="77777777" w:rsidR="00E56ECC" w:rsidRDefault="00E56ECC" w:rsidP="00E56ECC">
      <w:pPr>
        <w:pStyle w:val="B1"/>
      </w:pPr>
    </w:p>
    <w:p w14:paraId="50894F2D" w14:textId="4D5D8047" w:rsidR="00E56ECC" w:rsidRDefault="00E56ECC" w:rsidP="00E56ECC">
      <w:pPr>
        <w:pStyle w:val="B1"/>
      </w:pPr>
      <w:r>
        <w:t>Step 1</w:t>
      </w:r>
      <w:r w:rsidR="00D14859">
        <w:t>5</w:t>
      </w:r>
      <w:r>
        <w:t>. Upon receiving the Initial Context Setup Request message from the 6g-AMF in Step 1</w:t>
      </w:r>
      <w:r w:rsidR="00D14859">
        <w:t>4</w:t>
      </w:r>
      <w:r>
        <w:t>, the 6gNB stores the received information. The 6gNB</w:t>
      </w:r>
      <w:r w:rsidR="00AD5457">
        <w:t xml:space="preserve"> </w:t>
      </w:r>
      <w:r>
        <w:t>sends the RRC Reconfiguration message to the UE  including nas-Container. The nas-Container includes the Registration Accept message that is received in Step 16 from the 6g-</w:t>
      </w:r>
      <w:r>
        <w:lastRenderedPageBreak/>
        <w:t xml:space="preserve">AMF. The </w:t>
      </w:r>
      <w:r w:rsidR="00C50A99">
        <w:t>UE</w:t>
      </w:r>
      <w:r>
        <w:t xml:space="preserve"> may receive, from the cell, a temporary identifier (e.g. SN-GUTI) assigned by the network function (e.g. SN1 7B01).</w:t>
      </w:r>
    </w:p>
    <w:p w14:paraId="3EAF456B" w14:textId="77777777" w:rsidR="00E56ECC" w:rsidRDefault="00E56ECC" w:rsidP="00E56ECC">
      <w:pPr>
        <w:pStyle w:val="B1"/>
      </w:pPr>
    </w:p>
    <w:p w14:paraId="559B2BFB" w14:textId="38A8B90C" w:rsidR="00E56ECC" w:rsidRDefault="00E56ECC" w:rsidP="00A012A0">
      <w:pPr>
        <w:pStyle w:val="B1"/>
      </w:pPr>
      <w:r>
        <w:t>Step 1</w:t>
      </w:r>
      <w:r w:rsidR="00D14859">
        <w:t>6</w:t>
      </w:r>
      <w:r>
        <w:t xml:space="preserve">. The </w:t>
      </w:r>
      <w:r w:rsidR="00C50A99">
        <w:t>UE</w:t>
      </w:r>
      <w:r>
        <w:t xml:space="preserve"> stores the received data and sends the RRC UL Information Transfer message to the 6gNB including Dedicated NAS. The Dedicated NAS includes the Registration Complete message.</w:t>
      </w:r>
    </w:p>
    <w:p w14:paraId="3CF313ED" w14:textId="2C72CF3B" w:rsidR="00E56ECC" w:rsidRDefault="00E56ECC" w:rsidP="00E56ECC">
      <w:pPr>
        <w:pStyle w:val="B1"/>
      </w:pPr>
      <w:r>
        <w:t xml:space="preserve">When the </w:t>
      </w:r>
      <w:r w:rsidR="00C50A99">
        <w:t>UE</w:t>
      </w:r>
      <w:r>
        <w:t xml:space="preserve"> receives the Service ID=1 and associated SN-GUTI1, the AS layer of the UE may inform them to an upper layer of the UE.</w:t>
      </w:r>
    </w:p>
    <w:p w14:paraId="54503979" w14:textId="43A389B2" w:rsidR="00E56ECC" w:rsidRDefault="00E56ECC" w:rsidP="00E56ECC">
      <w:pPr>
        <w:pStyle w:val="B1"/>
      </w:pPr>
      <w:r>
        <w:t xml:space="preserve">One example, the upper layer of the </w:t>
      </w:r>
      <w:r w:rsidR="00C50A99">
        <w:t>UE</w:t>
      </w:r>
      <w:r>
        <w:t xml:space="preserve"> may be dedicated NAS for the Service.</w:t>
      </w:r>
    </w:p>
    <w:p w14:paraId="24B9B0A6" w14:textId="77777777" w:rsidR="00E56ECC" w:rsidRDefault="00E56ECC" w:rsidP="00E56ECC">
      <w:pPr>
        <w:pStyle w:val="B1"/>
      </w:pPr>
    </w:p>
    <w:p w14:paraId="4ACE2544" w14:textId="11CB7D60" w:rsidR="00E56ECC" w:rsidRDefault="00E56ECC" w:rsidP="00A012A0">
      <w:pPr>
        <w:pStyle w:val="B1"/>
      </w:pPr>
      <w:r>
        <w:t>Step 1</w:t>
      </w:r>
      <w:r w:rsidR="00A012A0">
        <w:t>7</w:t>
      </w:r>
      <w:r>
        <w:t>. Upon receiving the RRC UL Information Transfer message from the UE, the 6gNB sends the Uplink NAS Transport message to the 6g-AMF including NAS-PDU. The NAS-PDU includes the Registration Complete that is received in Step 1</w:t>
      </w:r>
      <w:r w:rsidR="00A012A0">
        <w:t>6</w:t>
      </w:r>
      <w:r>
        <w:t xml:space="preserve"> from the UE.</w:t>
      </w:r>
    </w:p>
    <w:p w14:paraId="61786F2E" w14:textId="03E08FE7" w:rsidR="00E56ECC" w:rsidRDefault="00E56ECC" w:rsidP="00E56ECC">
      <w:pPr>
        <w:pStyle w:val="B1"/>
      </w:pPr>
      <w:r>
        <w:t xml:space="preserve">Step </w:t>
      </w:r>
      <w:r w:rsidR="00A012A0">
        <w:t>18</w:t>
      </w:r>
      <w:r>
        <w:t>. The 6g-AMF sends the Nsn_Service_Update message to the SN1 including SUPI and Registration completed.</w:t>
      </w:r>
    </w:p>
    <w:p w14:paraId="644E2182" w14:textId="77777777" w:rsidR="00E56ECC" w:rsidRDefault="00E56ECC" w:rsidP="00E56ECC">
      <w:pPr>
        <w:pStyle w:val="B1"/>
      </w:pPr>
      <w:r>
        <w:t>The following bullets explain each parameter in detail.</w:t>
      </w:r>
    </w:p>
    <w:p w14:paraId="2468645A" w14:textId="77777777" w:rsidR="00E56ECC" w:rsidRDefault="00E56ECC" w:rsidP="00E56ECC">
      <w:pPr>
        <w:pStyle w:val="B1"/>
      </w:pPr>
      <w:r>
        <w:t>- SUPI: Refer to Step 12.</w:t>
      </w:r>
    </w:p>
    <w:p w14:paraId="53DE884B" w14:textId="679A66A0" w:rsidR="00E56ECC" w:rsidRDefault="00E56ECC" w:rsidP="00E56ECC">
      <w:pPr>
        <w:pStyle w:val="B1"/>
      </w:pPr>
      <w:r>
        <w:t xml:space="preserve">- Registration completed: The Registration completed indicates that the Registration procedure for the UE has been completed and the assigned SN-GUTI1 is stored in the </w:t>
      </w:r>
      <w:r w:rsidR="00C50A99">
        <w:t>UE</w:t>
      </w:r>
      <w:r>
        <w:t xml:space="preserve"> and ready to use.</w:t>
      </w:r>
    </w:p>
    <w:p w14:paraId="504B4AB4" w14:textId="77777777" w:rsidR="00230A8A" w:rsidRPr="00E56ECC" w:rsidRDefault="00230A8A" w:rsidP="006D15C1">
      <w:pPr>
        <w:pStyle w:val="B1"/>
      </w:pPr>
    </w:p>
    <w:p w14:paraId="5177F264" w14:textId="1A91250A" w:rsidR="00906B46" w:rsidRPr="00187DCA" w:rsidRDefault="00906B46" w:rsidP="006D15C1">
      <w:pPr>
        <w:pStyle w:val="B1"/>
        <w:rPr>
          <w:b/>
          <w:bCs/>
          <w:sz w:val="22"/>
          <w:szCs w:val="22"/>
          <w:lang w:val="en-US"/>
        </w:rPr>
      </w:pPr>
      <w:r w:rsidRPr="00187DCA">
        <w:rPr>
          <w:b/>
          <w:bCs/>
          <w:sz w:val="22"/>
          <w:szCs w:val="22"/>
          <w:lang w:val="en-US"/>
        </w:rPr>
        <w:t xml:space="preserve">2. Service </w:t>
      </w:r>
      <w:r w:rsidR="007B610A" w:rsidRPr="00187DCA">
        <w:rPr>
          <w:b/>
          <w:bCs/>
          <w:sz w:val="22"/>
          <w:szCs w:val="22"/>
          <w:lang w:val="en-US"/>
        </w:rPr>
        <w:t>activation</w:t>
      </w:r>
      <w:r w:rsidRPr="00187DCA">
        <w:rPr>
          <w:b/>
          <w:bCs/>
          <w:sz w:val="22"/>
          <w:szCs w:val="22"/>
          <w:lang w:val="en-US"/>
        </w:rPr>
        <w:t xml:space="preserve"> procedure</w:t>
      </w:r>
    </w:p>
    <w:p w14:paraId="1B8435F2" w14:textId="27C849B3" w:rsidR="00906B46" w:rsidRPr="007273A3" w:rsidRDefault="007B610A" w:rsidP="006D15C1">
      <w:pPr>
        <w:pStyle w:val="B1"/>
        <w:rPr>
          <w:lang w:val="en-US"/>
        </w:rPr>
      </w:pPr>
      <w:r>
        <w:rPr>
          <w:lang w:val="en-US"/>
        </w:rPr>
        <w:t xml:space="preserve">This procedure is executed after the </w:t>
      </w:r>
      <w:r w:rsidR="009F2766">
        <w:rPr>
          <w:lang w:val="en-US"/>
        </w:rPr>
        <w:t xml:space="preserve">UE has been registered to the </w:t>
      </w:r>
      <w:r w:rsidR="00BD2A10">
        <w:rPr>
          <w:lang w:val="en-US"/>
        </w:rPr>
        <w:t xml:space="preserve">6GS and the UE get triggers to activate a service e.g. </w:t>
      </w:r>
      <w:r w:rsidR="00986018">
        <w:rPr>
          <w:lang w:val="en-US"/>
        </w:rPr>
        <w:t>to get IMS voice service</w:t>
      </w:r>
    </w:p>
    <w:p w14:paraId="3F803284" w14:textId="77777777" w:rsidR="00F91D93" w:rsidRDefault="00F91D93" w:rsidP="006D15C1">
      <w:pPr>
        <w:pStyle w:val="B1"/>
        <w:rPr>
          <w:color w:val="0070C0"/>
        </w:rPr>
      </w:pPr>
    </w:p>
    <w:p w14:paraId="02C0222D" w14:textId="48328DA3" w:rsidR="00912532" w:rsidRDefault="004646C8" w:rsidP="00906B46">
      <w:pPr>
        <w:pStyle w:val="B1"/>
        <w:rPr>
          <w:color w:val="0070C0"/>
        </w:rPr>
      </w:pPr>
      <w:r>
        <w:rPr>
          <w:noProof/>
          <w:color w:val="0070C0"/>
        </w:rPr>
        <w:drawing>
          <wp:inline distT="0" distB="0" distL="0" distR="0" wp14:anchorId="088780FD" wp14:editId="198AAEEC">
            <wp:extent cx="6345670" cy="3527465"/>
            <wp:effectExtent l="0" t="0" r="0" b="0"/>
            <wp:docPr id="13380129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3715" cy="3548613"/>
                    </a:xfrm>
                    <a:prstGeom prst="rect">
                      <a:avLst/>
                    </a:prstGeom>
                    <a:noFill/>
                  </pic:spPr>
                </pic:pic>
              </a:graphicData>
            </a:graphic>
          </wp:inline>
        </w:drawing>
      </w:r>
    </w:p>
    <w:p w14:paraId="480ECCFE" w14:textId="1FA48DC8" w:rsidR="00785A44" w:rsidRPr="004646C8" w:rsidRDefault="00785A44" w:rsidP="004646C8">
      <w:pPr>
        <w:pStyle w:val="Figure"/>
        <w:jc w:val="center"/>
      </w:pPr>
      <w:r w:rsidRPr="004646C8">
        <w:t>Figure 3: Service activation procedure.</w:t>
      </w:r>
    </w:p>
    <w:p w14:paraId="1D224DC9" w14:textId="77777777" w:rsidR="00785A44" w:rsidRDefault="00785A44" w:rsidP="00912532">
      <w:pPr>
        <w:pStyle w:val="B1"/>
        <w:ind w:left="644" w:firstLine="0"/>
        <w:rPr>
          <w:color w:val="0070C0"/>
        </w:rPr>
      </w:pPr>
    </w:p>
    <w:p w14:paraId="357E0E4E" w14:textId="7F3E8932" w:rsidR="007273A3" w:rsidRDefault="007273A3" w:rsidP="00E91051">
      <w:r>
        <w:t>The detailed steps of the procedure as described below:</w:t>
      </w:r>
    </w:p>
    <w:p w14:paraId="1032B68E" w14:textId="77777777" w:rsidR="00593FF9" w:rsidRPr="006B3E13" w:rsidRDefault="00593FF9" w:rsidP="00593FF9">
      <w:pPr>
        <w:spacing w:after="0"/>
        <w:rPr>
          <w:rFonts w:ascii="Arial" w:eastAsia="MS PGothic" w:hAnsi="Arial" w:cs="Arial"/>
          <w:lang w:eastAsia="ja-JP"/>
        </w:rPr>
      </w:pPr>
    </w:p>
    <w:p w14:paraId="517B017F" w14:textId="61099F7D" w:rsidR="00270715" w:rsidRDefault="00593FF9" w:rsidP="00FA7BA0">
      <w:pPr>
        <w:rPr>
          <w:lang w:eastAsia="ja-JP"/>
        </w:rPr>
      </w:pPr>
      <w:r w:rsidRPr="006B3E13">
        <w:rPr>
          <w:lang w:eastAsia="ja-JP"/>
        </w:rPr>
        <w:t xml:space="preserve">Step 0. The </w:t>
      </w:r>
      <w:r w:rsidR="00E91051" w:rsidRPr="006B3E13">
        <w:rPr>
          <w:lang w:eastAsia="ja-JP"/>
        </w:rPr>
        <w:t>UE has</w:t>
      </w:r>
      <w:r w:rsidRPr="006B3E13">
        <w:rPr>
          <w:lang w:eastAsia="ja-JP"/>
        </w:rPr>
        <w:t xml:space="preserve"> been registered with the 6g-AMF and also registered with the SN1 for the services indicated with Service ID=1 which the SN1 provides to the UE.</w:t>
      </w:r>
    </w:p>
    <w:p w14:paraId="0CEE7C79" w14:textId="2DD6FD98" w:rsidR="00593FF9" w:rsidRPr="006B3E13" w:rsidRDefault="00593FF9" w:rsidP="00FA7BA0">
      <w:pPr>
        <w:rPr>
          <w:lang w:eastAsia="ja-JP"/>
        </w:rPr>
      </w:pPr>
      <w:r w:rsidRPr="006B3E13">
        <w:rPr>
          <w:lang w:eastAsia="ja-JP"/>
        </w:rPr>
        <w:t>The UE decides to add or register for services indicated with the Service ID=2 over the SN2 in addition to the Service ID=1.</w:t>
      </w:r>
    </w:p>
    <w:p w14:paraId="015C0707" w14:textId="77777777" w:rsidR="00593FF9" w:rsidRPr="006B3E13" w:rsidRDefault="00593FF9" w:rsidP="00FA7BA0">
      <w:pPr>
        <w:rPr>
          <w:lang w:eastAsia="ja-JP"/>
        </w:rPr>
      </w:pPr>
    </w:p>
    <w:p w14:paraId="42864DCB" w14:textId="6281965E" w:rsidR="00593FF9" w:rsidRPr="006B3E13" w:rsidRDefault="00593FF9" w:rsidP="00FA7BA0">
      <w:pPr>
        <w:rPr>
          <w:lang w:eastAsia="ja-JP"/>
        </w:rPr>
      </w:pPr>
      <w:r w:rsidRPr="006B3E13">
        <w:rPr>
          <w:lang w:eastAsia="ja-JP"/>
        </w:rPr>
        <w:t xml:space="preserve">Step </w:t>
      </w:r>
      <w:r w:rsidR="007D1B20">
        <w:rPr>
          <w:lang w:eastAsia="ja-JP"/>
        </w:rPr>
        <w:t>1-2</w:t>
      </w:r>
      <w:r w:rsidRPr="006B3E13">
        <w:rPr>
          <w:lang w:eastAsia="ja-JP"/>
        </w:rPr>
        <w:t>.</w:t>
      </w:r>
      <w:r w:rsidR="007D1B20">
        <w:rPr>
          <w:lang w:eastAsia="ja-JP"/>
        </w:rPr>
        <w:t xml:space="preserve"> RRC connection request procedure has started.</w:t>
      </w:r>
    </w:p>
    <w:p w14:paraId="35632BB5" w14:textId="77777777" w:rsidR="00593FF9" w:rsidRPr="006B3E13" w:rsidRDefault="00593FF9" w:rsidP="00FA7BA0">
      <w:pPr>
        <w:rPr>
          <w:lang w:eastAsia="ja-JP"/>
        </w:rPr>
      </w:pPr>
    </w:p>
    <w:p w14:paraId="38907E38" w14:textId="603E3D73" w:rsidR="00593FF9" w:rsidRPr="006B3E13" w:rsidRDefault="00593FF9" w:rsidP="00FA7BA0">
      <w:pPr>
        <w:rPr>
          <w:lang w:eastAsia="ja-JP"/>
        </w:rPr>
      </w:pPr>
      <w:r w:rsidRPr="006B3E13">
        <w:rPr>
          <w:lang w:eastAsia="ja-JP"/>
        </w:rPr>
        <w:t xml:space="preserve">Step 3. The </w:t>
      </w:r>
      <w:r w:rsidR="00C50A99">
        <w:rPr>
          <w:lang w:eastAsia="ja-JP"/>
        </w:rPr>
        <w:t>UE</w:t>
      </w:r>
      <w:r w:rsidRPr="006B3E13">
        <w:rPr>
          <w:lang w:eastAsia="ja-JP"/>
        </w:rPr>
        <w:t xml:space="preserve"> sends the RRC Setup Complete message to the 6gNB including a Requested Service and a Dedicated NAS. The Dedicated NAS includes the Registration Request message. The Registration Request message includes at least one of User ID, Requested Service.</w:t>
      </w:r>
    </w:p>
    <w:p w14:paraId="1A46FE6A" w14:textId="77777777" w:rsidR="00593FF9" w:rsidRPr="006B3E13" w:rsidRDefault="00593FF9" w:rsidP="00FA7BA0">
      <w:pPr>
        <w:rPr>
          <w:lang w:eastAsia="ja-JP"/>
        </w:rPr>
      </w:pPr>
      <w:r w:rsidRPr="006B3E13">
        <w:rPr>
          <w:lang w:eastAsia="ja-JP"/>
        </w:rPr>
        <w:t>The following bullets explain each parameter in detail.</w:t>
      </w:r>
    </w:p>
    <w:p w14:paraId="309AFAB5" w14:textId="77777777" w:rsidR="00593FF9" w:rsidRPr="006B3E13" w:rsidRDefault="00593FF9" w:rsidP="00FA7BA0">
      <w:pPr>
        <w:rPr>
          <w:lang w:eastAsia="ja-JP"/>
        </w:rPr>
      </w:pPr>
      <w:r w:rsidRPr="006B3E13">
        <w:rPr>
          <w:lang w:eastAsia="ja-JP"/>
        </w:rPr>
        <w:t>- Requested Service: Refer to the Step 3 in Figure 4. In this example, Service ID=1,2 are included in both RRC Setup Complete message and the Registration Request message.</w:t>
      </w:r>
      <w:r w:rsidRPr="006B3E13">
        <w:rPr>
          <w:lang w:eastAsia="ja-JP"/>
        </w:rPr>
        <w:br/>
        <w:t>One example, Requested Service may include an additional Service ID only. In this example, Service ID=2 is only including indicating that Service ID=2 is requested to add the service in addition to the Service ID=1 that has been already registered.</w:t>
      </w:r>
    </w:p>
    <w:p w14:paraId="4490AF32" w14:textId="69EF436B" w:rsidR="00593FF9" w:rsidRPr="006B3E13" w:rsidRDefault="00593FF9" w:rsidP="00FA7BA0">
      <w:pPr>
        <w:rPr>
          <w:lang w:eastAsia="ja-JP"/>
        </w:rPr>
      </w:pPr>
      <w:r w:rsidRPr="006B3E13">
        <w:rPr>
          <w:lang w:eastAsia="ja-JP"/>
        </w:rPr>
        <w:t>- Dedicated NAS.</w:t>
      </w:r>
    </w:p>
    <w:p w14:paraId="585D38DE" w14:textId="77777777" w:rsidR="00593FF9" w:rsidRPr="006B3E13" w:rsidRDefault="00593FF9" w:rsidP="00FA7BA0">
      <w:pPr>
        <w:rPr>
          <w:lang w:eastAsia="ja-JP"/>
        </w:rPr>
      </w:pPr>
    </w:p>
    <w:p w14:paraId="0B5B94B0" w14:textId="2F7C0E40" w:rsidR="00593FF9" w:rsidRPr="006B3E13" w:rsidRDefault="00593FF9" w:rsidP="00FA7BA0">
      <w:pPr>
        <w:rPr>
          <w:lang w:eastAsia="ja-JP"/>
        </w:rPr>
      </w:pPr>
      <w:r w:rsidRPr="006B3E13">
        <w:rPr>
          <w:lang w:eastAsia="ja-JP"/>
        </w:rPr>
        <w:t>Step 4. Upon receiving the RRC Setup Complete message from the UE , the 6gNB sends the Initial UE message to the 6g-AMF including NAS-PDU. The NAS-PDU includes the Registration Request message that is received in the Dedicated NAS in Step 3.</w:t>
      </w:r>
    </w:p>
    <w:p w14:paraId="383A8FF5" w14:textId="77777777" w:rsidR="00593FF9" w:rsidRPr="006B3E13" w:rsidRDefault="00593FF9" w:rsidP="00FA7BA0">
      <w:pPr>
        <w:rPr>
          <w:lang w:eastAsia="ja-JP"/>
        </w:rPr>
      </w:pPr>
    </w:p>
    <w:p w14:paraId="39B175C2" w14:textId="0D65B590" w:rsidR="00593FF9" w:rsidRPr="006B3E13" w:rsidRDefault="00593FF9" w:rsidP="00FA7BA0">
      <w:pPr>
        <w:rPr>
          <w:lang w:eastAsia="ja-JP"/>
        </w:rPr>
      </w:pPr>
      <w:r w:rsidRPr="006B3E13">
        <w:rPr>
          <w:lang w:eastAsia="ja-JP"/>
        </w:rPr>
        <w:t>Step 5.</w:t>
      </w:r>
      <w:r w:rsidRPr="006B3E13">
        <w:rPr>
          <w:kern w:val="24"/>
        </w:rPr>
        <w:t xml:space="preserve"> </w:t>
      </w:r>
      <w:r w:rsidR="00D44219">
        <w:rPr>
          <w:lang w:eastAsia="ja-JP"/>
        </w:rPr>
        <w:t>T</w:t>
      </w:r>
      <w:r w:rsidRPr="006B3E13">
        <w:rPr>
          <w:lang w:eastAsia="ja-JP"/>
        </w:rPr>
        <w:t xml:space="preserve">he 6g-AMF </w:t>
      </w:r>
      <w:r w:rsidR="00D44219">
        <w:rPr>
          <w:lang w:eastAsia="ja-JP"/>
        </w:rPr>
        <w:t>may</w:t>
      </w:r>
      <w:r w:rsidRPr="006B3E13">
        <w:rPr>
          <w:lang w:eastAsia="ja-JP"/>
        </w:rPr>
        <w:t xml:space="preserve"> execute the Authentication procedure</w:t>
      </w:r>
      <w:r w:rsidR="00D44219">
        <w:rPr>
          <w:lang w:eastAsia="ja-JP"/>
        </w:rPr>
        <w:t xml:space="preserve"> and SMC procedure</w:t>
      </w:r>
      <w:r w:rsidRPr="006B3E13">
        <w:rPr>
          <w:lang w:eastAsia="ja-JP"/>
        </w:rPr>
        <w:t>.</w:t>
      </w:r>
    </w:p>
    <w:p w14:paraId="67FF5F74" w14:textId="5A0BDB6F" w:rsidR="00593FF9" w:rsidRPr="006B3E13" w:rsidRDefault="00593FF9" w:rsidP="00FA7BA0">
      <w:pPr>
        <w:rPr>
          <w:lang w:eastAsia="ja-JP"/>
        </w:rPr>
      </w:pPr>
      <w:r w:rsidRPr="006B3E13">
        <w:rPr>
          <w:lang w:eastAsia="ja-JP"/>
        </w:rPr>
        <w:t>the 6g-AM</w:t>
      </w:r>
      <w:r w:rsidR="0001609F">
        <w:rPr>
          <w:lang w:eastAsia="ja-JP"/>
        </w:rPr>
        <w:t>F</w:t>
      </w:r>
      <w:r w:rsidR="00D44219">
        <w:rPr>
          <w:lang w:eastAsia="ja-JP"/>
        </w:rPr>
        <w:t xml:space="preserve"> may</w:t>
      </w:r>
      <w:r w:rsidRPr="006B3E13">
        <w:rPr>
          <w:lang w:eastAsia="ja-JP"/>
        </w:rPr>
        <w:t xml:space="preserve"> download a subscriber data from the 6g-UDM. </w:t>
      </w:r>
    </w:p>
    <w:p w14:paraId="4AFDC606" w14:textId="77777777" w:rsidR="00593FF9" w:rsidRPr="006B3E13" w:rsidRDefault="00593FF9" w:rsidP="00FA7BA0">
      <w:pPr>
        <w:rPr>
          <w:lang w:eastAsia="ja-JP"/>
        </w:rPr>
      </w:pPr>
    </w:p>
    <w:p w14:paraId="04A2A8B4" w14:textId="4E3AC71A" w:rsidR="00593FF9" w:rsidRPr="006B3E13" w:rsidRDefault="00593FF9" w:rsidP="00FA7BA0">
      <w:pPr>
        <w:rPr>
          <w:lang w:eastAsia="ja-JP"/>
        </w:rPr>
      </w:pPr>
      <w:r w:rsidRPr="006B3E13">
        <w:rPr>
          <w:lang w:eastAsia="ja-JP"/>
        </w:rPr>
        <w:t xml:space="preserve">Step 6 The 6g-AMF decides Service (Ie. Service ID=2) to allow the </w:t>
      </w:r>
      <w:r w:rsidR="00C50A99">
        <w:rPr>
          <w:lang w:eastAsia="ja-JP"/>
        </w:rPr>
        <w:t>UE</w:t>
      </w:r>
      <w:r w:rsidRPr="006B3E13">
        <w:rPr>
          <w:lang w:eastAsia="ja-JP"/>
        </w:rPr>
        <w:t xml:space="preserve"> to register by referring the received Requested Service from the </w:t>
      </w:r>
      <w:r w:rsidR="00C50A99">
        <w:rPr>
          <w:lang w:eastAsia="ja-JP"/>
        </w:rPr>
        <w:t>UE</w:t>
      </w:r>
      <w:r w:rsidRPr="006B3E13">
        <w:rPr>
          <w:lang w:eastAsia="ja-JP"/>
        </w:rPr>
        <w:t xml:space="preserve"> in Step 4 and the received Subscribed Service from the 6g-UDM 75 and network configuration to check which services are available for the </w:t>
      </w:r>
      <w:r w:rsidR="00C50A99">
        <w:rPr>
          <w:lang w:eastAsia="ja-JP"/>
        </w:rPr>
        <w:t>UE</w:t>
      </w:r>
      <w:r w:rsidRPr="006B3E13">
        <w:rPr>
          <w:lang w:eastAsia="ja-JP"/>
        </w:rPr>
        <w:t>.</w:t>
      </w:r>
    </w:p>
    <w:p w14:paraId="6F2EB0AB" w14:textId="6105169A" w:rsidR="00593FF9" w:rsidRPr="006B3E13" w:rsidRDefault="00593FF9" w:rsidP="00FA7BA0">
      <w:pPr>
        <w:rPr>
          <w:lang w:eastAsia="ja-JP"/>
        </w:rPr>
      </w:pPr>
      <w:r w:rsidRPr="006B3E13">
        <w:rPr>
          <w:lang w:eastAsia="ja-JP"/>
        </w:rPr>
        <w:t xml:space="preserve">In this example, the Requested Services from the </w:t>
      </w:r>
      <w:r w:rsidR="00C50A99">
        <w:rPr>
          <w:lang w:eastAsia="ja-JP"/>
        </w:rPr>
        <w:t>UE</w:t>
      </w:r>
      <w:r w:rsidRPr="006B3E13">
        <w:rPr>
          <w:lang w:eastAsia="ja-JP"/>
        </w:rPr>
        <w:t xml:space="preserve"> are Service ID=1,2. The Subscribed Services are Service ID=1,2. The Services available with the 6g-AMF 7001 are Service ID=1,2. With this situation, the Service ID=2 is allowed to the </w:t>
      </w:r>
      <w:r w:rsidR="00C50A99">
        <w:rPr>
          <w:lang w:eastAsia="ja-JP"/>
        </w:rPr>
        <w:t>UE</w:t>
      </w:r>
      <w:r w:rsidRPr="006B3E13">
        <w:rPr>
          <w:lang w:eastAsia="ja-JP"/>
        </w:rPr>
        <w:t xml:space="preserve"> to register in addition to the Service ID=1.</w:t>
      </w:r>
    </w:p>
    <w:p w14:paraId="6D3C818F" w14:textId="77777777" w:rsidR="00593FF9" w:rsidRPr="006B3E13" w:rsidRDefault="00593FF9" w:rsidP="00FA7BA0">
      <w:pPr>
        <w:rPr>
          <w:lang w:eastAsia="ja-JP"/>
        </w:rPr>
      </w:pPr>
    </w:p>
    <w:p w14:paraId="45434B74" w14:textId="2506EB2B" w:rsidR="00593FF9" w:rsidRPr="006B3E13" w:rsidRDefault="00593FF9" w:rsidP="00FA7BA0">
      <w:pPr>
        <w:rPr>
          <w:lang w:eastAsia="ja-JP"/>
        </w:rPr>
      </w:pPr>
      <w:r w:rsidRPr="006B3E13">
        <w:rPr>
          <w:lang w:eastAsia="ja-JP"/>
        </w:rPr>
        <w:t xml:space="preserve">Once the 6g-AMF 7001 decides the </w:t>
      </w:r>
      <w:r w:rsidR="00C50A99">
        <w:rPr>
          <w:lang w:eastAsia="ja-JP"/>
        </w:rPr>
        <w:t>UE</w:t>
      </w:r>
      <w:r w:rsidRPr="006B3E13">
        <w:rPr>
          <w:lang w:eastAsia="ja-JP"/>
        </w:rPr>
        <w:t xml:space="preserve"> to allow access with Service ID=2, the 6g-AMF 7001 chooses an SN2  that supports to handle the Service ID=2.</w:t>
      </w:r>
    </w:p>
    <w:p w14:paraId="41B26866" w14:textId="77777777" w:rsidR="00593FF9" w:rsidRPr="006B3E13" w:rsidRDefault="00593FF9" w:rsidP="00FA7BA0">
      <w:pPr>
        <w:rPr>
          <w:lang w:eastAsia="ja-JP"/>
        </w:rPr>
      </w:pPr>
      <w:r w:rsidRPr="006B3E13">
        <w:rPr>
          <w:lang w:eastAsia="ja-JP"/>
        </w:rPr>
        <w:t>The 6g-AMF 7001 sends the Nsn_Service_Create message or the Nsn_Service_Update message to the SN2 7B02 including SUPI and UE Contexts.</w:t>
      </w:r>
    </w:p>
    <w:p w14:paraId="745BE0ED" w14:textId="77777777" w:rsidR="00593FF9" w:rsidRPr="006B3E13" w:rsidRDefault="00593FF9" w:rsidP="00FA7BA0">
      <w:pPr>
        <w:rPr>
          <w:lang w:eastAsia="ja-JP"/>
        </w:rPr>
      </w:pPr>
      <w:r w:rsidRPr="006B3E13">
        <w:rPr>
          <w:lang w:eastAsia="ja-JP"/>
        </w:rPr>
        <w:t>The following bullets explain each parameter in detail.</w:t>
      </w:r>
    </w:p>
    <w:p w14:paraId="03D0D611" w14:textId="7AC02B72" w:rsidR="00593FF9" w:rsidRPr="006B3E13" w:rsidRDefault="00593FF9" w:rsidP="00FA7BA0">
      <w:pPr>
        <w:rPr>
          <w:lang w:eastAsia="ja-JP"/>
        </w:rPr>
      </w:pPr>
      <w:r w:rsidRPr="006B3E13">
        <w:rPr>
          <w:lang w:eastAsia="ja-JP"/>
        </w:rPr>
        <w:t>- SUPI.</w:t>
      </w:r>
    </w:p>
    <w:p w14:paraId="7DB1084A" w14:textId="394FAA5A" w:rsidR="00593FF9" w:rsidRPr="006B3E13" w:rsidRDefault="00593FF9" w:rsidP="00FA7BA0">
      <w:pPr>
        <w:rPr>
          <w:lang w:eastAsia="ja-JP"/>
        </w:rPr>
      </w:pPr>
      <w:r w:rsidRPr="006B3E13">
        <w:rPr>
          <w:lang w:eastAsia="ja-JP"/>
        </w:rPr>
        <w:t>- UE Contexts.</w:t>
      </w:r>
    </w:p>
    <w:p w14:paraId="0B97EEFB" w14:textId="77777777" w:rsidR="00593FF9" w:rsidRPr="006B3E13" w:rsidRDefault="00593FF9" w:rsidP="00FA7BA0">
      <w:pPr>
        <w:rPr>
          <w:lang w:eastAsia="ja-JP"/>
        </w:rPr>
      </w:pPr>
    </w:p>
    <w:p w14:paraId="5EB7BC78" w14:textId="4CC0D59F" w:rsidR="00593FF9" w:rsidRPr="006B3E13" w:rsidRDefault="00593FF9" w:rsidP="00FA7BA0">
      <w:pPr>
        <w:rPr>
          <w:lang w:eastAsia="ja-JP"/>
        </w:rPr>
      </w:pPr>
      <w:r w:rsidRPr="006B3E13">
        <w:rPr>
          <w:lang w:eastAsia="ja-JP"/>
        </w:rPr>
        <w:t xml:space="preserve">Step 7. Upon receiving the Nsn_Service_Create message or the Nsn_Service_Update message from the 6g-AMF, the SN2 assigns a SN-GUTI2 for the </w:t>
      </w:r>
      <w:r w:rsidR="00C50A99">
        <w:rPr>
          <w:lang w:eastAsia="ja-JP"/>
        </w:rPr>
        <w:t>UE</w:t>
      </w:r>
      <w:r w:rsidRPr="006B3E13">
        <w:rPr>
          <w:lang w:eastAsia="ja-JP"/>
        </w:rPr>
        <w:t xml:space="preserve"> and stores the received data in Step 6 by linking with the assigned SN-GUTI2.</w:t>
      </w:r>
    </w:p>
    <w:p w14:paraId="49C624A8" w14:textId="4BA8DB4D" w:rsidR="00593FF9" w:rsidRPr="0098569D" w:rsidRDefault="00593FF9" w:rsidP="00FA7BA0">
      <w:pPr>
        <w:rPr>
          <w:lang w:eastAsia="ja-JP"/>
        </w:rPr>
      </w:pPr>
      <w:r w:rsidRPr="006B3E13">
        <w:rPr>
          <w:lang w:eastAsia="ja-JP"/>
        </w:rPr>
        <w:t>The SN2 sends the Nsn_Service_Create Response message or the Nsn_Service_Update Response message to the 6g-AMF including SN-GUTI2, SN-NAS Container2 and SN-AS Container2.</w:t>
      </w:r>
      <w:r w:rsidRPr="0098569D">
        <w:rPr>
          <w:lang w:eastAsia="ja-JP"/>
        </w:rPr>
        <w:t xml:space="preserve"> The SN2  may create (or derive or compute or calculate) SN-GUTI2, SN-NAS Container2 and SN-AS Container2 based on the information (e.g. SUPI and UE contexts) received from 6g-AMF in step 6</w:t>
      </w:r>
      <w:r w:rsidRPr="0098569D">
        <w:rPr>
          <w:rFonts w:hint="eastAsia"/>
          <w:lang w:eastAsia="ja-JP"/>
        </w:rPr>
        <w:t>.</w:t>
      </w:r>
    </w:p>
    <w:p w14:paraId="51790B6F" w14:textId="77777777" w:rsidR="00593FF9" w:rsidRPr="006B3E13" w:rsidRDefault="00593FF9" w:rsidP="00FA7BA0">
      <w:pPr>
        <w:rPr>
          <w:lang w:eastAsia="ja-JP"/>
        </w:rPr>
      </w:pPr>
      <w:r w:rsidRPr="006B3E13">
        <w:rPr>
          <w:lang w:eastAsia="ja-JP"/>
        </w:rPr>
        <w:t>The following bullets explain each parameter in detail.</w:t>
      </w:r>
    </w:p>
    <w:p w14:paraId="2BB88954" w14:textId="77AB3033" w:rsidR="00593FF9" w:rsidRPr="006B3E13" w:rsidRDefault="00593FF9" w:rsidP="00FA7BA0">
      <w:pPr>
        <w:rPr>
          <w:lang w:eastAsia="ja-JP"/>
        </w:rPr>
      </w:pPr>
      <w:r w:rsidRPr="006B3E13">
        <w:rPr>
          <w:lang w:eastAsia="ja-JP"/>
        </w:rPr>
        <w:t xml:space="preserve">- SN-GUTI2: The SN-GUTI2 is a temporary user identifier for the </w:t>
      </w:r>
      <w:r w:rsidR="00C50A99">
        <w:rPr>
          <w:lang w:eastAsia="ja-JP"/>
        </w:rPr>
        <w:t>UE</w:t>
      </w:r>
      <w:r w:rsidRPr="006B3E13">
        <w:rPr>
          <w:lang w:eastAsia="ja-JP"/>
        </w:rPr>
        <w:t xml:space="preserve">. The SN-GUTI2 is used to uniquely identify the </w:t>
      </w:r>
      <w:r w:rsidR="00C50A99">
        <w:rPr>
          <w:lang w:eastAsia="ja-JP"/>
        </w:rPr>
        <w:t>UE</w:t>
      </w:r>
      <w:r w:rsidRPr="006B3E13">
        <w:rPr>
          <w:lang w:eastAsia="ja-JP"/>
        </w:rPr>
        <w:t xml:space="preserve"> for the Service within the PLMN. </w:t>
      </w:r>
      <w:r w:rsidRPr="0098569D">
        <w:t xml:space="preserve">The detailed structure of SN-GUTI is described in the </w:t>
      </w:r>
    </w:p>
    <w:p w14:paraId="7CED702F" w14:textId="63145AD8" w:rsidR="00593FF9" w:rsidRPr="006B3E13" w:rsidRDefault="00593FF9" w:rsidP="00FA7BA0">
      <w:pPr>
        <w:rPr>
          <w:lang w:eastAsia="ja-JP"/>
        </w:rPr>
      </w:pPr>
      <w:r w:rsidRPr="006B3E13">
        <w:rPr>
          <w:lang w:eastAsia="ja-JP"/>
        </w:rPr>
        <w:t>- SN-NAS Container2</w:t>
      </w:r>
    </w:p>
    <w:p w14:paraId="3BF5A9BE" w14:textId="77777777" w:rsidR="00593FF9" w:rsidRPr="006B3E13" w:rsidRDefault="00593FF9" w:rsidP="00FA7BA0">
      <w:pPr>
        <w:rPr>
          <w:lang w:eastAsia="ja-JP"/>
        </w:rPr>
      </w:pPr>
    </w:p>
    <w:p w14:paraId="4CD35853" w14:textId="2940C29C" w:rsidR="007A56D3" w:rsidRDefault="00593FF9" w:rsidP="00FA7BA0">
      <w:pPr>
        <w:rPr>
          <w:lang w:eastAsia="ja-JP"/>
        </w:rPr>
      </w:pPr>
      <w:r w:rsidRPr="006B3E13">
        <w:rPr>
          <w:lang w:eastAsia="ja-JP"/>
        </w:rPr>
        <w:t xml:space="preserve">Step 8. The SN2 sends the Nudm_UECM_Registration message to the 6g-UDM including SUPI, NF Type=SN and List of registering services to register them to a subscriber data record of the </w:t>
      </w:r>
      <w:r w:rsidR="00C50A99">
        <w:rPr>
          <w:lang w:eastAsia="ja-JP"/>
        </w:rPr>
        <w:t>UE</w:t>
      </w:r>
      <w:r w:rsidRPr="006B3E13">
        <w:rPr>
          <w:lang w:eastAsia="ja-JP"/>
        </w:rPr>
        <w:t xml:space="preserve"> in the 6g-UDM and the 6g-UDR</w:t>
      </w:r>
    </w:p>
    <w:p w14:paraId="5A7DC2CD" w14:textId="2788F95E" w:rsidR="00593FF9" w:rsidRPr="006B3E13" w:rsidRDefault="00593FF9" w:rsidP="00FA7BA0">
      <w:pPr>
        <w:rPr>
          <w:lang w:eastAsia="ja-JP"/>
        </w:rPr>
      </w:pPr>
      <w:r w:rsidRPr="006B3E13">
        <w:rPr>
          <w:lang w:eastAsia="ja-JP"/>
        </w:rPr>
        <w:t>.</w:t>
      </w:r>
    </w:p>
    <w:p w14:paraId="25A71814" w14:textId="77777777" w:rsidR="00593FF9" w:rsidRPr="006B3E13" w:rsidRDefault="00593FF9" w:rsidP="00FA7BA0">
      <w:pPr>
        <w:rPr>
          <w:lang w:eastAsia="ja-JP"/>
        </w:rPr>
      </w:pPr>
      <w:r w:rsidRPr="006B3E13">
        <w:rPr>
          <w:lang w:eastAsia="ja-JP"/>
        </w:rPr>
        <w:t>The following bullets explain each parameter in detail.</w:t>
      </w:r>
    </w:p>
    <w:p w14:paraId="1653766F" w14:textId="62F04570" w:rsidR="00593FF9" w:rsidRPr="006B3E13" w:rsidRDefault="00593FF9" w:rsidP="00FA7BA0">
      <w:pPr>
        <w:rPr>
          <w:lang w:eastAsia="ja-JP"/>
        </w:rPr>
      </w:pPr>
      <w:r w:rsidRPr="006B3E13">
        <w:rPr>
          <w:lang w:eastAsia="ja-JP"/>
        </w:rPr>
        <w:t xml:space="preserve">- SUPI: </w:t>
      </w:r>
    </w:p>
    <w:p w14:paraId="1AF33886" w14:textId="77777777" w:rsidR="00593FF9" w:rsidRPr="006B3E13" w:rsidRDefault="00593FF9" w:rsidP="00FA7BA0">
      <w:pPr>
        <w:rPr>
          <w:lang w:eastAsia="ja-JP"/>
        </w:rPr>
      </w:pPr>
      <w:r w:rsidRPr="006B3E13">
        <w:rPr>
          <w:lang w:eastAsia="ja-JP"/>
        </w:rPr>
        <w:t>- NF Type: The NF Type indicates a type of Network Function. In this example, the NF Type is SN as Service Node.</w:t>
      </w:r>
    </w:p>
    <w:p w14:paraId="7FCC28FE" w14:textId="493CD428" w:rsidR="00593FF9" w:rsidRPr="006B3E13" w:rsidRDefault="00593FF9" w:rsidP="00FA7BA0">
      <w:pPr>
        <w:rPr>
          <w:lang w:eastAsia="ja-JP"/>
        </w:rPr>
      </w:pPr>
      <w:r w:rsidRPr="006B3E13">
        <w:rPr>
          <w:lang w:eastAsia="ja-JP"/>
        </w:rPr>
        <w:t xml:space="preserve">- List of registering services: The List of registering services is a list of Services that the </w:t>
      </w:r>
      <w:r w:rsidR="00C50A99">
        <w:rPr>
          <w:lang w:eastAsia="ja-JP"/>
        </w:rPr>
        <w:t>UE</w:t>
      </w:r>
      <w:r w:rsidRPr="006B3E13">
        <w:rPr>
          <w:lang w:eastAsia="ja-JP"/>
        </w:rPr>
        <w:t xml:space="preserve"> is allowed to access with the SN2. </w:t>
      </w:r>
    </w:p>
    <w:p w14:paraId="564DA0F1" w14:textId="77777777" w:rsidR="00593FF9" w:rsidRPr="006B3E13" w:rsidRDefault="00593FF9" w:rsidP="00FA7BA0">
      <w:pPr>
        <w:rPr>
          <w:lang w:eastAsia="ja-JP"/>
        </w:rPr>
      </w:pPr>
    </w:p>
    <w:p w14:paraId="7B242360" w14:textId="1DD46C66" w:rsidR="00593FF9" w:rsidRPr="006B3E13" w:rsidRDefault="00593FF9" w:rsidP="00FA7BA0">
      <w:pPr>
        <w:rPr>
          <w:lang w:eastAsia="ja-JP"/>
        </w:rPr>
      </w:pPr>
      <w:r w:rsidRPr="006B3E13">
        <w:rPr>
          <w:lang w:eastAsia="ja-JP"/>
        </w:rPr>
        <w:t>Step 9. The 6g-UDM sends the Nudm_UECM_Registration response message to the SN2.</w:t>
      </w:r>
    </w:p>
    <w:p w14:paraId="346E144F" w14:textId="77777777" w:rsidR="00593FF9" w:rsidRPr="006B3E13" w:rsidRDefault="00593FF9" w:rsidP="00FA7BA0">
      <w:pPr>
        <w:rPr>
          <w:lang w:eastAsia="ja-JP"/>
        </w:rPr>
      </w:pPr>
    </w:p>
    <w:p w14:paraId="7E0DED0B" w14:textId="389E47F4" w:rsidR="00593FF9" w:rsidRPr="006B3E13" w:rsidRDefault="00593FF9" w:rsidP="00FA7BA0">
      <w:pPr>
        <w:rPr>
          <w:lang w:eastAsia="ja-JP"/>
        </w:rPr>
      </w:pPr>
      <w:r w:rsidRPr="006B3E13">
        <w:rPr>
          <w:lang w:eastAsia="ja-JP"/>
        </w:rPr>
        <w:t>Step 10. The 6g-AMF sends the Initial Context Setup Request message to the 6gNB including GUAMI, Allowed Service and NAS-PDU. The NAS-PDU includes the Registration Accept message that includes 5G-GUTI and Allowed Service.</w:t>
      </w:r>
    </w:p>
    <w:p w14:paraId="774BB0BC" w14:textId="77777777" w:rsidR="00593FF9" w:rsidRPr="006B3E13" w:rsidRDefault="00593FF9" w:rsidP="00FA7BA0">
      <w:pPr>
        <w:rPr>
          <w:lang w:eastAsia="ja-JP"/>
        </w:rPr>
      </w:pPr>
      <w:r w:rsidRPr="006B3E13">
        <w:rPr>
          <w:lang w:eastAsia="ja-JP"/>
        </w:rPr>
        <w:t>The following bullets explain each parameter in detail.</w:t>
      </w:r>
    </w:p>
    <w:p w14:paraId="2DC8124F" w14:textId="542DAECF" w:rsidR="00593FF9" w:rsidRPr="006B3E13" w:rsidRDefault="00593FF9" w:rsidP="00FA7BA0">
      <w:pPr>
        <w:rPr>
          <w:lang w:eastAsia="ja-JP"/>
        </w:rPr>
      </w:pPr>
      <w:r w:rsidRPr="006B3E13">
        <w:rPr>
          <w:lang w:eastAsia="ja-JP"/>
        </w:rPr>
        <w:t>- GUAMI:.</w:t>
      </w:r>
    </w:p>
    <w:p w14:paraId="6F733DD5" w14:textId="54A59F06" w:rsidR="00593FF9" w:rsidRDefault="00593FF9" w:rsidP="00FA7BA0">
      <w:pPr>
        <w:rPr>
          <w:lang w:eastAsia="ja-JP"/>
        </w:rPr>
      </w:pPr>
      <w:r w:rsidRPr="006B3E13">
        <w:rPr>
          <w:lang w:eastAsia="ja-JP"/>
        </w:rPr>
        <w:t xml:space="preserve">- Allowed Service: The Allowed Service is a list of Services that the </w:t>
      </w:r>
      <w:r w:rsidR="00C50A99">
        <w:rPr>
          <w:lang w:eastAsia="ja-JP"/>
        </w:rPr>
        <w:t>UE</w:t>
      </w:r>
      <w:r w:rsidRPr="006B3E13">
        <w:rPr>
          <w:lang w:eastAsia="ja-JP"/>
        </w:rPr>
        <w:t xml:space="preserve"> is allowed to access. In this example, Service ID=1, 2 are allowed to register. The Service(s) in the list may have associated SN-GUTI1 and SN-GUTI2, SN-NAS Container1 and SN-NAS Container2</w:t>
      </w:r>
      <w:r w:rsidR="00472AE2">
        <w:rPr>
          <w:lang w:eastAsia="ja-JP"/>
        </w:rPr>
        <w:t>.</w:t>
      </w:r>
    </w:p>
    <w:p w14:paraId="75FE9F0C" w14:textId="77777777" w:rsidR="00593FF9" w:rsidRPr="006B3E13" w:rsidRDefault="00593FF9" w:rsidP="00FA7BA0">
      <w:pPr>
        <w:rPr>
          <w:lang w:eastAsia="ja-JP"/>
        </w:rPr>
      </w:pPr>
    </w:p>
    <w:p w14:paraId="44289542" w14:textId="6446B50A" w:rsidR="00593FF9" w:rsidRPr="006B3E13" w:rsidRDefault="00593FF9" w:rsidP="00FA7BA0">
      <w:pPr>
        <w:rPr>
          <w:lang w:eastAsia="ja-JP"/>
        </w:rPr>
      </w:pPr>
      <w:r w:rsidRPr="006B3E13">
        <w:rPr>
          <w:lang w:eastAsia="ja-JP"/>
        </w:rPr>
        <w:t>Step 11. Upon receiving the Initial Context Setup Request message from the 6g-AMF, the 6gNB stores the received information. The 6gNB sends the RRC Reconfiguration message to the UE including nas-Container. The nas-Container includes the Registration Accept message that is received in Step 10 from the 6g-AMF.</w:t>
      </w:r>
    </w:p>
    <w:p w14:paraId="63F2DD9D" w14:textId="77777777" w:rsidR="00593FF9" w:rsidRPr="006B3E13" w:rsidRDefault="00593FF9" w:rsidP="00FA7BA0">
      <w:pPr>
        <w:rPr>
          <w:lang w:eastAsia="ja-JP"/>
        </w:rPr>
      </w:pPr>
    </w:p>
    <w:p w14:paraId="772CCBAA" w14:textId="7839B3CB" w:rsidR="00593FF9" w:rsidRPr="006B3E13" w:rsidRDefault="00593FF9" w:rsidP="00FA7BA0">
      <w:pPr>
        <w:rPr>
          <w:lang w:eastAsia="ja-JP"/>
        </w:rPr>
      </w:pPr>
      <w:r w:rsidRPr="006B3E13">
        <w:rPr>
          <w:lang w:eastAsia="ja-JP"/>
        </w:rPr>
        <w:t>Step 12.</w:t>
      </w:r>
      <w:r w:rsidRPr="006B3E13">
        <w:rPr>
          <w:kern w:val="24"/>
        </w:rPr>
        <w:t xml:space="preserve"> </w:t>
      </w:r>
      <w:r w:rsidRPr="006B3E13">
        <w:rPr>
          <w:lang w:eastAsia="ja-JP"/>
        </w:rPr>
        <w:t>Steps 1</w:t>
      </w:r>
      <w:r w:rsidR="00EB5BD8">
        <w:rPr>
          <w:lang w:eastAsia="ja-JP"/>
        </w:rPr>
        <w:t>6</w:t>
      </w:r>
      <w:r w:rsidRPr="006B3E13">
        <w:rPr>
          <w:lang w:eastAsia="ja-JP"/>
        </w:rPr>
        <w:t xml:space="preserve"> and 1</w:t>
      </w:r>
      <w:r w:rsidR="00EB5BD8">
        <w:rPr>
          <w:lang w:eastAsia="ja-JP"/>
        </w:rPr>
        <w:t>7</w:t>
      </w:r>
      <w:r w:rsidRPr="006B3E13">
        <w:rPr>
          <w:lang w:eastAsia="ja-JP"/>
        </w:rPr>
        <w:t xml:space="preserve"> in Figure 4 take place.</w:t>
      </w:r>
    </w:p>
    <w:p w14:paraId="0C8E2DB9" w14:textId="77777777" w:rsidR="00593FF9" w:rsidRPr="006B3E13" w:rsidRDefault="00593FF9" w:rsidP="00FA7BA0">
      <w:pPr>
        <w:rPr>
          <w:lang w:eastAsia="ja-JP"/>
        </w:rPr>
      </w:pPr>
    </w:p>
    <w:p w14:paraId="457CDA83" w14:textId="3868438E" w:rsidR="00593FF9" w:rsidRPr="006B3E13" w:rsidRDefault="00593FF9" w:rsidP="00FA7BA0">
      <w:pPr>
        <w:rPr>
          <w:lang w:eastAsia="ja-JP"/>
        </w:rPr>
      </w:pPr>
      <w:r w:rsidRPr="006B3E13">
        <w:rPr>
          <w:lang w:eastAsia="ja-JP"/>
        </w:rPr>
        <w:t>Step 13. The 6g-AMF sends the Nsn_Service_Update message to the SN2  including SUPI and Registration completed.</w:t>
      </w:r>
    </w:p>
    <w:p w14:paraId="61D7B84B" w14:textId="77777777" w:rsidR="00593FF9" w:rsidRPr="006B3E13" w:rsidRDefault="00593FF9" w:rsidP="00FA7BA0">
      <w:pPr>
        <w:rPr>
          <w:lang w:eastAsia="ja-JP"/>
        </w:rPr>
      </w:pPr>
      <w:r w:rsidRPr="006B3E13">
        <w:rPr>
          <w:lang w:eastAsia="ja-JP"/>
        </w:rPr>
        <w:t>The following bullets explain each parameter in detail.</w:t>
      </w:r>
    </w:p>
    <w:p w14:paraId="2BC5F3E2" w14:textId="442B75B6" w:rsidR="00593FF9" w:rsidRPr="006B3E13" w:rsidRDefault="00593FF9" w:rsidP="00FA7BA0">
      <w:pPr>
        <w:rPr>
          <w:lang w:eastAsia="ja-JP"/>
        </w:rPr>
      </w:pPr>
      <w:r w:rsidRPr="006B3E13">
        <w:rPr>
          <w:lang w:eastAsia="ja-JP"/>
        </w:rPr>
        <w:lastRenderedPageBreak/>
        <w:t>- SUPI:.</w:t>
      </w:r>
    </w:p>
    <w:p w14:paraId="6429E863" w14:textId="0F5F5F0D" w:rsidR="00593FF9" w:rsidRPr="006B3E13" w:rsidRDefault="00593FF9" w:rsidP="00FA7BA0">
      <w:pPr>
        <w:rPr>
          <w:lang w:eastAsia="ja-JP"/>
        </w:rPr>
      </w:pPr>
      <w:r w:rsidRPr="006B3E13">
        <w:rPr>
          <w:lang w:eastAsia="ja-JP"/>
        </w:rPr>
        <w:t xml:space="preserve">- Registration completed: The Registration completed indicates that the Registration procedure for the </w:t>
      </w:r>
      <w:r w:rsidR="00C50A99">
        <w:rPr>
          <w:lang w:eastAsia="ja-JP"/>
        </w:rPr>
        <w:t>UE</w:t>
      </w:r>
      <w:r w:rsidRPr="006B3E13">
        <w:rPr>
          <w:lang w:eastAsia="ja-JP"/>
        </w:rPr>
        <w:t xml:space="preserve"> has been completed and the assigned SN-GUTI2 is stored in the </w:t>
      </w:r>
      <w:r w:rsidR="00C50A99">
        <w:rPr>
          <w:lang w:eastAsia="ja-JP"/>
        </w:rPr>
        <w:t>UE</w:t>
      </w:r>
      <w:r w:rsidRPr="006B3E13">
        <w:rPr>
          <w:lang w:eastAsia="ja-JP"/>
        </w:rPr>
        <w:t xml:space="preserve"> and ready to use.</w:t>
      </w:r>
    </w:p>
    <w:p w14:paraId="36C4FC27" w14:textId="77777777" w:rsidR="00593FF9" w:rsidRPr="006B3E13" w:rsidRDefault="00593FF9" w:rsidP="00FA7BA0">
      <w:pPr>
        <w:rPr>
          <w:lang w:eastAsia="ja-JP"/>
        </w:rPr>
      </w:pPr>
    </w:p>
    <w:p w14:paraId="7BF2E211" w14:textId="4C09DC46" w:rsidR="00785A44" w:rsidRDefault="00912532" w:rsidP="00FA7BA0">
      <w:pPr>
        <w:rPr>
          <w:color w:val="0070C0"/>
        </w:rPr>
      </w:pPr>
      <w:r>
        <w:rPr>
          <w:color w:val="0070C0"/>
        </w:rPr>
        <w:br w:type="page"/>
      </w:r>
    </w:p>
    <w:p w14:paraId="394171A3" w14:textId="50AF8E25" w:rsidR="00CD6953" w:rsidRDefault="00250047" w:rsidP="00B119B8">
      <w:pPr>
        <w:pStyle w:val="B1"/>
        <w:numPr>
          <w:ilvl w:val="0"/>
          <w:numId w:val="5"/>
        </w:numPr>
        <w:rPr>
          <w:b/>
          <w:bCs/>
          <w:sz w:val="22"/>
          <w:szCs w:val="22"/>
          <w:lang w:val="en-US"/>
        </w:rPr>
      </w:pPr>
      <w:r w:rsidRPr="00250047">
        <w:rPr>
          <w:b/>
          <w:bCs/>
          <w:sz w:val="22"/>
          <w:szCs w:val="22"/>
          <w:lang w:val="en-US"/>
        </w:rPr>
        <w:lastRenderedPageBreak/>
        <w:t>PDU Session activation procedure</w:t>
      </w:r>
    </w:p>
    <w:p w14:paraId="4EBA006F" w14:textId="56B77EE0" w:rsidR="00B119B8" w:rsidRPr="00250047" w:rsidRDefault="00B119B8" w:rsidP="00664706">
      <w:pPr>
        <w:rPr>
          <w:lang w:val="en-US"/>
        </w:rPr>
      </w:pPr>
      <w:r>
        <w:rPr>
          <w:lang w:val="en-US"/>
        </w:rPr>
        <w:t xml:space="preserve">This procedure </w:t>
      </w:r>
      <w:r w:rsidR="00664706">
        <w:rPr>
          <w:lang w:val="en-US"/>
        </w:rPr>
        <w:t>describes how a PDU session is established for a service.</w:t>
      </w:r>
    </w:p>
    <w:p w14:paraId="7148BA5B" w14:textId="6C2714C1" w:rsidR="003954F4" w:rsidRDefault="00A145F2" w:rsidP="003954F4">
      <w:pPr>
        <w:pStyle w:val="B1"/>
        <w:ind w:left="644" w:firstLine="0"/>
        <w:rPr>
          <w:color w:val="0070C0"/>
        </w:rPr>
      </w:pPr>
      <w:r>
        <w:rPr>
          <w:noProof/>
          <w:color w:val="0070C0"/>
        </w:rPr>
        <w:drawing>
          <wp:inline distT="0" distB="0" distL="0" distR="0" wp14:anchorId="256496BB" wp14:editId="33AB7DB6">
            <wp:extent cx="6109967" cy="3109595"/>
            <wp:effectExtent l="0" t="0" r="5715" b="0"/>
            <wp:docPr id="16157548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809" cy="3115622"/>
                    </a:xfrm>
                    <a:prstGeom prst="rect">
                      <a:avLst/>
                    </a:prstGeom>
                    <a:noFill/>
                  </pic:spPr>
                </pic:pic>
              </a:graphicData>
            </a:graphic>
          </wp:inline>
        </w:drawing>
      </w:r>
    </w:p>
    <w:p w14:paraId="28C39988" w14:textId="0830C1A7" w:rsidR="00785A44" w:rsidRPr="00D43A81" w:rsidRDefault="00785A44" w:rsidP="00D43A81">
      <w:pPr>
        <w:pStyle w:val="Figure"/>
        <w:jc w:val="center"/>
      </w:pPr>
      <w:r w:rsidRPr="00D43A81">
        <w:t xml:space="preserve">Figure </w:t>
      </w:r>
      <w:r w:rsidR="00D43A81" w:rsidRPr="00D43A81">
        <w:t>4</w:t>
      </w:r>
      <w:r w:rsidRPr="00D43A81">
        <w:t>: PDU session activation procedure.</w:t>
      </w:r>
    </w:p>
    <w:p w14:paraId="2EDE7F3A" w14:textId="77777777" w:rsidR="00785A44" w:rsidRDefault="00785A44" w:rsidP="00CD6953">
      <w:pPr>
        <w:pStyle w:val="B1"/>
        <w:ind w:left="644" w:firstLine="0"/>
        <w:rPr>
          <w:color w:val="0070C0"/>
        </w:rPr>
      </w:pPr>
    </w:p>
    <w:p w14:paraId="543C5527" w14:textId="27FA91B9" w:rsidR="00785A44" w:rsidRDefault="00785A44" w:rsidP="00664706">
      <w:r>
        <w:t>The detailed step of the procedure is described below:</w:t>
      </w:r>
    </w:p>
    <w:p w14:paraId="6EE1F4F0" w14:textId="7A013930" w:rsidR="00242194" w:rsidRPr="00242194" w:rsidRDefault="00242194" w:rsidP="00636450">
      <w:pPr>
        <w:pStyle w:val="B1"/>
        <w:ind w:left="644"/>
      </w:pPr>
      <w:r w:rsidRPr="00242194">
        <w:t>Step 0. It is assumed that the UE has already registered with the 6g-AMF including the Service Network (SN) nodes, SN1 and SN</w:t>
      </w:r>
      <w:r w:rsidR="00986E7E">
        <w:t xml:space="preserve"> 2</w:t>
      </w:r>
      <w:r w:rsidRPr="00242194">
        <w:t xml:space="preserve">. It is assumed that the </w:t>
      </w:r>
      <w:r w:rsidR="00C50A99">
        <w:t>UE</w:t>
      </w:r>
      <w:r w:rsidRPr="00242194">
        <w:t xml:space="preserve"> has already created multiple NAS association links with the Core Network, i.e. the NAS association link with the 6g-AMF 7001 and the extra NAS association links with SN1 7B01 via the 6g-AMF 7001 and with SN2 7B02 via the 6g-AMF 7001. The Service registration may have been completed as described in Figure </w:t>
      </w:r>
      <w:r w:rsidR="00591B7F">
        <w:t>3</w:t>
      </w:r>
      <w:r w:rsidRPr="00242194">
        <w:t xml:space="preserve">. During the registration procedure the </w:t>
      </w:r>
      <w:r w:rsidR="00C50A99">
        <w:t>UE</w:t>
      </w:r>
      <w:r w:rsidRPr="00242194">
        <w:t xml:space="preserve"> has been allocated Service ID=1 with SN-GUTI1 temporary identity for the SN1  link and Service ID=2 with SN-GUTI2 temporary identity for the SN2 link. The UE  has been also provided with the 6G UE Policy. The 6G UE Policy contains the URSP rules with the 6G access network selection rules and 6G Service NAS Link selection rules present in the URSP rules. </w:t>
      </w:r>
    </w:p>
    <w:p w14:paraId="6D7E92B2" w14:textId="2F927080" w:rsidR="00242194" w:rsidRPr="00242194" w:rsidRDefault="00242194" w:rsidP="00242194">
      <w:pPr>
        <w:pStyle w:val="B1"/>
        <w:ind w:left="644"/>
      </w:pPr>
      <w:r w:rsidRPr="00242194">
        <w:t xml:space="preserve">Step 1. An Application in the </w:t>
      </w:r>
      <w:r w:rsidR="00C50A99">
        <w:t>UE</w:t>
      </w:r>
      <w:r w:rsidRPr="00242194">
        <w:t xml:space="preserve"> requires a service. </w:t>
      </w:r>
      <w:r w:rsidR="00F92FF7">
        <w:t>T</w:t>
      </w:r>
      <w:r w:rsidRPr="00242194">
        <w:t xml:space="preserve">he </w:t>
      </w:r>
      <w:r w:rsidR="00F92FF7">
        <w:t>a</w:t>
      </w:r>
      <w:r w:rsidRPr="00242194">
        <w:t xml:space="preserve">pplication requiring the service is mapped to a NAS link with Service ID=2, meaning SN2 7 Service Node. The </w:t>
      </w:r>
      <w:r w:rsidR="00C50A99">
        <w:t>UE</w:t>
      </w:r>
      <w:r w:rsidRPr="00242194">
        <w:t xml:space="preserve"> triggers PDU Session Establishment procedure via the 6g-AMF 7001 association link and via the SN2 7B02 association link with Service ID=2. The </w:t>
      </w:r>
      <w:r w:rsidR="00C50A99">
        <w:t>UE</w:t>
      </w:r>
      <w:r w:rsidRPr="00242194">
        <w:t xml:space="preserve"> may analyze the 6G Service NAS Link selection rules for Service NAS Link selection. The </w:t>
      </w:r>
      <w:r w:rsidR="00C50A99">
        <w:t>UE</w:t>
      </w:r>
      <w:r w:rsidRPr="00242194">
        <w:t xml:space="preserve"> may determine to trigger PDU Session Establishment request via the SN2 7B02 association link with Service ID=2 based on the URSP rules. The </w:t>
      </w:r>
      <w:r w:rsidR="00C50A99">
        <w:t>UE</w:t>
      </w:r>
      <w:r w:rsidRPr="00242194">
        <w:t xml:space="preserve"> may determine to trigger PDU Session Establishment request via the SN2 7B02 association link with Service ID=2 based on the 6G Service NAS Link selection rules.</w:t>
      </w:r>
    </w:p>
    <w:p w14:paraId="2BCEAC14" w14:textId="77777777" w:rsidR="00242194" w:rsidRPr="00242194" w:rsidRDefault="00242194" w:rsidP="00242194">
      <w:pPr>
        <w:pStyle w:val="B1"/>
        <w:ind w:left="644"/>
      </w:pPr>
    </w:p>
    <w:p w14:paraId="32AC4705" w14:textId="39388596" w:rsidR="00242194" w:rsidRPr="00242194" w:rsidRDefault="00242194" w:rsidP="00242194">
      <w:pPr>
        <w:pStyle w:val="B1"/>
        <w:ind w:left="644"/>
      </w:pPr>
      <w:r w:rsidRPr="00242194">
        <w:t xml:space="preserve">Step 2. Steps 1 and 2 of Figure </w:t>
      </w:r>
      <w:r w:rsidR="002023F1">
        <w:t>3</w:t>
      </w:r>
      <w:r w:rsidRPr="00242194">
        <w:t xml:space="preserve"> take place to establish the RRC connection for </w:t>
      </w:r>
      <w:r w:rsidR="00C50A99">
        <w:t>UE</w:t>
      </w:r>
      <w:r w:rsidRPr="00242194">
        <w:t xml:space="preserve"> with the network.</w:t>
      </w:r>
    </w:p>
    <w:p w14:paraId="162D56CC" w14:textId="77777777" w:rsidR="00242194" w:rsidRPr="00242194" w:rsidRDefault="00242194" w:rsidP="00242194">
      <w:pPr>
        <w:pStyle w:val="B1"/>
        <w:ind w:left="644"/>
      </w:pPr>
    </w:p>
    <w:p w14:paraId="64678AA0" w14:textId="74154A5E" w:rsidR="00242194" w:rsidRPr="00242194" w:rsidRDefault="00242194" w:rsidP="00242194">
      <w:pPr>
        <w:pStyle w:val="B1"/>
        <w:ind w:left="644"/>
      </w:pPr>
      <w:r w:rsidRPr="00242194">
        <w:t xml:space="preserve">Step 3. After </w:t>
      </w:r>
      <w:r w:rsidR="00C50A99">
        <w:t>UE</w:t>
      </w:r>
      <w:r w:rsidRPr="00242194">
        <w:t xml:space="preserve"> establishes the RRC Connection with the network, </w:t>
      </w:r>
      <w:r w:rsidR="00C50A99">
        <w:t>UE</w:t>
      </w:r>
      <w:r w:rsidRPr="00242194">
        <w:t xml:space="preserve"> triggers the RRC Setup Complete message in which the </w:t>
      </w:r>
      <w:r w:rsidR="00C50A99">
        <w:t>UE</w:t>
      </w:r>
      <w:r w:rsidRPr="00242194">
        <w:t xml:space="preserve"> includes the requested Service ID=2 and the PDU Session Establishment Request message itself. The RRC Setup Complete message may include Service ID=2 and NAS PDU. The NAS PDU may include PDU Session ID, Service ID=2, SN-GUTI2 and a PDU Session Establishment Request message. The NAS PDU includes a NAS message that is sent from the </w:t>
      </w:r>
      <w:r w:rsidR="00C50A99">
        <w:t>UE</w:t>
      </w:r>
      <w:r w:rsidRPr="00242194">
        <w:t xml:space="preserve"> to  7001. For example, the NAS message is the PDU Session Establishment Request message. The PDU Session Establishment Request message includes the following new parameters:</w:t>
      </w:r>
    </w:p>
    <w:p w14:paraId="733E1701" w14:textId="0C18603D" w:rsidR="00242194" w:rsidRPr="00242194" w:rsidRDefault="00242194" w:rsidP="00242194">
      <w:pPr>
        <w:pStyle w:val="B1"/>
        <w:ind w:left="644"/>
      </w:pPr>
      <w:r w:rsidRPr="00242194">
        <w:lastRenderedPageBreak/>
        <w:t xml:space="preserve">- PDU Session ID: An Identity used to identify a PDU Session. The PDU Session ID is unique per UE and is the identifier used to uniquely identify one of a UE’s PDU Sessions. In this case the PDU Session ID identifies the PDU Session to be established on </w:t>
      </w:r>
      <w:r w:rsidR="00C50A99">
        <w:t>UE</w:t>
      </w:r>
      <w:r w:rsidRPr="00242194">
        <w:t xml:space="preserve"> request.</w:t>
      </w:r>
    </w:p>
    <w:p w14:paraId="30057D5F" w14:textId="4E18B8DA" w:rsidR="00242194" w:rsidRPr="00242194" w:rsidRDefault="00242194" w:rsidP="00242194">
      <w:pPr>
        <w:pStyle w:val="B1"/>
        <w:ind w:left="644"/>
      </w:pPr>
      <w:r w:rsidRPr="00242194">
        <w:t xml:space="preserve">- Service ID=2: the requested Service ID or any other notation for a parameter to define the NAS association link of the </w:t>
      </w:r>
      <w:r w:rsidR="00C50A99">
        <w:t>UE</w:t>
      </w:r>
      <w:r w:rsidRPr="00242194">
        <w:t xml:space="preserve"> with the Core Network to which the NAS message, e.g. the PDU Session Establishment Request, is to be transmitted. For example, requested Service ID=2 means that the PDU Session Establishment Request message is destined to SN2 7B02 Service Network node.</w:t>
      </w:r>
    </w:p>
    <w:p w14:paraId="5DA770AA" w14:textId="0E4DC229" w:rsidR="00242194" w:rsidRPr="00242194" w:rsidRDefault="00242194" w:rsidP="00242194">
      <w:pPr>
        <w:pStyle w:val="B1"/>
        <w:ind w:left="644"/>
      </w:pPr>
      <w:r w:rsidRPr="00242194">
        <w:t xml:space="preserve">- SN-GUTI2: the SN-GUTI is a temporary user identifier for the </w:t>
      </w:r>
      <w:r w:rsidR="00C50A99">
        <w:t>UE</w:t>
      </w:r>
      <w:r w:rsidRPr="00242194">
        <w:t xml:space="preserve">. For example, the SN-GUTI2 is used to uniquely identify the </w:t>
      </w:r>
      <w:r w:rsidR="00C50A99">
        <w:t>UE</w:t>
      </w:r>
      <w:r w:rsidRPr="00242194">
        <w:t xml:space="preserve"> for the Service ID=2 within the PLMN.</w:t>
      </w:r>
    </w:p>
    <w:p w14:paraId="7B9A0AB6" w14:textId="77777777" w:rsidR="00242194" w:rsidRPr="00242194" w:rsidRDefault="00242194" w:rsidP="00242194">
      <w:pPr>
        <w:pStyle w:val="B1"/>
        <w:ind w:left="644"/>
      </w:pPr>
    </w:p>
    <w:p w14:paraId="1FCE6042" w14:textId="77777777" w:rsidR="00213B4A" w:rsidRDefault="00242194" w:rsidP="00242194">
      <w:pPr>
        <w:pStyle w:val="B1"/>
        <w:ind w:left="644"/>
      </w:pPr>
      <w:r w:rsidRPr="00242194">
        <w:t xml:space="preserve">Step 4. The 6gNB </w:t>
      </w:r>
      <w:r w:rsidR="00D85F9B">
        <w:t>selects the SN</w:t>
      </w:r>
      <w:r w:rsidR="001823A2">
        <w:t xml:space="preserve"> 2 by using SN-GUTI 2 </w:t>
      </w:r>
    </w:p>
    <w:p w14:paraId="5E9DB82C" w14:textId="037C9DB4" w:rsidR="00242194" w:rsidRPr="00242194" w:rsidRDefault="00213B4A" w:rsidP="008D27DF">
      <w:pPr>
        <w:pStyle w:val="B1"/>
        <w:ind w:left="644"/>
      </w:pPr>
      <w:r>
        <w:t>Step 5: The 6gNB sends the</w:t>
      </w:r>
      <w:r w:rsidR="00972FA2">
        <w:t xml:space="preserve"> NAS PDU containing </w:t>
      </w:r>
      <w:r w:rsidR="00242194" w:rsidRPr="00242194">
        <w:t xml:space="preserve">the PDU Session Establishment Request message to the </w:t>
      </w:r>
      <w:r w:rsidR="001823A2">
        <w:t>SN 2</w:t>
      </w:r>
      <w:r w:rsidR="00972FA2">
        <w:t xml:space="preserve"> in the Nsn_NAS_Service_Request message</w:t>
      </w:r>
      <w:r w:rsidR="00242194" w:rsidRPr="00242194">
        <w:t xml:space="preserve">. The </w:t>
      </w:r>
      <w:r w:rsidR="0082064F">
        <w:t xml:space="preserve">Nsn_NAS_Service_Request </w:t>
      </w:r>
      <w:r w:rsidR="00242194" w:rsidRPr="00242194">
        <w:t>message also includes the Service ID parameter, e.g. Service ID=2. The Initial UE message may include Service ID=2 and NAS PDU. The NAS PDU may include PDU Session ID, Service ID=2, SN-GUTI2 and the PDU Session Establishment Request message. The PDU Session Establishment Request message may include Service ID=2 and SN-GUTI2.</w:t>
      </w:r>
    </w:p>
    <w:p w14:paraId="5B41E0B0" w14:textId="078AE013" w:rsidR="00242194" w:rsidRPr="00242194" w:rsidRDefault="00242194" w:rsidP="004E74FB">
      <w:pPr>
        <w:pStyle w:val="B1"/>
        <w:ind w:left="644"/>
      </w:pPr>
      <w:r w:rsidRPr="00242194">
        <w:t xml:space="preserve">Step </w:t>
      </w:r>
      <w:r w:rsidR="008D27DF">
        <w:t>6</w:t>
      </w:r>
      <w:r w:rsidRPr="00242194">
        <w:t xml:space="preserve">. SN2 7B02 selects an SMF, for example 6g-SMF, and provides the PDU Session Establishment Request message to 6g-SMF within the </w:t>
      </w:r>
      <w:r w:rsidR="00C46C82">
        <w:t>Nsn_NAS_Service_Request</w:t>
      </w:r>
      <w:r w:rsidRPr="00242194">
        <w:t xml:space="preserve"> service operation. The </w:t>
      </w:r>
      <w:r w:rsidR="00C46C82">
        <w:t xml:space="preserve">Nsn_NAS_Service_Request </w:t>
      </w:r>
      <w:r w:rsidRPr="00242194">
        <w:t xml:space="preserve">message also includes the Service ID, for example Service ID=2 and SN-GUTI2 parameters for SN2. If SN2 is connected with multiple SMFs and not all the connected SMFs are designated for handling services with Service ID=2, the SN2 selects and SMF considering the Service ID received </w:t>
      </w:r>
      <w:r w:rsidR="005F346E">
        <w:t>from the SN2</w:t>
      </w:r>
      <w:r w:rsidRPr="00242194">
        <w:t xml:space="preserve"> i.e. the SN2 selects 6g-SMF which is designated for Service ID=2 services. </w:t>
      </w:r>
    </w:p>
    <w:p w14:paraId="0955A40C" w14:textId="683DA172" w:rsidR="00242194" w:rsidRPr="00242194" w:rsidRDefault="00242194" w:rsidP="00242194">
      <w:pPr>
        <w:pStyle w:val="B1"/>
        <w:ind w:left="644"/>
      </w:pPr>
      <w:r w:rsidRPr="00242194">
        <w:t xml:space="preserve">Step </w:t>
      </w:r>
      <w:r w:rsidR="004E74FB">
        <w:t>7</w:t>
      </w:r>
      <w:r w:rsidRPr="00242194">
        <w:t xml:space="preserve">. </w:t>
      </w:r>
      <w:r w:rsidR="00F25121">
        <w:t xml:space="preserve">The optional step PDU session authentication/authorization takes place. </w:t>
      </w:r>
      <w:r w:rsidRPr="00242194">
        <w:t>The Service ID, e.g., Service ID=2 and the SN-GITI2 parameters received within the PDU Session Establishment Request message may be used by the network for the PDU Session authentication and authorization.</w:t>
      </w:r>
    </w:p>
    <w:p w14:paraId="35830740" w14:textId="77777777" w:rsidR="00242194" w:rsidRPr="00242194" w:rsidRDefault="00242194" w:rsidP="00242194">
      <w:pPr>
        <w:pStyle w:val="B1"/>
        <w:ind w:left="644"/>
      </w:pPr>
    </w:p>
    <w:p w14:paraId="7EB9E023" w14:textId="2197F22A" w:rsidR="00242194" w:rsidRPr="00242194" w:rsidRDefault="00242194" w:rsidP="00242194">
      <w:pPr>
        <w:pStyle w:val="B1"/>
        <w:ind w:left="644"/>
      </w:pPr>
      <w:r w:rsidRPr="00242194">
        <w:t xml:space="preserve">Step </w:t>
      </w:r>
      <w:r w:rsidR="0054480E">
        <w:t>8</w:t>
      </w:r>
      <w:r w:rsidRPr="00242194">
        <w:t>. 6g-SMF selects a PCF, for example 6g-PCF 7. 6g-SMF 7101 selects 6g-PCF based on the Service ID received from SN2</w:t>
      </w:r>
      <w:r w:rsidR="00B255D0">
        <w:t xml:space="preserve"> </w:t>
      </w:r>
      <w:r w:rsidRPr="00242194">
        <w:t xml:space="preserve">e.g. Service ID =2 or based on the Service ID=2 within the PDU Session Establishment message, meaning the selected 6g-PCF 73 is a 6g-PCF and supports the 6g multiple NAS association links feature and is designated for Service ID=2 services. After 6g-SMF  establishes SM Policy Association with the 6g-PCF, 6g-PCF may provide information on the Policy Control Request Trigger condition(s) that have been met. 6g-PCF  may also provide updated policies to 6g-SMFand 6g-PCF  may make policy control decisions based on the awareness of URSP rule enforcement, for example 6g-PCF 73 may trigger UE Policy update in the </w:t>
      </w:r>
      <w:r w:rsidR="00C50A99">
        <w:t>UE</w:t>
      </w:r>
      <w:r w:rsidRPr="00242194">
        <w:t>.</w:t>
      </w:r>
    </w:p>
    <w:p w14:paraId="3BD8A044" w14:textId="77777777" w:rsidR="00242194" w:rsidRPr="00242194" w:rsidRDefault="00242194" w:rsidP="00242194">
      <w:pPr>
        <w:pStyle w:val="B1"/>
        <w:ind w:left="644"/>
      </w:pPr>
    </w:p>
    <w:p w14:paraId="799A19E5" w14:textId="61102B11" w:rsidR="00242194" w:rsidRDefault="00242194" w:rsidP="009E78B1">
      <w:pPr>
        <w:pStyle w:val="B1"/>
        <w:ind w:left="644"/>
      </w:pPr>
      <w:r w:rsidRPr="00242194">
        <w:t>Step</w:t>
      </w:r>
      <w:r w:rsidR="00B255D0">
        <w:t>p 9</w:t>
      </w:r>
      <w:r w:rsidRPr="00242194">
        <w:t xml:space="preserve">. After 6g-SMF establishes SM Policy Association with the 6g-PCF , the 6g-SMF selects an UPF, for example 6g-UPF. If 6g-SMF is connected to multiple 6g-UPFs and not all of the 6g-UPFs  support the 6g multiple NAS association link feature, the 6g-SMF selects an UPF supporting the 6g multiple NAS association links and capable of supporting the requested by the </w:t>
      </w:r>
      <w:r w:rsidR="00C50A99">
        <w:t>UE</w:t>
      </w:r>
      <w:r w:rsidRPr="00242194">
        <w:t xml:space="preserve"> Service ID, e.g., Service ID=2.</w:t>
      </w:r>
    </w:p>
    <w:p w14:paraId="3356E8E4" w14:textId="205F58A0" w:rsidR="001F1259" w:rsidRPr="00242194" w:rsidRDefault="001F1259" w:rsidP="009E78B1">
      <w:pPr>
        <w:pStyle w:val="B1"/>
        <w:ind w:left="644"/>
      </w:pPr>
      <w:r>
        <w:t>Step 10. N4 establishment procedure takes place.</w:t>
      </w:r>
    </w:p>
    <w:p w14:paraId="0B676091" w14:textId="373E7CAB" w:rsidR="00785A44" w:rsidRPr="00242194" w:rsidRDefault="00242194" w:rsidP="00242194">
      <w:pPr>
        <w:pStyle w:val="B1"/>
        <w:ind w:left="644" w:firstLine="0"/>
      </w:pPr>
      <w:r w:rsidRPr="00242194">
        <w:t>Step 1</w:t>
      </w:r>
      <w:r w:rsidR="001F1259">
        <w:t>1</w:t>
      </w:r>
      <w:r w:rsidRPr="00242194">
        <w:t xml:space="preserve">. The PDU Session Establishment is confirmed by 6g-SMF 7101 with the PDU Session Establishment Accept message returned to </w:t>
      </w:r>
      <w:r w:rsidR="00C50A99">
        <w:t>UE</w:t>
      </w:r>
      <w:r w:rsidRPr="00242194">
        <w:t xml:space="preserve">. 6g-SMF 7101 includes in the PDU Session Establishment Accept message along the PDU Session ID, the Service ID as well, for example Service ID=2. The </w:t>
      </w:r>
      <w:r w:rsidR="00C50A99">
        <w:t>UE</w:t>
      </w:r>
      <w:r w:rsidRPr="00242194">
        <w:t xml:space="preserve"> stores the PDU Session ID and the Service ID, e.g. Service ID=2 for the established PDU Session so that the </w:t>
      </w:r>
      <w:r w:rsidR="00C50A99">
        <w:t>UE</w:t>
      </w:r>
      <w:r w:rsidRPr="00242194">
        <w:t xml:space="preserve"> is aware of the Service ID of the ongoing PDU Session in case an update in the UE Policy in the </w:t>
      </w:r>
      <w:r w:rsidR="00C50A99">
        <w:t>UE</w:t>
      </w:r>
      <w:r w:rsidRPr="00242194">
        <w:t xml:space="preserve">, for example an update to the 6G Service NAS Link selection rules of the URSP rule in the 6G UE Policy of </w:t>
      </w:r>
      <w:r w:rsidR="00C50A99">
        <w:t>UE</w:t>
      </w:r>
      <w:r w:rsidRPr="00242194">
        <w:t xml:space="preserve"> may trigger service based handover to move the PDU Session to another NAS association link with different Service ID.</w:t>
      </w:r>
    </w:p>
    <w:p w14:paraId="6AAF0573" w14:textId="77777777" w:rsidR="00785A44" w:rsidRDefault="00785A44" w:rsidP="0036775E">
      <w:pPr>
        <w:pStyle w:val="Heading4"/>
        <w:rPr>
          <w:lang w:eastAsia="zh-CN"/>
        </w:rPr>
      </w:pPr>
    </w:p>
    <w:p w14:paraId="76CEEC83" w14:textId="7C204D70" w:rsidR="0036775E" w:rsidRDefault="0036775E" w:rsidP="0036775E">
      <w:pPr>
        <w:pStyle w:val="Heading4"/>
      </w:pPr>
      <w:r w:rsidRPr="001D0732">
        <w:rPr>
          <w:lang w:eastAsia="zh-CN"/>
        </w:rPr>
        <w:t>6.</w:t>
      </w:r>
      <w:r w:rsidR="00F50617">
        <w:rPr>
          <w:lang w:eastAsia="zh-CN"/>
        </w:rPr>
        <w:t>1</w:t>
      </w:r>
      <w:r w:rsidRPr="001D0732">
        <w:rPr>
          <w:lang w:eastAsia="zh-CN"/>
        </w:rPr>
        <w:t>.</w:t>
      </w:r>
      <w:r w:rsidR="00F50617">
        <w:rPr>
          <w:lang w:eastAsia="zh-CN"/>
        </w:rPr>
        <w:t>1</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7117EC07" w14:textId="446400ED" w:rsidR="00F5541F" w:rsidRDefault="00F5541F" w:rsidP="008D58B5">
      <w:r>
        <w:t xml:space="preserve">UE: The UE is enhanced to support the </w:t>
      </w:r>
      <w:r w:rsidR="0026766F">
        <w:t>SN-GUTI handling and keeping and association with 6G-GUTI.</w:t>
      </w:r>
    </w:p>
    <w:p w14:paraId="58B5F255" w14:textId="79E569C7" w:rsidR="00E22E37" w:rsidRDefault="00E22E37" w:rsidP="008D58B5">
      <w:r>
        <w:t>Serv</w:t>
      </w:r>
      <w:r w:rsidR="003F7998">
        <w:t>ice</w:t>
      </w:r>
      <w:r>
        <w:t xml:space="preserve"> Network (SN) Node: This is a new node introduced in 6GS</w:t>
      </w:r>
      <w:r w:rsidR="009601A6">
        <w:t xml:space="preserve"> to handle all the procedure related to a service offered by an operator. </w:t>
      </w:r>
      <w:r w:rsidR="00342F83">
        <w:t>The SN nodes has interface with gNB</w:t>
      </w:r>
      <w:r w:rsidR="0083205E">
        <w:t xml:space="preserve">, AMF, SMF, UDM. </w:t>
      </w:r>
      <w:r w:rsidR="008D58B5">
        <w:t>The SN Node has following functions:</w:t>
      </w:r>
    </w:p>
    <w:p w14:paraId="444649EC" w14:textId="69A67B6E" w:rsidR="003D215D" w:rsidRDefault="003D215D" w:rsidP="003D215D">
      <w:pPr>
        <w:pStyle w:val="B1"/>
      </w:pPr>
      <w:r>
        <w:t>- handles procedures related to a service</w:t>
      </w:r>
      <w:r w:rsidR="004B0E94">
        <w:t xml:space="preserve"> offered by an operator e.g. eMBB or MMTlel.</w:t>
      </w:r>
    </w:p>
    <w:p w14:paraId="5521F770" w14:textId="666426D7" w:rsidR="00CD2AF2" w:rsidRDefault="00CD2AF2" w:rsidP="003D215D">
      <w:pPr>
        <w:pStyle w:val="B1"/>
      </w:pPr>
      <w:r>
        <w:t xml:space="preserve">- </w:t>
      </w:r>
      <w:r w:rsidR="00085DD6">
        <w:t>selects an appropriate SMF for the UE for a service and handles</w:t>
      </w:r>
      <w:r>
        <w:t xml:space="preserve"> all session management functions, user plane establishment.</w:t>
      </w:r>
    </w:p>
    <w:p w14:paraId="6F91B2A4" w14:textId="4017B6EA" w:rsidR="009021AB" w:rsidRDefault="009021AB" w:rsidP="003D215D">
      <w:pPr>
        <w:pStyle w:val="B1"/>
      </w:pPr>
      <w:r>
        <w:t>- create</w:t>
      </w:r>
      <w:r w:rsidR="00427B71">
        <w:t>s</w:t>
      </w:r>
      <w:r>
        <w:t xml:space="preserve"> a UE context and allocates a SN-GUTI to the UE which is </w:t>
      </w:r>
      <w:r w:rsidR="00427B71">
        <w:t>unique in the PLMN.</w:t>
      </w:r>
    </w:p>
    <w:p w14:paraId="54F81850" w14:textId="766E046A" w:rsidR="000B0B9A" w:rsidRDefault="000B0B9A" w:rsidP="000B0B9A">
      <w:pPr>
        <w:pStyle w:val="B1"/>
        <w:ind w:left="0" w:firstLine="0"/>
      </w:pPr>
      <w:r>
        <w:t>6</w:t>
      </w:r>
      <w:r w:rsidR="002C2730">
        <w:t>g</w:t>
      </w:r>
      <w:r>
        <w:t xml:space="preserve">-AMF:  </w:t>
      </w:r>
      <w:r w:rsidR="00EA1F20">
        <w:t xml:space="preserve">the </w:t>
      </w:r>
      <w:r>
        <w:t xml:space="preserve">5G AMF is enhanced to support </w:t>
      </w:r>
      <w:r w:rsidR="003F7998">
        <w:t xml:space="preserve">SBI </w:t>
      </w:r>
      <w:r>
        <w:t>interface with S</w:t>
      </w:r>
      <w:r w:rsidR="003F7998">
        <w:t>N node</w:t>
      </w:r>
      <w:r w:rsidR="004A1C59">
        <w:t xml:space="preserve"> to support service node procedure</w:t>
      </w:r>
      <w:r w:rsidR="003F7998">
        <w:t>. It selects a SN Node corresponding to the service identi</w:t>
      </w:r>
      <w:r w:rsidR="00846BA6">
        <w:t xml:space="preserve">ty. The service identity can be a slice as well. </w:t>
      </w:r>
      <w:r w:rsidR="00CB27D9">
        <w:t xml:space="preserve">The 6g-AMF helps to create the </w:t>
      </w:r>
      <w:r w:rsidR="00EA1F20">
        <w:t>SN context in the SN node for a UE.</w:t>
      </w:r>
    </w:p>
    <w:p w14:paraId="769BEEA6" w14:textId="6F4538C3" w:rsidR="00EA1F20" w:rsidRDefault="00EA1F20" w:rsidP="000B0B9A">
      <w:pPr>
        <w:pStyle w:val="B1"/>
        <w:ind w:left="0" w:firstLine="0"/>
      </w:pPr>
      <w:r>
        <w:t>6</w:t>
      </w:r>
      <w:r w:rsidR="002C2730">
        <w:t>g</w:t>
      </w:r>
      <w:r>
        <w:t>-SMF: the 5G SMF is enhanced to support the SBI interface with SN node to support the session Management procedure and user plane management procedure.</w:t>
      </w:r>
    </w:p>
    <w:p w14:paraId="7A7AC0CB" w14:textId="7A72C86F" w:rsidR="00A7627F" w:rsidRDefault="00A7627F" w:rsidP="000B0B9A">
      <w:pPr>
        <w:pStyle w:val="B1"/>
        <w:ind w:left="0" w:firstLine="0"/>
      </w:pPr>
      <w:r>
        <w:t>6</w:t>
      </w:r>
      <w:r w:rsidR="002C2730">
        <w:t>g</w:t>
      </w:r>
      <w:r>
        <w:t xml:space="preserve">-UDM: the </w:t>
      </w:r>
      <w:r w:rsidR="00E20E12">
        <w:t>5G</w:t>
      </w:r>
      <w:r>
        <w:t>-UDM enhanced to support the interface with SN node to support the subscription information transfer b</w:t>
      </w:r>
      <w:r w:rsidR="00E20E12">
        <w:t>e</w:t>
      </w:r>
      <w:r>
        <w:t>tween the SN node and UDM</w:t>
      </w:r>
    </w:p>
    <w:p w14:paraId="02E7A769" w14:textId="10AC9C32" w:rsidR="003A30CC" w:rsidRDefault="00443999" w:rsidP="000B0B9A">
      <w:pPr>
        <w:pStyle w:val="B1"/>
        <w:ind w:left="0" w:firstLine="0"/>
      </w:pPr>
      <w:r>
        <w:t xml:space="preserve">6gNB: gNB enhanced to support the interface with SN node. </w:t>
      </w:r>
      <w:r w:rsidR="00817130">
        <w:t>6gNB supports routing of</w:t>
      </w:r>
      <w:r w:rsidR="00075A39">
        <w:t xml:space="preserve"> NAS message to the SN node</w:t>
      </w:r>
      <w:r w:rsidR="00C269FB">
        <w:t>.</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E4F4B"/>
    <w:multiLevelType w:val="hybridMultilevel"/>
    <w:tmpl w:val="0D782D2C"/>
    <w:lvl w:ilvl="0" w:tplc="47FE3656">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1854FE"/>
    <w:multiLevelType w:val="hybridMultilevel"/>
    <w:tmpl w:val="EF64860E"/>
    <w:lvl w:ilvl="0" w:tplc="696605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2E20FF1"/>
    <w:multiLevelType w:val="hybridMultilevel"/>
    <w:tmpl w:val="F9141BF8"/>
    <w:lvl w:ilvl="0" w:tplc="3F6449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9AE4CD2"/>
    <w:multiLevelType w:val="hybridMultilevel"/>
    <w:tmpl w:val="2E98EEAC"/>
    <w:lvl w:ilvl="0" w:tplc="F2E859B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4FEE29B4"/>
    <w:multiLevelType w:val="hybridMultilevel"/>
    <w:tmpl w:val="92ECD3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CB77D5"/>
    <w:multiLevelType w:val="hybridMultilevel"/>
    <w:tmpl w:val="69845C44"/>
    <w:lvl w:ilvl="0" w:tplc="6AE2F1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9E1505"/>
    <w:multiLevelType w:val="hybridMultilevel"/>
    <w:tmpl w:val="4026858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870682349">
    <w:abstractNumId w:val="5"/>
  </w:num>
  <w:num w:numId="2" w16cid:durableId="1638610199">
    <w:abstractNumId w:val="3"/>
  </w:num>
  <w:num w:numId="3" w16cid:durableId="922177318">
    <w:abstractNumId w:val="0"/>
  </w:num>
  <w:num w:numId="4" w16cid:durableId="1323582039">
    <w:abstractNumId w:val="6"/>
  </w:num>
  <w:num w:numId="5" w16cid:durableId="1879969410">
    <w:abstractNumId w:val="4"/>
  </w:num>
  <w:num w:numId="6" w16cid:durableId="146866420">
    <w:abstractNumId w:val="1"/>
  </w:num>
  <w:num w:numId="7" w16cid:durableId="1061103658">
    <w:abstractNumId w:val="2"/>
  </w:num>
  <w:num w:numId="8" w16cid:durableId="7488853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51208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75C"/>
    <w:rsid w:val="0001609F"/>
    <w:rsid w:val="00017AF0"/>
    <w:rsid w:val="00025084"/>
    <w:rsid w:val="00032590"/>
    <w:rsid w:val="00034560"/>
    <w:rsid w:val="0004089B"/>
    <w:rsid w:val="0005550E"/>
    <w:rsid w:val="00057E79"/>
    <w:rsid w:val="00075A39"/>
    <w:rsid w:val="0008169A"/>
    <w:rsid w:val="00085DD6"/>
    <w:rsid w:val="00090677"/>
    <w:rsid w:val="000B0B9A"/>
    <w:rsid w:val="000B59EB"/>
    <w:rsid w:val="000E5387"/>
    <w:rsid w:val="000F24D9"/>
    <w:rsid w:val="001037B0"/>
    <w:rsid w:val="0010504F"/>
    <w:rsid w:val="0011427A"/>
    <w:rsid w:val="001168AF"/>
    <w:rsid w:val="00116910"/>
    <w:rsid w:val="00134914"/>
    <w:rsid w:val="00136104"/>
    <w:rsid w:val="001376ED"/>
    <w:rsid w:val="0014174F"/>
    <w:rsid w:val="00144EA8"/>
    <w:rsid w:val="00145BFA"/>
    <w:rsid w:val="00147430"/>
    <w:rsid w:val="0014759E"/>
    <w:rsid w:val="001604A8"/>
    <w:rsid w:val="00165A51"/>
    <w:rsid w:val="00170419"/>
    <w:rsid w:val="00170838"/>
    <w:rsid w:val="001737E2"/>
    <w:rsid w:val="001818FB"/>
    <w:rsid w:val="001823A2"/>
    <w:rsid w:val="00185549"/>
    <w:rsid w:val="00187DCA"/>
    <w:rsid w:val="0019361A"/>
    <w:rsid w:val="001937CF"/>
    <w:rsid w:val="00195DD4"/>
    <w:rsid w:val="001A3307"/>
    <w:rsid w:val="001A7FFB"/>
    <w:rsid w:val="001B093A"/>
    <w:rsid w:val="001B6050"/>
    <w:rsid w:val="001C1D84"/>
    <w:rsid w:val="001C35FE"/>
    <w:rsid w:val="001C5CF1"/>
    <w:rsid w:val="001D460A"/>
    <w:rsid w:val="001E0A30"/>
    <w:rsid w:val="001F1259"/>
    <w:rsid w:val="0020229E"/>
    <w:rsid w:val="002023F1"/>
    <w:rsid w:val="0020732C"/>
    <w:rsid w:val="002113E6"/>
    <w:rsid w:val="00213B4A"/>
    <w:rsid w:val="00213C5B"/>
    <w:rsid w:val="00214DF0"/>
    <w:rsid w:val="00230A8A"/>
    <w:rsid w:val="00230B22"/>
    <w:rsid w:val="002328BC"/>
    <w:rsid w:val="00242194"/>
    <w:rsid w:val="00243096"/>
    <w:rsid w:val="002474B7"/>
    <w:rsid w:val="00250047"/>
    <w:rsid w:val="002518BD"/>
    <w:rsid w:val="0025452E"/>
    <w:rsid w:val="00266561"/>
    <w:rsid w:val="0026766F"/>
    <w:rsid w:val="00270715"/>
    <w:rsid w:val="00273B47"/>
    <w:rsid w:val="00274A1F"/>
    <w:rsid w:val="00277711"/>
    <w:rsid w:val="002943E1"/>
    <w:rsid w:val="002B11F0"/>
    <w:rsid w:val="002B1851"/>
    <w:rsid w:val="002B4079"/>
    <w:rsid w:val="002C0EC7"/>
    <w:rsid w:val="002C2730"/>
    <w:rsid w:val="002C657F"/>
    <w:rsid w:val="002E36E1"/>
    <w:rsid w:val="0030490C"/>
    <w:rsid w:val="00316F35"/>
    <w:rsid w:val="003339E9"/>
    <w:rsid w:val="00336AAA"/>
    <w:rsid w:val="00336D89"/>
    <w:rsid w:val="00337943"/>
    <w:rsid w:val="003400DD"/>
    <w:rsid w:val="003419D0"/>
    <w:rsid w:val="00342F83"/>
    <w:rsid w:val="003472ED"/>
    <w:rsid w:val="0034796C"/>
    <w:rsid w:val="00350A82"/>
    <w:rsid w:val="00351CE1"/>
    <w:rsid w:val="00352CB8"/>
    <w:rsid w:val="00362FB8"/>
    <w:rsid w:val="0036775E"/>
    <w:rsid w:val="00370300"/>
    <w:rsid w:val="00375166"/>
    <w:rsid w:val="003954F4"/>
    <w:rsid w:val="003A30CC"/>
    <w:rsid w:val="003A33F4"/>
    <w:rsid w:val="003B5488"/>
    <w:rsid w:val="003C041B"/>
    <w:rsid w:val="003D215D"/>
    <w:rsid w:val="003D5D20"/>
    <w:rsid w:val="003D7F88"/>
    <w:rsid w:val="003F6DCA"/>
    <w:rsid w:val="003F7998"/>
    <w:rsid w:val="004054C1"/>
    <w:rsid w:val="004150E1"/>
    <w:rsid w:val="004216A2"/>
    <w:rsid w:val="00427B71"/>
    <w:rsid w:val="00440273"/>
    <w:rsid w:val="0044235F"/>
    <w:rsid w:val="00443999"/>
    <w:rsid w:val="00452F27"/>
    <w:rsid w:val="004646C8"/>
    <w:rsid w:val="004712E6"/>
    <w:rsid w:val="004721C0"/>
    <w:rsid w:val="00472AE2"/>
    <w:rsid w:val="00482568"/>
    <w:rsid w:val="004825BD"/>
    <w:rsid w:val="00486FA5"/>
    <w:rsid w:val="004A1C59"/>
    <w:rsid w:val="004A552E"/>
    <w:rsid w:val="004B0E94"/>
    <w:rsid w:val="004B373A"/>
    <w:rsid w:val="004D1209"/>
    <w:rsid w:val="004D12B3"/>
    <w:rsid w:val="004E0C44"/>
    <w:rsid w:val="004E2F92"/>
    <w:rsid w:val="004E74FB"/>
    <w:rsid w:val="004F1392"/>
    <w:rsid w:val="004F4777"/>
    <w:rsid w:val="004F4E6C"/>
    <w:rsid w:val="0050515D"/>
    <w:rsid w:val="00512260"/>
    <w:rsid w:val="0051513A"/>
    <w:rsid w:val="0051688C"/>
    <w:rsid w:val="0054480E"/>
    <w:rsid w:val="0054568A"/>
    <w:rsid w:val="0054766D"/>
    <w:rsid w:val="00553FB8"/>
    <w:rsid w:val="00557679"/>
    <w:rsid w:val="00562577"/>
    <w:rsid w:val="005644BA"/>
    <w:rsid w:val="00567921"/>
    <w:rsid w:val="005856DF"/>
    <w:rsid w:val="00591B7F"/>
    <w:rsid w:val="00593FF9"/>
    <w:rsid w:val="00596C4E"/>
    <w:rsid w:val="005B4C5C"/>
    <w:rsid w:val="005C6455"/>
    <w:rsid w:val="005D3144"/>
    <w:rsid w:val="005E5F61"/>
    <w:rsid w:val="005F346E"/>
    <w:rsid w:val="005F5B1A"/>
    <w:rsid w:val="005F735B"/>
    <w:rsid w:val="006005E1"/>
    <w:rsid w:val="00621AAA"/>
    <w:rsid w:val="00636450"/>
    <w:rsid w:val="0064692E"/>
    <w:rsid w:val="00652FA8"/>
    <w:rsid w:val="00653E2A"/>
    <w:rsid w:val="00657BB3"/>
    <w:rsid w:val="00664706"/>
    <w:rsid w:val="00672A6C"/>
    <w:rsid w:val="00674AB4"/>
    <w:rsid w:val="00684C1F"/>
    <w:rsid w:val="00690307"/>
    <w:rsid w:val="006909D7"/>
    <w:rsid w:val="0069541A"/>
    <w:rsid w:val="006A0DB2"/>
    <w:rsid w:val="006B5963"/>
    <w:rsid w:val="006B621B"/>
    <w:rsid w:val="006D15C1"/>
    <w:rsid w:val="00702F19"/>
    <w:rsid w:val="00705E74"/>
    <w:rsid w:val="00707379"/>
    <w:rsid w:val="007174D4"/>
    <w:rsid w:val="007273A3"/>
    <w:rsid w:val="007459D4"/>
    <w:rsid w:val="00747027"/>
    <w:rsid w:val="00750880"/>
    <w:rsid w:val="00780A06"/>
    <w:rsid w:val="00785014"/>
    <w:rsid w:val="00785301"/>
    <w:rsid w:val="00785A44"/>
    <w:rsid w:val="007933CC"/>
    <w:rsid w:val="00793D77"/>
    <w:rsid w:val="007A56D3"/>
    <w:rsid w:val="007B607F"/>
    <w:rsid w:val="007B610A"/>
    <w:rsid w:val="007C1C1F"/>
    <w:rsid w:val="007C7474"/>
    <w:rsid w:val="007D1B20"/>
    <w:rsid w:val="007F30D9"/>
    <w:rsid w:val="007F6AA5"/>
    <w:rsid w:val="00803C2E"/>
    <w:rsid w:val="00806447"/>
    <w:rsid w:val="0081500C"/>
    <w:rsid w:val="00817130"/>
    <w:rsid w:val="008171CF"/>
    <w:rsid w:val="0082064F"/>
    <w:rsid w:val="0082707E"/>
    <w:rsid w:val="00827ECB"/>
    <w:rsid w:val="0083205E"/>
    <w:rsid w:val="00846BA6"/>
    <w:rsid w:val="008551E8"/>
    <w:rsid w:val="00864F66"/>
    <w:rsid w:val="00875755"/>
    <w:rsid w:val="0087761E"/>
    <w:rsid w:val="008844D8"/>
    <w:rsid w:val="008B493E"/>
    <w:rsid w:val="008B4AAF"/>
    <w:rsid w:val="008D27DF"/>
    <w:rsid w:val="008D58B5"/>
    <w:rsid w:val="008D6170"/>
    <w:rsid w:val="008E458B"/>
    <w:rsid w:val="008F6B7B"/>
    <w:rsid w:val="009021AB"/>
    <w:rsid w:val="00906B46"/>
    <w:rsid w:val="00912532"/>
    <w:rsid w:val="009158D2"/>
    <w:rsid w:val="009206DC"/>
    <w:rsid w:val="009255E7"/>
    <w:rsid w:val="0094027A"/>
    <w:rsid w:val="009601A6"/>
    <w:rsid w:val="00972FA2"/>
    <w:rsid w:val="00982BA7"/>
    <w:rsid w:val="00986018"/>
    <w:rsid w:val="00986E7E"/>
    <w:rsid w:val="0099208F"/>
    <w:rsid w:val="00995C58"/>
    <w:rsid w:val="009A21B0"/>
    <w:rsid w:val="009B0221"/>
    <w:rsid w:val="009E4B9F"/>
    <w:rsid w:val="009E5E38"/>
    <w:rsid w:val="009E78B1"/>
    <w:rsid w:val="009F2766"/>
    <w:rsid w:val="00A012A0"/>
    <w:rsid w:val="00A145F2"/>
    <w:rsid w:val="00A1758B"/>
    <w:rsid w:val="00A20256"/>
    <w:rsid w:val="00A2187B"/>
    <w:rsid w:val="00A34787"/>
    <w:rsid w:val="00A36BAD"/>
    <w:rsid w:val="00A45257"/>
    <w:rsid w:val="00A7627F"/>
    <w:rsid w:val="00A84CE8"/>
    <w:rsid w:val="00A95ADF"/>
    <w:rsid w:val="00AA3DBE"/>
    <w:rsid w:val="00AA7E59"/>
    <w:rsid w:val="00AB1CCA"/>
    <w:rsid w:val="00AB2E13"/>
    <w:rsid w:val="00AD4046"/>
    <w:rsid w:val="00AD5457"/>
    <w:rsid w:val="00AD5A8D"/>
    <w:rsid w:val="00AE1398"/>
    <w:rsid w:val="00AE35AD"/>
    <w:rsid w:val="00AE77E1"/>
    <w:rsid w:val="00AE7CA6"/>
    <w:rsid w:val="00AF67B2"/>
    <w:rsid w:val="00B03381"/>
    <w:rsid w:val="00B03F3C"/>
    <w:rsid w:val="00B04FBC"/>
    <w:rsid w:val="00B10467"/>
    <w:rsid w:val="00B119B8"/>
    <w:rsid w:val="00B255D0"/>
    <w:rsid w:val="00B36F25"/>
    <w:rsid w:val="00B41104"/>
    <w:rsid w:val="00B71D28"/>
    <w:rsid w:val="00B736F8"/>
    <w:rsid w:val="00B854A0"/>
    <w:rsid w:val="00B939BD"/>
    <w:rsid w:val="00BA3CDE"/>
    <w:rsid w:val="00BA4BE2"/>
    <w:rsid w:val="00BB734D"/>
    <w:rsid w:val="00BD1620"/>
    <w:rsid w:val="00BD2A10"/>
    <w:rsid w:val="00BD4449"/>
    <w:rsid w:val="00BE7AA8"/>
    <w:rsid w:val="00BF3721"/>
    <w:rsid w:val="00C03966"/>
    <w:rsid w:val="00C255D5"/>
    <w:rsid w:val="00C269FB"/>
    <w:rsid w:val="00C33FF8"/>
    <w:rsid w:val="00C44D05"/>
    <w:rsid w:val="00C46C82"/>
    <w:rsid w:val="00C50A99"/>
    <w:rsid w:val="00C57ECD"/>
    <w:rsid w:val="00C601CB"/>
    <w:rsid w:val="00C67841"/>
    <w:rsid w:val="00C70739"/>
    <w:rsid w:val="00C72CDE"/>
    <w:rsid w:val="00C839B6"/>
    <w:rsid w:val="00C86F41"/>
    <w:rsid w:val="00C87441"/>
    <w:rsid w:val="00C91D43"/>
    <w:rsid w:val="00C93D83"/>
    <w:rsid w:val="00CB0E71"/>
    <w:rsid w:val="00CB27D9"/>
    <w:rsid w:val="00CB7EBF"/>
    <w:rsid w:val="00CC251D"/>
    <w:rsid w:val="00CC27FF"/>
    <w:rsid w:val="00CC4471"/>
    <w:rsid w:val="00CC6403"/>
    <w:rsid w:val="00CD2AF2"/>
    <w:rsid w:val="00CD47DF"/>
    <w:rsid w:val="00CD4DDD"/>
    <w:rsid w:val="00CD6953"/>
    <w:rsid w:val="00CF5B05"/>
    <w:rsid w:val="00D00EF7"/>
    <w:rsid w:val="00D07287"/>
    <w:rsid w:val="00D1312C"/>
    <w:rsid w:val="00D14859"/>
    <w:rsid w:val="00D24BB9"/>
    <w:rsid w:val="00D318B2"/>
    <w:rsid w:val="00D32F8F"/>
    <w:rsid w:val="00D336F0"/>
    <w:rsid w:val="00D4125A"/>
    <w:rsid w:val="00D43A81"/>
    <w:rsid w:val="00D44219"/>
    <w:rsid w:val="00D55FB4"/>
    <w:rsid w:val="00D560D2"/>
    <w:rsid w:val="00D6208F"/>
    <w:rsid w:val="00D70714"/>
    <w:rsid w:val="00D71E86"/>
    <w:rsid w:val="00D85F9B"/>
    <w:rsid w:val="00D94353"/>
    <w:rsid w:val="00DA6310"/>
    <w:rsid w:val="00DA7241"/>
    <w:rsid w:val="00DB282F"/>
    <w:rsid w:val="00DC577D"/>
    <w:rsid w:val="00DD61EA"/>
    <w:rsid w:val="00E06393"/>
    <w:rsid w:val="00E13AD7"/>
    <w:rsid w:val="00E1464D"/>
    <w:rsid w:val="00E174AB"/>
    <w:rsid w:val="00E20E12"/>
    <w:rsid w:val="00E22930"/>
    <w:rsid w:val="00E22E37"/>
    <w:rsid w:val="00E24BB4"/>
    <w:rsid w:val="00E25D01"/>
    <w:rsid w:val="00E54C0A"/>
    <w:rsid w:val="00E56ECC"/>
    <w:rsid w:val="00E91051"/>
    <w:rsid w:val="00EA1F20"/>
    <w:rsid w:val="00EB5BD8"/>
    <w:rsid w:val="00EC2C79"/>
    <w:rsid w:val="00EC6AFE"/>
    <w:rsid w:val="00ED0E63"/>
    <w:rsid w:val="00ED230A"/>
    <w:rsid w:val="00ED5493"/>
    <w:rsid w:val="00EE26C7"/>
    <w:rsid w:val="00EE655A"/>
    <w:rsid w:val="00EF1FF7"/>
    <w:rsid w:val="00F03737"/>
    <w:rsid w:val="00F132E0"/>
    <w:rsid w:val="00F16C44"/>
    <w:rsid w:val="00F21090"/>
    <w:rsid w:val="00F25121"/>
    <w:rsid w:val="00F27FF8"/>
    <w:rsid w:val="00F30FD1"/>
    <w:rsid w:val="00F3107D"/>
    <w:rsid w:val="00F3442A"/>
    <w:rsid w:val="00F4312F"/>
    <w:rsid w:val="00F431B2"/>
    <w:rsid w:val="00F50617"/>
    <w:rsid w:val="00F50C54"/>
    <w:rsid w:val="00F5541F"/>
    <w:rsid w:val="00F57C87"/>
    <w:rsid w:val="00F6525A"/>
    <w:rsid w:val="00F87B8C"/>
    <w:rsid w:val="00F91D93"/>
    <w:rsid w:val="00F92FF7"/>
    <w:rsid w:val="00F95C35"/>
    <w:rsid w:val="00FA7BA0"/>
    <w:rsid w:val="00FB46A4"/>
    <w:rsid w:val="00FB6039"/>
    <w:rsid w:val="00FD2ED3"/>
    <w:rsid w:val="00FD6B5A"/>
    <w:rsid w:val="00FE7961"/>
    <w:rsid w:val="00FF439A"/>
    <w:rsid w:val="00FF61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785014"/>
    <w:rPr>
      <w:lang w:eastAsia="en-US"/>
    </w:rPr>
  </w:style>
  <w:style w:type="character" w:customStyle="1" w:styleId="B2Char">
    <w:name w:val="B2 Char"/>
    <w:link w:val="B2"/>
    <w:qFormat/>
    <w:rsid w:val="00785014"/>
    <w:rPr>
      <w:rFonts w:ascii="Times New Roman" w:hAnsi="Times New Roman"/>
      <w:lang w:eastAsia="en-US"/>
    </w:rPr>
  </w:style>
  <w:style w:type="paragraph" w:styleId="ListParagraph">
    <w:name w:val="List Paragraph"/>
    <w:basedOn w:val="Normal"/>
    <w:uiPriority w:val="34"/>
    <w:qFormat/>
    <w:rsid w:val="00D94353"/>
    <w:pPr>
      <w:ind w:left="720"/>
      <w:contextualSpacing/>
    </w:pPr>
  </w:style>
  <w:style w:type="paragraph" w:customStyle="1" w:styleId="Figure">
    <w:name w:val="Figure"/>
    <w:basedOn w:val="Normal"/>
    <w:qFormat/>
    <w:rsid w:val="00D6208F"/>
  </w:style>
  <w:style w:type="paragraph" w:customStyle="1" w:styleId="Normla">
    <w:name w:val="Normla"/>
    <w:basedOn w:val="B1"/>
    <w:qFormat/>
    <w:rsid w:val="00664706"/>
    <w:pPr>
      <w:ind w:left="644" w:firstLine="0"/>
    </w:pPr>
    <w:rPr>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47</TotalTime>
  <Pages>13</Pages>
  <Words>5034</Words>
  <Characters>25516</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15</cp:revision>
  <cp:lastPrinted>1900-01-01T05:00:00Z</cp:lastPrinted>
  <dcterms:created xsi:type="dcterms:W3CDTF">2026-01-27T11:19:00Z</dcterms:created>
  <dcterms:modified xsi:type="dcterms:W3CDTF">2026-01-27T15:49:00Z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