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1D09B" w14:textId="77777777" w:rsidR="00191406" w:rsidRDefault="00191406" w:rsidP="00191406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#S2-173</w:t>
      </w:r>
      <w:r>
        <w:rPr>
          <w:rFonts w:ascii="Arial" w:hAnsi="Arial" w:cs="Arial"/>
          <w:b/>
          <w:sz w:val="24"/>
          <w:szCs w:val="22"/>
        </w:rPr>
        <w:tab/>
        <w:t>S2-2600043</w:t>
      </w:r>
    </w:p>
    <w:p w14:paraId="08BAB831" w14:textId="77777777" w:rsidR="00191406" w:rsidRDefault="00191406" w:rsidP="0019140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09 - 13 February, 2026, Goa, India</w:t>
      </w:r>
    </w:p>
    <w:p w14:paraId="493140ED" w14:textId="6BDC97DC" w:rsidR="00191406" w:rsidRPr="00191406" w:rsidRDefault="00191406" w:rsidP="00191406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3DB26F67" w14:textId="77777777" w:rsidR="00191406" w:rsidRDefault="00191406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01949F5D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0212">
        <w:rPr>
          <w:rFonts w:ascii="Arial" w:hAnsi="Arial" w:cs="Arial" w:hint="eastAsia"/>
          <w:b/>
          <w:sz w:val="22"/>
          <w:szCs w:val="22"/>
          <w:lang w:eastAsia="zh-CN"/>
        </w:rPr>
        <w:t>S3-25</w:t>
      </w:r>
      <w:r w:rsidR="003871EA">
        <w:rPr>
          <w:rFonts w:ascii="Arial" w:hAnsi="Arial" w:cs="Arial" w:hint="eastAsia"/>
          <w:b/>
          <w:sz w:val="22"/>
          <w:szCs w:val="22"/>
          <w:lang w:eastAsia="zh-CN"/>
        </w:rPr>
        <w:t>4709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42A162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5B1D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0456">
        <w:rPr>
          <w:rFonts w:ascii="Arial" w:hAnsi="Arial" w:cs="Arial" w:hint="eastAsia"/>
          <w:b/>
          <w:bCs/>
          <w:sz w:val="22"/>
          <w:szCs w:val="22"/>
          <w:lang w:eastAsia="zh-CN"/>
        </w:rPr>
        <w:t>SA3</w:t>
      </w:r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Hyperlink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E940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SimSun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SimSun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31B76D75" w14:textId="4CBEEE88" w:rsidR="00271842" w:rsidRDefault="004A0678" w:rsidP="000B4B94">
      <w:pPr>
        <w:pStyle w:val="1"/>
        <w:numPr>
          <w:ilvl w:val="0"/>
          <w:numId w:val="8"/>
        </w:num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4D806C5B" w14:textId="090BBAA6" w:rsidR="00E23FC8" w:rsidRDefault="00E23FC8" w:rsidP="001E3874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 w:rsidRPr="009E3D93">
        <w:rPr>
          <w:rFonts w:ascii="Arial" w:hAnsi="Arial" w:cs="Arial"/>
          <w:lang w:eastAsia="zh-CN"/>
        </w:rPr>
        <w:t xml:space="preserve">1: From the security perspective, SA3 </w:t>
      </w:r>
      <w:r>
        <w:rPr>
          <w:rFonts w:ascii="Arial" w:hAnsi="Arial" w:cs="Arial"/>
          <w:lang w:eastAsia="zh-CN"/>
        </w:rPr>
        <w:t>prefers</w:t>
      </w:r>
      <w:r w:rsidRPr="009E3D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not</w:t>
      </w:r>
      <w:r w:rsidRPr="009E3D93">
        <w:rPr>
          <w:rFonts w:ascii="Arial" w:hAnsi="Arial" w:cs="Arial"/>
          <w:lang w:eastAsia="zh-CN"/>
        </w:rPr>
        <w:t xml:space="preserve">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271842">
        <w:rPr>
          <w:rFonts w:ascii="Arial" w:hAnsi="Arial" w:cs="Arial"/>
          <w:lang w:val="en-US" w:eastAsia="zh-CN"/>
        </w:rPr>
        <w:t xml:space="preserve">However, </w:t>
      </w:r>
      <w:r w:rsidRPr="00271842">
        <w:rPr>
          <w:rFonts w:ascii="Arial" w:hAnsi="Arial" w:cs="Arial" w:hint="eastAsia"/>
          <w:lang w:eastAsia="zh-CN"/>
        </w:rPr>
        <w:t xml:space="preserve">if </w:t>
      </w:r>
      <w:r w:rsidRPr="00271842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</w:t>
      </w:r>
      <w:r w:rsidRPr="00271842">
        <w:rPr>
          <w:rFonts w:ascii="Arial" w:hAnsi="Arial" w:cs="Arial"/>
          <w:lang w:val="en-US" w:eastAsia="zh-CN"/>
        </w:rPr>
        <w:t xml:space="preserve"> </w:t>
      </w:r>
      <w:r w:rsidRPr="00271842">
        <w:rPr>
          <w:rFonts w:ascii="Arial" w:hAnsi="Arial" w:cs="Arial" w:hint="eastAsia"/>
          <w:lang w:eastAsia="zh-CN"/>
        </w:rPr>
        <w:t xml:space="preserve">AS response is </w:t>
      </w:r>
      <w:r w:rsidR="00DE5E01">
        <w:rPr>
          <w:rFonts w:ascii="Arial" w:hAnsi="Arial" w:cs="Arial" w:hint="eastAsia"/>
          <w:lang w:eastAsia="zh-CN"/>
        </w:rPr>
        <w:t xml:space="preserve">very </w:t>
      </w:r>
      <w:r>
        <w:rPr>
          <w:rFonts w:ascii="Arial" w:hAnsi="Arial" w:cs="Arial"/>
          <w:lang w:val="en-US" w:eastAsia="zh-CN"/>
        </w:rPr>
        <w:t>critical for operation, then</w:t>
      </w:r>
      <w:r w:rsidRPr="00271842">
        <w:rPr>
          <w:rFonts w:ascii="Arial" w:hAnsi="Arial" w:cs="Arial" w:hint="eastAsia"/>
          <w:lang w:eastAsia="zh-CN"/>
        </w:rPr>
        <w:t xml:space="preserve"> the </w:t>
      </w:r>
      <w:r w:rsidRPr="00271842">
        <w:rPr>
          <w:rFonts w:ascii="Arial" w:hAnsi="Arial" w:cs="Arial"/>
          <w:lang w:val="en-US" w:eastAsia="zh-CN"/>
        </w:rPr>
        <w:t xml:space="preserve">AS </w:t>
      </w:r>
      <w:r w:rsidRPr="00271842">
        <w:rPr>
          <w:rFonts w:ascii="Arial" w:hAnsi="Arial" w:cs="Arial" w:hint="eastAsia"/>
          <w:lang w:eastAsia="zh-CN"/>
        </w:rPr>
        <w:t xml:space="preserve">response </w:t>
      </w:r>
      <w:r>
        <w:rPr>
          <w:rFonts w:ascii="Arial" w:hAnsi="Arial" w:cs="Arial"/>
          <w:lang w:val="en-US" w:eastAsia="zh-CN"/>
        </w:rPr>
        <w:t xml:space="preserve">for integrity check failure </w:t>
      </w:r>
      <w:r w:rsidRPr="00271842">
        <w:rPr>
          <w:rFonts w:ascii="Arial" w:hAnsi="Arial" w:cs="Arial" w:hint="eastAsia"/>
          <w:lang w:eastAsia="zh-CN"/>
        </w:rPr>
        <w:t xml:space="preserve">must be indistinguishable from </w:t>
      </w:r>
      <w:r>
        <w:rPr>
          <w:rFonts w:ascii="Arial" w:hAnsi="Arial" w:cs="Arial"/>
          <w:lang w:val="en-US" w:eastAsia="zh-CN"/>
        </w:rPr>
        <w:t xml:space="preserve">AS response for </w:t>
      </w:r>
      <w:r w:rsidRPr="00271842">
        <w:rPr>
          <w:rFonts w:ascii="Arial" w:hAnsi="Arial" w:cs="Arial" w:hint="eastAsia"/>
          <w:lang w:eastAsia="zh-CN"/>
        </w:rPr>
        <w:t>any other failure cases</w:t>
      </w:r>
      <w:r w:rsidR="00DE5E01">
        <w:rPr>
          <w:rFonts w:ascii="Arial" w:hAnsi="Arial" w:cs="Arial" w:hint="eastAsia"/>
          <w:lang w:eastAsia="zh-CN"/>
        </w:rPr>
        <w:t>.</w:t>
      </w:r>
    </w:p>
    <w:p w14:paraId="2D92E00A" w14:textId="77777777" w:rsidR="004A0678" w:rsidRPr="00286AA6" w:rsidRDefault="004A0678" w:rsidP="004A0678">
      <w:pPr>
        <w:pStyle w:val="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if the answer is “Yes” to Q1, whether any WG has other necessary feedback (if needed). </w:t>
      </w:r>
    </w:p>
    <w:p w14:paraId="76A99847" w14:textId="161FAF5E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>
        <w:rPr>
          <w:rFonts w:ascii="Arial" w:hAnsi="Arial" w:cs="Arial"/>
          <w:lang w:eastAsia="zh-CN"/>
        </w:rPr>
        <w:t xml:space="preserve">2: </w:t>
      </w:r>
      <w:r w:rsidR="00D10184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ot applicable.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DengXian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SimSun" w:hAnsi="Arial" w:cs="Arial"/>
          <w:color w:val="000000"/>
          <w:lang w:eastAsia="zh-CN"/>
        </w:rPr>
        <w:t xml:space="preserve"> </w:t>
      </w:r>
      <w:r w:rsidR="00D73988">
        <w:rPr>
          <w:rFonts w:ascii="Arial" w:eastAsia="DengXian" w:hAnsi="Arial" w:cs="Arial" w:hint="eastAsia"/>
          <w:lang w:eastAsia="zh-CN"/>
        </w:rPr>
        <w:t>to take the above information into account</w:t>
      </w:r>
      <w:r w:rsidR="00D73988">
        <w:rPr>
          <w:rFonts w:ascii="Arial" w:eastAsia="DengXian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1DFCC" w14:textId="77777777" w:rsidR="00E051B2" w:rsidRDefault="00E051B2">
      <w:pPr>
        <w:spacing w:after="0"/>
      </w:pPr>
      <w:r>
        <w:separator/>
      </w:r>
    </w:p>
  </w:endnote>
  <w:endnote w:type="continuationSeparator" w:id="0">
    <w:p w14:paraId="4AA3EB7C" w14:textId="77777777" w:rsidR="00E051B2" w:rsidRDefault="00E05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3B48D" w14:textId="77777777" w:rsidR="00E051B2" w:rsidRDefault="00E051B2">
      <w:pPr>
        <w:spacing w:after="0"/>
      </w:pPr>
      <w:r>
        <w:separator/>
      </w:r>
    </w:p>
  </w:footnote>
  <w:footnote w:type="continuationSeparator" w:id="0">
    <w:p w14:paraId="3FAE093A" w14:textId="77777777" w:rsidR="00E051B2" w:rsidRDefault="00E051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2725730">
    <w:abstractNumId w:val="7"/>
  </w:num>
  <w:num w:numId="2" w16cid:durableId="1425757651">
    <w:abstractNumId w:val="6"/>
  </w:num>
  <w:num w:numId="3" w16cid:durableId="1207646224">
    <w:abstractNumId w:val="5"/>
  </w:num>
  <w:num w:numId="4" w16cid:durableId="39281003">
    <w:abstractNumId w:val="3"/>
  </w:num>
  <w:num w:numId="5" w16cid:durableId="906569176">
    <w:abstractNumId w:val="2"/>
  </w:num>
  <w:num w:numId="6" w16cid:durableId="2074503093">
    <w:abstractNumId w:val="1"/>
  </w:num>
  <w:num w:numId="7" w16cid:durableId="2091732503">
    <w:abstractNumId w:val="0"/>
  </w:num>
  <w:num w:numId="8" w16cid:durableId="9359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4AB"/>
    <w:rsid w:val="0002636B"/>
    <w:rsid w:val="0004515C"/>
    <w:rsid w:val="00046AA9"/>
    <w:rsid w:val="000509A9"/>
    <w:rsid w:val="000644C6"/>
    <w:rsid w:val="00073D85"/>
    <w:rsid w:val="00074D3C"/>
    <w:rsid w:val="00080DDE"/>
    <w:rsid w:val="00084D35"/>
    <w:rsid w:val="000A066A"/>
    <w:rsid w:val="000A0D8F"/>
    <w:rsid w:val="000B21DF"/>
    <w:rsid w:val="000B4B94"/>
    <w:rsid w:val="000E6116"/>
    <w:rsid w:val="000F6242"/>
    <w:rsid w:val="00102107"/>
    <w:rsid w:val="00103FF1"/>
    <w:rsid w:val="00107508"/>
    <w:rsid w:val="0011361D"/>
    <w:rsid w:val="00115BC4"/>
    <w:rsid w:val="00140229"/>
    <w:rsid w:val="001408A9"/>
    <w:rsid w:val="00156D87"/>
    <w:rsid w:val="001572A9"/>
    <w:rsid w:val="00191406"/>
    <w:rsid w:val="00196B59"/>
    <w:rsid w:val="001A14F2"/>
    <w:rsid w:val="001B3A86"/>
    <w:rsid w:val="001B763F"/>
    <w:rsid w:val="001C1BBF"/>
    <w:rsid w:val="001D1F34"/>
    <w:rsid w:val="001E2428"/>
    <w:rsid w:val="001E3874"/>
    <w:rsid w:val="00212AC8"/>
    <w:rsid w:val="00215C2C"/>
    <w:rsid w:val="00220060"/>
    <w:rsid w:val="00226381"/>
    <w:rsid w:val="0022712D"/>
    <w:rsid w:val="002415C0"/>
    <w:rsid w:val="00242CCC"/>
    <w:rsid w:val="002473B2"/>
    <w:rsid w:val="0025085C"/>
    <w:rsid w:val="00257E80"/>
    <w:rsid w:val="00260CBA"/>
    <w:rsid w:val="00266EFB"/>
    <w:rsid w:val="00271842"/>
    <w:rsid w:val="002762A3"/>
    <w:rsid w:val="002869FE"/>
    <w:rsid w:val="002C009B"/>
    <w:rsid w:val="002C0F76"/>
    <w:rsid w:val="002E01C1"/>
    <w:rsid w:val="002F1940"/>
    <w:rsid w:val="002F3D1B"/>
    <w:rsid w:val="00304253"/>
    <w:rsid w:val="00321FED"/>
    <w:rsid w:val="00322204"/>
    <w:rsid w:val="00380155"/>
    <w:rsid w:val="00383545"/>
    <w:rsid w:val="003871EA"/>
    <w:rsid w:val="00391CF2"/>
    <w:rsid w:val="003966AE"/>
    <w:rsid w:val="003B252F"/>
    <w:rsid w:val="003C06D2"/>
    <w:rsid w:val="003D6CDB"/>
    <w:rsid w:val="003E0612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33363"/>
    <w:rsid w:val="00554528"/>
    <w:rsid w:val="00572689"/>
    <w:rsid w:val="00577ADE"/>
    <w:rsid w:val="005A5F33"/>
    <w:rsid w:val="005B0058"/>
    <w:rsid w:val="005B6433"/>
    <w:rsid w:val="005D284F"/>
    <w:rsid w:val="00602A69"/>
    <w:rsid w:val="0060508C"/>
    <w:rsid w:val="006052AD"/>
    <w:rsid w:val="00632CCB"/>
    <w:rsid w:val="0063407C"/>
    <w:rsid w:val="00686085"/>
    <w:rsid w:val="00696661"/>
    <w:rsid w:val="00696906"/>
    <w:rsid w:val="006C50E7"/>
    <w:rsid w:val="00716114"/>
    <w:rsid w:val="007315DA"/>
    <w:rsid w:val="0073766B"/>
    <w:rsid w:val="007457AF"/>
    <w:rsid w:val="00774317"/>
    <w:rsid w:val="007B43D4"/>
    <w:rsid w:val="007C4FF7"/>
    <w:rsid w:val="007F4F92"/>
    <w:rsid w:val="00800A84"/>
    <w:rsid w:val="00803811"/>
    <w:rsid w:val="00822BFF"/>
    <w:rsid w:val="008758B0"/>
    <w:rsid w:val="008A7D8A"/>
    <w:rsid w:val="008B0CB3"/>
    <w:rsid w:val="008D3E9C"/>
    <w:rsid w:val="008D772F"/>
    <w:rsid w:val="008E7CA8"/>
    <w:rsid w:val="008F463C"/>
    <w:rsid w:val="00910871"/>
    <w:rsid w:val="00914CD1"/>
    <w:rsid w:val="00926367"/>
    <w:rsid w:val="009528CF"/>
    <w:rsid w:val="009603F6"/>
    <w:rsid w:val="009643F3"/>
    <w:rsid w:val="00970456"/>
    <w:rsid w:val="009805B1"/>
    <w:rsid w:val="0098701F"/>
    <w:rsid w:val="009963AC"/>
    <w:rsid w:val="0099764C"/>
    <w:rsid w:val="009A0BCC"/>
    <w:rsid w:val="009A2DB6"/>
    <w:rsid w:val="009B6DA9"/>
    <w:rsid w:val="009C01E1"/>
    <w:rsid w:val="009E0B14"/>
    <w:rsid w:val="009E182D"/>
    <w:rsid w:val="009E3D93"/>
    <w:rsid w:val="00A268D5"/>
    <w:rsid w:val="00A30186"/>
    <w:rsid w:val="00A455B0"/>
    <w:rsid w:val="00A57D88"/>
    <w:rsid w:val="00A7036F"/>
    <w:rsid w:val="00A70448"/>
    <w:rsid w:val="00A931DB"/>
    <w:rsid w:val="00AA217D"/>
    <w:rsid w:val="00AA2831"/>
    <w:rsid w:val="00AA2D0E"/>
    <w:rsid w:val="00AA4FF3"/>
    <w:rsid w:val="00AA799D"/>
    <w:rsid w:val="00AB2E4A"/>
    <w:rsid w:val="00AB3651"/>
    <w:rsid w:val="00AB6269"/>
    <w:rsid w:val="00AE1B3E"/>
    <w:rsid w:val="00AE6618"/>
    <w:rsid w:val="00B02D3F"/>
    <w:rsid w:val="00B35644"/>
    <w:rsid w:val="00B50EEE"/>
    <w:rsid w:val="00B724D3"/>
    <w:rsid w:val="00B73349"/>
    <w:rsid w:val="00B859B0"/>
    <w:rsid w:val="00B97703"/>
    <w:rsid w:val="00B979B3"/>
    <w:rsid w:val="00BA0254"/>
    <w:rsid w:val="00BA3D66"/>
    <w:rsid w:val="00BC0ACC"/>
    <w:rsid w:val="00BD5F1D"/>
    <w:rsid w:val="00BF39B1"/>
    <w:rsid w:val="00C03F9C"/>
    <w:rsid w:val="00C04BFC"/>
    <w:rsid w:val="00C17229"/>
    <w:rsid w:val="00C177B5"/>
    <w:rsid w:val="00C56F8B"/>
    <w:rsid w:val="00C82080"/>
    <w:rsid w:val="00C86EB1"/>
    <w:rsid w:val="00C91EF3"/>
    <w:rsid w:val="00CB29D2"/>
    <w:rsid w:val="00CB2B16"/>
    <w:rsid w:val="00CB68DC"/>
    <w:rsid w:val="00CC1973"/>
    <w:rsid w:val="00CF0010"/>
    <w:rsid w:val="00CF6087"/>
    <w:rsid w:val="00D10184"/>
    <w:rsid w:val="00D14BB6"/>
    <w:rsid w:val="00D23752"/>
    <w:rsid w:val="00D31981"/>
    <w:rsid w:val="00D33624"/>
    <w:rsid w:val="00D35061"/>
    <w:rsid w:val="00D56BE9"/>
    <w:rsid w:val="00D57861"/>
    <w:rsid w:val="00D73988"/>
    <w:rsid w:val="00D73EC6"/>
    <w:rsid w:val="00D7484B"/>
    <w:rsid w:val="00D91A4F"/>
    <w:rsid w:val="00DC3DF0"/>
    <w:rsid w:val="00DC47B4"/>
    <w:rsid w:val="00DE5E01"/>
    <w:rsid w:val="00DF04ED"/>
    <w:rsid w:val="00E003DF"/>
    <w:rsid w:val="00E05060"/>
    <w:rsid w:val="00E051B2"/>
    <w:rsid w:val="00E16986"/>
    <w:rsid w:val="00E2241D"/>
    <w:rsid w:val="00E23FC8"/>
    <w:rsid w:val="00E3181F"/>
    <w:rsid w:val="00E469D0"/>
    <w:rsid w:val="00E61300"/>
    <w:rsid w:val="00E665BE"/>
    <w:rsid w:val="00EA37CA"/>
    <w:rsid w:val="00EA5CDA"/>
    <w:rsid w:val="00EB0BC7"/>
    <w:rsid w:val="00EC3916"/>
    <w:rsid w:val="00EC7655"/>
    <w:rsid w:val="00EE2D8D"/>
    <w:rsid w:val="00EE31A4"/>
    <w:rsid w:val="00EF4BED"/>
    <w:rsid w:val="00F00591"/>
    <w:rsid w:val="00F25496"/>
    <w:rsid w:val="00F54400"/>
    <w:rsid w:val="00F667CF"/>
    <w:rsid w:val="00F803BE"/>
    <w:rsid w:val="00F86252"/>
    <w:rsid w:val="00F90212"/>
    <w:rsid w:val="00FB2E7B"/>
    <w:rsid w:val="00FC4FD0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">
    <w:name w:val="列表段落1"/>
    <w:basedOn w:val="Normal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D1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246</Words>
  <Characters>1337</Characters>
  <Application>Microsoft Office Word</Application>
  <DocSecurity>0</DocSecurity>
  <Lines>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2026-01-20T15:09:00Z</dcterms:created>
  <dcterms:modified xsi:type="dcterms:W3CDTF">2026-01-20T15:09:00Z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  <property fmtid="{D5CDD505-2E9C-101B-9397-08002B2CF9AE}" pid="4" name="CWM116d7390c40d11f08000254e0000254e">
    <vt:lpwstr>CWMJl/CRrzOF/DhVLr7NsaKwmob0Au/86czW2g3EaRa2t3cM8yyaUxchfNwZfgyBqEWdcfj/GF8l5f5l3Dosskj6Q==</vt:lpwstr>
  </property>
  <property fmtid="{D5CDD505-2E9C-101B-9397-08002B2CF9AE}" pid="5" name="fileWhereFroms">
    <vt:lpwstr>PpjeLB1gRN0lwrPqMaCTkiM3wi0aVuJF+yFKW/NSu00gQF7XuNQ3Am1tMlkaFv48Hrn+gxVzQ0dm78EGF4g0LnVzqf9RLZ6e8+MKE507J8aL1Kex5PfDuKQOg5o6epURed2kBYE6TZ0Me2IMnkAHsf77XQzL66T/2FTAHJ0J2oboP5xGfBxW1eRwjJ0Tnez2IHujdpBvtvEkId2CXecifLGNwCXA4kKLe7ug7eerzfFOOEc+aIR+iEKmNXIeZppu</vt:lpwstr>
  </property>
</Properties>
</file>