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B7D486" w:rsidR="001E41F3" w:rsidRPr="00CC7437" w:rsidRDefault="00F46039">
      <w:pPr>
        <w:pStyle w:val="CRCoverPage"/>
        <w:tabs>
          <w:tab w:val="right" w:pos="9639"/>
        </w:tabs>
        <w:spacing w:after="0"/>
        <w:rPr>
          <w:b/>
          <w:i/>
          <w:sz w:val="28"/>
        </w:rPr>
      </w:pPr>
      <w:r w:rsidRPr="00F46039">
        <w:rPr>
          <w:b/>
          <w:sz w:val="24"/>
        </w:rPr>
        <w:t>3GPP SA WG2 Meeting #16</w:t>
      </w:r>
      <w:r w:rsidR="00A05C21">
        <w:rPr>
          <w:b/>
          <w:sz w:val="24"/>
        </w:rPr>
        <w:t>8</w:t>
      </w:r>
      <w:r w:rsidR="001E41F3" w:rsidRPr="00CC7437">
        <w:rPr>
          <w:b/>
          <w:i/>
          <w:sz w:val="28"/>
        </w:rPr>
        <w:tab/>
      </w:r>
      <w:r w:rsidR="005D0623" w:rsidRPr="005D0623">
        <w:rPr>
          <w:b/>
          <w:i/>
          <w:sz w:val="28"/>
        </w:rPr>
        <w:t>S2-2503880</w:t>
      </w:r>
    </w:p>
    <w:p w14:paraId="7CB45193" w14:textId="00AC44C1" w:rsidR="001E41F3" w:rsidRPr="00CC7437" w:rsidRDefault="00A05C21" w:rsidP="005E2C44">
      <w:pPr>
        <w:pStyle w:val="CRCoverPage"/>
        <w:outlineLvl w:val="0"/>
        <w:rPr>
          <w:b/>
          <w:sz w:val="24"/>
        </w:rPr>
      </w:pPr>
      <w:r w:rsidRPr="00A05C21">
        <w:rPr>
          <w:rFonts w:cs="Arial"/>
          <w:b/>
          <w:noProof/>
          <w:sz w:val="24"/>
        </w:rPr>
        <w:t>Gothenburg, Sweden,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FD5F24"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3A55BC">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0E928DC" w:rsidR="001E41F3" w:rsidRPr="00563F12" w:rsidRDefault="005D0623" w:rsidP="00547111">
            <w:pPr>
              <w:pStyle w:val="CRCoverPage"/>
              <w:spacing w:after="0"/>
              <w:rPr>
                <w:highlight w:val="cyan"/>
              </w:rPr>
            </w:pPr>
            <w:r>
              <w:rPr>
                <w:rFonts w:cs="Arial"/>
                <w:color w:val="000000"/>
                <w:sz w:val="18"/>
                <w:szCs w:val="18"/>
              </w:rPr>
              <w:t>3922</w:t>
            </w:r>
            <w:bookmarkStart w:id="0" w:name="_GoBack"/>
            <w:bookmarkEnd w:id="0"/>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FE03770" w:rsidR="001E41F3" w:rsidRPr="00CC7437" w:rsidRDefault="009B6FDF"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0EFE6E2" w:rsidR="001E41F3" w:rsidRPr="00CC7437" w:rsidRDefault="00FD5F24" w:rsidP="00F87C99">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F87C99">
              <w:rPr>
                <w:b/>
                <w:sz w:val="28"/>
              </w:rPr>
              <w:t>2</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02DCA" w:rsidR="00F25D98" w:rsidRPr="00CC7437" w:rsidRDefault="00BA3652"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B62C5" w:rsidR="00F25D98" w:rsidRPr="00CC7437" w:rsidRDefault="00F25D98" w:rsidP="001E41F3">
            <w:pPr>
              <w:pStyle w:val="CRCoverPage"/>
              <w:spacing w:after="0"/>
              <w:jc w:val="center"/>
              <w:rPr>
                <w:b/>
                <w:bCs/>
                <w:caps/>
              </w:rPr>
            </w:pP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AEA4E85" w:rsidR="001E41F3" w:rsidRPr="00CC7437" w:rsidRDefault="003A55BC" w:rsidP="00410D2D">
            <w:pPr>
              <w:pStyle w:val="CRCoverPage"/>
              <w:spacing w:after="0"/>
              <w:ind w:left="100"/>
            </w:pPr>
            <w:r>
              <w:t>Handling S&amp;F wait timer</w:t>
            </w:r>
            <w:r w:rsidR="009A07B4">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97FC49B" w:rsidR="001E41F3" w:rsidRPr="00CC7437" w:rsidRDefault="00E0312F"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FD5F24"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12912E9" w:rsidR="001E41F3" w:rsidRPr="00CC7437" w:rsidRDefault="00F87C99" w:rsidP="001B33C3">
            <w:pPr>
              <w:pStyle w:val="CRCoverPage"/>
              <w:spacing w:after="0"/>
              <w:ind w:left="100"/>
            </w:pPr>
            <w:r w:rsidRPr="00F87C99">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2949A7" w:rsidR="001E41F3" w:rsidRPr="00CC7437" w:rsidRDefault="00766A50" w:rsidP="00C179BD">
            <w:pPr>
              <w:pStyle w:val="CRCoverPage"/>
              <w:spacing w:after="0"/>
              <w:ind w:left="100"/>
            </w:pPr>
            <w:r>
              <w:t>202</w:t>
            </w:r>
            <w:r w:rsidR="007E4F29">
              <w:t>5</w:t>
            </w:r>
            <w:r>
              <w:t>-0</w:t>
            </w:r>
            <w:r w:rsidR="00C179BD">
              <w:t>3</w:t>
            </w:r>
            <w:r>
              <w:t>-</w:t>
            </w:r>
            <w:r w:rsidR="00C179BD">
              <w:t>28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FD5F24"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476F62C" w14:textId="77777777" w:rsidR="00BA0BAB" w:rsidRDefault="00BA0BAB" w:rsidP="00E734F5">
            <w:pPr>
              <w:pStyle w:val="CRCoverPage"/>
              <w:spacing w:after="0"/>
              <w:rPr>
                <w:rFonts w:cs="Arial"/>
              </w:rPr>
            </w:pPr>
            <w:r>
              <w:rPr>
                <w:rFonts w:cs="Arial"/>
              </w:rPr>
              <w:t xml:space="preserve">For reject cause CT1 has agreed that UE will not attempt NAS signalling if S&amp;F wait timer is running. </w:t>
            </w:r>
          </w:p>
          <w:p w14:paraId="51D41129" w14:textId="77777777" w:rsidR="00BA0BAB" w:rsidRDefault="00BA0BAB" w:rsidP="00E734F5">
            <w:pPr>
              <w:pStyle w:val="CRCoverPage"/>
              <w:spacing w:after="0"/>
              <w:rPr>
                <w:rFonts w:cs="Arial"/>
              </w:rPr>
            </w:pPr>
          </w:p>
          <w:p w14:paraId="1CA099D0" w14:textId="77777777" w:rsidR="00BA0BAB" w:rsidRDefault="00BA0BAB" w:rsidP="00E734F5">
            <w:pPr>
              <w:pStyle w:val="CRCoverPage"/>
              <w:spacing w:after="0"/>
              <w:rPr>
                <w:rFonts w:cs="Arial"/>
              </w:rPr>
            </w:pPr>
            <w:r>
              <w:rPr>
                <w:rFonts w:cs="Arial"/>
              </w:rPr>
              <w:t>For accept case there are two situations:</w:t>
            </w:r>
          </w:p>
          <w:p w14:paraId="48CC0149" w14:textId="77777777" w:rsidR="00BA0BAB" w:rsidRDefault="00BA0BAB" w:rsidP="00E734F5">
            <w:pPr>
              <w:pStyle w:val="CRCoverPage"/>
              <w:spacing w:after="0"/>
              <w:rPr>
                <w:rFonts w:cs="Arial"/>
              </w:rPr>
            </w:pPr>
            <w:r>
              <w:rPr>
                <w:rFonts w:cs="Arial"/>
              </w:rPr>
              <w:t>a) UE is served by a satellite which provided NAS accept message with S&amp;F wait timer. In this situation the serving satellite has the full UE context</w:t>
            </w:r>
            <w:r w:rsidR="00A154EF">
              <w:rPr>
                <w:rFonts w:cs="Arial"/>
              </w:rPr>
              <w:t>.</w:t>
            </w:r>
            <w:r>
              <w:rPr>
                <w:rFonts w:cs="Arial"/>
              </w:rPr>
              <w:t xml:space="preserve"> Thus there is no reason to block NAS signalling.</w:t>
            </w:r>
          </w:p>
          <w:p w14:paraId="5388B524" w14:textId="317F83E8" w:rsidR="00BA0BAB" w:rsidRDefault="00BA0BAB" w:rsidP="00E734F5">
            <w:pPr>
              <w:pStyle w:val="CRCoverPage"/>
              <w:spacing w:after="0"/>
              <w:rPr>
                <w:rFonts w:cs="Arial"/>
              </w:rPr>
            </w:pPr>
            <w:r>
              <w:rPr>
                <w:rFonts w:cs="Arial"/>
              </w:rPr>
              <w:t>b) For other satellites its not guaranteed to have the</w:t>
            </w:r>
            <w:r w:rsidR="008C3041">
              <w:rPr>
                <w:rFonts w:cs="Arial"/>
              </w:rPr>
              <w:t xml:space="preserve"> latest</w:t>
            </w:r>
            <w:r>
              <w:rPr>
                <w:rFonts w:cs="Arial"/>
              </w:rPr>
              <w:t xml:space="preserve"> UE context till S&amp;F wait timer expires in the UE. Thus NAS signalling has to be blocked for this UE.</w:t>
            </w:r>
          </w:p>
          <w:p w14:paraId="34BC6EE4" w14:textId="77777777" w:rsidR="00BA0BAB" w:rsidRDefault="00BA0BAB" w:rsidP="00E734F5">
            <w:pPr>
              <w:pStyle w:val="CRCoverPage"/>
              <w:spacing w:after="0"/>
              <w:rPr>
                <w:rFonts w:cs="Arial"/>
              </w:rPr>
            </w:pPr>
          </w:p>
          <w:p w14:paraId="28CFA063" w14:textId="26206687" w:rsidR="00BA0BAB" w:rsidRDefault="00BA0BAB" w:rsidP="00E734F5">
            <w:pPr>
              <w:pStyle w:val="CRCoverPage"/>
              <w:spacing w:after="0"/>
              <w:rPr>
                <w:rFonts w:cs="Arial"/>
              </w:rPr>
            </w:pPr>
            <w:r>
              <w:rPr>
                <w:rFonts w:cs="Arial"/>
              </w:rPr>
              <w:t>Furthe</w:t>
            </w:r>
            <w:r w:rsidR="0092078D">
              <w:rPr>
                <w:rFonts w:cs="Arial"/>
              </w:rPr>
              <w:t>r all this is applicable within</w:t>
            </w:r>
            <w:r>
              <w:rPr>
                <w:rFonts w:cs="Arial"/>
              </w:rPr>
              <w:t xml:space="preserve"> registration area of the UE, when UE moves out of registration area existing triggers are applicable</w:t>
            </w:r>
            <w:r w:rsidR="00E56BC4">
              <w:rPr>
                <w:rFonts w:cs="Arial"/>
              </w:rPr>
              <w:t xml:space="preserve"> and UE should ignore the S&amp;F wait timer</w:t>
            </w:r>
            <w:r>
              <w:rPr>
                <w:rFonts w:cs="Arial"/>
              </w:rPr>
              <w:t>.</w:t>
            </w:r>
          </w:p>
          <w:p w14:paraId="43814D35" w14:textId="77777777" w:rsidR="00BA0BAB" w:rsidRDefault="00BA0BAB" w:rsidP="00E734F5">
            <w:pPr>
              <w:pStyle w:val="CRCoverPage"/>
              <w:spacing w:after="0"/>
              <w:rPr>
                <w:rFonts w:cs="Arial"/>
              </w:rPr>
            </w:pPr>
          </w:p>
          <w:p w14:paraId="6DD5C1FD" w14:textId="527E0CB3" w:rsidR="00A154EF" w:rsidRDefault="00BA0BAB" w:rsidP="00E734F5">
            <w:pPr>
              <w:pStyle w:val="CRCoverPage"/>
              <w:spacing w:after="0"/>
              <w:rPr>
                <w:rFonts w:cs="Arial"/>
              </w:rPr>
            </w:pPr>
            <w:r>
              <w:rPr>
                <w:rFonts w:cs="Arial"/>
              </w:rPr>
              <w:t>Above principles are proposed in this CR.</w:t>
            </w:r>
            <w:r w:rsidR="00A154EF">
              <w:rPr>
                <w:rFonts w:cs="Arial"/>
              </w:rPr>
              <w:t xml:space="preserve"> </w:t>
            </w:r>
          </w:p>
          <w:p w14:paraId="708AA7DE" w14:textId="51A6249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01A7B8A7" w:rsidR="00124692" w:rsidRPr="00CC7437" w:rsidRDefault="00BA0BAB" w:rsidP="00467BD8">
            <w:pPr>
              <w:pStyle w:val="CRCoverPage"/>
              <w:spacing w:after="0"/>
            </w:pPr>
            <w:r>
              <w:t>UE does not attempt NAS signalling</w:t>
            </w:r>
            <w:r w:rsidR="00467BD8">
              <w:t xml:space="preserve"> unless it is served by a satellite which provided accept message to the UE</w:t>
            </w:r>
            <w:r>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FC53E" w:rsidR="00DA6D70" w:rsidRPr="00CC7437" w:rsidRDefault="00467BD8" w:rsidP="009A07B4">
            <w:pPr>
              <w:pStyle w:val="CRCoverPage"/>
              <w:spacing w:after="0"/>
            </w:pPr>
            <w:r>
              <w:t>S&amp;F wait timer procedure is incomplete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6EA56EE" w:rsidR="001E41F3" w:rsidRPr="00CC7437" w:rsidRDefault="006D5C53" w:rsidP="00A154EF">
            <w:pPr>
              <w:pStyle w:val="CRCoverPage"/>
              <w:spacing w:after="0"/>
              <w:ind w:left="100"/>
            </w:pPr>
            <w:r>
              <w:t>4.13.9.1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D704BE0" w14:textId="77777777" w:rsidR="00283680" w:rsidRPr="00644018" w:rsidRDefault="00283680" w:rsidP="00283680">
      <w:pPr>
        <w:pStyle w:val="Heading4"/>
      </w:pPr>
      <w:bookmarkStart w:id="3" w:name="_Toc193714549"/>
      <w:bookmarkEnd w:id="2"/>
      <w:r w:rsidRPr="00644018">
        <w:t>4.13.9.1</w:t>
      </w:r>
      <w:r w:rsidRPr="00644018">
        <w:tab/>
        <w:t>General</w:t>
      </w:r>
      <w:bookmarkEnd w:id="3"/>
    </w:p>
    <w:p w14:paraId="681BBB98" w14:textId="77777777" w:rsidR="00283680" w:rsidRPr="00644018" w:rsidRDefault="00283680" w:rsidP="00283680">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0AF8B3A7" w14:textId="77777777" w:rsidR="00283680" w:rsidRPr="00644018" w:rsidRDefault="00283680" w:rsidP="00283680">
      <w:r w:rsidRPr="00644018">
        <w:t>Example deployments are described in Annex O.</w:t>
      </w:r>
    </w:p>
    <w:bookmarkStart w:id="4" w:name="_MON_1799059466"/>
    <w:bookmarkEnd w:id="4"/>
    <w:p w14:paraId="0210C3B2" w14:textId="77777777" w:rsidR="00283680" w:rsidRPr="00644018" w:rsidRDefault="00283680" w:rsidP="00283680">
      <w:pPr>
        <w:pStyle w:val="TH"/>
      </w:pPr>
      <w:r w:rsidRPr="00644018">
        <w:object w:dxaOrig="9423" w:dyaOrig="7085" w14:anchorId="0E64D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359.1pt" o:ole="">
            <v:imagedata r:id="rId16" o:title=""/>
          </v:shape>
          <o:OLEObject Type="Embed" ProgID="Word.Picture.8" ShapeID="_x0000_i1025" DrawAspect="Content" ObjectID="_1804720271" r:id="rId17"/>
        </w:object>
      </w:r>
    </w:p>
    <w:p w14:paraId="583035B7" w14:textId="77777777" w:rsidR="00283680" w:rsidRPr="00644018" w:rsidRDefault="00283680" w:rsidP="00283680">
      <w:pPr>
        <w:pStyle w:val="TF"/>
      </w:pPr>
      <w:r w:rsidRPr="00644018">
        <w:t>Figure 4.13.9.1-1: Store and Forward Satellite operation</w:t>
      </w:r>
    </w:p>
    <w:p w14:paraId="4C899436" w14:textId="77777777" w:rsidR="00283680" w:rsidRPr="00644018" w:rsidRDefault="00283680" w:rsidP="00283680">
      <w:pPr>
        <w:pStyle w:val="NO"/>
      </w:pPr>
      <w:r w:rsidRPr="00644018">
        <w:t>NOTE 1:</w:t>
      </w:r>
      <w:r w:rsidRPr="00644018">
        <w:tab/>
        <w:t>In Figure 4.13.9.1-1, the NTN Gateway belongs to the satellite deployment and is not subject to 3GPP specifications.</w:t>
      </w:r>
    </w:p>
    <w:p w14:paraId="5507A738" w14:textId="77777777" w:rsidR="00283680" w:rsidRPr="00644018" w:rsidRDefault="00283680" w:rsidP="00283680">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1A6F3C0" w14:textId="77777777" w:rsidR="00283680" w:rsidRPr="00644018" w:rsidRDefault="00283680" w:rsidP="00283680">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CE1CF83" w14:textId="77777777" w:rsidR="00283680" w:rsidRPr="00644018" w:rsidRDefault="00283680" w:rsidP="00283680">
      <w:r w:rsidRPr="00644018">
        <w:t>Downlink data can be stored onto the same or a different satellite and provided to the UE later using the first step and the process is repeated.</w:t>
      </w:r>
    </w:p>
    <w:p w14:paraId="1DE2A85D" w14:textId="77777777" w:rsidR="00283680" w:rsidRPr="00644018" w:rsidRDefault="00283680" w:rsidP="00283680">
      <w:r w:rsidRPr="00644018">
        <w:lastRenderedPageBreak/>
        <w:t>When an on-board MME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B61AE1C" w14:textId="77777777" w:rsidR="00283680" w:rsidRPr="00644018" w:rsidRDefault="00283680" w:rsidP="00283680">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0D61361A" w14:textId="77777777" w:rsidR="00283680" w:rsidRPr="00644018" w:rsidRDefault="00283680" w:rsidP="00283680">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65653353" w14:textId="77777777" w:rsidR="00283680" w:rsidRPr="00644018" w:rsidRDefault="00283680" w:rsidP="00283680">
      <w:r w:rsidRPr="00644018">
        <w:t>The MME may adapt periodic update timer, mobile reachable timer and Implicit Detach timer to the fact that the UE is served by an MME operating in S&amp;F Mode.</w:t>
      </w:r>
    </w:p>
    <w:p w14:paraId="766ED39C" w14:textId="77777777" w:rsidR="00283680" w:rsidRPr="00644018" w:rsidRDefault="00283680" w:rsidP="00283680">
      <w:r w:rsidRPr="00644018">
        <w:t>For a UE which indicates support of Store and Forward Satellite operation and when an MME is operating in S&amp;F Mode:</w:t>
      </w:r>
    </w:p>
    <w:p w14:paraId="14B90D6C" w14:textId="77777777" w:rsidR="00283680" w:rsidRPr="00644018" w:rsidRDefault="00283680" w:rsidP="00283680">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A44A48E" w14:textId="77777777" w:rsidR="00283680" w:rsidRPr="00644018" w:rsidRDefault="00283680" w:rsidP="00283680">
      <w:pPr>
        <w:pStyle w:val="B1"/>
      </w:pPr>
      <w:r w:rsidRPr="00644018">
        <w:t>-</w:t>
      </w:r>
      <w:r w:rsidRPr="00644018">
        <w:tab/>
        <w:t>If the UE is rejected with a reject cause indicating it is due to S&amp;F operation, the UE's EMM state shall remain unchanged.</w:t>
      </w:r>
    </w:p>
    <w:p w14:paraId="56699787" w14:textId="77777777" w:rsidR="00283680" w:rsidRPr="00644018" w:rsidRDefault="00283680" w:rsidP="00283680">
      <w:pPr>
        <w:pStyle w:val="B1"/>
      </w:pPr>
      <w:r w:rsidRPr="00644018">
        <w:t>-</w:t>
      </w:r>
      <w:r w:rsidRPr="00644018">
        <w:tab/>
        <w:t>The MME may provide to the UE a S&amp;F Wait Timer, a S&amp;F Monitoring List or both when accepting or rejecting a NAS procedure.</w:t>
      </w:r>
    </w:p>
    <w:p w14:paraId="2BE6FBDF" w14:textId="70488BDE" w:rsidR="00283680" w:rsidRPr="00644018" w:rsidRDefault="00283680" w:rsidP="00283680">
      <w:pPr>
        <w:pStyle w:val="NO"/>
      </w:pPr>
      <w:r w:rsidRPr="00644018">
        <w:t>NOTE 4:</w:t>
      </w:r>
      <w:r w:rsidRPr="00644018">
        <w:tab/>
        <w:t xml:space="preserve">How the MME determines the S&amp;F Wait Timer and S&amp;F Monitoring List is up to MME implementation, e.g. based on feeder link (un)availability period, service link (un)availability period, UE power saving requirements, Communication Pattern parameters, UE location, UE mobility, </w:t>
      </w:r>
      <w:ins w:id="5" w:author="Samsung" w:date="2025-03-28T10:07:00Z">
        <w:r w:rsidR="00E214DF">
          <w:t xml:space="preserve">time to synchronize the UE context between </w:t>
        </w:r>
      </w:ins>
      <w:ins w:id="6" w:author="Samsung" w:date="2025-03-28T10:08:00Z">
        <w:r w:rsidR="00E214DF" w:rsidRPr="00644018">
          <w:t xml:space="preserve">on-board </w:t>
        </w:r>
        <w:r w:rsidR="00E214DF">
          <w:t xml:space="preserve">and ground </w:t>
        </w:r>
      </w:ins>
      <w:ins w:id="7" w:author="Samsung" w:date="2025-03-28T10:09:00Z">
        <w:r w:rsidR="00E214DF">
          <w:t xml:space="preserve">CN </w:t>
        </w:r>
      </w:ins>
      <w:ins w:id="8" w:author="Samsung" w:date="2025-03-28T10:08:00Z">
        <w:r w:rsidR="00E214DF">
          <w:t xml:space="preserve">entities </w:t>
        </w:r>
      </w:ins>
      <w:r w:rsidRPr="00644018">
        <w:t>etc.</w:t>
      </w:r>
    </w:p>
    <w:p w14:paraId="57596E15" w14:textId="77777777" w:rsidR="00283680" w:rsidRPr="00644018" w:rsidRDefault="00283680" w:rsidP="00283680">
      <w:pPr>
        <w:pStyle w:val="B1"/>
      </w:pPr>
      <w:r w:rsidRPr="00644018">
        <w:t>-</w:t>
      </w:r>
      <w:r w:rsidRPr="00644018">
        <w:tab/>
        <w:t>When the S&amp;F Wait Timer expires, the UE may perform a NAS procedure, which can be a subsequent NAS procedure or a reattempt of a NAS procedure previously rejected with a S&amp;F reject cause.</w:t>
      </w:r>
    </w:p>
    <w:p w14:paraId="1CE0EDD4" w14:textId="77777777" w:rsidR="00283680" w:rsidRPr="00644018" w:rsidRDefault="00283680" w:rsidP="00283680">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7C109B74" w14:textId="77777777" w:rsidR="00283680" w:rsidRPr="00644018" w:rsidRDefault="00283680" w:rsidP="00283680">
      <w:pPr>
        <w:pStyle w:val="B1"/>
      </w:pPr>
      <w:r w:rsidRPr="00644018">
        <w:tab/>
        <w:t>The S&amp;F Monitoring List includes satellite(s) which belong to the same PLMN and indicates the satellite(s) that the UE may (re)attempt NAS procedures or receive MT data from.</w:t>
      </w:r>
    </w:p>
    <w:p w14:paraId="2428AF3F" w14:textId="77777777" w:rsidR="00283680" w:rsidRPr="00644018" w:rsidRDefault="00283680" w:rsidP="00283680">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47D7D256" w14:textId="77777777" w:rsidR="00283680" w:rsidRPr="00644018" w:rsidRDefault="00283680" w:rsidP="00283680">
      <w:pPr>
        <w:pStyle w:val="NO"/>
      </w:pPr>
      <w:r w:rsidRPr="00644018">
        <w:t>NOTE 6:</w:t>
      </w:r>
      <w:r w:rsidRPr="00644018">
        <w:tab/>
        <w:t>The S&amp;F Wait Timer or S&amp;F Monitoring List doesn't affect the UE when accessing an eNodeB that does not broadcast an indication of operating in S&amp;F Mode.</w:t>
      </w:r>
    </w:p>
    <w:p w14:paraId="3DAD0DE6" w14:textId="77777777" w:rsidR="00283680" w:rsidRPr="00644018" w:rsidRDefault="00283680" w:rsidP="00283680">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32FB1689" w14:textId="77777777" w:rsidR="00283680" w:rsidRPr="00644018" w:rsidRDefault="00283680" w:rsidP="00283680">
      <w:pPr>
        <w:pStyle w:val="B1"/>
      </w:pPr>
      <w:r w:rsidRPr="00644018">
        <w:t>-</w:t>
      </w:r>
      <w:r w:rsidRPr="00644018">
        <w:tab/>
        <w:t>The MME may indicate to the UE an Estimated S&amp;F UL Delivery Time in a NAS accept messages (i.e. Attach Accept, TAU Accept or Service Accept messages).</w:t>
      </w:r>
    </w:p>
    <w:p w14:paraId="659C4169" w14:textId="77777777" w:rsidR="00283680" w:rsidRPr="00644018" w:rsidRDefault="00283680" w:rsidP="00283680">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36864977" w14:textId="77777777" w:rsidR="00283680" w:rsidRPr="00644018" w:rsidRDefault="00283680" w:rsidP="00283680">
      <w:r w:rsidRPr="00644018">
        <w:t>The MME may provide S&amp;F Monitoring List to the UE as part of detach procedure.</w:t>
      </w:r>
    </w:p>
    <w:p w14:paraId="06E07038" w14:textId="77777777" w:rsidR="00704BE1" w:rsidRDefault="00E214DF" w:rsidP="00283680">
      <w:ins w:id="9" w:author="Samsung" w:date="2025-03-28T10:05:00Z">
        <w:r>
          <w:t>While the S&amp;F wait timer is running</w:t>
        </w:r>
      </w:ins>
      <w:r w:rsidR="00704BE1">
        <w:t>:</w:t>
      </w:r>
    </w:p>
    <w:p w14:paraId="23694F4B" w14:textId="52EA72C6" w:rsidR="00704BE1" w:rsidRDefault="00704BE1" w:rsidP="00704BE1">
      <w:pPr>
        <w:pStyle w:val="B1"/>
        <w:rPr>
          <w:ins w:id="10" w:author="Samsung" w:date="2025-03-29T02:13:00Z"/>
        </w:rPr>
      </w:pPr>
      <w:ins w:id="11" w:author="Samsung" w:date="2025-03-29T02:14:00Z">
        <w:r>
          <w:lastRenderedPageBreak/>
          <w:t>a)</w:t>
        </w:r>
        <w:r>
          <w:tab/>
        </w:r>
      </w:ins>
      <w:ins w:id="12" w:author="Samsung" w:date="2025-03-29T02:05:00Z">
        <w:r>
          <w:t>If</w:t>
        </w:r>
      </w:ins>
      <w:ins w:id="13" w:author="Samsung" w:date="2025-03-29T02:04:00Z">
        <w:r w:rsidRPr="00644018">
          <w:t xml:space="preserve"> S&amp;F Wait Timer </w:t>
        </w:r>
        <w:r>
          <w:t xml:space="preserve">is </w:t>
        </w:r>
      </w:ins>
      <w:ins w:id="14" w:author="Samsung" w:date="2025-03-29T02:05:00Z">
        <w:r>
          <w:t xml:space="preserve">received </w:t>
        </w:r>
      </w:ins>
      <w:ins w:id="15" w:author="Samsung" w:date="2025-03-29T02:06:00Z">
        <w:r>
          <w:t>in NAS accept message</w:t>
        </w:r>
      </w:ins>
      <w:ins w:id="16" w:author="Samsung" w:date="2025-03-29T02:14:00Z">
        <w:r>
          <w:t>,</w:t>
        </w:r>
      </w:ins>
      <w:ins w:id="17" w:author="Samsung" w:date="2025-03-28T10:05:00Z">
        <w:r w:rsidR="00E214DF">
          <w:t xml:space="preserve"> </w:t>
        </w:r>
      </w:ins>
      <w:ins w:id="18" w:author="Samsung" w:date="2025-03-29T02:12:00Z">
        <w:r w:rsidRPr="00704BE1">
          <w:t>the UE within the TAI list shall not trigger NAS signalling unless the UE is served by a satellite which provided S&amp;F wait timer in NAS accept message to the UE.</w:t>
        </w:r>
      </w:ins>
      <w:ins w:id="19" w:author="Samsung" w:date="2025-03-28T10:06:00Z">
        <w:r w:rsidR="00E214DF">
          <w:t xml:space="preserve"> </w:t>
        </w:r>
      </w:ins>
    </w:p>
    <w:p w14:paraId="7FE131D7" w14:textId="3F2BCA99" w:rsidR="00704BE1" w:rsidRDefault="00704BE1" w:rsidP="00704BE1">
      <w:pPr>
        <w:pStyle w:val="B1"/>
        <w:rPr>
          <w:ins w:id="20" w:author="Samsung" w:date="2025-03-29T02:13:00Z"/>
        </w:rPr>
      </w:pPr>
      <w:ins w:id="21" w:author="Samsung" w:date="2025-03-29T02:14:00Z">
        <w:r>
          <w:t>b)</w:t>
        </w:r>
        <w:r>
          <w:tab/>
        </w:r>
      </w:ins>
      <w:ins w:id="22" w:author="Samsung" w:date="2025-03-29T02:13:00Z">
        <w:r>
          <w:t>If</w:t>
        </w:r>
        <w:r w:rsidRPr="00644018">
          <w:t xml:space="preserve"> S&amp;F Wait Timer </w:t>
        </w:r>
        <w:r>
          <w:t xml:space="preserve">is received in NAS reject message, </w:t>
        </w:r>
        <w:r w:rsidRPr="00704BE1">
          <w:t>the UE shall not trigger NAS signalling</w:t>
        </w:r>
        <w:r>
          <w:t>.</w:t>
        </w:r>
      </w:ins>
    </w:p>
    <w:p w14:paraId="5DF4414C" w14:textId="1A13AD04" w:rsidR="00704BE1" w:rsidRDefault="00FF0B7D" w:rsidP="00283680">
      <w:ins w:id="23" w:author="Samsung" w:date="2025-03-28T10:18:00Z">
        <w:r>
          <w:t xml:space="preserve">If the UE receives a </w:t>
        </w:r>
      </w:ins>
      <w:ins w:id="24" w:author="Samsung" w:date="2025-03-28T10:19:00Z">
        <w:r w:rsidR="00F15839">
          <w:t xml:space="preserve">NAS </w:t>
        </w:r>
      </w:ins>
      <w:ins w:id="25" w:author="Samsung" w:date="2025-03-28T10:18:00Z">
        <w:r w:rsidR="00F15839">
          <w:t>accept or reject message without S&amp;F wait timer the UE stop</w:t>
        </w:r>
      </w:ins>
      <w:ins w:id="26" w:author="Samsung" w:date="2025-03-29T01:53:00Z">
        <w:r w:rsidR="00BA0BAB">
          <w:t>s</w:t>
        </w:r>
      </w:ins>
      <w:ins w:id="27" w:author="Samsung" w:date="2025-03-28T10:18:00Z">
        <w:r w:rsidR="00F15839">
          <w:t xml:space="preserve"> the S&amp;F wait timer</w:t>
        </w:r>
      </w:ins>
      <w:ins w:id="28" w:author="Samsung" w:date="2025-03-28T10:20:00Z">
        <w:r>
          <w:t xml:space="preserve"> </w:t>
        </w:r>
      </w:ins>
      <w:ins w:id="29" w:author="Samsung" w:date="2025-03-28T10:19:00Z">
        <w:r w:rsidR="00F15839">
          <w:t>(if running).</w:t>
        </w:r>
      </w:ins>
      <w:r w:rsidR="00704BE1">
        <w:t xml:space="preserve"> </w:t>
      </w:r>
    </w:p>
    <w:p w14:paraId="58BD186B" w14:textId="332B23A3" w:rsidR="00283680" w:rsidRPr="00644018" w:rsidRDefault="00283680" w:rsidP="00283680">
      <w:r w:rsidRPr="00644018">
        <w:t>If the UE did not indicate Store and Forward capability in NAS signalling, if the network determines to reject the UE, the network shall reject the UE request with a cause non-specific to S&amp;F Mode.</w:t>
      </w:r>
    </w:p>
    <w:p w14:paraId="695EB7EE" w14:textId="77777777" w:rsidR="00283680" w:rsidRPr="00644018" w:rsidRDefault="00283680" w:rsidP="00283680">
      <w:r w:rsidRPr="00644018">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71C31759" w14:textId="13D27290" w:rsidR="00283680" w:rsidRPr="00644018" w:rsidRDefault="00283680" w:rsidP="00283680">
      <w:pPr>
        <w:pStyle w:val="NO"/>
      </w:pPr>
      <w:r w:rsidRPr="00644018">
        <w:t>NOTE 9:</w:t>
      </w:r>
      <w:r w:rsidRPr="00644018">
        <w:tab/>
        <w:t>The timestamp information is used by the HSS to ensure that interactions with MMEs for a UE are handled in the correct order.</w:t>
      </w:r>
    </w:p>
    <w:p w14:paraId="6463B521" w14:textId="084C728B" w:rsidR="00283680" w:rsidRPr="00644018" w:rsidRDefault="00283680" w:rsidP="00283680">
      <w:pPr>
        <w:pStyle w:val="NO"/>
      </w:pPr>
      <w:r w:rsidRPr="00644018">
        <w:t>NOTE 10:</w:t>
      </w:r>
      <w:r w:rsidRPr="00644018">
        <w:tab/>
        <w:t>The absence of timestamp in the Update Location Request can occur e.g. when the UE is connecting from a network that does not operate in S&amp;F mode.</w:t>
      </w:r>
    </w:p>
    <w:p w14:paraId="6028A04F" w14:textId="77777777" w:rsidR="00283680" w:rsidRPr="00644018" w:rsidRDefault="00283680" w:rsidP="00283680">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206361C9" w14:textId="26524A92" w:rsidR="008C1E8B" w:rsidRDefault="008C1E8B" w:rsidP="00B769F7"/>
    <w:p w14:paraId="3E0381D4" w14:textId="27988419" w:rsidR="004553D7" w:rsidRDefault="004553D7" w:rsidP="00B769F7"/>
    <w:p w14:paraId="21108402" w14:textId="77777777" w:rsidR="004553D7" w:rsidRPr="00354EDD" w:rsidRDefault="004553D7"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F2051" w14:textId="77777777" w:rsidR="00FD5F24" w:rsidRDefault="00FD5F24">
      <w:r>
        <w:separator/>
      </w:r>
    </w:p>
  </w:endnote>
  <w:endnote w:type="continuationSeparator" w:id="0">
    <w:p w14:paraId="44531178" w14:textId="77777777" w:rsidR="00FD5F24" w:rsidRDefault="00FD5F24">
      <w:r>
        <w:continuationSeparator/>
      </w:r>
    </w:p>
  </w:endnote>
  <w:endnote w:type="continuationNotice" w:id="1">
    <w:p w14:paraId="31EAA008" w14:textId="77777777" w:rsidR="00FD5F24" w:rsidRDefault="00FD5F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0B3F2" w14:textId="77777777" w:rsidR="00FD5F24" w:rsidRDefault="00FD5F24">
      <w:r>
        <w:separator/>
      </w:r>
    </w:p>
  </w:footnote>
  <w:footnote w:type="continuationSeparator" w:id="0">
    <w:p w14:paraId="3D6A4D21" w14:textId="77777777" w:rsidR="00FD5F24" w:rsidRDefault="00FD5F24">
      <w:r>
        <w:continuationSeparator/>
      </w:r>
    </w:p>
  </w:footnote>
  <w:footnote w:type="continuationNotice" w:id="1">
    <w:p w14:paraId="3BC702AB" w14:textId="77777777" w:rsidR="00FD5F24" w:rsidRDefault="00FD5F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D5B"/>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1F0F"/>
    <w:rsid w:val="002159F2"/>
    <w:rsid w:val="00215E71"/>
    <w:rsid w:val="00217A4A"/>
    <w:rsid w:val="002211B5"/>
    <w:rsid w:val="0022408A"/>
    <w:rsid w:val="00225B13"/>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6E75"/>
    <w:rsid w:val="002D7F05"/>
    <w:rsid w:val="002E4268"/>
    <w:rsid w:val="002E472E"/>
    <w:rsid w:val="002E4E17"/>
    <w:rsid w:val="002F6B35"/>
    <w:rsid w:val="00305409"/>
    <w:rsid w:val="003105A0"/>
    <w:rsid w:val="0033035A"/>
    <w:rsid w:val="00343319"/>
    <w:rsid w:val="003546A3"/>
    <w:rsid w:val="003609EF"/>
    <w:rsid w:val="00360B55"/>
    <w:rsid w:val="00360E20"/>
    <w:rsid w:val="00362055"/>
    <w:rsid w:val="0036231A"/>
    <w:rsid w:val="00364FCF"/>
    <w:rsid w:val="00367A0C"/>
    <w:rsid w:val="00370317"/>
    <w:rsid w:val="00370BDE"/>
    <w:rsid w:val="00371990"/>
    <w:rsid w:val="00373187"/>
    <w:rsid w:val="00374DD4"/>
    <w:rsid w:val="00382BF5"/>
    <w:rsid w:val="00383784"/>
    <w:rsid w:val="00383F45"/>
    <w:rsid w:val="00391B81"/>
    <w:rsid w:val="0039266E"/>
    <w:rsid w:val="0039649C"/>
    <w:rsid w:val="003A55BC"/>
    <w:rsid w:val="003B1453"/>
    <w:rsid w:val="003B2F74"/>
    <w:rsid w:val="003C0757"/>
    <w:rsid w:val="003D1877"/>
    <w:rsid w:val="003E1A36"/>
    <w:rsid w:val="003F239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6317"/>
    <w:rsid w:val="00466580"/>
    <w:rsid w:val="00466F23"/>
    <w:rsid w:val="0046753C"/>
    <w:rsid w:val="00467BD8"/>
    <w:rsid w:val="00470FA7"/>
    <w:rsid w:val="00472220"/>
    <w:rsid w:val="00482774"/>
    <w:rsid w:val="004851A5"/>
    <w:rsid w:val="004A136D"/>
    <w:rsid w:val="004A4436"/>
    <w:rsid w:val="004B02D3"/>
    <w:rsid w:val="004B25CC"/>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1F33"/>
    <w:rsid w:val="00563F12"/>
    <w:rsid w:val="00567558"/>
    <w:rsid w:val="005703BB"/>
    <w:rsid w:val="00572C65"/>
    <w:rsid w:val="005733C3"/>
    <w:rsid w:val="0058151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0623"/>
    <w:rsid w:val="005D26FD"/>
    <w:rsid w:val="005D3B37"/>
    <w:rsid w:val="005D6781"/>
    <w:rsid w:val="005E2C44"/>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B0E"/>
    <w:rsid w:val="0068681A"/>
    <w:rsid w:val="00686E5D"/>
    <w:rsid w:val="00692996"/>
    <w:rsid w:val="00695808"/>
    <w:rsid w:val="0069780A"/>
    <w:rsid w:val="00697C72"/>
    <w:rsid w:val="006A07C5"/>
    <w:rsid w:val="006B0DA6"/>
    <w:rsid w:val="006B46FB"/>
    <w:rsid w:val="006B535D"/>
    <w:rsid w:val="006C286D"/>
    <w:rsid w:val="006D129B"/>
    <w:rsid w:val="006D3C35"/>
    <w:rsid w:val="006D5C53"/>
    <w:rsid w:val="006D7F65"/>
    <w:rsid w:val="006E21FB"/>
    <w:rsid w:val="006F2088"/>
    <w:rsid w:val="00702BB6"/>
    <w:rsid w:val="00704BE1"/>
    <w:rsid w:val="00733A1C"/>
    <w:rsid w:val="0073464E"/>
    <w:rsid w:val="007347A6"/>
    <w:rsid w:val="00740FC2"/>
    <w:rsid w:val="00741B60"/>
    <w:rsid w:val="007420BE"/>
    <w:rsid w:val="007450FD"/>
    <w:rsid w:val="00747FAF"/>
    <w:rsid w:val="00753FF6"/>
    <w:rsid w:val="0075675E"/>
    <w:rsid w:val="00757884"/>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3041"/>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078D"/>
    <w:rsid w:val="00920EAE"/>
    <w:rsid w:val="00933FAC"/>
    <w:rsid w:val="00936B33"/>
    <w:rsid w:val="00941E30"/>
    <w:rsid w:val="0094287D"/>
    <w:rsid w:val="00943B6E"/>
    <w:rsid w:val="0095568F"/>
    <w:rsid w:val="00960ED2"/>
    <w:rsid w:val="00965610"/>
    <w:rsid w:val="00971DE3"/>
    <w:rsid w:val="00976726"/>
    <w:rsid w:val="00977570"/>
    <w:rsid w:val="009777D9"/>
    <w:rsid w:val="00981EF1"/>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60E5"/>
    <w:rsid w:val="00AF2046"/>
    <w:rsid w:val="00AF5C01"/>
    <w:rsid w:val="00AF7FC6"/>
    <w:rsid w:val="00B10B17"/>
    <w:rsid w:val="00B1229A"/>
    <w:rsid w:val="00B20614"/>
    <w:rsid w:val="00B258BB"/>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0BAB"/>
    <w:rsid w:val="00BA2C5E"/>
    <w:rsid w:val="00BA3652"/>
    <w:rsid w:val="00BA3EC5"/>
    <w:rsid w:val="00BA51D9"/>
    <w:rsid w:val="00BA6FBE"/>
    <w:rsid w:val="00BB0E48"/>
    <w:rsid w:val="00BB1D3C"/>
    <w:rsid w:val="00BB5A24"/>
    <w:rsid w:val="00BB5DFC"/>
    <w:rsid w:val="00BC4751"/>
    <w:rsid w:val="00BD279D"/>
    <w:rsid w:val="00BD38C2"/>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6291"/>
    <w:rsid w:val="00C76E65"/>
    <w:rsid w:val="00C817FB"/>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27DB"/>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90498"/>
    <w:rsid w:val="00D915A8"/>
    <w:rsid w:val="00D91F1C"/>
    <w:rsid w:val="00D93CB6"/>
    <w:rsid w:val="00D93D83"/>
    <w:rsid w:val="00D97F01"/>
    <w:rsid w:val="00DA1CE2"/>
    <w:rsid w:val="00DA2876"/>
    <w:rsid w:val="00DA5044"/>
    <w:rsid w:val="00DA6D70"/>
    <w:rsid w:val="00DA7DAA"/>
    <w:rsid w:val="00DB1564"/>
    <w:rsid w:val="00DB1D62"/>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6BC4"/>
    <w:rsid w:val="00E571DC"/>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5839"/>
    <w:rsid w:val="00F160F3"/>
    <w:rsid w:val="00F21653"/>
    <w:rsid w:val="00F2389F"/>
    <w:rsid w:val="00F2392F"/>
    <w:rsid w:val="00F239AD"/>
    <w:rsid w:val="00F25D98"/>
    <w:rsid w:val="00F27E48"/>
    <w:rsid w:val="00F300FB"/>
    <w:rsid w:val="00F32D3D"/>
    <w:rsid w:val="00F36490"/>
    <w:rsid w:val="00F376AE"/>
    <w:rsid w:val="00F41EC9"/>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87C99"/>
    <w:rsid w:val="00F92BC8"/>
    <w:rsid w:val="00FA1130"/>
    <w:rsid w:val="00FA2473"/>
    <w:rsid w:val="00FB357A"/>
    <w:rsid w:val="00FB6386"/>
    <w:rsid w:val="00FC43CA"/>
    <w:rsid w:val="00FC4B91"/>
    <w:rsid w:val="00FD5F24"/>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87615B6A-D892-44C3-AF36-D3F865421AB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161</TotalTime>
  <Pages>5</Pages>
  <Words>1712</Words>
  <Characters>9761</Characters>
  <Application>Microsoft Office Word</Application>
  <DocSecurity>0</DocSecurity>
  <Lines>81</Lines>
  <Paragraphs>22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80</cp:revision>
  <cp:lastPrinted>1900-01-01T05:00:00Z</cp:lastPrinted>
  <dcterms:created xsi:type="dcterms:W3CDTF">2025-02-06T08:22:00Z</dcterms:created>
  <dcterms:modified xsi:type="dcterms:W3CDTF">2025-03-28T20:49:00Z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