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916BD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S2-2502841</w:t>
      </w:r>
    </w:p>
    <w:p w14:paraId="291DD35C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1A7B953E" w14:textId="540A459F" w:rsidR="00D005D8" w:rsidRPr="00D005D8" w:rsidRDefault="00D005D8" w:rsidP="00D005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19A2ED7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126D" w:rsidRPr="00A4126D">
        <w:rPr>
          <w:rFonts w:ascii="Arial" w:hAnsi="Arial" w:cs="Arial"/>
          <w:b/>
          <w:sz w:val="22"/>
          <w:szCs w:val="22"/>
        </w:rPr>
        <w:t>TSG RAN</w:t>
      </w:r>
      <w:r w:rsidR="004A2F8B">
        <w:rPr>
          <w:rFonts w:ascii="Arial" w:hAnsi="Arial" w:cs="Arial"/>
          <w:b/>
          <w:bCs/>
          <w:sz w:val="22"/>
          <w:szCs w:val="22"/>
        </w:rPr>
        <w:t>, RAN2</w:t>
      </w:r>
    </w:p>
    <w:p w14:paraId="7768506E" w14:textId="5DC2C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80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A4126D">
        <w:rPr>
          <w:rFonts w:ascii="Arial" w:hAnsi="Arial" w:cs="Arial"/>
          <w:b/>
          <w:bCs/>
          <w:sz w:val="22"/>
          <w:szCs w:val="22"/>
        </w:rPr>
        <w:t>SA2, SA3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79B36F75" w:rsidR="007D6A5E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BEE18C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Yizhi Yao</w:t>
      </w:r>
    </w:p>
    <w:p w14:paraId="18DF7D9F" w14:textId="77777777" w:rsidR="00324252" w:rsidRDefault="00D005D8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7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Yizhi.yao@intel.com</w:t>
        </w:r>
      </w:hyperlink>
    </w:p>
    <w:p w14:paraId="5096D696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D005D8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D005D8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>UE-&gt; gNB-&gt;OAM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>UE and gNB</w:t>
      </w:r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F3A3" w14:textId="77777777" w:rsidR="006F5C69" w:rsidRDefault="006F5C69">
      <w:pPr>
        <w:spacing w:after="0"/>
      </w:pPr>
      <w:r>
        <w:separator/>
      </w:r>
    </w:p>
  </w:endnote>
  <w:endnote w:type="continuationSeparator" w:id="0">
    <w:p w14:paraId="67BF8917" w14:textId="77777777" w:rsidR="006F5C69" w:rsidRDefault="006F5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C0A7" w14:textId="77777777" w:rsidR="006F5C69" w:rsidRDefault="006F5C69">
      <w:pPr>
        <w:spacing w:after="0"/>
      </w:pPr>
      <w:r>
        <w:separator/>
      </w:r>
    </w:p>
  </w:footnote>
  <w:footnote w:type="continuationSeparator" w:id="0">
    <w:p w14:paraId="6F8B3A68" w14:textId="77777777" w:rsidR="006F5C69" w:rsidRDefault="006F5C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34859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05D8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