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F4532" w14:textId="77DF2F77" w:rsidR="00207B4D" w:rsidRDefault="00207B4D" w:rsidP="00207B4D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scope"/>
      <w:bookmarkStart w:id="1" w:name="_Toc93073649"/>
      <w:bookmarkEnd w:id="0"/>
      <w:r>
        <w:rPr>
          <w:rFonts w:eastAsia="Arial Unicode MS" w:cs="Arial"/>
          <w:bCs/>
          <w:sz w:val="24"/>
        </w:rPr>
        <w:t>3GPP SA WG2 Meeting #160</w:t>
      </w:r>
      <w:r w:rsidR="0027726E">
        <w:rPr>
          <w:rFonts w:eastAsia="Arial Unicode MS" w:cs="Arial"/>
          <w:bCs/>
          <w:sz w:val="24"/>
        </w:rPr>
        <w:t>-Ad</w:t>
      </w:r>
      <w:r w:rsidR="001B701A">
        <w:rPr>
          <w:rFonts w:eastAsia="Arial Unicode MS" w:cs="Arial"/>
          <w:bCs/>
          <w:sz w:val="24"/>
        </w:rPr>
        <w:t xml:space="preserve"> </w:t>
      </w:r>
      <w:r w:rsidR="0027726E">
        <w:rPr>
          <w:rFonts w:eastAsia="Arial Unicode MS" w:cs="Arial"/>
          <w:bCs/>
          <w:sz w:val="24"/>
        </w:rPr>
        <w:t>Hoc-e</w:t>
      </w:r>
      <w:r>
        <w:rPr>
          <w:rFonts w:eastAsia="Arial Unicode MS" w:cs="Arial"/>
          <w:bCs/>
          <w:sz w:val="24"/>
        </w:rPr>
        <w:tab/>
      </w:r>
      <w:r>
        <w:rPr>
          <w:rFonts w:eastAsia="SimSun"/>
          <w:i/>
          <w:sz w:val="28"/>
          <w:lang w:eastAsia="en-US"/>
        </w:rPr>
        <w:t>S2-2</w:t>
      </w:r>
      <w:r w:rsidR="008645A3">
        <w:rPr>
          <w:rFonts w:eastAsia="SimSun"/>
          <w:i/>
          <w:sz w:val="28"/>
          <w:lang w:eastAsia="en-US"/>
        </w:rPr>
        <w:t>401199</w:t>
      </w:r>
    </w:p>
    <w:p w14:paraId="06BE7512" w14:textId="0816F55A" w:rsidR="00207B4D" w:rsidRDefault="001B701A" w:rsidP="00207B4D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</w:rPr>
        <w:t xml:space="preserve">E-meeting, </w:t>
      </w:r>
      <w:r w:rsidR="0027726E">
        <w:rPr>
          <w:rFonts w:eastAsia="Arial Unicode MS" w:cs="Arial"/>
          <w:bCs/>
          <w:sz w:val="24"/>
        </w:rPr>
        <w:t xml:space="preserve">January 22 </w:t>
      </w:r>
      <w:r w:rsidR="00207B4D">
        <w:rPr>
          <w:rFonts w:eastAsia="Arial Unicode MS" w:cs="Arial"/>
          <w:bCs/>
          <w:sz w:val="24"/>
        </w:rPr>
        <w:t>-</w:t>
      </w:r>
      <w:r w:rsidR="0027726E">
        <w:rPr>
          <w:rFonts w:eastAsia="Arial Unicode MS" w:cs="Arial"/>
          <w:bCs/>
          <w:sz w:val="24"/>
        </w:rPr>
        <w:t xml:space="preserve"> 29</w:t>
      </w:r>
      <w:r w:rsidR="00207B4D">
        <w:rPr>
          <w:rFonts w:eastAsia="Arial Unicode MS" w:cs="Arial"/>
          <w:bCs/>
          <w:sz w:val="24"/>
        </w:rPr>
        <w:t>, 202</w:t>
      </w:r>
      <w:r w:rsidR="0027726E">
        <w:rPr>
          <w:rFonts w:eastAsia="Arial Unicode MS" w:cs="Arial"/>
          <w:bCs/>
          <w:sz w:val="24"/>
        </w:rPr>
        <w:t>4</w:t>
      </w:r>
      <w:r w:rsidR="00207B4D">
        <w:rPr>
          <w:rFonts w:eastAsia="Arial Unicode MS" w:cs="Arial"/>
          <w:bCs/>
        </w:rPr>
        <w:tab/>
      </w:r>
    </w:p>
    <w:p w14:paraId="66EFDA0F" w14:textId="77777777" w:rsidR="00207B4D" w:rsidRDefault="00207B4D" w:rsidP="005D4E7D">
      <w:pPr>
        <w:ind w:left="2127" w:hanging="2127"/>
        <w:rPr>
          <w:rFonts w:ascii="Arial" w:hAnsi="Arial" w:cs="Arial"/>
          <w:b/>
        </w:rPr>
      </w:pPr>
    </w:p>
    <w:p w14:paraId="26F5FD54" w14:textId="39B11255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  <w:r w:rsidR="00101F73">
        <w:rPr>
          <w:rFonts w:ascii="Arial" w:hAnsi="Arial" w:cs="Arial"/>
          <w:b/>
        </w:rPr>
        <w:t>, Ericsson</w:t>
      </w:r>
      <w:r w:rsidR="009800A8">
        <w:rPr>
          <w:rFonts w:ascii="Arial" w:hAnsi="Arial" w:cs="Arial"/>
          <w:b/>
        </w:rPr>
        <w:t>, Huawei, HiSilicon</w:t>
      </w:r>
    </w:p>
    <w:p w14:paraId="46044845" w14:textId="53E86B2A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tab/>
      </w:r>
      <w:r w:rsidR="00EF78A6">
        <w:rPr>
          <w:rFonts w:ascii="Arial" w:hAnsi="Arial" w:cs="Arial"/>
          <w:b/>
        </w:rPr>
        <w:t>KI description for WT#1</w:t>
      </w:r>
    </w:p>
    <w:p w14:paraId="2D556738" w14:textId="77777777" w:rsidR="005D4E7D" w:rsidRDefault="005D4E7D" w:rsidP="005D4E7D">
      <w:pPr>
        <w:ind w:left="2127" w:hanging="2127"/>
        <w:rPr>
          <w:rFonts w:ascii="Arial" w:hAnsi="Arial" w:cs="Arial"/>
          <w:b/>
          <w:bCs/>
        </w:rPr>
      </w:pPr>
      <w:r w:rsidRPr="5F5D4A9D">
        <w:rPr>
          <w:rFonts w:ascii="Arial" w:hAnsi="Arial" w:cs="Arial"/>
          <w:b/>
          <w:bCs/>
        </w:rPr>
        <w:t>Document for:</w:t>
      </w:r>
      <w:r>
        <w:tab/>
      </w:r>
      <w:r w:rsidRPr="5F5D4A9D">
        <w:rPr>
          <w:rFonts w:ascii="Arial" w:hAnsi="Arial" w:cs="Arial"/>
          <w:b/>
          <w:bCs/>
        </w:rPr>
        <w:t>Approval</w:t>
      </w:r>
    </w:p>
    <w:p w14:paraId="40659541" w14:textId="1C9F2633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77CB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27726E">
        <w:rPr>
          <w:rFonts w:ascii="Arial" w:hAnsi="Arial" w:cs="Arial"/>
          <w:b/>
        </w:rPr>
        <w:t>11</w:t>
      </w:r>
    </w:p>
    <w:p w14:paraId="141BA426" w14:textId="4EC22ED1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79300F">
        <w:rPr>
          <w:rFonts w:ascii="Arial" w:hAnsi="Arial" w:cs="Arial"/>
          <w:b/>
        </w:rPr>
        <w:t>FS_</w:t>
      </w:r>
      <w:r w:rsidR="0027726E">
        <w:rPr>
          <w:rFonts w:ascii="Arial" w:hAnsi="Arial" w:cs="Arial"/>
          <w:b/>
        </w:rPr>
        <w:t>UPEAS</w:t>
      </w:r>
      <w:r>
        <w:rPr>
          <w:rFonts w:ascii="Arial" w:hAnsi="Arial" w:cs="Arial"/>
          <w:b/>
        </w:rPr>
        <w:t xml:space="preserve"> Ph2</w:t>
      </w:r>
      <w:r w:rsidRPr="0079300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Rel-19</w:t>
      </w:r>
    </w:p>
    <w:p w14:paraId="27977E99" w14:textId="18550C7A" w:rsidR="0027726E" w:rsidRPr="0027726E" w:rsidRDefault="005D4E7D" w:rsidP="002772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5E48AB">
        <w:rPr>
          <w:rFonts w:ascii="Arial" w:hAnsi="Arial" w:cs="Arial"/>
          <w:i/>
        </w:rPr>
        <w:t>This paper p</w:t>
      </w:r>
      <w:r w:rsidR="0027726E" w:rsidRPr="0027726E">
        <w:rPr>
          <w:rFonts w:ascii="Arial" w:hAnsi="Arial" w:cs="Arial"/>
          <w:i/>
        </w:rPr>
        <w:t xml:space="preserve">roposes </w:t>
      </w:r>
      <w:r w:rsidR="005E48AB">
        <w:rPr>
          <w:rFonts w:ascii="Arial" w:hAnsi="Arial" w:cs="Arial"/>
          <w:i/>
        </w:rPr>
        <w:t>KI description for WT#1</w:t>
      </w:r>
      <w:r w:rsidR="0027726E" w:rsidRPr="0027726E">
        <w:rPr>
          <w:rFonts w:ascii="Arial" w:hAnsi="Arial" w:cs="Arial"/>
          <w:i/>
        </w:rPr>
        <w:t>.</w:t>
      </w:r>
    </w:p>
    <w:p w14:paraId="3CC7EB95" w14:textId="26B8FE93" w:rsidR="005D4E7D" w:rsidRDefault="005E48AB" w:rsidP="005D4E7D">
      <w:pPr>
        <w:pStyle w:val="Heading1"/>
      </w:pPr>
      <w:r>
        <w:t>Discussion</w:t>
      </w:r>
    </w:p>
    <w:p w14:paraId="15D4D95A" w14:textId="2F3C61A1" w:rsidR="005E48AB" w:rsidRPr="00A7024F" w:rsidRDefault="005E48AB" w:rsidP="005E48AB">
      <w:pPr>
        <w:rPr>
          <w:rFonts w:eastAsia="SimSun"/>
          <w:lang w:eastAsia="zh-CN"/>
        </w:rPr>
      </w:pPr>
      <w:r w:rsidRPr="00A7024F">
        <w:rPr>
          <w:rFonts w:eastAsia="SimSun"/>
          <w:lang w:eastAsia="zh-CN"/>
        </w:rPr>
        <w:t xml:space="preserve">The new approved SID titled </w:t>
      </w:r>
      <w:r>
        <w:rPr>
          <w:rFonts w:eastAsia="SimSun"/>
          <w:lang w:eastAsia="zh-CN"/>
        </w:rPr>
        <w:t>“</w:t>
      </w:r>
      <w:r w:rsidRPr="00A7024F">
        <w:rPr>
          <w:rFonts w:eastAsia="SimSun"/>
          <w:lang w:eastAsia="zh-CN"/>
        </w:rPr>
        <w:t xml:space="preserve">Study on </w:t>
      </w:r>
      <w:r>
        <w:rPr>
          <w:rFonts w:eastAsia="SimSun"/>
          <w:lang w:eastAsia="zh-CN"/>
        </w:rPr>
        <w:t>UPF</w:t>
      </w:r>
      <w:r w:rsidRPr="00A7024F">
        <w:rPr>
          <w:rFonts w:eastAsia="SimSun"/>
          <w:lang w:eastAsia="zh-CN"/>
        </w:rPr>
        <w:t xml:space="preserve"> enhancement for </w:t>
      </w:r>
      <w:r>
        <w:rPr>
          <w:rFonts w:eastAsia="SimSun"/>
          <w:lang w:eastAsia="zh-CN"/>
        </w:rPr>
        <w:t>Exposure And SBA</w:t>
      </w:r>
      <w:r w:rsidRPr="00A7024F">
        <w:rPr>
          <w:rFonts w:eastAsia="SimSun"/>
          <w:lang w:eastAsia="zh-CN"/>
        </w:rPr>
        <w:t xml:space="preserve"> Ph</w:t>
      </w:r>
      <w:r>
        <w:rPr>
          <w:rFonts w:eastAsia="SimSun"/>
          <w:lang w:eastAsia="zh-CN"/>
        </w:rPr>
        <w:t>ase 2”</w:t>
      </w:r>
      <w:r w:rsidRPr="00A7024F">
        <w:rPr>
          <w:rFonts w:eastAsia="SimSun"/>
          <w:lang w:eastAsia="zh-CN"/>
        </w:rPr>
        <w:t xml:space="preserve"> (SP-231</w:t>
      </w:r>
      <w:r>
        <w:rPr>
          <w:rFonts w:eastAsia="SimSun"/>
          <w:lang w:eastAsia="zh-CN"/>
        </w:rPr>
        <w:t>7</w:t>
      </w:r>
      <w:r w:rsidRPr="00A7024F">
        <w:rPr>
          <w:rFonts w:eastAsia="SimSun"/>
          <w:lang w:eastAsia="zh-CN"/>
        </w:rPr>
        <w:t>9</w:t>
      </w:r>
      <w:r>
        <w:rPr>
          <w:rFonts w:eastAsia="SimSun"/>
          <w:lang w:eastAsia="zh-CN"/>
        </w:rPr>
        <w:t>5</w:t>
      </w:r>
      <w:r w:rsidRPr="00A7024F">
        <w:rPr>
          <w:rFonts w:eastAsia="SimSun"/>
          <w:lang w:eastAsia="zh-CN"/>
        </w:rPr>
        <w:t xml:space="preserve">) includes the below </w:t>
      </w:r>
      <w:r>
        <w:rPr>
          <w:rFonts w:eastAsia="SimSun"/>
          <w:lang w:eastAsia="zh-CN"/>
        </w:rPr>
        <w:t>WT</w:t>
      </w:r>
      <w:r w:rsidRPr="00A7024F">
        <w:rPr>
          <w:rFonts w:eastAsia="SimSun"/>
          <w:lang w:eastAsia="zh-CN"/>
        </w:rPr>
        <w:t>:</w:t>
      </w:r>
    </w:p>
    <w:p w14:paraId="7C77B4BE" w14:textId="7D08B456" w:rsidR="005E48AB" w:rsidRPr="005E48AB" w:rsidRDefault="005E48AB" w:rsidP="005E48AB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</w:rPr>
      </w:pPr>
      <w:r w:rsidRPr="005E48AB">
        <w:rPr>
          <w:rFonts w:eastAsia="SimSun"/>
        </w:rPr>
        <w:t>WT#1</w:t>
      </w:r>
      <w:r>
        <w:rPr>
          <w:rFonts w:eastAsia="SimSun"/>
        </w:rPr>
        <w:t>:</w:t>
      </w:r>
      <w:r w:rsidRPr="005E48AB">
        <w:rPr>
          <w:rFonts w:eastAsia="SimSun"/>
        </w:rPr>
        <w:t xml:space="preserve"> Study potential enhancement on UPF selection to support selection of UPF providing a selected user plane functionalities, e.g. NAT, Packet inspection, etc.</w:t>
      </w:r>
    </w:p>
    <w:p w14:paraId="640FA568" w14:textId="175DE492" w:rsidR="005E48AB" w:rsidRPr="008441A8" w:rsidRDefault="005E48AB" w:rsidP="005E48AB">
      <w:pPr>
        <w:rPr>
          <w:rFonts w:eastAsia="SimSun"/>
          <w:lang w:eastAsia="zh-CN"/>
        </w:rPr>
      </w:pPr>
      <w:r w:rsidRPr="008441A8">
        <w:rPr>
          <w:rFonts w:eastAsia="SimSun"/>
          <w:lang w:eastAsia="zh-CN"/>
        </w:rPr>
        <w:t>A Rel. 19 KI is needed for this WT. The following is proposed. </w:t>
      </w:r>
    </w:p>
    <w:p w14:paraId="5918622A" w14:textId="77777777" w:rsidR="005D4E7D" w:rsidRDefault="005D4E7D" w:rsidP="005D4E7D">
      <w:pPr>
        <w:pStyle w:val="Heading1"/>
      </w:pPr>
      <w:r>
        <w:t>Proposal</w:t>
      </w:r>
    </w:p>
    <w:p w14:paraId="177AD07C" w14:textId="1B67B5BB" w:rsidR="005D4E7D" w:rsidRDefault="00AE09FB" w:rsidP="005D4E7D">
      <w:r>
        <w:rPr>
          <w:rStyle w:val="normaltextrun"/>
          <w:color w:val="000000"/>
          <w:shd w:val="clear" w:color="auto" w:fill="FFFFFF"/>
        </w:rPr>
        <w:t xml:space="preserve">It is proposed to </w:t>
      </w:r>
      <w:r w:rsidR="00E05AAE">
        <w:rPr>
          <w:rStyle w:val="normaltextrun"/>
          <w:color w:val="000000"/>
          <w:shd w:val="clear" w:color="auto" w:fill="FFFFFF"/>
        </w:rPr>
        <w:t>incorporate the following KI for Rel. 19 UPEAS Ph2 WT#1 in the UPEAS Ph2</w:t>
      </w:r>
      <w:r w:rsidR="0027726E">
        <w:rPr>
          <w:rStyle w:val="normaltextrun"/>
          <w:color w:val="000000"/>
          <w:shd w:val="clear" w:color="auto" w:fill="FFFFFF"/>
        </w:rPr>
        <w:t xml:space="preserve"> TR 23.700-63</w:t>
      </w:r>
      <w:r w:rsidR="00E05AAE">
        <w:rPr>
          <w:rStyle w:val="normaltextrun"/>
          <w:color w:val="000000"/>
          <w:shd w:val="clear" w:color="auto" w:fill="FFFFFF"/>
        </w:rPr>
        <w:t xml:space="preserve"> v0.0.0</w:t>
      </w:r>
      <w:r>
        <w:rPr>
          <w:rStyle w:val="eop"/>
          <w:color w:val="000000"/>
          <w:shd w:val="clear" w:color="auto" w:fill="FFFFFF"/>
        </w:rPr>
        <w:t>.</w:t>
      </w:r>
    </w:p>
    <w:p w14:paraId="5D9CD5C0" w14:textId="77777777" w:rsidR="005D4E7D" w:rsidRDefault="005D4E7D" w:rsidP="005D4E7D"/>
    <w:bookmarkEnd w:id="1"/>
    <w:p w14:paraId="3FCD3187" w14:textId="77777777" w:rsidR="00DE69E1" w:rsidRDefault="00DE69E1" w:rsidP="00DE69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</w:p>
    <w:p w14:paraId="7836483B" w14:textId="7BCF7FBF" w:rsidR="007955CC" w:rsidRPr="007955CC" w:rsidRDefault="007955CC" w:rsidP="007955CC">
      <w:pPr>
        <w:pStyle w:val="Heading2"/>
      </w:pPr>
      <w:r>
        <w:t>X</w:t>
      </w:r>
      <w:r w:rsidRPr="008A4849">
        <w:t>.</w:t>
      </w:r>
      <w:r>
        <w:t>1</w:t>
      </w:r>
      <w:r w:rsidRPr="008A4849">
        <w:tab/>
      </w:r>
      <w:r>
        <w:t xml:space="preserve">Key Issue #X: Selection of UPF providing a selected user plane functionality </w:t>
      </w:r>
    </w:p>
    <w:p w14:paraId="30BC7469" w14:textId="2096332D" w:rsidR="0027726E" w:rsidRDefault="00455D65" w:rsidP="0027726E">
      <w:r>
        <w:t>Currently a UPF advertises the features it supports</w:t>
      </w:r>
      <w:r w:rsidR="00101F73">
        <w:t xml:space="preserve"> </w:t>
      </w:r>
      <w:r>
        <w:t xml:space="preserve">in </w:t>
      </w:r>
      <w:r w:rsidR="00E14A3E">
        <w:t>the</w:t>
      </w:r>
      <w:r>
        <w:t xml:space="preserve"> </w:t>
      </w:r>
      <w:r w:rsidR="0015654F">
        <w:t>NF</w:t>
      </w:r>
      <w:r>
        <w:t xml:space="preserve"> profile </w:t>
      </w:r>
      <w:r w:rsidR="0015654F">
        <w:t xml:space="preserve">of UPF </w:t>
      </w:r>
      <w:r w:rsidR="00016255">
        <w:t xml:space="preserve">registered in NRF </w:t>
      </w:r>
      <w:r>
        <w:t xml:space="preserve">as specified in e.g. 3GPP TS 29.510 clause 6.1.6.2.13 and/or over PFCP as defined in 3GPP TS 29.244. </w:t>
      </w:r>
      <w:r w:rsidR="004601B5">
        <w:t>An SMF leverages the exposed UPF information for proper UPF discovery and selection.</w:t>
      </w:r>
      <w:r>
        <w:t xml:space="preserve"> </w:t>
      </w:r>
      <w:r w:rsidR="00BD080B">
        <w:t xml:space="preserve">A UPF </w:t>
      </w:r>
      <w:r w:rsidR="0022076F">
        <w:t xml:space="preserve">implementation </w:t>
      </w:r>
      <w:r w:rsidR="00BD080B">
        <w:t xml:space="preserve">may support </w:t>
      </w:r>
      <w:r w:rsidR="004601B5">
        <w:t xml:space="preserve">more </w:t>
      </w:r>
      <w:r w:rsidR="00BD080B">
        <w:t>optional functionalities like NAT, Packet Inspection, etc</w:t>
      </w:r>
      <w:r w:rsidR="00786E96">
        <w:t xml:space="preserve"> which are not fully specified by 3GPP</w:t>
      </w:r>
      <w:r w:rsidR="00BD080B">
        <w:t xml:space="preserve">. </w:t>
      </w:r>
      <w:r w:rsidR="0027726E">
        <w:t xml:space="preserve">The following </w:t>
      </w:r>
      <w:r w:rsidR="005C3510">
        <w:t>should be</w:t>
      </w:r>
      <w:r w:rsidR="0027726E">
        <w:t xml:space="preserve"> stud</w:t>
      </w:r>
      <w:r w:rsidR="005C3510">
        <w:t>ied</w:t>
      </w:r>
      <w:r w:rsidR="0027726E">
        <w:t>:</w:t>
      </w:r>
    </w:p>
    <w:p w14:paraId="387FFCBA" w14:textId="619B5C71" w:rsidR="00134062" w:rsidRDefault="00134062" w:rsidP="009800A8">
      <w:pPr>
        <w:ind w:left="568" w:hanging="284"/>
      </w:pPr>
      <w:r>
        <w:rPr>
          <w:lang w:eastAsia="zh-CN"/>
        </w:rPr>
        <w:t>-</w:t>
      </w:r>
      <w:r>
        <w:rPr>
          <w:lang w:eastAsia="zh-CN"/>
        </w:rPr>
        <w:tab/>
      </w:r>
      <w:r w:rsidR="00955AEE">
        <w:rPr>
          <w:lang w:eastAsia="zh-CN"/>
        </w:rPr>
        <w:t>Whether there is</w:t>
      </w:r>
      <w:r w:rsidR="004601B5">
        <w:rPr>
          <w:lang w:eastAsia="zh-CN"/>
        </w:rPr>
        <w:t xml:space="preserve"> a need </w:t>
      </w:r>
      <w:r w:rsidR="00DC389A">
        <w:rPr>
          <w:lang w:eastAsia="zh-CN"/>
        </w:rPr>
        <w:t xml:space="preserve">and how </w:t>
      </w:r>
      <w:r w:rsidR="004601B5">
        <w:rPr>
          <w:lang w:eastAsia="zh-CN"/>
        </w:rPr>
        <w:t xml:space="preserve">to extend the existing </w:t>
      </w:r>
      <w:r w:rsidR="00640C7F">
        <w:rPr>
          <w:lang w:eastAsia="zh-CN"/>
        </w:rPr>
        <w:t xml:space="preserve">UPF </w:t>
      </w:r>
      <w:r w:rsidR="004601B5">
        <w:rPr>
          <w:lang w:eastAsia="zh-CN"/>
        </w:rPr>
        <w:t>advertising capabilities.</w:t>
      </w:r>
    </w:p>
    <w:p w14:paraId="53DB9356" w14:textId="7D2F49B1" w:rsidR="00134062" w:rsidRPr="001204E1" w:rsidRDefault="0027726E" w:rsidP="0019506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806B4B">
        <w:rPr>
          <w:lang w:eastAsia="zh-CN"/>
        </w:rPr>
        <w:t xml:space="preserve">Whether and how </w:t>
      </w:r>
      <w:r w:rsidR="00446EDA">
        <w:rPr>
          <w:lang w:eastAsia="zh-CN"/>
        </w:rPr>
        <w:t xml:space="preserve">the </w:t>
      </w:r>
      <w:r w:rsidR="00FC7C69">
        <w:rPr>
          <w:lang w:eastAsia="zh-CN"/>
        </w:rPr>
        <w:t>input</w:t>
      </w:r>
      <w:r w:rsidR="004B6703">
        <w:rPr>
          <w:lang w:eastAsia="zh-CN"/>
        </w:rPr>
        <w:t xml:space="preserve"> </w:t>
      </w:r>
      <w:r w:rsidR="00E07EC2">
        <w:rPr>
          <w:lang w:eastAsia="zh-CN"/>
        </w:rPr>
        <w:t xml:space="preserve">parameter(s) for UPF selection by </w:t>
      </w:r>
      <w:r w:rsidR="00446EDA">
        <w:rPr>
          <w:lang w:eastAsia="zh-CN"/>
        </w:rPr>
        <w:t xml:space="preserve">SMF </w:t>
      </w:r>
      <w:r w:rsidR="00806B4B">
        <w:rPr>
          <w:lang w:eastAsia="zh-CN"/>
        </w:rPr>
        <w:t xml:space="preserve">should be enhanced to support selection of UPF </w:t>
      </w:r>
      <w:r w:rsidR="0084688C">
        <w:rPr>
          <w:lang w:eastAsia="zh-CN"/>
        </w:rPr>
        <w:t>supporting</w:t>
      </w:r>
      <w:r w:rsidR="00806B4B">
        <w:rPr>
          <w:lang w:eastAsia="zh-CN"/>
        </w:rPr>
        <w:t xml:space="preserve"> specific user plane functionalities, e.g. NAT, Packet Inspection, etc. </w:t>
      </w:r>
    </w:p>
    <w:p w14:paraId="4EB0F426" w14:textId="77777777" w:rsidR="0027726E" w:rsidRDefault="0027726E" w:rsidP="0027726E"/>
    <w:p w14:paraId="3BA96960" w14:textId="4722E318" w:rsidR="0021641D" w:rsidRPr="00E661F1" w:rsidRDefault="00E661F1" w:rsidP="00E66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Style w:val="normaltextrun"/>
          <w:lang w:val="en-US" w:eastAsia="ko-KR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End of changes</w:t>
      </w:r>
    </w:p>
    <w:sectPr w:rsidR="0021641D" w:rsidRPr="00E661F1" w:rsidSect="002E7309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7F8BE" w14:textId="77777777" w:rsidR="001A486F" w:rsidRDefault="001A486F">
      <w:r>
        <w:separator/>
      </w:r>
    </w:p>
  </w:endnote>
  <w:endnote w:type="continuationSeparator" w:id="0">
    <w:p w14:paraId="7BE34B9E" w14:textId="77777777" w:rsidR="001A486F" w:rsidRDefault="001A486F">
      <w:r>
        <w:continuationSeparator/>
      </w:r>
    </w:p>
  </w:endnote>
  <w:endnote w:type="continuationNotice" w:id="1">
    <w:p w14:paraId="70645400" w14:textId="77777777" w:rsidR="001A486F" w:rsidRDefault="001A48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78931" w14:textId="77777777" w:rsidR="001A486F" w:rsidRDefault="001A486F">
      <w:r>
        <w:separator/>
      </w:r>
    </w:p>
  </w:footnote>
  <w:footnote w:type="continuationSeparator" w:id="0">
    <w:p w14:paraId="41688B36" w14:textId="77777777" w:rsidR="001A486F" w:rsidRDefault="001A486F">
      <w:r>
        <w:continuationSeparator/>
      </w:r>
    </w:p>
  </w:footnote>
  <w:footnote w:type="continuationNotice" w:id="1">
    <w:p w14:paraId="4D3F5E26" w14:textId="77777777" w:rsidR="001A486F" w:rsidRDefault="001A486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DC59B" w14:textId="335AC370" w:rsidR="00F826E9" w:rsidRDefault="004451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0000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E380AB8" w14:textId="775329DD" w:rsidR="00F826E9" w:rsidRDefault="004451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0000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F826E9" w:rsidRDefault="00F82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D544E5"/>
    <w:multiLevelType w:val="hybridMultilevel"/>
    <w:tmpl w:val="EF4AA7CA"/>
    <w:lvl w:ilvl="0" w:tplc="FFFFFFFF">
      <w:start w:val="1"/>
      <w:numFmt w:val="bullet"/>
      <w:lvlText w:val="-"/>
      <w:lvlJc w:val="left"/>
      <w:pPr>
        <w:ind w:left="1658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3" w15:restartNumberingAfterBreak="0">
    <w:nsid w:val="1659021F"/>
    <w:multiLevelType w:val="hybridMultilevel"/>
    <w:tmpl w:val="049053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890DD3"/>
    <w:multiLevelType w:val="multilevel"/>
    <w:tmpl w:val="28849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5E21944"/>
    <w:multiLevelType w:val="hybridMultilevel"/>
    <w:tmpl w:val="03902F0C"/>
    <w:lvl w:ilvl="0" w:tplc="8F5C32A4">
      <w:start w:val="10"/>
      <w:numFmt w:val="bullet"/>
      <w:lvlText w:val="-"/>
      <w:lvlJc w:val="left"/>
      <w:pPr>
        <w:ind w:left="165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090CC5"/>
    <w:multiLevelType w:val="hybridMultilevel"/>
    <w:tmpl w:val="48C89BAC"/>
    <w:lvl w:ilvl="0" w:tplc="0FD0F69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F9E4CDF"/>
    <w:multiLevelType w:val="hybridMultilevel"/>
    <w:tmpl w:val="76F0659A"/>
    <w:lvl w:ilvl="0" w:tplc="0FD0F69C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2EE674B"/>
    <w:multiLevelType w:val="hybridMultilevel"/>
    <w:tmpl w:val="64FC86C2"/>
    <w:lvl w:ilvl="0" w:tplc="3F1EC1E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574628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7755225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13729849">
    <w:abstractNumId w:val="1"/>
  </w:num>
  <w:num w:numId="4" w16cid:durableId="1515530685">
    <w:abstractNumId w:val="6"/>
  </w:num>
  <w:num w:numId="5" w16cid:durableId="1601789818">
    <w:abstractNumId w:val="9"/>
  </w:num>
  <w:num w:numId="6" w16cid:durableId="1535342352">
    <w:abstractNumId w:val="4"/>
  </w:num>
  <w:num w:numId="7" w16cid:durableId="823156989">
    <w:abstractNumId w:val="7"/>
  </w:num>
  <w:num w:numId="8" w16cid:durableId="1764884822">
    <w:abstractNumId w:val="5"/>
  </w:num>
  <w:num w:numId="9" w16cid:durableId="181407661">
    <w:abstractNumId w:val="2"/>
  </w:num>
  <w:num w:numId="10" w16cid:durableId="624392576">
    <w:abstractNumId w:val="8"/>
  </w:num>
  <w:num w:numId="11" w16cid:durableId="1487882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AE2"/>
    <w:rsid w:val="00012294"/>
    <w:rsid w:val="00016255"/>
    <w:rsid w:val="00016272"/>
    <w:rsid w:val="00020BF9"/>
    <w:rsid w:val="00020CB8"/>
    <w:rsid w:val="00033397"/>
    <w:rsid w:val="00040095"/>
    <w:rsid w:val="00051834"/>
    <w:rsid w:val="00054A22"/>
    <w:rsid w:val="0005565A"/>
    <w:rsid w:val="00057CE8"/>
    <w:rsid w:val="00062023"/>
    <w:rsid w:val="000655A6"/>
    <w:rsid w:val="00080512"/>
    <w:rsid w:val="00095539"/>
    <w:rsid w:val="000A28A6"/>
    <w:rsid w:val="000B33FA"/>
    <w:rsid w:val="000C47C3"/>
    <w:rsid w:val="000C6B78"/>
    <w:rsid w:val="000D58AB"/>
    <w:rsid w:val="000F5166"/>
    <w:rsid w:val="00101F73"/>
    <w:rsid w:val="001131D6"/>
    <w:rsid w:val="00122C1C"/>
    <w:rsid w:val="00124D46"/>
    <w:rsid w:val="00132B4B"/>
    <w:rsid w:val="00133525"/>
    <w:rsid w:val="00134062"/>
    <w:rsid w:val="00152A28"/>
    <w:rsid w:val="0015654F"/>
    <w:rsid w:val="0016157C"/>
    <w:rsid w:val="001835E2"/>
    <w:rsid w:val="00195067"/>
    <w:rsid w:val="001A486F"/>
    <w:rsid w:val="001A4C42"/>
    <w:rsid w:val="001A7420"/>
    <w:rsid w:val="001B6637"/>
    <w:rsid w:val="001B701A"/>
    <w:rsid w:val="001C21C3"/>
    <w:rsid w:val="001D02C2"/>
    <w:rsid w:val="001E0E71"/>
    <w:rsid w:val="001F0C1D"/>
    <w:rsid w:val="001F1132"/>
    <w:rsid w:val="001F168B"/>
    <w:rsid w:val="00207B4D"/>
    <w:rsid w:val="0021641D"/>
    <w:rsid w:val="0022076F"/>
    <w:rsid w:val="0022640A"/>
    <w:rsid w:val="00232113"/>
    <w:rsid w:val="002347A2"/>
    <w:rsid w:val="002675F0"/>
    <w:rsid w:val="002760EE"/>
    <w:rsid w:val="0027726E"/>
    <w:rsid w:val="00280284"/>
    <w:rsid w:val="002A05C4"/>
    <w:rsid w:val="002A67EF"/>
    <w:rsid w:val="002A6F47"/>
    <w:rsid w:val="002B6339"/>
    <w:rsid w:val="002D7F86"/>
    <w:rsid w:val="002E00EE"/>
    <w:rsid w:val="002E7309"/>
    <w:rsid w:val="003074E0"/>
    <w:rsid w:val="0031079C"/>
    <w:rsid w:val="003172DC"/>
    <w:rsid w:val="0032489F"/>
    <w:rsid w:val="003324C9"/>
    <w:rsid w:val="00335EF2"/>
    <w:rsid w:val="0035462D"/>
    <w:rsid w:val="00356555"/>
    <w:rsid w:val="00374E59"/>
    <w:rsid w:val="003765B8"/>
    <w:rsid w:val="00382F7E"/>
    <w:rsid w:val="003C3971"/>
    <w:rsid w:val="003C6E57"/>
    <w:rsid w:val="003E6FF1"/>
    <w:rsid w:val="00411DC6"/>
    <w:rsid w:val="00412AC2"/>
    <w:rsid w:val="00417113"/>
    <w:rsid w:val="00423334"/>
    <w:rsid w:val="00430D8E"/>
    <w:rsid w:val="00433F58"/>
    <w:rsid w:val="004345EC"/>
    <w:rsid w:val="00445111"/>
    <w:rsid w:val="00446EDA"/>
    <w:rsid w:val="004550DD"/>
    <w:rsid w:val="00455D65"/>
    <w:rsid w:val="004601B5"/>
    <w:rsid w:val="00465515"/>
    <w:rsid w:val="0049751D"/>
    <w:rsid w:val="004A0F2E"/>
    <w:rsid w:val="004A24B0"/>
    <w:rsid w:val="004A3CEA"/>
    <w:rsid w:val="004B0188"/>
    <w:rsid w:val="004B6703"/>
    <w:rsid w:val="004C30AC"/>
    <w:rsid w:val="004D15E5"/>
    <w:rsid w:val="004D3578"/>
    <w:rsid w:val="004D6DC3"/>
    <w:rsid w:val="004E213A"/>
    <w:rsid w:val="004F0988"/>
    <w:rsid w:val="004F1229"/>
    <w:rsid w:val="004F3340"/>
    <w:rsid w:val="005108DE"/>
    <w:rsid w:val="00524FB4"/>
    <w:rsid w:val="0053388B"/>
    <w:rsid w:val="00535773"/>
    <w:rsid w:val="00537434"/>
    <w:rsid w:val="00543E6C"/>
    <w:rsid w:val="005638AC"/>
    <w:rsid w:val="00565087"/>
    <w:rsid w:val="00575D2B"/>
    <w:rsid w:val="00580A37"/>
    <w:rsid w:val="00597B11"/>
    <w:rsid w:val="005A366C"/>
    <w:rsid w:val="005C3510"/>
    <w:rsid w:val="005D2E01"/>
    <w:rsid w:val="005D4E7D"/>
    <w:rsid w:val="005D7526"/>
    <w:rsid w:val="005E48AB"/>
    <w:rsid w:val="005E4BB2"/>
    <w:rsid w:val="005E7E9B"/>
    <w:rsid w:val="005F788A"/>
    <w:rsid w:val="00602AEA"/>
    <w:rsid w:val="00614FDF"/>
    <w:rsid w:val="0062363B"/>
    <w:rsid w:val="006271FA"/>
    <w:rsid w:val="0063543D"/>
    <w:rsid w:val="0063568D"/>
    <w:rsid w:val="00640C7F"/>
    <w:rsid w:val="00647114"/>
    <w:rsid w:val="0065151A"/>
    <w:rsid w:val="006704F7"/>
    <w:rsid w:val="006912E9"/>
    <w:rsid w:val="00696075"/>
    <w:rsid w:val="006A323F"/>
    <w:rsid w:val="006B30D0"/>
    <w:rsid w:val="006C3D95"/>
    <w:rsid w:val="006E3C3C"/>
    <w:rsid w:val="006E5C86"/>
    <w:rsid w:val="00701116"/>
    <w:rsid w:val="0071174C"/>
    <w:rsid w:val="00713C44"/>
    <w:rsid w:val="0073086E"/>
    <w:rsid w:val="00734A5B"/>
    <w:rsid w:val="0074026F"/>
    <w:rsid w:val="007429F6"/>
    <w:rsid w:val="00744E76"/>
    <w:rsid w:val="007626DF"/>
    <w:rsid w:val="00765E07"/>
    <w:rsid w:val="00765EA3"/>
    <w:rsid w:val="00766BD6"/>
    <w:rsid w:val="00773B54"/>
    <w:rsid w:val="00774DA4"/>
    <w:rsid w:val="00781F0F"/>
    <w:rsid w:val="00786E5E"/>
    <w:rsid w:val="00786E96"/>
    <w:rsid w:val="0078729E"/>
    <w:rsid w:val="007955CC"/>
    <w:rsid w:val="007B600E"/>
    <w:rsid w:val="007B7035"/>
    <w:rsid w:val="007E5CED"/>
    <w:rsid w:val="007F0F4A"/>
    <w:rsid w:val="007F4F1F"/>
    <w:rsid w:val="0080084F"/>
    <w:rsid w:val="008028A4"/>
    <w:rsid w:val="00806B4B"/>
    <w:rsid w:val="00822E86"/>
    <w:rsid w:val="00824A29"/>
    <w:rsid w:val="008251AC"/>
    <w:rsid w:val="00830747"/>
    <w:rsid w:val="00840C12"/>
    <w:rsid w:val="008441A8"/>
    <w:rsid w:val="0084688C"/>
    <w:rsid w:val="00860E2A"/>
    <w:rsid w:val="008626D5"/>
    <w:rsid w:val="008645A3"/>
    <w:rsid w:val="008768CA"/>
    <w:rsid w:val="008847B1"/>
    <w:rsid w:val="008A4849"/>
    <w:rsid w:val="008C1A8D"/>
    <w:rsid w:val="008C384C"/>
    <w:rsid w:val="008D3074"/>
    <w:rsid w:val="008D310F"/>
    <w:rsid w:val="008D5723"/>
    <w:rsid w:val="008D653D"/>
    <w:rsid w:val="008E2D68"/>
    <w:rsid w:val="008E6756"/>
    <w:rsid w:val="008E7005"/>
    <w:rsid w:val="008F303D"/>
    <w:rsid w:val="00901330"/>
    <w:rsid w:val="009018F9"/>
    <w:rsid w:val="0090271F"/>
    <w:rsid w:val="00902E23"/>
    <w:rsid w:val="00906DB0"/>
    <w:rsid w:val="009114D7"/>
    <w:rsid w:val="0091348E"/>
    <w:rsid w:val="00917CCB"/>
    <w:rsid w:val="009335A7"/>
    <w:rsid w:val="00933FB0"/>
    <w:rsid w:val="00942EC2"/>
    <w:rsid w:val="00955AEE"/>
    <w:rsid w:val="009661AD"/>
    <w:rsid w:val="009723D7"/>
    <w:rsid w:val="009800A8"/>
    <w:rsid w:val="00983362"/>
    <w:rsid w:val="009C202D"/>
    <w:rsid w:val="009F37B7"/>
    <w:rsid w:val="00A10F02"/>
    <w:rsid w:val="00A164B4"/>
    <w:rsid w:val="00A26956"/>
    <w:rsid w:val="00A27486"/>
    <w:rsid w:val="00A36916"/>
    <w:rsid w:val="00A53724"/>
    <w:rsid w:val="00A56066"/>
    <w:rsid w:val="00A7024F"/>
    <w:rsid w:val="00A70B3B"/>
    <w:rsid w:val="00A73026"/>
    <w:rsid w:val="00A73129"/>
    <w:rsid w:val="00A77CB3"/>
    <w:rsid w:val="00A821BA"/>
    <w:rsid w:val="00A82346"/>
    <w:rsid w:val="00A92BA1"/>
    <w:rsid w:val="00A95A32"/>
    <w:rsid w:val="00AA2791"/>
    <w:rsid w:val="00AB4A5D"/>
    <w:rsid w:val="00AC6BC6"/>
    <w:rsid w:val="00AE09FB"/>
    <w:rsid w:val="00AE471C"/>
    <w:rsid w:val="00AE65E2"/>
    <w:rsid w:val="00AF1460"/>
    <w:rsid w:val="00B02E89"/>
    <w:rsid w:val="00B15449"/>
    <w:rsid w:val="00B25038"/>
    <w:rsid w:val="00B325FE"/>
    <w:rsid w:val="00B44D37"/>
    <w:rsid w:val="00B5477F"/>
    <w:rsid w:val="00B60D75"/>
    <w:rsid w:val="00B915A5"/>
    <w:rsid w:val="00B93086"/>
    <w:rsid w:val="00B960F0"/>
    <w:rsid w:val="00BA19ED"/>
    <w:rsid w:val="00BA4B8D"/>
    <w:rsid w:val="00BC0F7D"/>
    <w:rsid w:val="00BD080B"/>
    <w:rsid w:val="00BD7D31"/>
    <w:rsid w:val="00BE3255"/>
    <w:rsid w:val="00BF128E"/>
    <w:rsid w:val="00C074DD"/>
    <w:rsid w:val="00C1496A"/>
    <w:rsid w:val="00C22B28"/>
    <w:rsid w:val="00C277EE"/>
    <w:rsid w:val="00C33079"/>
    <w:rsid w:val="00C45231"/>
    <w:rsid w:val="00C551FF"/>
    <w:rsid w:val="00C6318F"/>
    <w:rsid w:val="00C72833"/>
    <w:rsid w:val="00C754F7"/>
    <w:rsid w:val="00C80F1D"/>
    <w:rsid w:val="00C91962"/>
    <w:rsid w:val="00C93F40"/>
    <w:rsid w:val="00CA3D0C"/>
    <w:rsid w:val="00D05D9E"/>
    <w:rsid w:val="00D1284F"/>
    <w:rsid w:val="00D22CDB"/>
    <w:rsid w:val="00D57972"/>
    <w:rsid w:val="00D675A9"/>
    <w:rsid w:val="00D738D6"/>
    <w:rsid w:val="00D755EB"/>
    <w:rsid w:val="00D76048"/>
    <w:rsid w:val="00D82E6F"/>
    <w:rsid w:val="00D87E00"/>
    <w:rsid w:val="00D9134D"/>
    <w:rsid w:val="00D96BD4"/>
    <w:rsid w:val="00DA61D4"/>
    <w:rsid w:val="00DA7A03"/>
    <w:rsid w:val="00DB1818"/>
    <w:rsid w:val="00DC309B"/>
    <w:rsid w:val="00DC389A"/>
    <w:rsid w:val="00DC4DA2"/>
    <w:rsid w:val="00DC7F76"/>
    <w:rsid w:val="00DD4C17"/>
    <w:rsid w:val="00DD74A5"/>
    <w:rsid w:val="00DE69E1"/>
    <w:rsid w:val="00DF2B1F"/>
    <w:rsid w:val="00DF62CD"/>
    <w:rsid w:val="00E05AAE"/>
    <w:rsid w:val="00E07EC2"/>
    <w:rsid w:val="00E14A3E"/>
    <w:rsid w:val="00E16509"/>
    <w:rsid w:val="00E20FB2"/>
    <w:rsid w:val="00E23323"/>
    <w:rsid w:val="00E44582"/>
    <w:rsid w:val="00E47481"/>
    <w:rsid w:val="00E52743"/>
    <w:rsid w:val="00E661F1"/>
    <w:rsid w:val="00E77645"/>
    <w:rsid w:val="00E80DE6"/>
    <w:rsid w:val="00EA15B0"/>
    <w:rsid w:val="00EA4BC5"/>
    <w:rsid w:val="00EA5EA7"/>
    <w:rsid w:val="00EB5E3B"/>
    <w:rsid w:val="00EB6E6B"/>
    <w:rsid w:val="00EB7049"/>
    <w:rsid w:val="00EC4A25"/>
    <w:rsid w:val="00EE4567"/>
    <w:rsid w:val="00EF3334"/>
    <w:rsid w:val="00EF608C"/>
    <w:rsid w:val="00EF78A6"/>
    <w:rsid w:val="00F025A2"/>
    <w:rsid w:val="00F04712"/>
    <w:rsid w:val="00F13360"/>
    <w:rsid w:val="00F1535D"/>
    <w:rsid w:val="00F22EC7"/>
    <w:rsid w:val="00F26D91"/>
    <w:rsid w:val="00F26F03"/>
    <w:rsid w:val="00F325C8"/>
    <w:rsid w:val="00F360C1"/>
    <w:rsid w:val="00F50CB8"/>
    <w:rsid w:val="00F618E7"/>
    <w:rsid w:val="00F653B8"/>
    <w:rsid w:val="00F826E9"/>
    <w:rsid w:val="00F9008D"/>
    <w:rsid w:val="00FA1266"/>
    <w:rsid w:val="00FA27D7"/>
    <w:rsid w:val="00FA5F9F"/>
    <w:rsid w:val="00FC1192"/>
    <w:rsid w:val="00FC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962277E2-EE01-4472-8CBC-C82383926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7309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E7309"/>
  </w:style>
  <w:style w:type="paragraph" w:styleId="Header">
    <w:name w:val="header"/>
    <w:link w:val="HeaderChar"/>
    <w:qFormat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semiHidden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2E7309"/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link w:val="EditorsNote"/>
    <w:locked/>
    <w:rsid w:val="00524FB4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901330"/>
    <w:rPr>
      <w:lang w:eastAsia="en-US"/>
    </w:rPr>
  </w:style>
  <w:style w:type="paragraph" w:styleId="ListParagraph">
    <w:name w:val="List Paragraph"/>
    <w:basedOn w:val="Normal"/>
    <w:uiPriority w:val="34"/>
    <w:qFormat/>
    <w:rsid w:val="005D4E7D"/>
    <w:pPr>
      <w:spacing w:after="0"/>
      <w:ind w:left="720"/>
      <w:contextualSpacing/>
    </w:pPr>
    <w:rPr>
      <w:rFonts w:eastAsia="MS Mincho"/>
      <w:sz w:val="24"/>
      <w:szCs w:val="24"/>
      <w:lang w:val="en-US" w:eastAsia="zh-CN"/>
    </w:rPr>
  </w:style>
  <w:style w:type="paragraph" w:customStyle="1" w:styleId="paragraph">
    <w:name w:val="paragraph"/>
    <w:basedOn w:val="Normal"/>
    <w:rsid w:val="00AE09FB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AE09FB"/>
  </w:style>
  <w:style w:type="character" w:customStyle="1" w:styleId="eop">
    <w:name w:val="eop"/>
    <w:basedOn w:val="DefaultParagraphFont"/>
    <w:rsid w:val="00AE09FB"/>
  </w:style>
  <w:style w:type="character" w:customStyle="1" w:styleId="tabchar">
    <w:name w:val="tabchar"/>
    <w:basedOn w:val="DefaultParagraphFont"/>
    <w:rsid w:val="00AE09FB"/>
  </w:style>
  <w:style w:type="character" w:customStyle="1" w:styleId="HeaderChar">
    <w:name w:val="Header Char"/>
    <w:link w:val="Header"/>
    <w:qFormat/>
    <w:rsid w:val="00207B4D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955AE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5AEE"/>
  </w:style>
  <w:style w:type="character" w:customStyle="1" w:styleId="CommentTextChar">
    <w:name w:val="Comment Text Char"/>
    <w:basedOn w:val="DefaultParagraphFont"/>
    <w:link w:val="CommentText"/>
    <w:rsid w:val="00955AE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5A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5AEE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7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8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2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8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76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8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4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8E0CCE-BB87-4090-BC91-21F297456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5DBA46-DE4A-425D-AEDD-1E6F936031A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DCC074-83AD-4DEB-A529-CA11FD51A95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3GPP TS ab.cde</vt:lpstr>
      <vt:lpstr>Discussion</vt:lpstr>
      <vt:lpstr>Proposal</vt:lpstr>
      <vt:lpstr>    X.1	Key Issue #X: Selection of UPF providing a selected user plane functionality</vt:lpstr>
    </vt:vector>
  </TitlesOfParts>
  <Company>ETSI</Company>
  <LinksUpToDate>false</LinksUpToDate>
  <CharactersWithSpaces>1657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Georgios Gkellas (Nokia)</cp:lastModifiedBy>
  <cp:revision>2</cp:revision>
  <cp:lastPrinted>2019-02-25T23:05:00Z</cp:lastPrinted>
  <dcterms:created xsi:type="dcterms:W3CDTF">2024-01-12T16:31:00Z</dcterms:created>
  <dcterms:modified xsi:type="dcterms:W3CDTF">2024-01-12T16:31:00Z</dcterms:modified>
</cp:coreProperties>
</file>