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1D03641" w:rsidR="004F0988" w:rsidRPr="00952186" w:rsidRDefault="004F0988" w:rsidP="00FA6DBF">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r w:rsidR="00C075B3" w:rsidRPr="00952186">
              <w:rPr>
                <w:lang w:val="sv-SE"/>
              </w:rPr>
              <w:t>0</w:t>
            </w:r>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5" w:name="issueDate"/>
            <w:r w:rsidR="002577A9" w:rsidRPr="00952186">
              <w:rPr>
                <w:sz w:val="32"/>
                <w:lang w:val="sv-SE"/>
              </w:rPr>
              <w:t>202</w:t>
            </w:r>
            <w:r w:rsidR="00C075B3" w:rsidRPr="00952186">
              <w:rPr>
                <w:sz w:val="32"/>
                <w:lang w:val="sv-SE"/>
              </w:rPr>
              <w:t>2</w:t>
            </w:r>
            <w:r w:rsidRPr="00952186">
              <w:rPr>
                <w:sz w:val="32"/>
                <w:lang w:val="sv-SE"/>
              </w:rPr>
              <w:t>-</w:t>
            </w:r>
            <w:bookmarkEnd w:id="5"/>
            <w:r w:rsidR="002577A9" w:rsidRPr="00952186">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6" w:name="spectype2"/>
            <w:r w:rsidR="00D57972" w:rsidRPr="00952186">
              <w:t>Report</w:t>
            </w:r>
            <w:bookmarkEnd w:id="6"/>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7"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7"/>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8" w:name="specRelease"/>
            <w:r w:rsidRPr="00952186">
              <w:rPr>
                <w:rStyle w:val="ZGSM"/>
              </w:rPr>
              <w:t>1</w:t>
            </w:r>
            <w:bookmarkEnd w:id="8"/>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3" w:name="copyrightDate"/>
            <w:r w:rsidRPr="00952186">
              <w:rPr>
                <w:noProof/>
                <w:sz w:val="18"/>
              </w:rPr>
              <w:t>2</w:t>
            </w:r>
            <w:r w:rsidR="008E2D68" w:rsidRPr="00952186">
              <w:rPr>
                <w:noProof/>
                <w:sz w:val="18"/>
              </w:rPr>
              <w:t>02</w:t>
            </w:r>
            <w:bookmarkEnd w:id="13"/>
            <w:r w:rsidR="00952186" w:rsidRPr="00952186">
              <w:rPr>
                <w:noProof/>
                <w:sz w:val="18"/>
              </w:rPr>
              <w:t>2</w:t>
            </w:r>
            <w:r w:rsidRPr="00952186">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67173D0" w14:textId="24A92834" w:rsidR="00F153E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153E2">
        <w:t>Foreword</w:t>
      </w:r>
      <w:r w:rsidR="00F153E2">
        <w:tab/>
      </w:r>
      <w:r w:rsidR="00F153E2">
        <w:fldChar w:fldCharType="begin"/>
      </w:r>
      <w:r w:rsidR="00F153E2">
        <w:instrText xml:space="preserve"> PAGEREF _Toc112705955 \h </w:instrText>
      </w:r>
      <w:r w:rsidR="00F153E2">
        <w:fldChar w:fldCharType="separate"/>
      </w:r>
      <w:r w:rsidR="00F153E2">
        <w:t>4</w:t>
      </w:r>
      <w:r w:rsidR="00F153E2">
        <w:fldChar w:fldCharType="end"/>
      </w:r>
    </w:p>
    <w:p w14:paraId="7974F649" w14:textId="22A3CE8D" w:rsidR="00F153E2" w:rsidRDefault="00F153E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_Toc112705956 \h </w:instrText>
      </w:r>
      <w:r>
        <w:fldChar w:fldCharType="separate"/>
      </w:r>
      <w:r>
        <w:t>6</w:t>
      </w:r>
      <w:r>
        <w:fldChar w:fldCharType="end"/>
      </w:r>
    </w:p>
    <w:p w14:paraId="171934F3" w14:textId="25F5D0F8" w:rsidR="00F153E2" w:rsidRDefault="00F153E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_Toc112705957 \h </w:instrText>
      </w:r>
      <w:r>
        <w:fldChar w:fldCharType="separate"/>
      </w:r>
      <w:r>
        <w:t>6</w:t>
      </w:r>
      <w:r>
        <w:fldChar w:fldCharType="end"/>
      </w:r>
    </w:p>
    <w:p w14:paraId="3D110D71" w14:textId="39462EC7" w:rsidR="00F153E2" w:rsidRDefault="00F153E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_Toc112705958 \h </w:instrText>
      </w:r>
      <w:r>
        <w:fldChar w:fldCharType="separate"/>
      </w:r>
      <w:r>
        <w:t>6</w:t>
      </w:r>
      <w:r>
        <w:fldChar w:fldCharType="end"/>
      </w:r>
    </w:p>
    <w:p w14:paraId="523D869C" w14:textId="7E07DFD7" w:rsidR="00F153E2" w:rsidRDefault="00F153E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_Toc112705959 \h </w:instrText>
      </w:r>
      <w:r>
        <w:fldChar w:fldCharType="separate"/>
      </w:r>
      <w:r>
        <w:t>6</w:t>
      </w:r>
      <w:r>
        <w:fldChar w:fldCharType="end"/>
      </w:r>
    </w:p>
    <w:p w14:paraId="1D61F15B" w14:textId="35F480FE" w:rsidR="00F153E2" w:rsidRDefault="00F153E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_Toc112705960 \h </w:instrText>
      </w:r>
      <w:r>
        <w:fldChar w:fldCharType="separate"/>
      </w:r>
      <w:r>
        <w:t>6</w:t>
      </w:r>
      <w:r>
        <w:fldChar w:fldCharType="end"/>
      </w:r>
    </w:p>
    <w:p w14:paraId="5174EC00" w14:textId="0436936F" w:rsidR="00F153E2" w:rsidRDefault="00F153E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_Toc112705961 \h </w:instrText>
      </w:r>
      <w:r>
        <w:fldChar w:fldCharType="separate"/>
      </w:r>
      <w:r>
        <w:t>6</w:t>
      </w:r>
      <w:r>
        <w:fldChar w:fldCharType="end"/>
      </w:r>
    </w:p>
    <w:p w14:paraId="0D8EA1D5" w14:textId="34424373" w:rsidR="00F153E2" w:rsidRDefault="00F153E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_Toc112705962 \h </w:instrText>
      </w:r>
      <w:r>
        <w:fldChar w:fldCharType="separate"/>
      </w:r>
      <w:r>
        <w:t>7</w:t>
      </w:r>
      <w:r>
        <w:fldChar w:fldCharType="end"/>
      </w:r>
    </w:p>
    <w:p w14:paraId="33E31616" w14:textId="03E99117" w:rsidR="00F153E2" w:rsidRDefault="00F153E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Use case </w:t>
      </w:r>
      <w:r>
        <w:rPr>
          <w:lang w:eastAsia="zh-CN"/>
        </w:rPr>
        <w:t>title</w:t>
      </w:r>
      <w:r>
        <w:tab/>
      </w:r>
      <w:r>
        <w:fldChar w:fldCharType="begin"/>
      </w:r>
      <w:r>
        <w:instrText xml:space="preserve"> PAGEREF _Toc112705963 \h </w:instrText>
      </w:r>
      <w:r>
        <w:fldChar w:fldCharType="separate"/>
      </w:r>
      <w:r>
        <w:t>7</w:t>
      </w:r>
      <w:r>
        <w:fldChar w:fldCharType="end"/>
      </w:r>
    </w:p>
    <w:p w14:paraId="29D31C31" w14:textId="76395848" w:rsidR="00F153E2" w:rsidRDefault="00F153E2">
      <w:pPr>
        <w:pStyle w:val="30"/>
        <w:rPr>
          <w:rFonts w:asciiTheme="minorHAnsi" w:hAnsiTheme="minorHAnsi" w:cstheme="minorBidi"/>
          <w:kern w:val="2"/>
          <w:sz w:val="21"/>
          <w:szCs w:val="22"/>
          <w:lang w:val="en-US" w:eastAsia="zh-CN"/>
        </w:rPr>
      </w:pPr>
      <w:r>
        <w:t>5.</w:t>
      </w:r>
      <w:r w:rsidRPr="004B1755">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_Toc112705964 \h </w:instrText>
      </w:r>
      <w:r>
        <w:fldChar w:fldCharType="separate"/>
      </w:r>
      <w:r>
        <w:t>7</w:t>
      </w:r>
      <w:r>
        <w:fldChar w:fldCharType="end"/>
      </w:r>
    </w:p>
    <w:p w14:paraId="22ED413E" w14:textId="5BE9DBC7" w:rsidR="00F153E2" w:rsidRDefault="00F153E2">
      <w:pPr>
        <w:pStyle w:val="30"/>
        <w:rPr>
          <w:rFonts w:asciiTheme="minorHAnsi" w:hAnsiTheme="minorHAnsi" w:cstheme="minorBidi"/>
          <w:kern w:val="2"/>
          <w:sz w:val="21"/>
          <w:szCs w:val="22"/>
          <w:lang w:val="en-US" w:eastAsia="zh-CN"/>
        </w:rPr>
      </w:pPr>
      <w:r>
        <w:t>5.</w:t>
      </w:r>
      <w:r w:rsidRPr="004B1755">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_Toc112705965 \h </w:instrText>
      </w:r>
      <w:r>
        <w:fldChar w:fldCharType="separate"/>
      </w:r>
      <w:r>
        <w:t>7</w:t>
      </w:r>
      <w:r>
        <w:fldChar w:fldCharType="end"/>
      </w:r>
    </w:p>
    <w:p w14:paraId="02ECBF45" w14:textId="5B69E39D" w:rsidR="00F153E2" w:rsidRDefault="00F153E2">
      <w:pPr>
        <w:pStyle w:val="30"/>
        <w:rPr>
          <w:rFonts w:asciiTheme="minorHAnsi" w:hAnsiTheme="minorHAnsi" w:cstheme="minorBidi"/>
          <w:kern w:val="2"/>
          <w:sz w:val="21"/>
          <w:szCs w:val="22"/>
          <w:lang w:val="en-US" w:eastAsia="zh-CN"/>
        </w:rPr>
      </w:pPr>
      <w:r>
        <w:t>5.</w:t>
      </w:r>
      <w:r w:rsidRPr="004B1755">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_Toc112705966 \h </w:instrText>
      </w:r>
      <w:r>
        <w:fldChar w:fldCharType="separate"/>
      </w:r>
      <w:r>
        <w:t>7</w:t>
      </w:r>
      <w:r>
        <w:fldChar w:fldCharType="end"/>
      </w:r>
    </w:p>
    <w:p w14:paraId="4F726214" w14:textId="552D01DB" w:rsidR="00F153E2" w:rsidRDefault="00F153E2">
      <w:pPr>
        <w:pStyle w:val="30"/>
        <w:rPr>
          <w:rFonts w:asciiTheme="minorHAnsi" w:hAnsiTheme="minorHAnsi" w:cstheme="minorBidi"/>
          <w:kern w:val="2"/>
          <w:sz w:val="21"/>
          <w:szCs w:val="22"/>
          <w:lang w:val="en-US" w:eastAsia="zh-CN"/>
        </w:rPr>
      </w:pPr>
      <w:r>
        <w:t>5.</w:t>
      </w:r>
      <w:r w:rsidRPr="004B1755">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_Toc112705967 \h </w:instrText>
      </w:r>
      <w:r>
        <w:fldChar w:fldCharType="separate"/>
      </w:r>
      <w:r>
        <w:t>7</w:t>
      </w:r>
      <w:r>
        <w:fldChar w:fldCharType="end"/>
      </w:r>
    </w:p>
    <w:p w14:paraId="722972F4" w14:textId="09CF0C7A" w:rsidR="00F153E2" w:rsidRDefault="00F153E2">
      <w:pPr>
        <w:pStyle w:val="30"/>
        <w:rPr>
          <w:rFonts w:asciiTheme="minorHAnsi" w:hAnsiTheme="minorHAnsi" w:cstheme="minorBidi"/>
          <w:kern w:val="2"/>
          <w:sz w:val="21"/>
          <w:szCs w:val="22"/>
          <w:lang w:val="en-US" w:eastAsia="zh-CN"/>
        </w:rPr>
      </w:pPr>
      <w:r>
        <w:t>5.</w:t>
      </w:r>
      <w:r w:rsidRPr="004B1755">
        <w:rPr>
          <w:rFonts w:eastAsia="宋体"/>
          <w:lang w:val="en-US" w:eastAsia="zh-CN"/>
        </w:rPr>
        <w:t>1</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_Toc112705968 \h </w:instrText>
      </w:r>
      <w:r>
        <w:fldChar w:fldCharType="separate"/>
      </w:r>
      <w:r>
        <w:t>7</w:t>
      </w:r>
      <w:r>
        <w:fldChar w:fldCharType="end"/>
      </w:r>
    </w:p>
    <w:p w14:paraId="3B2BFBBE" w14:textId="69A7A280" w:rsidR="00F153E2" w:rsidRDefault="00F153E2">
      <w:pPr>
        <w:pStyle w:val="30"/>
        <w:rPr>
          <w:rFonts w:asciiTheme="minorHAnsi" w:hAnsiTheme="minorHAnsi" w:cstheme="minorBidi"/>
          <w:kern w:val="2"/>
          <w:sz w:val="21"/>
          <w:szCs w:val="22"/>
          <w:lang w:val="en-US" w:eastAsia="zh-CN"/>
        </w:rPr>
      </w:pPr>
      <w:r>
        <w:t>6.</w:t>
      </w:r>
      <w:r w:rsidRPr="004B1755">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_Toc112705969 \h </w:instrText>
      </w:r>
      <w:r>
        <w:fldChar w:fldCharType="separate"/>
      </w:r>
      <w:r>
        <w:t>7</w:t>
      </w:r>
      <w:r>
        <w:fldChar w:fldCharType="end"/>
      </w:r>
    </w:p>
    <w:p w14:paraId="216580AA" w14:textId="19251569" w:rsidR="00F153E2" w:rsidRDefault="00F153E2">
      <w:pPr>
        <w:pStyle w:val="10"/>
        <w:rPr>
          <w:rFonts w:asciiTheme="minorHAnsi" w:hAnsiTheme="minorHAnsi" w:cstheme="minorBidi"/>
          <w:kern w:val="2"/>
          <w:sz w:val="21"/>
          <w:szCs w:val="22"/>
          <w:lang w:val="en-US" w:eastAsia="zh-CN"/>
        </w:rPr>
      </w:pPr>
      <w:r w:rsidRPr="004B1755">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_Toc112705970 \h </w:instrText>
      </w:r>
      <w:r>
        <w:fldChar w:fldCharType="separate"/>
      </w:r>
      <w:r>
        <w:t>7</w:t>
      </w:r>
      <w:r>
        <w:fldChar w:fldCharType="end"/>
      </w:r>
    </w:p>
    <w:p w14:paraId="4E05CF07" w14:textId="2D2A0BC6" w:rsidR="00F153E2" w:rsidRDefault="00F153E2">
      <w:pPr>
        <w:pStyle w:val="10"/>
        <w:rPr>
          <w:rFonts w:asciiTheme="minorHAnsi" w:hAnsiTheme="minorHAnsi" w:cstheme="minorBidi"/>
          <w:kern w:val="2"/>
          <w:sz w:val="21"/>
          <w:szCs w:val="22"/>
          <w:lang w:val="en-US" w:eastAsia="zh-CN"/>
        </w:rPr>
      </w:pPr>
      <w:r w:rsidRPr="004B1755">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_Toc112705971 \h </w:instrText>
      </w:r>
      <w:r>
        <w:fldChar w:fldCharType="separate"/>
      </w:r>
      <w:r>
        <w:t>7</w:t>
      </w:r>
      <w:r>
        <w:fldChar w:fldCharType="end"/>
      </w:r>
    </w:p>
    <w:p w14:paraId="4FE40E24" w14:textId="1D7512BB" w:rsidR="00F153E2" w:rsidRDefault="00F153E2">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_Toc112705972 \h </w:instrText>
      </w:r>
      <w:r>
        <w:fldChar w:fldCharType="separate"/>
      </w:r>
      <w:r>
        <w:t>8</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6" w:name="foreword"/>
      <w:bookmarkStart w:id="17" w:name="_Toc112402468"/>
      <w:bookmarkStart w:id="18" w:name="_Toc112403518"/>
      <w:bookmarkStart w:id="19" w:name="_Toc112660790"/>
      <w:bookmarkStart w:id="20" w:name="_Toc112705955"/>
      <w:bookmarkEnd w:id="16"/>
      <w:r w:rsidRPr="004D3578">
        <w:lastRenderedPageBreak/>
        <w:t>Foreword</w:t>
      </w:r>
      <w:bookmarkEnd w:id="17"/>
      <w:bookmarkEnd w:id="18"/>
      <w:bookmarkEnd w:id="19"/>
      <w:bookmarkEnd w:id="20"/>
    </w:p>
    <w:p w14:paraId="2511FBFA" w14:textId="213F5E31" w:rsidR="00080512" w:rsidRPr="004D3578" w:rsidRDefault="00080512">
      <w:r w:rsidRPr="004D3578">
        <w:t xml:space="preserve">This </w:t>
      </w:r>
      <w:r w:rsidRPr="00952186">
        <w:t xml:space="preserve">Technical </w:t>
      </w:r>
      <w:bookmarkStart w:id="21" w:name="spectype3"/>
      <w:r w:rsidR="00602AEA" w:rsidRPr="00952186">
        <w:t>Report</w:t>
      </w:r>
      <w:bookmarkEnd w:id="21"/>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2" w:name="introduction"/>
      <w:bookmarkEnd w:id="22"/>
      <w:r w:rsidRPr="004D3578">
        <w:br w:type="page"/>
      </w:r>
      <w:bookmarkStart w:id="23" w:name="scope"/>
      <w:bookmarkStart w:id="24" w:name="_Toc112402469"/>
      <w:bookmarkStart w:id="25" w:name="_Toc112403519"/>
      <w:bookmarkStart w:id="26" w:name="_Toc112660791"/>
      <w:bookmarkStart w:id="27" w:name="_Toc112705956"/>
      <w:bookmarkEnd w:id="23"/>
      <w:r w:rsidRPr="004D3578">
        <w:lastRenderedPageBreak/>
        <w:t>1</w:t>
      </w:r>
      <w:r w:rsidRPr="004D3578">
        <w:tab/>
        <w:t>Scope</w:t>
      </w:r>
      <w:bookmarkEnd w:id="24"/>
      <w:bookmarkEnd w:id="25"/>
      <w:bookmarkEnd w:id="26"/>
      <w:bookmarkEnd w:id="27"/>
    </w:p>
    <w:p w14:paraId="72671C5F" w14:textId="03B23FAD" w:rsidR="00FD1FA2" w:rsidRPr="004D3578" w:rsidRDefault="00080512" w:rsidP="00757C41">
      <w:r w:rsidRPr="004D3578">
        <w:t>The present document …</w:t>
      </w:r>
    </w:p>
    <w:p w14:paraId="794720D9" w14:textId="77777777" w:rsidR="00080512" w:rsidRPr="004D3578" w:rsidRDefault="00080512">
      <w:pPr>
        <w:pStyle w:val="1"/>
      </w:pPr>
      <w:bookmarkStart w:id="28" w:name="references"/>
      <w:bookmarkStart w:id="29" w:name="_Toc112402470"/>
      <w:bookmarkStart w:id="30" w:name="_Toc112403520"/>
      <w:bookmarkStart w:id="31" w:name="_Toc112660792"/>
      <w:bookmarkStart w:id="32" w:name="_Toc112705957"/>
      <w:bookmarkEnd w:id="28"/>
      <w:r w:rsidRPr="004D3578">
        <w:t>2</w:t>
      </w:r>
      <w:r w:rsidRPr="004D3578">
        <w:tab/>
        <w:t>References</w:t>
      </w:r>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33" w:name="definitions"/>
      <w:bookmarkStart w:id="34" w:name="_Toc112402471"/>
      <w:bookmarkStart w:id="35" w:name="_Toc112403521"/>
      <w:bookmarkStart w:id="36" w:name="_Toc112660793"/>
      <w:bookmarkStart w:id="37" w:name="_Toc112705958"/>
      <w:bookmarkEnd w:id="33"/>
      <w:r w:rsidRPr="004D3578">
        <w:t>3</w:t>
      </w:r>
      <w:r w:rsidRPr="004D3578">
        <w:tab/>
        <w:t>Definitions</w:t>
      </w:r>
      <w:r w:rsidR="00602AEA">
        <w:t xml:space="preserve"> of terms, symbols and abbreviations</w:t>
      </w:r>
      <w:bookmarkEnd w:id="34"/>
      <w:bookmarkEnd w:id="35"/>
      <w:bookmarkEnd w:id="36"/>
      <w:bookmarkEnd w:id="37"/>
    </w:p>
    <w:p w14:paraId="6CBABCF9" w14:textId="77777777" w:rsidR="00080512" w:rsidRPr="004D3578" w:rsidRDefault="00080512">
      <w:pPr>
        <w:pStyle w:val="2"/>
      </w:pPr>
      <w:bookmarkStart w:id="38" w:name="_Toc112402472"/>
      <w:bookmarkStart w:id="39" w:name="_Toc112403522"/>
      <w:bookmarkStart w:id="40" w:name="_Toc112660794"/>
      <w:bookmarkStart w:id="41" w:name="_Toc112705959"/>
      <w:r w:rsidRPr="004D3578">
        <w:t>3.1</w:t>
      </w:r>
      <w:r w:rsidRPr="004D3578">
        <w:tab/>
      </w:r>
      <w:r w:rsidR="002B6339">
        <w:t>Terms</w:t>
      </w:r>
      <w:bookmarkEnd w:id="38"/>
      <w:bookmarkEnd w:id="39"/>
      <w:bookmarkEnd w:id="40"/>
      <w:bookmarkEnd w:id="41"/>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42" w:name="_Toc112402473"/>
      <w:bookmarkStart w:id="43" w:name="_Toc112403523"/>
      <w:bookmarkStart w:id="44" w:name="_Toc112660795"/>
      <w:bookmarkStart w:id="45" w:name="_Toc112705960"/>
      <w:r w:rsidRPr="004D3578">
        <w:t>3.</w:t>
      </w:r>
      <w:r w:rsidR="000D7E9C">
        <w:t>2</w:t>
      </w:r>
      <w:r w:rsidRPr="004D3578">
        <w:tab/>
        <w:t>Abbreviations</w:t>
      </w:r>
      <w:bookmarkEnd w:id="42"/>
      <w:bookmarkEnd w:id="43"/>
      <w:bookmarkEnd w:id="44"/>
      <w:bookmarkEnd w:id="45"/>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46" w:name="clause4"/>
      <w:bookmarkStart w:id="47" w:name="_Toc112402474"/>
      <w:bookmarkStart w:id="48" w:name="_Toc112403524"/>
      <w:bookmarkStart w:id="49" w:name="_Toc112660796"/>
      <w:bookmarkStart w:id="50" w:name="_Toc112705961"/>
      <w:bookmarkEnd w:id="46"/>
      <w:r w:rsidRPr="004D3578">
        <w:t>4</w:t>
      </w:r>
      <w:r w:rsidRPr="004D3578">
        <w:tab/>
      </w:r>
      <w:r w:rsidR="00A67CAC">
        <w:t>Overview</w:t>
      </w:r>
      <w:bookmarkEnd w:id="47"/>
      <w:bookmarkEnd w:id="48"/>
      <w:bookmarkEnd w:id="49"/>
      <w:bookmarkEnd w:id="50"/>
    </w:p>
    <w:p w14:paraId="5324AE24" w14:textId="0AC5454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w:t>
      </w:r>
      <w:r w:rsidR="001259FF">
        <w:rPr>
          <w:rFonts w:hint="eastAsia"/>
          <w:color w:val="FF0000"/>
          <w:lang w:eastAsia="zh-CN"/>
        </w:rPr>
        <w:t>energy</w:t>
      </w:r>
      <w:r w:rsidR="001259FF">
        <w:rPr>
          <w:color w:val="FF0000"/>
        </w:rPr>
        <w:t xml:space="preserve"> </w:t>
      </w:r>
      <w:r w:rsidR="00D8249B">
        <w:rPr>
          <w:color w:val="FF0000"/>
        </w:rPr>
        <w:t xml:space="preserve">efficiency </w:t>
      </w:r>
      <w:r w:rsidR="001259FF">
        <w:rPr>
          <w:color w:val="FF0000"/>
        </w:rPr>
        <w:t>as service criteria</w:t>
      </w:r>
      <w:r w:rsidRPr="00123C59">
        <w:rPr>
          <w:color w:val="FF0000"/>
        </w:rPr>
        <w:t xml:space="preserve"> in general </w:t>
      </w:r>
    </w:p>
    <w:p w14:paraId="5993F7E1" w14:textId="667127BF" w:rsidR="007F3B28" w:rsidRDefault="00C35416" w:rsidP="007F3B28">
      <w:pPr>
        <w:pStyle w:val="1"/>
      </w:pPr>
      <w:bookmarkStart w:id="51" w:name="_Toc112402476"/>
      <w:bookmarkStart w:id="52" w:name="_Toc112403526"/>
      <w:bookmarkStart w:id="53" w:name="_Toc112660797"/>
      <w:bookmarkStart w:id="54" w:name="_Toc112705962"/>
      <w:r>
        <w:lastRenderedPageBreak/>
        <w:t>5</w:t>
      </w:r>
      <w:r w:rsidR="007F3B28">
        <w:tab/>
        <w:t>Use cases</w:t>
      </w:r>
      <w:bookmarkEnd w:id="51"/>
      <w:bookmarkEnd w:id="52"/>
      <w:bookmarkEnd w:id="53"/>
      <w:bookmarkEnd w:id="54"/>
    </w:p>
    <w:p w14:paraId="3A6EA651" w14:textId="7D29CA32" w:rsidR="005872E6" w:rsidRDefault="00C35416" w:rsidP="005872E6">
      <w:pPr>
        <w:pStyle w:val="2"/>
      </w:pPr>
      <w:bookmarkStart w:id="55" w:name="_Toc112402477"/>
      <w:bookmarkStart w:id="56" w:name="_Toc112403527"/>
      <w:bookmarkStart w:id="57" w:name="_Toc112660798"/>
      <w:bookmarkStart w:id="58" w:name="_Toc112705963"/>
      <w:r>
        <w:t>5</w:t>
      </w:r>
      <w:r w:rsidR="005872E6">
        <w:t>.</w:t>
      </w:r>
      <w:r w:rsidR="00F26396">
        <w:t>1</w:t>
      </w:r>
      <w:r w:rsidR="005872E6">
        <w:tab/>
      </w:r>
      <w:r w:rsidR="001B77C5">
        <w:t>U</w:t>
      </w:r>
      <w:r w:rsidR="00BC50AF">
        <w:t xml:space="preserve">se case </w:t>
      </w:r>
      <w:r w:rsidR="00F11074">
        <w:rPr>
          <w:lang w:eastAsia="zh-CN"/>
        </w:rPr>
        <w:t>title</w:t>
      </w:r>
      <w:bookmarkEnd w:id="55"/>
      <w:bookmarkEnd w:id="56"/>
      <w:bookmarkEnd w:id="57"/>
      <w:bookmarkEnd w:id="58"/>
    </w:p>
    <w:p w14:paraId="4344136E" w14:textId="7DA75CD4" w:rsidR="00CF025F" w:rsidRPr="00CF025F" w:rsidRDefault="00C35416" w:rsidP="00622190">
      <w:pPr>
        <w:pStyle w:val="3"/>
      </w:pPr>
      <w:bookmarkStart w:id="59" w:name="_Toc103966501"/>
      <w:bookmarkStart w:id="60" w:name="_Toc112402478"/>
      <w:bookmarkStart w:id="61" w:name="_Toc112403528"/>
      <w:bookmarkStart w:id="62" w:name="_Toc112660799"/>
      <w:bookmarkStart w:id="63" w:name="_Toc112705964"/>
      <w:r>
        <w:t>5</w:t>
      </w:r>
      <w:r w:rsidR="005B7772">
        <w:t>.</w:t>
      </w:r>
      <w:r w:rsidR="005B7772">
        <w:rPr>
          <w:rFonts w:eastAsia="宋体"/>
          <w:lang w:val="en-US" w:eastAsia="zh-CN"/>
        </w:rPr>
        <w:t>1</w:t>
      </w:r>
      <w:r w:rsidR="005B7772">
        <w:t>.1</w:t>
      </w:r>
      <w:r w:rsidR="005B7772">
        <w:tab/>
        <w:t>Description</w:t>
      </w:r>
      <w:bookmarkEnd w:id="59"/>
      <w:bookmarkEnd w:id="60"/>
      <w:bookmarkEnd w:id="61"/>
      <w:bookmarkEnd w:id="62"/>
      <w:bookmarkEnd w:id="63"/>
    </w:p>
    <w:p w14:paraId="224FAE1E" w14:textId="09E8310B" w:rsidR="005B58E5" w:rsidRPr="004B0887" w:rsidRDefault="00C35416" w:rsidP="00622190">
      <w:pPr>
        <w:pStyle w:val="3"/>
      </w:pPr>
      <w:bookmarkStart w:id="64" w:name="_Toc103966502"/>
      <w:bookmarkStart w:id="65" w:name="_Toc112402479"/>
      <w:bookmarkStart w:id="66" w:name="_Toc112403529"/>
      <w:bookmarkStart w:id="67" w:name="_Toc112660800"/>
      <w:bookmarkStart w:id="68" w:name="_Toc112705965"/>
      <w:r>
        <w:t>5</w:t>
      </w:r>
      <w:r w:rsidR="005B7772">
        <w:t>.</w:t>
      </w:r>
      <w:r w:rsidR="005B7772">
        <w:rPr>
          <w:rFonts w:eastAsia="宋体"/>
          <w:lang w:val="en-US" w:eastAsia="zh-CN"/>
        </w:rPr>
        <w:t>1</w:t>
      </w:r>
      <w:r w:rsidR="005B7772">
        <w:t>.2</w:t>
      </w:r>
      <w:r w:rsidR="005B7772">
        <w:tab/>
        <w:t>Pre-conditions</w:t>
      </w:r>
      <w:bookmarkEnd w:id="64"/>
      <w:bookmarkEnd w:id="65"/>
      <w:bookmarkEnd w:id="66"/>
      <w:bookmarkEnd w:id="67"/>
      <w:bookmarkEnd w:id="68"/>
    </w:p>
    <w:p w14:paraId="28CD660A" w14:textId="03B275F3" w:rsidR="00524CDD" w:rsidRPr="00524CDD" w:rsidRDefault="00C35416" w:rsidP="00622190">
      <w:pPr>
        <w:pStyle w:val="3"/>
      </w:pPr>
      <w:bookmarkStart w:id="69" w:name="_Toc103966503"/>
      <w:bookmarkStart w:id="70" w:name="_Toc112402480"/>
      <w:bookmarkStart w:id="71" w:name="_Toc112403530"/>
      <w:bookmarkStart w:id="72" w:name="_Toc112660801"/>
      <w:bookmarkStart w:id="73" w:name="_Toc112705966"/>
      <w:r>
        <w:t>5</w:t>
      </w:r>
      <w:r w:rsidR="005B7772">
        <w:t>.</w:t>
      </w:r>
      <w:r w:rsidR="005B7772">
        <w:rPr>
          <w:rFonts w:eastAsia="宋体"/>
          <w:lang w:val="en-US" w:eastAsia="zh-CN"/>
        </w:rPr>
        <w:t>1</w:t>
      </w:r>
      <w:r w:rsidR="005B7772">
        <w:t>.3</w:t>
      </w:r>
      <w:r w:rsidR="005B7772">
        <w:tab/>
        <w:t>Service Flows</w:t>
      </w:r>
      <w:bookmarkEnd w:id="69"/>
      <w:bookmarkEnd w:id="70"/>
      <w:bookmarkEnd w:id="71"/>
      <w:bookmarkEnd w:id="72"/>
      <w:bookmarkEnd w:id="73"/>
    </w:p>
    <w:p w14:paraId="50CCC795" w14:textId="7EC9079D" w:rsidR="009E35A4" w:rsidRPr="009E35A4" w:rsidRDefault="00C35416" w:rsidP="00F469BA">
      <w:pPr>
        <w:pStyle w:val="3"/>
      </w:pPr>
      <w:bookmarkStart w:id="74" w:name="_Toc103966504"/>
      <w:bookmarkStart w:id="75" w:name="_Toc112402481"/>
      <w:bookmarkStart w:id="76" w:name="_Toc112403531"/>
      <w:bookmarkStart w:id="77" w:name="_Toc112660802"/>
      <w:bookmarkStart w:id="78" w:name="_Toc112705967"/>
      <w:r>
        <w:t>5</w:t>
      </w:r>
      <w:r w:rsidR="005B7772">
        <w:t>.</w:t>
      </w:r>
      <w:r w:rsidR="005B7772">
        <w:rPr>
          <w:rFonts w:eastAsia="宋体"/>
          <w:lang w:val="en-US" w:eastAsia="zh-CN"/>
        </w:rPr>
        <w:t>1</w:t>
      </w:r>
      <w:r w:rsidR="005B7772">
        <w:t>.4</w:t>
      </w:r>
      <w:r w:rsidR="005B7772">
        <w:tab/>
        <w:t>Post-conditions</w:t>
      </w:r>
      <w:bookmarkEnd w:id="74"/>
      <w:bookmarkEnd w:id="75"/>
      <w:bookmarkEnd w:id="76"/>
      <w:bookmarkEnd w:id="77"/>
      <w:bookmarkEnd w:id="78"/>
    </w:p>
    <w:p w14:paraId="3B557C8D" w14:textId="081776CB" w:rsidR="00160668" w:rsidRPr="00160668" w:rsidRDefault="00C35416" w:rsidP="00F469BA">
      <w:pPr>
        <w:pStyle w:val="3"/>
      </w:pPr>
      <w:bookmarkStart w:id="79" w:name="_Toc103966505"/>
      <w:bookmarkStart w:id="80" w:name="_Toc112402482"/>
      <w:bookmarkStart w:id="81" w:name="_Toc112403532"/>
      <w:bookmarkStart w:id="82" w:name="_Toc112660803"/>
      <w:bookmarkStart w:id="83" w:name="_Toc112705968"/>
      <w:r>
        <w:t>5</w:t>
      </w:r>
      <w:r w:rsidR="005B7772">
        <w:t>.</w:t>
      </w:r>
      <w:r w:rsidR="005B7772">
        <w:rPr>
          <w:rFonts w:eastAsia="宋体"/>
          <w:lang w:val="en-US" w:eastAsia="zh-CN"/>
        </w:rPr>
        <w:t>1</w:t>
      </w:r>
      <w:r w:rsidR="005B7772">
        <w:t>.5</w:t>
      </w:r>
      <w:r w:rsidR="005B7772">
        <w:tab/>
        <w:t>Existing feature</w:t>
      </w:r>
      <w:r w:rsidR="00D4628F">
        <w:t>s</w:t>
      </w:r>
      <w:r w:rsidR="005B7772">
        <w:t xml:space="preserve"> partly or fully covering </w:t>
      </w:r>
      <w:r w:rsidR="00F11074">
        <w:t xml:space="preserve">the </w:t>
      </w:r>
      <w:r w:rsidR="005B7772">
        <w:t>use case functionality</w:t>
      </w:r>
      <w:bookmarkEnd w:id="79"/>
      <w:bookmarkEnd w:id="80"/>
      <w:bookmarkEnd w:id="81"/>
      <w:bookmarkEnd w:id="82"/>
      <w:bookmarkEnd w:id="83"/>
    </w:p>
    <w:p w14:paraId="0024BD39" w14:textId="74881F81" w:rsidR="00977C60" w:rsidRPr="006B5FD2" w:rsidRDefault="00BC50AF" w:rsidP="00F469BA">
      <w:pPr>
        <w:pStyle w:val="3"/>
      </w:pPr>
      <w:bookmarkStart w:id="84" w:name="_Toc103966506"/>
      <w:bookmarkStart w:id="85" w:name="_Toc112402483"/>
      <w:bookmarkStart w:id="86" w:name="_Toc112403533"/>
      <w:bookmarkStart w:id="87" w:name="_Toc112660804"/>
      <w:bookmarkStart w:id="88" w:name="_Toc112705969"/>
      <w:r>
        <w:t>6</w:t>
      </w:r>
      <w:r w:rsidR="005B7772">
        <w:t>.</w:t>
      </w:r>
      <w:r w:rsidR="005B7772">
        <w:rPr>
          <w:rFonts w:eastAsia="宋体"/>
          <w:lang w:val="en-US" w:eastAsia="zh-CN"/>
        </w:rPr>
        <w:t>1</w:t>
      </w:r>
      <w:r w:rsidR="005B7772">
        <w:t>.6</w:t>
      </w:r>
      <w:r w:rsidR="005B7772">
        <w:tab/>
        <w:t>Potential New Requirements needed to support the use case</w:t>
      </w:r>
      <w:bookmarkEnd w:id="84"/>
      <w:bookmarkEnd w:id="85"/>
      <w:bookmarkEnd w:id="86"/>
      <w:bookmarkEnd w:id="87"/>
      <w:bookmarkEnd w:id="88"/>
    </w:p>
    <w:p w14:paraId="00AF83BF" w14:textId="272FB840" w:rsidR="0039671E" w:rsidRDefault="00C35416" w:rsidP="0039671E">
      <w:pPr>
        <w:pStyle w:val="1"/>
      </w:pPr>
      <w:bookmarkStart w:id="89" w:name="_Toc112402484"/>
      <w:bookmarkStart w:id="90" w:name="_Toc112403534"/>
      <w:bookmarkStart w:id="91" w:name="_Toc112660805"/>
      <w:bookmarkStart w:id="92" w:name="_Toc112705970"/>
      <w:r>
        <w:rPr>
          <w:rFonts w:eastAsia="宋体"/>
          <w:lang w:val="en-US" w:eastAsia="zh-CN"/>
        </w:rPr>
        <w:t>6</w:t>
      </w:r>
      <w:r w:rsidR="0039671E">
        <w:tab/>
        <w:t>Consolidated potential requirements</w:t>
      </w:r>
      <w:bookmarkEnd w:id="89"/>
      <w:bookmarkEnd w:id="90"/>
      <w:bookmarkEnd w:id="91"/>
      <w:bookmarkEnd w:id="92"/>
    </w:p>
    <w:p w14:paraId="1DF37D1B" w14:textId="77777777" w:rsidR="00BA6A0E" w:rsidRPr="00BA6A0E" w:rsidRDefault="00BA6A0E" w:rsidP="00BA6A0E"/>
    <w:p w14:paraId="24350C87" w14:textId="52C5B513" w:rsidR="001B7A93" w:rsidRDefault="000C77FD" w:rsidP="001B7A93">
      <w:pPr>
        <w:pStyle w:val="1"/>
      </w:pPr>
      <w:r>
        <w:t xml:space="preserve"> </w:t>
      </w:r>
      <w:bookmarkStart w:id="93" w:name="_Toc103966507"/>
      <w:bookmarkStart w:id="94" w:name="_Toc112402485"/>
      <w:bookmarkStart w:id="95" w:name="_Toc112403535"/>
      <w:bookmarkStart w:id="96" w:name="_Toc112660806"/>
      <w:bookmarkStart w:id="97" w:name="_Toc112705971"/>
      <w:r w:rsidR="00C35416">
        <w:rPr>
          <w:rFonts w:eastAsia="宋体"/>
          <w:lang w:val="en-US" w:eastAsia="zh-CN"/>
        </w:rPr>
        <w:t>7</w:t>
      </w:r>
      <w:r w:rsidR="001B7A93">
        <w:tab/>
        <w:t>Conclusion and recommendations</w:t>
      </w:r>
      <w:bookmarkEnd w:id="93"/>
      <w:bookmarkEnd w:id="94"/>
      <w:bookmarkEnd w:id="95"/>
      <w:bookmarkEnd w:id="96"/>
      <w:bookmarkEnd w:id="97"/>
    </w:p>
    <w:p w14:paraId="4FA4649B" w14:textId="77777777" w:rsidR="003826B1" w:rsidRPr="008B0EAF" w:rsidRDefault="003826B1" w:rsidP="008B0EAF"/>
    <w:p w14:paraId="791D82B9" w14:textId="77777777" w:rsidR="003826B1" w:rsidRDefault="003826B1">
      <w:pPr>
        <w:spacing w:after="0"/>
        <w:rPr>
          <w:rFonts w:ascii="Arial" w:hAnsi="Arial"/>
          <w:sz w:val="36"/>
        </w:rPr>
      </w:pPr>
      <w:bookmarkStart w:id="98" w:name="_Toc112402486"/>
      <w:r>
        <w:br w:type="page"/>
      </w:r>
    </w:p>
    <w:p w14:paraId="5CA5E6C2" w14:textId="5AFECD80" w:rsidR="00080512" w:rsidRPr="004D3578" w:rsidRDefault="00080512">
      <w:pPr>
        <w:pStyle w:val="8"/>
      </w:pPr>
      <w:bookmarkStart w:id="99" w:name="_Toc112403537"/>
      <w:bookmarkStart w:id="100" w:name="_Toc112660808"/>
      <w:bookmarkStart w:id="101" w:name="_Toc112705972"/>
      <w:r w:rsidRPr="004D3578">
        <w:lastRenderedPageBreak/>
        <w:t xml:space="preserve">Annex </w:t>
      </w:r>
      <w:r w:rsidR="00E02B69">
        <w:t>A</w:t>
      </w:r>
      <w:r w:rsidRPr="004D3578">
        <w:t xml:space="preserve"> (informative):</w:t>
      </w:r>
      <w:r w:rsidRPr="004D3578">
        <w:br/>
        <w:t>Change history</w:t>
      </w:r>
      <w:bookmarkEnd w:id="98"/>
      <w:bookmarkEnd w:id="99"/>
      <w:bookmarkEnd w:id="100"/>
      <w:bookmarkEnd w:id="101"/>
    </w:p>
    <w:p w14:paraId="06FAD520" w14:textId="77777777" w:rsidR="00054A22" w:rsidRPr="00235394" w:rsidRDefault="00054A22" w:rsidP="00054A22">
      <w:pPr>
        <w:pStyle w:val="TH"/>
      </w:pPr>
      <w:bookmarkStart w:id="102" w:name="historyclause"/>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67BCA3F2" w:rsidR="00234E18" w:rsidRPr="006B0D02" w:rsidRDefault="00234E18" w:rsidP="00234E18">
            <w:pPr>
              <w:pStyle w:val="TAC"/>
              <w:rPr>
                <w:sz w:val="16"/>
                <w:szCs w:val="16"/>
              </w:rPr>
            </w:pPr>
            <w:r w:rsidRPr="00234E18">
              <w:rPr>
                <w:sz w:val="16"/>
                <w:szCs w:val="16"/>
                <w:highlight w:val="yellow"/>
              </w:rPr>
              <w:t>S1-20XXXX</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AE5F0B0" w14:textId="2210DE2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7CF83" w14:textId="77777777" w:rsidR="00994DD7" w:rsidRDefault="00994DD7">
      <w:r>
        <w:separator/>
      </w:r>
    </w:p>
  </w:endnote>
  <w:endnote w:type="continuationSeparator" w:id="0">
    <w:p w14:paraId="4B363D39" w14:textId="77777777" w:rsidR="00994DD7" w:rsidRDefault="0099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DB560" w14:textId="77777777" w:rsidR="00994DD7" w:rsidRDefault="00994DD7">
      <w:r>
        <w:separator/>
      </w:r>
    </w:p>
  </w:footnote>
  <w:footnote w:type="continuationSeparator" w:id="0">
    <w:p w14:paraId="25BC87CE" w14:textId="77777777" w:rsidR="00994DD7" w:rsidRDefault="00994D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B268D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2E6">
      <w:rPr>
        <w:rFonts w:ascii="Arial" w:hAnsi="Arial" w:cs="Arial"/>
        <w:b/>
        <w:noProof/>
        <w:sz w:val="18"/>
        <w:szCs w:val="18"/>
      </w:rPr>
      <w:t>3GPP TR 22.882 V0.0.0 (2022-06)</w:t>
    </w:r>
    <w:r>
      <w:rPr>
        <w:rFonts w:ascii="Arial" w:hAnsi="Arial" w:cs="Arial"/>
        <w:b/>
        <w:sz w:val="18"/>
        <w:szCs w:val="18"/>
      </w:rPr>
      <w:fldChar w:fldCharType="end"/>
    </w:r>
  </w:p>
  <w:p w14:paraId="7A6BC72E" w14:textId="654B6ED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12E6">
      <w:rPr>
        <w:rFonts w:ascii="Arial" w:hAnsi="Arial" w:cs="Arial"/>
        <w:b/>
        <w:noProof/>
        <w:sz w:val="18"/>
        <w:szCs w:val="18"/>
      </w:rPr>
      <w:t>8</w:t>
    </w:r>
    <w:r>
      <w:rPr>
        <w:rFonts w:ascii="Arial" w:hAnsi="Arial" w:cs="Arial"/>
        <w:b/>
        <w:sz w:val="18"/>
        <w:szCs w:val="18"/>
      </w:rPr>
      <w:fldChar w:fldCharType="end"/>
    </w:r>
  </w:p>
  <w:p w14:paraId="13C538E8" w14:textId="22A918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2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3C59"/>
    <w:rsid w:val="0012464A"/>
    <w:rsid w:val="001259FF"/>
    <w:rsid w:val="00133525"/>
    <w:rsid w:val="00160668"/>
    <w:rsid w:val="00160D5C"/>
    <w:rsid w:val="00175E52"/>
    <w:rsid w:val="00181CBB"/>
    <w:rsid w:val="001A1454"/>
    <w:rsid w:val="001A4C42"/>
    <w:rsid w:val="001A7420"/>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B6339"/>
    <w:rsid w:val="002E00EE"/>
    <w:rsid w:val="002F5813"/>
    <w:rsid w:val="003172DC"/>
    <w:rsid w:val="0034117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23334"/>
    <w:rsid w:val="004336CB"/>
    <w:rsid w:val="004345EC"/>
    <w:rsid w:val="00447312"/>
    <w:rsid w:val="00465515"/>
    <w:rsid w:val="00465626"/>
    <w:rsid w:val="0049751D"/>
    <w:rsid w:val="004A4A5B"/>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5398"/>
    <w:rsid w:val="006912E9"/>
    <w:rsid w:val="006A323F"/>
    <w:rsid w:val="006A53C0"/>
    <w:rsid w:val="006B30D0"/>
    <w:rsid w:val="006B5FD2"/>
    <w:rsid w:val="006C3D95"/>
    <w:rsid w:val="006E5C86"/>
    <w:rsid w:val="006F25C9"/>
    <w:rsid w:val="006F3F30"/>
    <w:rsid w:val="00701116"/>
    <w:rsid w:val="007112E6"/>
    <w:rsid w:val="0071174C"/>
    <w:rsid w:val="00711E8C"/>
    <w:rsid w:val="00713C44"/>
    <w:rsid w:val="00716AA4"/>
    <w:rsid w:val="0072741E"/>
    <w:rsid w:val="00734A5B"/>
    <w:rsid w:val="0074026F"/>
    <w:rsid w:val="007429F6"/>
    <w:rsid w:val="00744E76"/>
    <w:rsid w:val="00757C41"/>
    <w:rsid w:val="00765EA3"/>
    <w:rsid w:val="00774DA4"/>
    <w:rsid w:val="00776B18"/>
    <w:rsid w:val="00781F0F"/>
    <w:rsid w:val="00783561"/>
    <w:rsid w:val="007A0752"/>
    <w:rsid w:val="007A4FAD"/>
    <w:rsid w:val="007B600E"/>
    <w:rsid w:val="007E1F0D"/>
    <w:rsid w:val="007F0F4A"/>
    <w:rsid w:val="007F3B28"/>
    <w:rsid w:val="008028A4"/>
    <w:rsid w:val="00824C24"/>
    <w:rsid w:val="00830747"/>
    <w:rsid w:val="0085579C"/>
    <w:rsid w:val="00873C32"/>
    <w:rsid w:val="008768CA"/>
    <w:rsid w:val="00877D97"/>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64B4"/>
    <w:rsid w:val="00A26956"/>
    <w:rsid w:val="00A27486"/>
    <w:rsid w:val="00A46EDB"/>
    <w:rsid w:val="00A53724"/>
    <w:rsid w:val="00A56066"/>
    <w:rsid w:val="00A65FC0"/>
    <w:rsid w:val="00A66401"/>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35416"/>
    <w:rsid w:val="00C45231"/>
    <w:rsid w:val="00C551FF"/>
    <w:rsid w:val="00C72833"/>
    <w:rsid w:val="00C80F1D"/>
    <w:rsid w:val="00C91962"/>
    <w:rsid w:val="00C93F40"/>
    <w:rsid w:val="00CA3D0C"/>
    <w:rsid w:val="00CB0753"/>
    <w:rsid w:val="00CB75D1"/>
    <w:rsid w:val="00CE5B9A"/>
    <w:rsid w:val="00CF025F"/>
    <w:rsid w:val="00D14EBC"/>
    <w:rsid w:val="00D162AD"/>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A15B0"/>
    <w:rsid w:val="00EA5EA7"/>
    <w:rsid w:val="00EA5F7A"/>
    <w:rsid w:val="00EC4A25"/>
    <w:rsid w:val="00EF608C"/>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3CC4A-F5A1-4CD0-A6AD-FAB1AA3C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0831</cp:lastModifiedBy>
  <cp:revision>2</cp:revision>
  <cp:lastPrinted>2019-02-25T14:05:00Z</cp:lastPrinted>
  <dcterms:created xsi:type="dcterms:W3CDTF">2022-09-02T06:26:00Z</dcterms:created>
  <dcterms:modified xsi:type="dcterms:W3CDTF">2022-09-02T06:26:00Z</dcterms:modified>
</cp:coreProperties>
</file>