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0ECC3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682620">
        <w:rPr>
          <w:b/>
          <w:i/>
          <w:noProof/>
          <w:sz w:val="28"/>
        </w:rPr>
        <w:t>4128</w:t>
      </w:r>
    </w:p>
    <w:p w14:paraId="6C0AFDA5" w14:textId="365F1A33"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0F694B" w:rsidP="0035785B">
            <w:pPr>
              <w:pStyle w:val="CRCoverPage"/>
              <w:spacing w:after="0"/>
              <w:jc w:val="right"/>
              <w:rPr>
                <w:b/>
                <w:noProof/>
                <w:sz w:val="28"/>
              </w:rPr>
            </w:pPr>
            <w:r>
              <w:fldChar w:fldCharType="begin"/>
            </w:r>
            <w:r>
              <w:instrText xml:space="preserve"> DOCPROPERTY  Spec#  \* MERGEFORMAT </w:instrText>
            </w:r>
            <w:r>
              <w:fldChar w:fldCharType="separate"/>
            </w:r>
            <w:r w:rsidR="0035785B">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77140" w:rsidR="001E41F3" w:rsidRPr="00410371" w:rsidRDefault="000F694B" w:rsidP="00682620">
            <w:pPr>
              <w:pStyle w:val="CRCoverPage"/>
              <w:spacing w:after="0"/>
              <w:rPr>
                <w:noProof/>
              </w:rPr>
            </w:pPr>
            <w:r>
              <w:fldChar w:fldCharType="begin"/>
            </w:r>
            <w:r>
              <w:instrText xml:space="preserve"> DOCPROPERTY  Cr#  \* MERGEFORMAT </w:instrText>
            </w:r>
            <w:r>
              <w:fldChar w:fldCharType="separate"/>
            </w:r>
            <w:r w:rsidR="000707DB" w:rsidRPr="00D37FCB">
              <w:rPr>
                <w:b/>
                <w:noProof/>
                <w:sz w:val="28"/>
              </w:rPr>
              <w:t>00</w:t>
            </w:r>
            <w:r w:rsidR="00682620">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3C2C"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40D73" w:rsidR="001E41F3" w:rsidRPr="00410371" w:rsidRDefault="000F694B" w:rsidP="0035785B">
            <w:pPr>
              <w:pStyle w:val="CRCoverPage"/>
              <w:spacing w:after="0"/>
              <w:jc w:val="center"/>
              <w:rPr>
                <w:noProof/>
                <w:sz w:val="28"/>
              </w:rPr>
            </w:pPr>
            <w:r>
              <w:fldChar w:fldCharType="begin"/>
            </w:r>
            <w:r>
              <w:instrText xml:space="preserve"> DOCPROPERTY  Version  \* MERGEFORMAT </w:instrText>
            </w:r>
            <w:r>
              <w:fldChar w:fldCharType="separate"/>
            </w:r>
            <w:r w:rsidR="00D37FCB">
              <w:rPr>
                <w:b/>
                <w:noProof/>
                <w:sz w:val="28"/>
              </w:rPr>
              <w:t>18</w:t>
            </w:r>
            <w:r w:rsidR="0035785B">
              <w:rPr>
                <w:b/>
                <w:noProof/>
                <w:sz w:val="28"/>
              </w:rPr>
              <w:t>.</w:t>
            </w:r>
            <w:r w:rsidR="00D37FCB">
              <w:rPr>
                <w:b/>
                <w:noProof/>
                <w:sz w:val="28"/>
              </w:rPr>
              <w:t>0</w:t>
            </w:r>
            <w:r w:rsidR="003578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369F9" w:rsidR="001E41F3" w:rsidRDefault="000707DB" w:rsidP="00895662">
            <w:pPr>
              <w:pStyle w:val="CRCoverPage"/>
              <w:spacing w:after="0"/>
              <w:rPr>
                <w:noProof/>
              </w:rPr>
            </w:pPr>
            <w:r>
              <w:t xml:space="preserve">MPS </w:t>
            </w:r>
            <w:r w:rsidR="009D6D84">
              <w:t>for DTS description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9C6B" w:rsidR="001E41F3" w:rsidRDefault="009D6D84" w:rsidP="003E2C7D">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3F08" w:rsidR="001E41F3" w:rsidRDefault="0035785B">
            <w:pPr>
              <w:pStyle w:val="CRCoverPage"/>
              <w:spacing w:after="0"/>
              <w:ind w:left="100"/>
              <w:rPr>
                <w:noProof/>
              </w:rPr>
            </w:pPr>
            <w:r>
              <w:t>Rel-1</w:t>
            </w:r>
            <w:r w:rsidR="008F3A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3089B" w14:textId="77777777" w:rsidR="000F694B" w:rsidRDefault="000F694B">
      <w:r>
        <w:separator/>
      </w:r>
    </w:p>
  </w:endnote>
  <w:endnote w:type="continuationSeparator" w:id="0">
    <w:p w14:paraId="45A30F5D" w14:textId="77777777" w:rsidR="000F694B" w:rsidRDefault="000F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3FFB9" w14:textId="77777777" w:rsidR="000F694B" w:rsidRDefault="000F694B">
      <w:r>
        <w:separator/>
      </w:r>
    </w:p>
  </w:footnote>
  <w:footnote w:type="continuationSeparator" w:id="0">
    <w:p w14:paraId="028FE707" w14:textId="77777777" w:rsidR="000F694B" w:rsidRDefault="000F6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7FED"/>
    <w:rsid w:val="000C038A"/>
    <w:rsid w:val="000C0A75"/>
    <w:rsid w:val="000C6598"/>
    <w:rsid w:val="000D44B3"/>
    <w:rsid w:val="000F694B"/>
    <w:rsid w:val="0012194D"/>
    <w:rsid w:val="00122C91"/>
    <w:rsid w:val="00145D43"/>
    <w:rsid w:val="00151C62"/>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D6D52"/>
    <w:rsid w:val="003E1A36"/>
    <w:rsid w:val="003E2C7D"/>
    <w:rsid w:val="003F2178"/>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57ED"/>
    <w:rsid w:val="00665C47"/>
    <w:rsid w:val="006727C5"/>
    <w:rsid w:val="00682620"/>
    <w:rsid w:val="00695808"/>
    <w:rsid w:val="006B46FB"/>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B258BB"/>
    <w:rsid w:val="00B30F85"/>
    <w:rsid w:val="00B46016"/>
    <w:rsid w:val="00B67B97"/>
    <w:rsid w:val="00B82519"/>
    <w:rsid w:val="00B968C8"/>
    <w:rsid w:val="00BA3EC5"/>
    <w:rsid w:val="00BA4E2B"/>
    <w:rsid w:val="00BA51D9"/>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D2696"/>
    <w:rsid w:val="00DE2475"/>
    <w:rsid w:val="00DE34CF"/>
    <w:rsid w:val="00E0077C"/>
    <w:rsid w:val="00E13F3D"/>
    <w:rsid w:val="00E34898"/>
    <w:rsid w:val="00E756F4"/>
    <w:rsid w:val="00E97053"/>
    <w:rsid w:val="00EB09B7"/>
    <w:rsid w:val="00EB13CE"/>
    <w:rsid w:val="00EE7D7C"/>
    <w:rsid w:val="00F00E3F"/>
    <w:rsid w:val="00F22BF5"/>
    <w:rsid w:val="00F25D98"/>
    <w:rsid w:val="00F300FB"/>
    <w:rsid w:val="00F37385"/>
    <w:rsid w:val="00F57018"/>
    <w:rsid w:val="00F5733D"/>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F9C81-4287-4C55-B8C0-736FAAEC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2021-10-29T13:21:00Z</dcterms:created>
  <dcterms:modified xsi:type="dcterms:W3CDTF">2021-10-29T13:21:00Z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