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645228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 w:hint="eastAsia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FC05A2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ＭＳ 明朝" w:hAnsi="Arial" w:cs="Arial"/>
          <w:b/>
          <w:sz w:val="24"/>
          <w:szCs w:val="24"/>
          <w:lang w:eastAsia="ja-JP"/>
        </w:rPr>
        <w:t>5</w:t>
      </w:r>
      <w:r w:rsidR="00FC05A2">
        <w:rPr>
          <w:rFonts w:ascii="Arial" w:eastAsia="ＭＳ 明朝" w:hAnsi="Arial" w:cs="Arial" w:hint="eastAsia"/>
          <w:b/>
          <w:sz w:val="24"/>
          <w:szCs w:val="24"/>
          <w:lang w:eastAsia="ja-JP"/>
        </w:rPr>
        <w:t>4</w:t>
      </w:r>
      <w:r w:rsidR="004B05B0">
        <w:rPr>
          <w:rFonts w:ascii="Arial" w:eastAsia="ＭＳ 明朝" w:hAnsi="Arial" w:cs="Arial" w:hint="eastAsia"/>
          <w:b/>
          <w:sz w:val="24"/>
          <w:szCs w:val="24"/>
          <w:lang w:eastAsia="ja-JP"/>
        </w:rPr>
        <w:t>099</w:t>
      </w:r>
    </w:p>
    <w:p w14:paraId="37928451" w14:textId="318305BD" w:rsidR="008D05CF" w:rsidRPr="000D6532" w:rsidRDefault="00FC05A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17</w:t>
      </w:r>
      <w:r w:rsidR="0008504D" w:rsidRPr="0008504D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1</w:t>
      </w:r>
      <w:r w:rsidR="0008504D" w:rsidRPr="0008504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November</w:t>
      </w:r>
      <w:r w:rsidR="0008504D" w:rsidRPr="0008504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Dallas</w:t>
      </w:r>
      <w:r w:rsidR="0008504D" w:rsidRPr="0008504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DF0EF7">
        <w:rPr>
          <w:rFonts w:ascii="Arial" w:eastAsia="ＭＳ 明朝" w:hAnsi="Arial" w:cs="Arial" w:hint="eastAsia"/>
          <w:b/>
          <w:sz w:val="24"/>
          <w:szCs w:val="24"/>
          <w:lang w:eastAsia="ja-JP"/>
        </w:rPr>
        <w:t>USA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ＭＳ 明朝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4A93B00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37911">
        <w:rPr>
          <w:rFonts w:ascii="Arial" w:hAnsi="Arial" w:cs="Arial" w:hint="eastAsia"/>
          <w:b/>
          <w:bCs/>
          <w:lang w:eastAsia="ja-JP"/>
        </w:rPr>
        <w:t>KDDI CORPORATION (Moderator)</w:t>
      </w:r>
    </w:p>
    <w:p w14:paraId="4711311D" w14:textId="4CCB24A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B05B0" w:rsidRPr="004B05B0">
        <w:rPr>
          <w:rFonts w:ascii="Arial" w:hAnsi="Arial" w:cs="Arial"/>
          <w:b/>
          <w:bCs/>
        </w:rPr>
        <w:t>Consolidation of KPI requirements on Massive Communication</w:t>
      </w:r>
    </w:p>
    <w:p w14:paraId="7996084A" w14:textId="2201E2A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37911">
        <w:rPr>
          <w:rFonts w:ascii="Arial" w:hAnsi="Arial" w:cs="Arial" w:hint="eastAsia"/>
          <w:b/>
          <w:bCs/>
          <w:lang w:eastAsia="ja-JP"/>
        </w:rPr>
        <w:t>22.870 ver. 0.4.</w:t>
      </w:r>
      <w:r w:rsidR="004B05B0">
        <w:rPr>
          <w:rFonts w:ascii="Arial" w:hAnsi="Arial" w:cs="Arial" w:hint="eastAsia"/>
          <w:b/>
          <w:bCs/>
          <w:lang w:eastAsia="ja-JP"/>
        </w:rPr>
        <w:t>1</w:t>
      </w:r>
    </w:p>
    <w:p w14:paraId="0BC8E829" w14:textId="49FBBE8F" w:rsidR="0009108F" w:rsidRPr="00C524DD" w:rsidRDefault="0009108F" w:rsidP="0009108F">
      <w:pPr>
        <w:spacing w:after="120"/>
        <w:ind w:left="1985" w:hanging="1985"/>
        <w:rPr>
          <w:rFonts w:ascii="Arial" w:hAnsi="Arial" w:cs="Arial" w:hint="eastAsia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528E4">
        <w:rPr>
          <w:rFonts w:ascii="Arial" w:hAnsi="Arial" w:cs="Arial" w:hint="eastAsia"/>
          <w:b/>
          <w:bCs/>
          <w:lang w:eastAsia="ja-JP"/>
        </w:rPr>
        <w:t>8.1.</w:t>
      </w:r>
      <w:r w:rsidR="00B665B2">
        <w:rPr>
          <w:rFonts w:ascii="Arial" w:hAnsi="Arial" w:cs="Arial" w:hint="eastAsia"/>
          <w:b/>
          <w:bCs/>
          <w:lang w:eastAsia="ja-JP"/>
        </w:rPr>
        <w:t>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045509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528E4">
        <w:rPr>
          <w:rFonts w:ascii="Arial" w:hAnsi="Arial" w:cs="Arial" w:hint="eastAsia"/>
          <w:b/>
          <w:bCs/>
          <w:lang w:eastAsia="ja-JP"/>
        </w:rPr>
        <w:t>you-</w:t>
      </w:r>
      <w:proofErr w:type="spellStart"/>
      <w:r w:rsidR="00A528E4">
        <w:rPr>
          <w:rFonts w:ascii="Arial" w:hAnsi="Arial" w:cs="Arial" w:hint="eastAsia"/>
          <w:b/>
          <w:bCs/>
          <w:lang w:eastAsia="ja-JP"/>
        </w:rPr>
        <w:t>nakano_atmark_kddi_dot_com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1C959433" w:rsidR="008D05CF" w:rsidRPr="0068531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70554">
        <w:rPr>
          <w:rFonts w:ascii="Arial" w:hAnsi="Arial" w:cs="Arial" w:hint="eastAsia"/>
          <w:i/>
          <w:sz w:val="22"/>
          <w:szCs w:val="22"/>
          <w:lang w:eastAsia="ja-JP"/>
        </w:rPr>
        <w:t xml:space="preserve">Moderator of the KPI table of </w:t>
      </w:r>
      <w:r w:rsidR="0068531D">
        <w:rPr>
          <w:rFonts w:ascii="Arial" w:hAnsi="Arial" w:cs="Arial"/>
          <w:i/>
          <w:sz w:val="22"/>
          <w:szCs w:val="22"/>
          <w:lang w:eastAsia="ja-JP"/>
        </w:rPr>
        <w:t>clause</w:t>
      </w:r>
      <w:r w:rsidR="0068531D">
        <w:rPr>
          <w:rFonts w:ascii="Arial" w:hAnsi="Arial" w:cs="Arial" w:hint="eastAsia"/>
          <w:i/>
          <w:sz w:val="22"/>
          <w:szCs w:val="22"/>
          <w:lang w:eastAsia="ja-JP"/>
        </w:rPr>
        <w:t xml:space="preserve"> 10 proposes the consolidation of KPI table.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9F51E69" w14:textId="77777777" w:rsidR="00E95B68" w:rsidRDefault="00E95B68" w:rsidP="0009108F">
      <w:pPr>
        <w:pStyle w:val="CRCoverPage"/>
        <w:rPr>
          <w:b/>
          <w:noProof/>
          <w:lang w:val="en-US"/>
        </w:rPr>
      </w:pPr>
    </w:p>
    <w:p w14:paraId="6BC49DFD" w14:textId="7B904D5F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BABB55B" w14:textId="7D84F81F" w:rsidR="007724AC" w:rsidRPr="000D74A3" w:rsidRDefault="007724AC" w:rsidP="007724AC">
      <w:pPr>
        <w:ind w:leftChars="100" w:left="200"/>
        <w:rPr>
          <w:noProof/>
          <w:lang w:val="en-US" w:eastAsia="ja-JP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9BB1DC8" w:rsidR="0009108F" w:rsidRPr="008A5E86" w:rsidRDefault="00B63D14" w:rsidP="0009108F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 xml:space="preserve">This document proposes </w:t>
      </w:r>
      <w:r w:rsidR="00587978">
        <w:rPr>
          <w:rFonts w:hint="eastAsia"/>
          <w:noProof/>
          <w:lang w:val="en-US" w:eastAsia="ja-JP"/>
        </w:rPr>
        <w:t xml:space="preserve">the consolidation of KPI requirements on Massive Communication. </w:t>
      </w:r>
      <w:r w:rsidR="002437F3">
        <w:rPr>
          <w:rFonts w:hint="eastAsia"/>
          <w:noProof/>
          <w:lang w:val="en-US" w:eastAsia="ja-JP"/>
        </w:rPr>
        <w:t xml:space="preserve">The template is aligned with </w:t>
      </w:r>
      <w:r w:rsidR="00130AB4">
        <w:rPr>
          <w:rFonts w:hint="eastAsia"/>
          <w:noProof/>
          <w:lang w:val="en-US" w:eastAsia="ja-JP"/>
        </w:rPr>
        <w:t xml:space="preserve">what proposed in S1-254015 by the </w:t>
      </w:r>
      <w:r w:rsidR="004725B1">
        <w:rPr>
          <w:rFonts w:hint="eastAsia"/>
          <w:noProof/>
          <w:lang w:val="en-US" w:eastAsia="ja-JP"/>
        </w:rPr>
        <w:t xml:space="preserve">6G Study </w:t>
      </w:r>
      <w:r w:rsidR="00130AB4">
        <w:rPr>
          <w:rFonts w:hint="eastAsia"/>
          <w:noProof/>
          <w:lang w:val="en-US" w:eastAsia="ja-JP"/>
        </w:rPr>
        <w:t>rapporteurs.</w:t>
      </w:r>
      <w:r w:rsidR="006236C0" w:rsidRPr="006236C0">
        <w:t xml:space="preserve"> </w:t>
      </w:r>
      <w:r w:rsidR="006236C0" w:rsidRPr="006236C0">
        <w:rPr>
          <w:noProof/>
          <w:lang w:val="en-US" w:eastAsia="ja-JP"/>
        </w:rPr>
        <w:t>The KPI table itself is completely consistent with the proposed revisions in S1-254158.</w:t>
      </w:r>
      <w:r w:rsidR="00130AB4">
        <w:rPr>
          <w:rFonts w:hint="eastAsia"/>
          <w:noProof/>
          <w:lang w:val="en-US" w:eastAsia="ja-JP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BC2D3A0" w14:textId="77777777" w:rsidR="00242B6C" w:rsidRPr="008A5E86" w:rsidRDefault="00242B6C" w:rsidP="00242B6C">
      <w:pPr>
        <w:rPr>
          <w:noProof/>
          <w:lang w:val="en-US"/>
        </w:rPr>
      </w:pPr>
    </w:p>
    <w:p w14:paraId="7C3D981C" w14:textId="77777777" w:rsidR="00242B6C" w:rsidRDefault="00242B6C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CDBEEE" w14:textId="71DCCA7D" w:rsidR="00003911" w:rsidRPr="0009108F" w:rsidRDefault="00003911" w:rsidP="00242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</w:pP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All new texts</w:t>
      </w:r>
    </w:p>
    <w:p w14:paraId="6EE01548" w14:textId="4820368F" w:rsidR="00250809" w:rsidRPr="00D54329" w:rsidRDefault="00297B07" w:rsidP="00250809">
      <w:pPr>
        <w:pStyle w:val="3"/>
        <w:rPr>
          <w:rFonts w:hint="eastAsia"/>
          <w:lang w:eastAsia="ja-JP"/>
        </w:rPr>
      </w:pPr>
      <w:bookmarkStart w:id="0" w:name="_Toc208486299"/>
      <w:r>
        <w:rPr>
          <w:rFonts w:hint="eastAsia"/>
          <w:lang w:eastAsia="ja-JP"/>
        </w:rPr>
        <w:t>Y.2.5</w:t>
      </w:r>
      <w:r w:rsidR="00250809" w:rsidRPr="00D54329">
        <w:tab/>
      </w:r>
      <w:bookmarkEnd w:id="0"/>
      <w:r>
        <w:rPr>
          <w:rFonts w:hint="eastAsia"/>
          <w:lang w:eastAsia="ja-JP"/>
        </w:rPr>
        <w:t xml:space="preserve">Massive </w:t>
      </w:r>
      <w:r w:rsidR="00830F54">
        <w:rPr>
          <w:rFonts w:hint="eastAsia"/>
          <w:lang w:eastAsia="ja-JP"/>
        </w:rPr>
        <w:t>Communication</w:t>
      </w:r>
    </w:p>
    <w:p w14:paraId="21271173" w14:textId="5B991340" w:rsidR="00250809" w:rsidRPr="00D54329" w:rsidRDefault="00250809" w:rsidP="00250809">
      <w:pPr>
        <w:pStyle w:val="TH"/>
        <w:rPr>
          <w:rFonts w:eastAsia="SimSun" w:hint="eastAsia"/>
          <w:lang w:eastAsia="ja-JP"/>
        </w:rPr>
      </w:pPr>
      <w:r w:rsidRPr="00D54329">
        <w:t xml:space="preserve">Table </w:t>
      </w:r>
      <w:r w:rsidR="005B7109">
        <w:rPr>
          <w:rFonts w:hint="eastAsia"/>
          <w:lang w:eastAsia="ja-JP"/>
        </w:rPr>
        <w:t>Y</w:t>
      </w:r>
      <w:r w:rsidRPr="00D54329">
        <w:t>.</w:t>
      </w:r>
      <w:r w:rsidR="005B7109">
        <w:rPr>
          <w:rFonts w:hint="eastAsia"/>
          <w:lang w:eastAsia="ja-JP"/>
        </w:rPr>
        <w:t>2</w:t>
      </w:r>
      <w:r w:rsidRPr="00D54329">
        <w:t>.</w:t>
      </w:r>
      <w:r w:rsidR="005B7109">
        <w:rPr>
          <w:rFonts w:hint="eastAsia"/>
          <w:lang w:eastAsia="ja-JP"/>
        </w:rPr>
        <w:t>5</w:t>
      </w:r>
      <w:r w:rsidRPr="00D54329">
        <w:t>-1: KPI for M</w:t>
      </w:r>
      <w:r w:rsidR="00AC75E6">
        <w:rPr>
          <w:rFonts w:hint="eastAsia"/>
          <w:lang w:eastAsia="ja-JP"/>
        </w:rPr>
        <w:t>assive Communication</w:t>
      </w:r>
    </w:p>
    <w:tbl>
      <w:tblPr>
        <w:tblW w:w="8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1529"/>
        <w:gridCol w:w="809"/>
        <w:gridCol w:w="838"/>
        <w:gridCol w:w="990"/>
        <w:gridCol w:w="966"/>
        <w:gridCol w:w="714"/>
      </w:tblGrid>
      <w:tr w:rsidR="00791029" w:rsidRPr="00D54329" w14:paraId="67E5B28C" w14:textId="77777777" w:rsidTr="005A7B94">
        <w:trPr>
          <w:cantSplit/>
          <w:tblHeader/>
          <w:jc w:val="center"/>
        </w:trPr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938D" w14:textId="77777777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r>
              <w:rPr>
                <w:rFonts w:eastAsia="游明朝" w:hint="eastAsia"/>
                <w:sz w:val="16"/>
                <w:szCs w:val="16"/>
              </w:rPr>
              <w:t>Profile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394E" w14:textId="77777777" w:rsidR="00791029" w:rsidRPr="00D54329" w:rsidRDefault="00791029" w:rsidP="005A7B94">
            <w:pPr>
              <w:pStyle w:val="TAH"/>
              <w:rPr>
                <w:rFonts w:cs="Arial"/>
                <w:bCs/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</w:t>
            </w:r>
            <w:r w:rsidRPr="00D54329">
              <w:rPr>
                <w:sz w:val="16"/>
                <w:szCs w:val="16"/>
              </w:rPr>
              <w:softHyphen/>
              <w:t xml:space="preserve">tion service availability: target value 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D17D7" w14:textId="77777777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End-to-end latency: maximum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856EA" w14:textId="77777777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Service bit rate: user experienced data rate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B379B" w14:textId="77777777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Message size [byte]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12507" w14:textId="77777777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Transfer interval: target value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650B8" w14:textId="77777777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UE </w:t>
            </w:r>
            <w:r w:rsidRPr="00D54329">
              <w:rPr>
                <w:sz w:val="16"/>
                <w:szCs w:val="16"/>
              </w:rPr>
              <w:br/>
              <w:t>speed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347C9" w14:textId="77777777" w:rsidR="00791029" w:rsidRPr="00D54329" w:rsidRDefault="00791029" w:rsidP="005A7B94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# of UEs</w:t>
            </w:r>
          </w:p>
        </w:tc>
      </w:tr>
      <w:tr w:rsidR="00791029" w:rsidRPr="00D54329" w14:paraId="2C0FA43A" w14:textId="77777777" w:rsidTr="005A7B94">
        <w:trPr>
          <w:cantSplit/>
          <w:tblHeader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9E77" w14:textId="77777777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33B17">
              <w:rPr>
                <w:rFonts w:ascii="Arial" w:hAnsi="Arial" w:cs="Arial"/>
                <w:sz w:val="16"/>
                <w:szCs w:val="16"/>
              </w:rPr>
              <w:t>Smart Grid monitor and control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33DD" w14:textId="77777777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33B17">
              <w:rPr>
                <w:rFonts w:ascii="Arial" w:hAnsi="Arial" w:cs="Arial"/>
                <w:sz w:val="16"/>
                <w:szCs w:val="16"/>
              </w:rPr>
              <w:t>[&gt; 99.99]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59036" w14:textId="77777777" w:rsidR="00791029" w:rsidRPr="00C33B17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</w:rPr>
              <w:t>TBD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A22E2" w14:textId="77777777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UL: </w:t>
            </w:r>
          </w:p>
          <w:p w14:paraId="4CB92BF1" w14:textId="77777777" w:rsidR="00791029" w:rsidRPr="00C33B17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</w:rPr>
              <w:t>Peak [5]M</w:t>
            </w:r>
          </w:p>
          <w:p w14:paraId="76D78F7E" w14:textId="77777777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46A8D7E6" w14:textId="77777777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DL: </w:t>
            </w:r>
          </w:p>
          <w:p w14:paraId="566F6799" w14:textId="77777777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</w:rPr>
              <w:t>Peak [5]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>M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638A5" w14:textId="77777777" w:rsidR="00791029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</w:rPr>
              <w:t>TBD</w:t>
            </w:r>
          </w:p>
          <w:p w14:paraId="3D17C02C" w14:textId="77777777" w:rsidR="00791029" w:rsidRPr="00C33B17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</w:rPr>
              <w:t>(note)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43498" w14:textId="77777777" w:rsidR="00791029" w:rsidRPr="00C33B17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</w:rPr>
              <w:t>TBD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2988B" w14:textId="77777777" w:rsidR="00791029" w:rsidRPr="00D54329" w:rsidRDefault="00791029" w:rsidP="005A7B9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 w:hint="eastAsia"/>
                <w:sz w:val="16"/>
                <w:szCs w:val="16"/>
              </w:rPr>
              <w:t>st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>ationary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2C07E" w14:textId="77777777" w:rsidR="00791029" w:rsidRPr="00C33B17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</w:rPr>
              <w:t>TBD</w:t>
            </w:r>
          </w:p>
        </w:tc>
      </w:tr>
      <w:tr w:rsidR="00791029" w:rsidRPr="00D54329" w14:paraId="207994C1" w14:textId="77777777" w:rsidTr="005A7B94">
        <w:trPr>
          <w:cantSplit/>
          <w:tblHeader/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1AF" w14:textId="77777777" w:rsidR="00791029" w:rsidRDefault="00791029" w:rsidP="005A7B94">
            <w:pPr>
              <w:spacing w:after="0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  <w:lang w:eastAsia="ja-JP"/>
              </w:rPr>
              <w:t xml:space="preserve">NOTE: Typical message sizes are </w:t>
            </w:r>
            <w:proofErr w:type="gramStart"/>
            <w:r>
              <w:rPr>
                <w:rFonts w:ascii="Arial" w:eastAsia="游明朝" w:hAnsi="Arial" w:cs="Arial" w:hint="eastAsia"/>
                <w:sz w:val="16"/>
                <w:szCs w:val="16"/>
                <w:lang w:eastAsia="ja-JP"/>
              </w:rPr>
              <w:t>500 byte</w:t>
            </w:r>
            <w:proofErr w:type="gramEnd"/>
            <w:r>
              <w:rPr>
                <w:rFonts w:ascii="Arial" w:eastAsia="游明朝" w:hAnsi="Arial" w:cs="Arial" w:hint="eastAsia"/>
                <w:sz w:val="16"/>
                <w:szCs w:val="16"/>
                <w:lang w:eastAsia="ja-JP"/>
              </w:rPr>
              <w:t xml:space="preserve"> payload meter readings to 1 MB differential and 20 MB complete firmware upgrades</w:t>
            </w:r>
          </w:p>
        </w:tc>
      </w:tr>
    </w:tbl>
    <w:p w14:paraId="5D19A87A" w14:textId="77777777" w:rsidR="0009108F" w:rsidRPr="00E727F8" w:rsidRDefault="0009108F" w:rsidP="0009108F">
      <w:pPr>
        <w:rPr>
          <w:rFonts w:hint="eastAsia"/>
          <w:noProof/>
          <w:lang w:eastAsia="ja-JP"/>
        </w:rPr>
      </w:pPr>
    </w:p>
    <w:p w14:paraId="3C612AE9" w14:textId="2064C2A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50C51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757A8" w14:textId="77777777" w:rsidR="00A3565E" w:rsidRDefault="00A3565E">
      <w:r>
        <w:separator/>
      </w:r>
    </w:p>
  </w:endnote>
  <w:endnote w:type="continuationSeparator" w:id="0">
    <w:p w14:paraId="5C2F087B" w14:textId="77777777" w:rsidR="00A3565E" w:rsidRDefault="00A3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4B53" w14:textId="77777777" w:rsidR="00A3565E" w:rsidRDefault="00A3565E">
      <w:r>
        <w:separator/>
      </w:r>
    </w:p>
  </w:footnote>
  <w:footnote w:type="continuationSeparator" w:id="0">
    <w:p w14:paraId="30115D8C" w14:textId="77777777" w:rsidR="00A3565E" w:rsidRDefault="00A35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11"/>
    <w:rsid w:val="00004C44"/>
    <w:rsid w:val="000158F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C47C3"/>
    <w:rsid w:val="000D58AB"/>
    <w:rsid w:val="000D74A3"/>
    <w:rsid w:val="00130AB4"/>
    <w:rsid w:val="00133525"/>
    <w:rsid w:val="001A28F0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2B6C"/>
    <w:rsid w:val="002437F3"/>
    <w:rsid w:val="00250809"/>
    <w:rsid w:val="002675F0"/>
    <w:rsid w:val="00270554"/>
    <w:rsid w:val="002760EE"/>
    <w:rsid w:val="00297B07"/>
    <w:rsid w:val="002B6339"/>
    <w:rsid w:val="002E00EE"/>
    <w:rsid w:val="003172DC"/>
    <w:rsid w:val="00334CCB"/>
    <w:rsid w:val="0035462D"/>
    <w:rsid w:val="00356555"/>
    <w:rsid w:val="003741D3"/>
    <w:rsid w:val="003765B8"/>
    <w:rsid w:val="00381492"/>
    <w:rsid w:val="003B27E1"/>
    <w:rsid w:val="003C3971"/>
    <w:rsid w:val="00423334"/>
    <w:rsid w:val="004345EC"/>
    <w:rsid w:val="004368E2"/>
    <w:rsid w:val="00437FD8"/>
    <w:rsid w:val="0046353E"/>
    <w:rsid w:val="00465515"/>
    <w:rsid w:val="004725B1"/>
    <w:rsid w:val="0049751D"/>
    <w:rsid w:val="004B05B0"/>
    <w:rsid w:val="004C30AC"/>
    <w:rsid w:val="004C6B75"/>
    <w:rsid w:val="004C728D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87978"/>
    <w:rsid w:val="00597B11"/>
    <w:rsid w:val="005B7109"/>
    <w:rsid w:val="005D2E01"/>
    <w:rsid w:val="005D7526"/>
    <w:rsid w:val="005E4BB2"/>
    <w:rsid w:val="005F1B4E"/>
    <w:rsid w:val="005F788A"/>
    <w:rsid w:val="00602AEA"/>
    <w:rsid w:val="00614FDF"/>
    <w:rsid w:val="006236C0"/>
    <w:rsid w:val="0063543D"/>
    <w:rsid w:val="00647114"/>
    <w:rsid w:val="00663DC1"/>
    <w:rsid w:val="00665645"/>
    <w:rsid w:val="0068531D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24AC"/>
    <w:rsid w:val="00774DA4"/>
    <w:rsid w:val="00781F0F"/>
    <w:rsid w:val="00791029"/>
    <w:rsid w:val="007A6C4E"/>
    <w:rsid w:val="007B600E"/>
    <w:rsid w:val="007F0F4A"/>
    <w:rsid w:val="008028A4"/>
    <w:rsid w:val="00817319"/>
    <w:rsid w:val="008217A3"/>
    <w:rsid w:val="00830747"/>
    <w:rsid w:val="00830F54"/>
    <w:rsid w:val="008359CD"/>
    <w:rsid w:val="008768CA"/>
    <w:rsid w:val="00881287"/>
    <w:rsid w:val="008C3147"/>
    <w:rsid w:val="008C384C"/>
    <w:rsid w:val="008C762E"/>
    <w:rsid w:val="008D05CF"/>
    <w:rsid w:val="008D4BD9"/>
    <w:rsid w:val="008E2D68"/>
    <w:rsid w:val="008E6756"/>
    <w:rsid w:val="00901F78"/>
    <w:rsid w:val="0090271F"/>
    <w:rsid w:val="00902E23"/>
    <w:rsid w:val="009114D7"/>
    <w:rsid w:val="0091348E"/>
    <w:rsid w:val="00917CCB"/>
    <w:rsid w:val="009309FB"/>
    <w:rsid w:val="009337DD"/>
    <w:rsid w:val="00933FB0"/>
    <w:rsid w:val="00942EC2"/>
    <w:rsid w:val="009B11DE"/>
    <w:rsid w:val="009C1D2B"/>
    <w:rsid w:val="009F37B7"/>
    <w:rsid w:val="00A10F02"/>
    <w:rsid w:val="00A164B4"/>
    <w:rsid w:val="00A20783"/>
    <w:rsid w:val="00A26956"/>
    <w:rsid w:val="00A27486"/>
    <w:rsid w:val="00A3565E"/>
    <w:rsid w:val="00A528E4"/>
    <w:rsid w:val="00A53724"/>
    <w:rsid w:val="00A56066"/>
    <w:rsid w:val="00A73129"/>
    <w:rsid w:val="00A758D0"/>
    <w:rsid w:val="00A82346"/>
    <w:rsid w:val="00A92BA1"/>
    <w:rsid w:val="00A95A32"/>
    <w:rsid w:val="00AA11D1"/>
    <w:rsid w:val="00AB4A5D"/>
    <w:rsid w:val="00AC6BC6"/>
    <w:rsid w:val="00AC75E6"/>
    <w:rsid w:val="00AE65E2"/>
    <w:rsid w:val="00AF1460"/>
    <w:rsid w:val="00B12BA0"/>
    <w:rsid w:val="00B15449"/>
    <w:rsid w:val="00B46578"/>
    <w:rsid w:val="00B47DC3"/>
    <w:rsid w:val="00B63D14"/>
    <w:rsid w:val="00B665B2"/>
    <w:rsid w:val="00B93086"/>
    <w:rsid w:val="00BA19ED"/>
    <w:rsid w:val="00BA4B8D"/>
    <w:rsid w:val="00BB771C"/>
    <w:rsid w:val="00BC0F7D"/>
    <w:rsid w:val="00BC2515"/>
    <w:rsid w:val="00BD150B"/>
    <w:rsid w:val="00BD6BB3"/>
    <w:rsid w:val="00BD7D31"/>
    <w:rsid w:val="00BE3255"/>
    <w:rsid w:val="00BE7916"/>
    <w:rsid w:val="00BE7BF9"/>
    <w:rsid w:val="00BF128E"/>
    <w:rsid w:val="00C074DD"/>
    <w:rsid w:val="00C10010"/>
    <w:rsid w:val="00C1496A"/>
    <w:rsid w:val="00C14A4A"/>
    <w:rsid w:val="00C33079"/>
    <w:rsid w:val="00C45231"/>
    <w:rsid w:val="00C551FF"/>
    <w:rsid w:val="00C72833"/>
    <w:rsid w:val="00C80F1D"/>
    <w:rsid w:val="00C91962"/>
    <w:rsid w:val="00C93F40"/>
    <w:rsid w:val="00CA3D0C"/>
    <w:rsid w:val="00CC1CA0"/>
    <w:rsid w:val="00CF72FD"/>
    <w:rsid w:val="00D14C29"/>
    <w:rsid w:val="00D15E24"/>
    <w:rsid w:val="00D217DF"/>
    <w:rsid w:val="00D261B2"/>
    <w:rsid w:val="00D3791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0EF7"/>
    <w:rsid w:val="00DF2060"/>
    <w:rsid w:val="00DF2B1F"/>
    <w:rsid w:val="00DF62CD"/>
    <w:rsid w:val="00DF6E41"/>
    <w:rsid w:val="00E16509"/>
    <w:rsid w:val="00E36E5E"/>
    <w:rsid w:val="00E416FA"/>
    <w:rsid w:val="00E44582"/>
    <w:rsid w:val="00E63153"/>
    <w:rsid w:val="00E6568C"/>
    <w:rsid w:val="00E727F8"/>
    <w:rsid w:val="00E77645"/>
    <w:rsid w:val="00E95B68"/>
    <w:rsid w:val="00E95B7A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4E23"/>
    <w:rsid w:val="00F50C51"/>
    <w:rsid w:val="00F653B8"/>
    <w:rsid w:val="00F7404F"/>
    <w:rsid w:val="00F806E6"/>
    <w:rsid w:val="00F9008D"/>
    <w:rsid w:val="00FA1266"/>
    <w:rsid w:val="00FB7669"/>
    <w:rsid w:val="00FC05A2"/>
    <w:rsid w:val="00FC1192"/>
    <w:rsid w:val="00FD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25080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250809"/>
    <w:rPr>
      <w:rFonts w:ascii="Arial" w:hAnsi="Arial"/>
      <w:b/>
      <w:sz w:val="18"/>
      <w:lang w:eastAsia="en-US"/>
    </w:rPr>
  </w:style>
  <w:style w:type="paragraph" w:styleId="ab">
    <w:name w:val="Revision"/>
    <w:hidden/>
    <w:uiPriority w:val="99"/>
    <w:semiHidden/>
    <w:rsid w:val="00E727F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F6E41"/>
    <w:rPr>
      <w:color w:val="FF0000"/>
      <w:lang w:eastAsia="en-US"/>
    </w:rPr>
  </w:style>
  <w:style w:type="character" w:customStyle="1" w:styleId="NOChar">
    <w:name w:val="NO Char"/>
    <w:link w:val="NO"/>
    <w:qFormat/>
    <w:rsid w:val="00DF6E41"/>
    <w:rPr>
      <w:lang w:eastAsia="en-US"/>
    </w:rPr>
  </w:style>
  <w:style w:type="paragraph" w:customStyle="1" w:styleId="NOTE">
    <w:name w:val="NOTE"/>
    <w:basedOn w:val="NO"/>
    <w:link w:val="NOTE0"/>
    <w:qFormat/>
    <w:rsid w:val="00DF6E41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DF6E41"/>
    <w:rPr>
      <w:rFonts w:eastAsia="SimSun"/>
      <w:szCs w:val="21"/>
      <w:lang w:val="en-US" w:eastAsia="zh-CN"/>
    </w:rPr>
  </w:style>
  <w:style w:type="character" w:customStyle="1" w:styleId="EXChar">
    <w:name w:val="EX Char"/>
    <w:link w:val="EX"/>
    <w:rsid w:val="00DF6E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208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中野 裕介</cp:lastModifiedBy>
  <cp:revision>28</cp:revision>
  <cp:lastPrinted>2019-02-25T14:05:00Z</cp:lastPrinted>
  <dcterms:created xsi:type="dcterms:W3CDTF">2025-11-04T08:25:00Z</dcterms:created>
  <dcterms:modified xsi:type="dcterms:W3CDTF">2025-11-06T10:22:00Z</dcterms:modified>
</cp:coreProperties>
</file>