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630ECE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EA3B6" w14:textId="77777777" w:rsidR="00075617" w:rsidRDefault="00075617">
      <w:r>
        <w:separator/>
      </w:r>
    </w:p>
  </w:endnote>
  <w:endnote w:type="continuationSeparator" w:id="0">
    <w:p w14:paraId="0B0D5F0D" w14:textId="77777777" w:rsidR="00075617" w:rsidRDefault="00075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ADC55" w14:textId="77777777" w:rsidR="00075617" w:rsidRDefault="00075617">
      <w:r>
        <w:separator/>
      </w:r>
    </w:p>
  </w:footnote>
  <w:footnote w:type="continuationSeparator" w:id="0">
    <w:p w14:paraId="10A653FD" w14:textId="77777777" w:rsidR="00075617" w:rsidRDefault="00075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21</cp:revision>
  <cp:lastPrinted>2019-02-25T14:05:00Z</cp:lastPrinted>
  <dcterms:created xsi:type="dcterms:W3CDTF">2021-07-14T09:19:00Z</dcterms:created>
  <dcterms:modified xsi:type="dcterms:W3CDTF">2025-07-02T15:15:00Z</dcterms:modified>
</cp:coreProperties>
</file>