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461B0D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BF38D1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78F1D8ED" w14:textId="602B0BE9" w:rsidR="00B97703" w:rsidRDefault="00BF38D1">
      <w:pPr>
        <w:rPr>
          <w:rFonts w:ascii="Arial" w:hAnsi="Arial" w:cs="Arial"/>
        </w:rPr>
      </w:pPr>
      <w:r w:rsidRPr="00BF38D1">
        <w:rPr>
          <w:rFonts w:ascii="Arial" w:hAnsi="Arial"/>
          <w:b/>
          <w:noProof/>
          <w:sz w:val="22"/>
          <w:szCs w:val="22"/>
        </w:rPr>
        <w:t>25-29 August 2025, Goteborg, Sweden</w:t>
      </w: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&lt;original_LS-out_doc_nbr&gt; on &lt;title&gt; from &lt;LS-out_group&gt;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&lt;release_identity(s)&gt;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&lt;work_item_name&gt; (&lt;work-item_code&gt;)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&lt;name_of_tdoc_requestor&gt;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053F0E4A" w:rsidR="003E24FF" w:rsidRDefault="003E24FF" w:rsidP="003E24FF">
      <w:bookmarkStart w:id="16" w:name="OLE_LINK53"/>
      <w:bookmarkStart w:id="17" w:name="OLE_LINK54"/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3F3E4ADA" w14:textId="1BB3A6EE" w:rsidR="00C16839" w:rsidRPr="00BD67A8" w:rsidRDefault="00C16839" w:rsidP="00C16839">
      <w:bookmarkStart w:id="18" w:name="OLE_LINK55"/>
      <w:bookmarkStart w:id="19" w:name="OLE_LINK56"/>
      <w:r w:rsidRPr="00BD67A8">
        <w:t>SA1#11</w:t>
      </w:r>
      <w:r>
        <w:t>3</w:t>
      </w:r>
      <w:r w:rsidRPr="00BD67A8">
        <w:tab/>
      </w:r>
      <w:bookmarkEnd w:id="18"/>
      <w:bookmarkEnd w:id="19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6"/>
    <w:bookmarkEnd w:id="17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EE400" w14:textId="77777777" w:rsidR="00581BF8" w:rsidRDefault="00581BF8">
      <w:pPr>
        <w:spacing w:after="0"/>
      </w:pPr>
      <w:r>
        <w:separator/>
      </w:r>
    </w:p>
  </w:endnote>
  <w:endnote w:type="continuationSeparator" w:id="0">
    <w:p w14:paraId="356800C8" w14:textId="77777777" w:rsidR="00581BF8" w:rsidRDefault="00581B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322C9" w14:textId="77777777" w:rsidR="00581BF8" w:rsidRDefault="00581BF8">
      <w:pPr>
        <w:spacing w:after="0"/>
      </w:pPr>
      <w:r>
        <w:separator/>
      </w:r>
    </w:p>
  </w:footnote>
  <w:footnote w:type="continuationSeparator" w:id="0">
    <w:p w14:paraId="5923218F" w14:textId="77777777" w:rsidR="00581BF8" w:rsidRDefault="00581B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572763"/>
    <w:rsid w:val="00581BF8"/>
    <w:rsid w:val="005B0B83"/>
    <w:rsid w:val="007A6DD5"/>
    <w:rsid w:val="007F4F92"/>
    <w:rsid w:val="0084734A"/>
    <w:rsid w:val="008D772F"/>
    <w:rsid w:val="0099764C"/>
    <w:rsid w:val="00A51EF5"/>
    <w:rsid w:val="00A53463"/>
    <w:rsid w:val="00AF4274"/>
    <w:rsid w:val="00B805BF"/>
    <w:rsid w:val="00B97703"/>
    <w:rsid w:val="00BD67A8"/>
    <w:rsid w:val="00BF38D1"/>
    <w:rsid w:val="00C16839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Sultan</cp:lastModifiedBy>
  <cp:revision>24</cp:revision>
  <cp:lastPrinted>2002-04-23T07:10:00Z</cp:lastPrinted>
  <dcterms:created xsi:type="dcterms:W3CDTF">2021-06-24T08:21:00Z</dcterms:created>
  <dcterms:modified xsi:type="dcterms:W3CDTF">2025-07-16T07:36:00Z</dcterms:modified>
</cp:coreProperties>
</file>