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D25" w14:textId="6B747E65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="0096461F" w:rsidRPr="0096461F">
        <w:rPr>
          <w:rFonts w:eastAsia="MS Mincho" w:cs="Arial"/>
          <w:b/>
          <w:sz w:val="24"/>
          <w:szCs w:val="24"/>
          <w:lang w:eastAsia="ja-JP"/>
        </w:rPr>
        <w:t>S1-252901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6060BEC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815792">
        <w:rPr>
          <w:rFonts w:eastAsia="Times New Roman" w:cs="Arial"/>
          <w:sz w:val="22"/>
          <w:szCs w:val="20"/>
          <w:lang w:eastAsia="ar-SA"/>
        </w:rPr>
        <w:t>Report</w:t>
      </w:r>
      <w:r w:rsidR="00C86750" w:rsidRPr="00C86750">
        <w:rPr>
          <w:rFonts w:eastAsia="Times New Roman" w:cs="Arial"/>
          <w:sz w:val="22"/>
          <w:szCs w:val="20"/>
          <w:lang w:eastAsia="ar-SA"/>
        </w:rPr>
        <w:t xml:space="preserve"> 6G System and Operation Aspects  </w:t>
      </w:r>
    </w:p>
    <w:p w14:paraId="09D907A5" w14:textId="59DB2036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 w:rsidR="00C86750"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606FF29" w14:textId="16971713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5" w:name="_Hlk198310284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C86750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Chair</w:t>
      </w:r>
      <w:r w:rsidR="00B56BEB"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3577A6E8" w14:textId="7C53EA12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  <w:t xml:space="preserve">Jose </w:t>
      </w:r>
      <w:r w:rsidR="001102DE" w:rsidRPr="00CC1E3B">
        <w:rPr>
          <w:rFonts w:eastAsia="Times New Roman" w:cs="Arial"/>
          <w:sz w:val="22"/>
          <w:szCs w:val="20"/>
          <w:lang w:val="fr-FR" w:eastAsia="ar-SA"/>
        </w:rPr>
        <w:t xml:space="preserve">Luis 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Almodovar </w:t>
      </w:r>
      <w:r w:rsidR="001102DE" w:rsidRPr="00CC1E3B">
        <w:rPr>
          <w:rFonts w:eastAsia="Times New Roman" w:cs="Arial"/>
          <w:sz w:val="22"/>
          <w:szCs w:val="20"/>
          <w:lang w:val="fr-FR" w:eastAsia="ar-SA"/>
        </w:rPr>
        <w:t>Chico</w:t>
      </w:r>
    </w:p>
    <w:bookmarkEnd w:id="5"/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/BreakOut: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25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</w:tblGrid>
      <w:tr w:rsidR="007244E9" w:rsidRPr="00015298" w14:paraId="03DD2535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EB5366F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F62148" w14:textId="77777777" w:rsidR="007244E9" w:rsidRPr="00015298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7244E9" w:rsidRPr="00AB0F3E" w14:paraId="0FF41111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E92577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4F1D72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22988BD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E6F8AE8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830D4BA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5DB385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9BCC7E3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8DE1E6E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E2D9BE3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6C223B6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0E0EB8F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7FB9C31C" w14:textId="77777777" w:rsidR="007244E9" w:rsidRPr="00A133D2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47EF43F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C425CB2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C9103F4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02517B31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AEFA839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271546A3" w14:textId="77777777" w:rsidR="007244E9" w:rsidRPr="00186F3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43A0F6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B82F272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00EF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148A98A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3B9CEF5F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E97D9FE" w14:textId="77777777" w:rsidR="007244E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58E58ED" w14:textId="7292ADE0" w:rsidR="007244E9" w:rsidRPr="00B4733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</w:tr>
      <w:tr w:rsidR="007244E9" w:rsidRPr="00F24F45" w14:paraId="64A40F4F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13F7306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2C695A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D24FB4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48741A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(start at 09:00)</w:t>
            </w:r>
          </w:p>
          <w:p w14:paraId="0D9AB668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/>
                <w:color w:val="000000"/>
                <w:kern w:val="24"/>
                <w:sz w:val="20"/>
                <w:szCs w:val="24"/>
                <w:lang w:val="en-US" w:eastAsia="ja-JP"/>
              </w:rPr>
              <w:t>Plenary:</w:t>
            </w:r>
          </w:p>
          <w:p w14:paraId="035466AA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 xml:space="preserve">1. Opening </w:t>
            </w:r>
          </w:p>
          <w:p w14:paraId="57F338AF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2. Reports</w:t>
            </w:r>
          </w:p>
          <w:p w14:paraId="28D282DF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3. LSs</w:t>
            </w:r>
            <w:r w:rsidRPr="00480F43">
              <w:rPr>
                <w:rFonts w:eastAsia="MS Mincho" w:cs="Arial"/>
                <w:bCs/>
                <w:color w:val="000000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2EF361B4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8152D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D513092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595736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C735E9A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61010552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F3610A6" w14:textId="77777777" w:rsidR="007244E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2D64C2B" w14:textId="50CA2F64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88F694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687124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2DC96924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2D3559C" w14:textId="77777777" w:rsidR="007244E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E57245F" w14:textId="1B5E7E45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1B35BE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E97CC9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07CD3C" w14:textId="77777777" w:rsidR="007244E9" w:rsidRPr="00480F43" w:rsidRDefault="007244E9" w:rsidP="00444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1596445" w14:textId="77777777" w:rsidR="007244E9" w:rsidRPr="00480F43" w:rsidRDefault="007244E9" w:rsidP="00444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5D686D14" w14:textId="77777777" w:rsidR="007244E9" w:rsidRPr="00480F43" w:rsidRDefault="007244E9" w:rsidP="00444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A2D7315" w14:textId="77777777" w:rsidR="007244E9" w:rsidRDefault="007244E9" w:rsidP="00444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38F6812" w14:textId="0CA4B144" w:rsidR="007244E9" w:rsidRPr="0077447F" w:rsidRDefault="007244E9" w:rsidP="00444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</w:tr>
      <w:tr w:rsidR="007244E9" w:rsidRPr="00AB0F3E" w14:paraId="437E4EB7" w14:textId="77777777" w:rsidTr="007244E9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DC313" w14:textId="77777777" w:rsidR="007244E9" w:rsidRPr="00AB0F3E" w:rsidRDefault="007244E9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416ADE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ADC4FB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56A8E41" w14:textId="77777777" w:rsidR="007244E9" w:rsidRPr="00415AA2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3E00885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B37812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123101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EEC915" w14:textId="144EE5EA" w:rsidR="007244E9" w:rsidRPr="00A65AF8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highlight w:val="yellow"/>
                <w:lang w:eastAsia="ar-SA"/>
              </w:rPr>
            </w:pPr>
          </w:p>
        </w:tc>
      </w:tr>
      <w:tr w:rsidR="007244E9" w:rsidRPr="00AB0F3E" w14:paraId="6C832FF4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9EA276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CB7CDB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081BE4B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6E09D4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</w:pPr>
            <w:r w:rsidRPr="00E161B9">
              <w:rPr>
                <w:rFonts w:eastAsia="MS Mincho" w:cs="Arial" w:hint="eastAsia"/>
                <w:b/>
                <w:bCs/>
                <w:kern w:val="24"/>
                <w:sz w:val="20"/>
                <w:szCs w:val="24"/>
                <w:lang w:val="en-US" w:eastAsia="ja-JP"/>
              </w:rPr>
              <w:t>P</w:t>
            </w:r>
            <w:r w:rsidRPr="00E161B9"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  <w:t>lenary:</w:t>
            </w:r>
          </w:p>
          <w:p w14:paraId="43E7E1CC" w14:textId="4A03669C" w:rsidR="007244E9" w:rsidRPr="00E676AB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8.1.1 </w:t>
            </w:r>
            <w:r w:rsidRPr="00250541"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6G General</w:t>
            </w:r>
          </w:p>
          <w:p w14:paraId="207C5340" w14:textId="05439713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9278EB" w14:textId="566F41FE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lastRenderedPageBreak/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7A35B1D3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8F3DF6A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CED7C6" w14:textId="1AC04E96" w:rsidR="007244E9" w:rsidRPr="0077447F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38A0EC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14:00</w:t>
            </w:r>
          </w:p>
          <w:p w14:paraId="378236FB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802BAA" w14:textId="41F70C82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5F544" w14:textId="22FF94AA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FEFECD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281FB27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42A372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</w:tr>
      <w:tr w:rsidR="007244E9" w:rsidRPr="00AB0F3E" w14:paraId="78A49DD1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39527" w14:textId="77777777" w:rsidR="007244E9" w:rsidRPr="00AB0F3E" w:rsidRDefault="007244E9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0E0090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3876D7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3410EA" w14:textId="77777777" w:rsidR="007244E9" w:rsidRPr="00415AA2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9AFC2" w14:textId="3DA7AD65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587BA4" w14:textId="77777777" w:rsidR="007244E9" w:rsidRPr="00480F43" w:rsidRDefault="007244E9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08C3E6F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440BD3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7244E9" w:rsidRPr="00015298" w14:paraId="56378E6E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EC96C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3DD665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356B570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007B4DE0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5674918" w14:textId="77777777" w:rsidR="007244E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7DD60D6" w14:textId="61762623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F1A9AF" w14:textId="616CDB94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BBCE9C" w14:textId="64B3D12F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4F2033F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3737A28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065224" w14:textId="77777777" w:rsidR="007244E9" w:rsidRPr="006A17C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</w:tr>
      <w:tr w:rsidR="007244E9" w:rsidRPr="00AB0F3E" w14:paraId="70D81FCB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7244E9" w:rsidRPr="00AB0F3E" w:rsidRDefault="007244E9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77777777" w:rsidR="007244E9" w:rsidRPr="00AB0F3E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7244E9" w:rsidRPr="00415AA2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7244E9" w:rsidRPr="00415AA2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7244E9" w:rsidRPr="00415AA2" w:rsidRDefault="007244E9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33096B" w14:textId="77777777" w:rsidR="007244E9" w:rsidRPr="00AB0F3E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FD1AAD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7244E9" w:rsidRPr="00015298" w14:paraId="6B33D8EE" w14:textId="77777777" w:rsidTr="00724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7244E9" w:rsidRPr="00AB0F3E" w:rsidRDefault="007244E9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69923B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E1BA685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D001EC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D38A32D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0D8CFDC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58AB14F2" w14:textId="77777777" w:rsidR="007244E9" w:rsidRPr="00480F43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64F6294" w14:textId="77777777" w:rsidR="007244E9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AA1070A" w14:textId="1E85995D" w:rsidR="007244E9" w:rsidRPr="008C18DC" w:rsidRDefault="007244E9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7244E9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93C3A8" w14:textId="6C507B7E" w:rsidR="007244E9" w:rsidRPr="00BD4335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2118D72" w14:textId="28309F00" w:rsidR="007244E9" w:rsidRPr="008D3CDA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6C106D" w14:textId="77777777" w:rsidR="007244E9" w:rsidRPr="00AB0F3E" w:rsidRDefault="007244E9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ABF0069" w14:textId="77777777" w:rsidR="007244E9" w:rsidRPr="00AB0F3E" w:rsidRDefault="007244E9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842C64" w14:textId="77777777" w:rsidR="007244E9" w:rsidRPr="00480F43" w:rsidRDefault="007244E9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bookmarkEnd w:id="6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23556B8A" w14:textId="77777777" w:rsidR="00E10879" w:rsidRDefault="00E10879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2552"/>
        <w:gridCol w:w="4252"/>
        <w:gridCol w:w="2268"/>
        <w:gridCol w:w="3686"/>
      </w:tblGrid>
      <w:tr w:rsidR="003E1585" w:rsidRPr="00745D37" w14:paraId="7591E455" w14:textId="77777777" w:rsidTr="0088553D">
        <w:trPr>
          <w:trHeight w:val="141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D954AA" w14:textId="2DBF838E" w:rsidR="003E1585" w:rsidRPr="00DF5A37" w:rsidRDefault="00C86750" w:rsidP="00C86750">
            <w:pPr>
              <w:pStyle w:val="Heading1"/>
              <w:rPr>
                <w:lang w:val="en-US"/>
              </w:rPr>
            </w:pPr>
            <w:r>
              <w:t xml:space="preserve">6G </w:t>
            </w:r>
            <w:r w:rsidR="003E1585">
              <w:t>System and Operation Aspects</w:t>
            </w:r>
          </w:p>
        </w:tc>
      </w:tr>
      <w:tr w:rsidR="00F96FB8" w:rsidRPr="00BC04B8" w14:paraId="27A697DA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22BDC13" w14:textId="77777777" w:rsidR="00F96FB8" w:rsidRPr="00BC04B8" w:rsidRDefault="00F96FB8" w:rsidP="00C074F3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bookmarkStart w:id="7" w:name="_Hlk198743177"/>
            <w:r w:rsidRPr="00943F4A">
              <w:rPr>
                <w:color w:val="1F497D" w:themeColor="text2"/>
                <w:sz w:val="17"/>
                <w:szCs w:val="17"/>
              </w:rPr>
              <w:t>Sustainability and Energy Efficiency</w:t>
            </w:r>
          </w:p>
        </w:tc>
      </w:tr>
      <w:tr w:rsidR="00F96FB8" w:rsidRPr="002B5B90" w14:paraId="58F5B01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C3C98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D681C" w14:textId="77777777" w:rsidR="00F96FB8" w:rsidRPr="00307073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F96FB8" w:rsidRPr="003070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FF2A8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vivo, China Mobile, 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CF3DE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update Use case on 6G EE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46784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07073">
              <w:rPr>
                <w:rFonts w:eastAsia="Times New Roman" w:cs="Arial"/>
                <w:szCs w:val="18"/>
                <w:lang w:val="de-DE" w:eastAsia="ar-SA"/>
              </w:rPr>
              <w:t>Revised to S1-252394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3DA98" w14:textId="77777777" w:rsidR="00F96FB8" w:rsidRPr="00307073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0323ABB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05484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72BB6" w14:textId="77777777" w:rsidR="00F96FB8" w:rsidRPr="00DD6004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F96FB8" w:rsidRPr="00DD600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4C434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vivo, China Mobile, 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7C59F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update Use case on 6G EE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55095" w14:textId="44E446ED" w:rsidR="00F96FB8" w:rsidRPr="00DD6004" w:rsidRDefault="00DD600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D6004">
              <w:rPr>
                <w:rFonts w:eastAsia="Times New Roman" w:cs="Arial"/>
                <w:szCs w:val="18"/>
                <w:lang w:val="de-DE" w:eastAsia="ar-SA"/>
              </w:rPr>
              <w:t>Revised to S1-252788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14C95" w14:textId="77777777" w:rsidR="00F96FB8" w:rsidRPr="00DD6004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D6004">
              <w:rPr>
                <w:rFonts w:eastAsia="Arial Unicode MS" w:cs="Arial"/>
                <w:szCs w:val="18"/>
                <w:lang w:val="de-DE" w:eastAsia="ar-SA"/>
              </w:rPr>
              <w:t>Revision of S1-252126.</w:t>
            </w:r>
          </w:p>
        </w:tc>
      </w:tr>
      <w:tr w:rsidR="00DD6004" w:rsidRPr="002B5B90" w14:paraId="16E1962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0D65" w14:textId="6F285044" w:rsidR="00DD6004" w:rsidRPr="00DD6004" w:rsidRDefault="00DD600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E69C" w14:textId="3E929A36" w:rsidR="00DD6004" w:rsidRPr="00DD6004" w:rsidRDefault="003F75A1" w:rsidP="00C074F3">
            <w:pPr>
              <w:snapToGrid w:val="0"/>
              <w:spacing w:after="0" w:line="240" w:lineRule="auto"/>
            </w:pPr>
            <w:hyperlink r:id="rId13" w:history="1">
              <w:r w:rsidR="00DD6004" w:rsidRPr="00DD6004">
                <w:rPr>
                  <w:rStyle w:val="Hyperlink"/>
                  <w:rFonts w:cs="Arial"/>
                  <w:color w:val="auto"/>
                </w:rPr>
                <w:t>S1-252788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BF84" w14:textId="1F04A93E" w:rsidR="00DD6004" w:rsidRPr="00DD6004" w:rsidRDefault="00DD600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vivo, China Mobile, 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2AC8" w14:textId="10DD8432" w:rsidR="00DD6004" w:rsidRPr="00DD6004" w:rsidRDefault="00DD600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update Use case on 6G EE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1000" w14:textId="77777777" w:rsidR="00DD6004" w:rsidRPr="00DD6004" w:rsidRDefault="00DD600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7173" w14:textId="563E9EE8" w:rsidR="00DD6004" w:rsidRDefault="00DD6004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D6004">
              <w:rPr>
                <w:rFonts w:eastAsia="Arial Unicode MS" w:cs="Arial"/>
                <w:i/>
                <w:szCs w:val="18"/>
                <w:lang w:val="de-DE" w:eastAsia="ar-SA"/>
              </w:rPr>
              <w:t>Revision of S1-252126.</w:t>
            </w:r>
          </w:p>
          <w:p w14:paraId="14C9A592" w14:textId="789C3104" w:rsidR="00DD6004" w:rsidRPr="00DD6004" w:rsidRDefault="00DD6004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D6004">
              <w:rPr>
                <w:rFonts w:eastAsia="Arial Unicode MS" w:cs="Arial"/>
                <w:szCs w:val="18"/>
                <w:lang w:val="de-DE" w:eastAsia="ar-SA"/>
              </w:rPr>
              <w:t>Revision of S1-252394.</w:t>
            </w:r>
          </w:p>
        </w:tc>
      </w:tr>
      <w:tr w:rsidR="00F96FB8" w:rsidRPr="002B5B90" w14:paraId="0747EF1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EB504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31CC5" w14:textId="77777777" w:rsidR="00F96FB8" w:rsidRPr="00307073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F96FB8" w:rsidRPr="003070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37285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D3561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7073">
              <w:rPr>
                <w:rFonts w:eastAsia="Times New Roman"/>
                <w:szCs w:val="18"/>
                <w:lang w:eastAsia="ar-SA"/>
              </w:rPr>
              <w:t>Updated Use case on end-to-end energy efficiency improvement for the network and 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594A5" w14:textId="77777777" w:rsidR="00F96FB8" w:rsidRPr="00307073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07073">
              <w:rPr>
                <w:rFonts w:eastAsia="Times New Roman" w:cs="Arial"/>
                <w:szCs w:val="18"/>
                <w:lang w:val="de-DE" w:eastAsia="ar-SA"/>
              </w:rPr>
              <w:t>Revised to S1-252395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43F94" w14:textId="77777777" w:rsidR="00F96FB8" w:rsidRPr="00307073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63099FE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C8638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60104" w14:textId="77777777" w:rsidR="00F96FB8" w:rsidRPr="00DD6004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F96FB8" w:rsidRPr="00DD600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1B4DF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48E41" w14:textId="77777777" w:rsidR="00F96FB8" w:rsidRPr="00DD600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D6004">
              <w:rPr>
                <w:rFonts w:eastAsia="Times New Roman"/>
                <w:szCs w:val="18"/>
                <w:lang w:eastAsia="ar-SA"/>
              </w:rPr>
              <w:t xml:space="preserve">Updated Use case on end-to-end energy </w:t>
            </w:r>
            <w:r w:rsidRPr="00DD6004">
              <w:rPr>
                <w:rFonts w:eastAsia="Times New Roman"/>
                <w:szCs w:val="18"/>
                <w:lang w:eastAsia="ar-SA"/>
              </w:rPr>
              <w:lastRenderedPageBreak/>
              <w:t>efficiency improvement for the network and 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212C8" w14:textId="502A4223" w:rsidR="00F96FB8" w:rsidRPr="00DD6004" w:rsidRDefault="00DD600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lastRenderedPageBreak/>
              <w:t xml:space="preserve">Merged into </w:t>
            </w:r>
            <w:r w:rsidRPr="00DD6004">
              <w:rPr>
                <w:rFonts w:eastAsia="Times New Roman" w:cs="Arial"/>
                <w:szCs w:val="18"/>
                <w:lang w:val="de-DE" w:eastAsia="ar-SA"/>
              </w:rPr>
              <w:t>S1-252788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73ADB" w14:textId="77777777" w:rsidR="00F96FB8" w:rsidRPr="00DD6004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D6004">
              <w:rPr>
                <w:rFonts w:eastAsia="Arial Unicode MS" w:cs="Arial"/>
                <w:szCs w:val="18"/>
                <w:lang w:val="de-DE" w:eastAsia="ar-SA"/>
              </w:rPr>
              <w:t>Revision of S1-252341.</w:t>
            </w:r>
          </w:p>
        </w:tc>
      </w:tr>
      <w:tr w:rsidR="00F96FB8" w:rsidRPr="002B5B90" w14:paraId="72933B7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736AF" w14:textId="77777777" w:rsidR="00F96FB8" w:rsidRPr="00F375C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99709" w14:textId="77777777" w:rsidR="00F96FB8" w:rsidRPr="00F375C5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F96FB8" w:rsidRPr="00F375C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42EB5" w14:textId="77777777" w:rsidR="00F96FB8" w:rsidRPr="00F375C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09898" w14:textId="77777777" w:rsidR="00F96FB8" w:rsidRPr="00F375C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Energy efficiency of 6G with multi radio access technologies (NTN and TN)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AB397" w14:textId="58196712" w:rsidR="00F96FB8" w:rsidRPr="00F375C5" w:rsidRDefault="00F375C5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375C5">
              <w:rPr>
                <w:rFonts w:eastAsia="Times New Roman" w:cs="Arial"/>
                <w:szCs w:val="18"/>
                <w:lang w:val="de-DE" w:eastAsia="ar-SA"/>
              </w:rPr>
              <w:t>Revised to S1-252700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8A6C9" w14:textId="77777777" w:rsidR="00F96FB8" w:rsidRPr="00F375C5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375C5" w:rsidRPr="002B5B90" w14:paraId="7D2D05C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A49AF" w14:textId="4D88C70E" w:rsidR="00F375C5" w:rsidRPr="00571E5C" w:rsidRDefault="00F375C5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9BF27" w14:textId="4F0DF0C8" w:rsidR="00F375C5" w:rsidRPr="00571E5C" w:rsidRDefault="003F75A1" w:rsidP="00C074F3">
            <w:pPr>
              <w:snapToGrid w:val="0"/>
              <w:spacing w:after="0" w:line="240" w:lineRule="auto"/>
            </w:pPr>
            <w:hyperlink r:id="rId17" w:history="1">
              <w:r w:rsidR="00F375C5" w:rsidRPr="00571E5C">
                <w:rPr>
                  <w:rStyle w:val="Hyperlink"/>
                  <w:rFonts w:cs="Arial"/>
                  <w:color w:val="auto"/>
                </w:rPr>
                <w:t>S1-252700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70951" w14:textId="005A9D80" w:rsidR="00F375C5" w:rsidRPr="00571E5C" w:rsidRDefault="00F375C5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D5393" w14:textId="2F58E44F" w:rsidR="00F375C5" w:rsidRPr="00571E5C" w:rsidRDefault="00F375C5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Energy efficiency of 6G with multi radio access technologies (NTN and TN)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BFE80" w14:textId="5F5166BE" w:rsidR="00F375C5" w:rsidRPr="00571E5C" w:rsidRDefault="00571E5C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71E5C">
              <w:rPr>
                <w:rFonts w:eastAsia="Times New Roman" w:cs="Arial"/>
                <w:szCs w:val="18"/>
                <w:lang w:val="de-DE" w:eastAsia="ar-SA"/>
              </w:rPr>
              <w:t>Revised to S1-252791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F5502" w14:textId="43431A74" w:rsidR="00F375C5" w:rsidRPr="00571E5C" w:rsidRDefault="00F375C5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71E5C">
              <w:rPr>
                <w:rFonts w:eastAsia="Arial Unicode MS" w:cs="Arial"/>
                <w:szCs w:val="18"/>
                <w:lang w:val="de-DE" w:eastAsia="ar-SA"/>
              </w:rPr>
              <w:t>Revision of S1-252054.</w:t>
            </w:r>
          </w:p>
        </w:tc>
      </w:tr>
      <w:tr w:rsidR="00571E5C" w:rsidRPr="002B5B90" w14:paraId="7BF6476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92DE" w14:textId="398E9465" w:rsidR="00571E5C" w:rsidRPr="00571E5C" w:rsidRDefault="00571E5C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4329" w14:textId="09D24E33" w:rsidR="00571E5C" w:rsidRPr="00571E5C" w:rsidRDefault="003F75A1" w:rsidP="00C074F3">
            <w:pPr>
              <w:snapToGrid w:val="0"/>
              <w:spacing w:after="0" w:line="240" w:lineRule="auto"/>
            </w:pPr>
            <w:hyperlink r:id="rId18" w:history="1">
              <w:r w:rsidR="00571E5C" w:rsidRPr="00571E5C">
                <w:rPr>
                  <w:rStyle w:val="Hyperlink"/>
                  <w:rFonts w:cs="Arial"/>
                  <w:color w:val="auto"/>
                </w:rPr>
                <w:t>S1-252791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670B" w14:textId="64AF0394" w:rsidR="00571E5C" w:rsidRPr="00571E5C" w:rsidRDefault="00571E5C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E118" w14:textId="29293F80" w:rsidR="00571E5C" w:rsidRPr="00571E5C" w:rsidRDefault="00571E5C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Energy efficiency of 6G with multi radio access technologies (NTN and TN)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363B" w14:textId="77777777" w:rsidR="00571E5C" w:rsidRPr="00571E5C" w:rsidRDefault="00571E5C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23C2" w14:textId="7099D419" w:rsidR="00571E5C" w:rsidRDefault="00571E5C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71E5C">
              <w:rPr>
                <w:rFonts w:eastAsia="Arial Unicode MS" w:cs="Arial"/>
                <w:i/>
                <w:szCs w:val="18"/>
                <w:lang w:val="de-DE" w:eastAsia="ar-SA"/>
              </w:rPr>
              <w:t>Revision of S1-252054.</w:t>
            </w:r>
          </w:p>
          <w:p w14:paraId="5C71271C" w14:textId="2DDFB6DE" w:rsidR="00571E5C" w:rsidRPr="00571E5C" w:rsidRDefault="00571E5C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71E5C">
              <w:rPr>
                <w:rFonts w:eastAsia="Arial Unicode MS" w:cs="Arial"/>
                <w:szCs w:val="18"/>
                <w:lang w:val="de-DE" w:eastAsia="ar-SA"/>
              </w:rPr>
              <w:t>Revision of S1-252700.</w:t>
            </w:r>
          </w:p>
        </w:tc>
      </w:tr>
      <w:tr w:rsidR="00F96FB8" w:rsidRPr="002B5B90" w14:paraId="5C60BAF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D4B41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CBC61" w14:textId="77777777" w:rsidR="00F96FB8" w:rsidRPr="00924960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F96FB8" w:rsidRPr="0092496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39ED1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0A000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Use case on energy aware resource allocation for sustainable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7054E" w14:textId="2A953D71" w:rsidR="00F96FB8" w:rsidRPr="00924960" w:rsidRDefault="00924960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24960">
              <w:rPr>
                <w:rFonts w:eastAsia="Times New Roman" w:cs="Arial"/>
                <w:szCs w:val="18"/>
                <w:lang w:val="de-DE" w:eastAsia="ar-SA"/>
              </w:rPr>
              <w:t>Revised to S1-252701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34AFE" w14:textId="77777777" w:rsidR="00F96FB8" w:rsidRPr="00924960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24960" w:rsidRPr="002B5B90" w14:paraId="10FD476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0CCA" w14:textId="704C3FC1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8569" w14:textId="3A56B6D7" w:rsidR="00924960" w:rsidRPr="00924960" w:rsidRDefault="003F75A1" w:rsidP="00C074F3">
            <w:pPr>
              <w:snapToGrid w:val="0"/>
              <w:spacing w:after="0" w:line="240" w:lineRule="auto"/>
            </w:pPr>
            <w:hyperlink r:id="rId20" w:history="1">
              <w:r w:rsidR="00924960" w:rsidRPr="00924960">
                <w:rPr>
                  <w:rStyle w:val="Hyperlink"/>
                  <w:rFonts w:cs="Arial"/>
                  <w:color w:val="auto"/>
                </w:rPr>
                <w:t>S1-252701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F9DD" w14:textId="0D207DC8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82A1" w14:textId="32861CB3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Use case on energy aware resource allocation for sustainable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312E" w14:textId="77777777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919E" w14:textId="5FA9B8B9" w:rsidR="00924960" w:rsidRPr="00924960" w:rsidRDefault="00924960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24960">
              <w:rPr>
                <w:rFonts w:eastAsia="Arial Unicode MS" w:cs="Arial"/>
                <w:szCs w:val="18"/>
                <w:lang w:val="de-DE" w:eastAsia="ar-SA"/>
              </w:rPr>
              <w:t>Revision of S1-252084.</w:t>
            </w:r>
          </w:p>
        </w:tc>
      </w:tr>
      <w:tr w:rsidR="00F96FB8" w:rsidRPr="002B5B90" w14:paraId="5B582F6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103D4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C7FAF" w14:textId="77777777" w:rsidR="00F96FB8" w:rsidRPr="00924960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F96FB8" w:rsidRPr="0092496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B21BB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9F5DF" w14:textId="77777777" w:rsidR="00F96FB8" w:rsidRPr="00924960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Energy control support on slice level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A5E47" w14:textId="2FE8144D" w:rsidR="00F96FB8" w:rsidRPr="00924960" w:rsidRDefault="00924960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24960">
              <w:rPr>
                <w:rFonts w:eastAsia="Times New Roman" w:cs="Arial"/>
                <w:szCs w:val="18"/>
                <w:lang w:val="de-DE" w:eastAsia="ar-SA"/>
              </w:rPr>
              <w:t>Revised to S1-252702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FA3B4" w14:textId="77777777" w:rsidR="00F96FB8" w:rsidRPr="00924960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24960" w:rsidRPr="002B5B90" w14:paraId="69ABA1F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5D3F" w14:textId="2ED41E54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03B2" w14:textId="1FCB31B8" w:rsidR="00924960" w:rsidRPr="00924960" w:rsidRDefault="003F75A1" w:rsidP="00C074F3">
            <w:pPr>
              <w:snapToGrid w:val="0"/>
              <w:spacing w:after="0" w:line="240" w:lineRule="auto"/>
            </w:pPr>
            <w:hyperlink r:id="rId22" w:history="1">
              <w:r w:rsidR="00924960" w:rsidRPr="00924960">
                <w:rPr>
                  <w:rStyle w:val="Hyperlink"/>
                  <w:rFonts w:cs="Arial"/>
                  <w:color w:val="auto"/>
                </w:rPr>
                <w:t>S1-252702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73EB" w14:textId="305BBCD3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D74F" w14:textId="4A67AEE9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4960">
              <w:rPr>
                <w:rFonts w:eastAsia="Times New Roman"/>
                <w:szCs w:val="18"/>
                <w:lang w:eastAsia="ar-SA"/>
              </w:rPr>
              <w:t>Energy control support on slice level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E2D8" w14:textId="77777777" w:rsidR="00924960" w:rsidRPr="00924960" w:rsidRDefault="00924960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36BC" w14:textId="78715F23" w:rsidR="00924960" w:rsidRPr="00924960" w:rsidRDefault="00924960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24960">
              <w:rPr>
                <w:rFonts w:eastAsia="Arial Unicode MS" w:cs="Arial"/>
                <w:szCs w:val="18"/>
                <w:lang w:val="de-DE" w:eastAsia="ar-SA"/>
              </w:rPr>
              <w:t>Revision of S1-252098.</w:t>
            </w:r>
          </w:p>
        </w:tc>
      </w:tr>
      <w:tr w:rsidR="00F96FB8" w:rsidRPr="002B5B90" w14:paraId="7076ACF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F0AF5" w14:textId="77777777" w:rsidR="00F96FB8" w:rsidRPr="00B25962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596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44DF7" w14:textId="77777777" w:rsidR="00F96FB8" w:rsidRPr="00B25962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F96FB8" w:rsidRPr="00B2596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FEB52" w14:textId="77777777" w:rsidR="00F96FB8" w:rsidRPr="00B25962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5962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3ACE3" w14:textId="77777777" w:rsidR="00F96FB8" w:rsidRPr="00B25962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5962">
              <w:rPr>
                <w:rFonts w:eastAsia="Times New Roman"/>
                <w:szCs w:val="18"/>
                <w:lang w:eastAsia="ar-SA"/>
              </w:rPr>
              <w:t>Use case on joint energy saving for network and UE with various loads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C634C" w14:textId="77777777" w:rsidR="00F96FB8" w:rsidRPr="00B25962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25962">
              <w:rPr>
                <w:rFonts w:eastAsia="Times New Roman" w:cs="Arial"/>
                <w:szCs w:val="18"/>
                <w:lang w:val="de-DE" w:eastAsia="ar-SA"/>
              </w:rPr>
              <w:t>Revised to S1-252396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A247C" w14:textId="77777777" w:rsidR="00F96FB8" w:rsidRPr="00B25962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7E7198D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78789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73E9A" w14:textId="77777777" w:rsidR="00F96FB8" w:rsidRPr="00FC65C4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F96FB8" w:rsidRPr="00FC65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97DC0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A067E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Use case on joint energy saving for network and UE with various loads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7DE27" w14:textId="7EE5F0E8" w:rsidR="00F96FB8" w:rsidRPr="00FC65C4" w:rsidRDefault="00FC65C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65C4">
              <w:rPr>
                <w:rFonts w:eastAsia="Times New Roman" w:cs="Arial"/>
                <w:szCs w:val="18"/>
                <w:lang w:val="de-DE" w:eastAsia="ar-SA"/>
              </w:rPr>
              <w:t>Revised to S1-252789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2317E" w14:textId="77777777" w:rsidR="00F96FB8" w:rsidRPr="00FC65C4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65C4">
              <w:rPr>
                <w:rFonts w:eastAsia="Arial Unicode MS" w:cs="Arial"/>
                <w:szCs w:val="18"/>
                <w:lang w:val="de-DE" w:eastAsia="ar-SA"/>
              </w:rPr>
              <w:t>Revision of S1-252332.</w:t>
            </w:r>
          </w:p>
        </w:tc>
      </w:tr>
      <w:tr w:rsidR="00FC65C4" w:rsidRPr="002B5B90" w14:paraId="4D17E19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03FA" w14:textId="48B288C4" w:rsidR="00FC65C4" w:rsidRPr="00FC65C4" w:rsidRDefault="00FC65C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536F" w14:textId="35612CDA" w:rsidR="00FC65C4" w:rsidRPr="00FC65C4" w:rsidRDefault="003F75A1" w:rsidP="00C074F3">
            <w:pPr>
              <w:snapToGrid w:val="0"/>
              <w:spacing w:after="0" w:line="240" w:lineRule="auto"/>
            </w:pPr>
            <w:hyperlink r:id="rId25" w:history="1">
              <w:r w:rsidR="00FC65C4" w:rsidRPr="00FC65C4">
                <w:rPr>
                  <w:rStyle w:val="Hyperlink"/>
                  <w:rFonts w:cs="Arial"/>
                  <w:color w:val="auto"/>
                </w:rPr>
                <w:t>S1-252789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72FB" w14:textId="65904B66" w:rsidR="00FC65C4" w:rsidRPr="00FC65C4" w:rsidRDefault="00FC65C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0717" w14:textId="6BA97333" w:rsidR="00FC65C4" w:rsidRPr="00FC65C4" w:rsidRDefault="00FC65C4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Use case on joint energy saving for network and UE with various loads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B33B" w14:textId="77777777" w:rsidR="00FC65C4" w:rsidRPr="00FC65C4" w:rsidRDefault="00FC65C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572F" w14:textId="0112670D" w:rsidR="00FC65C4" w:rsidRDefault="00FC65C4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65C4">
              <w:rPr>
                <w:rFonts w:eastAsia="Arial Unicode MS" w:cs="Arial"/>
                <w:i/>
                <w:szCs w:val="18"/>
                <w:lang w:val="de-DE" w:eastAsia="ar-SA"/>
              </w:rPr>
              <w:t>Revision of S1-252332.</w:t>
            </w:r>
          </w:p>
          <w:p w14:paraId="19F7A8EA" w14:textId="0435B221" w:rsidR="00FC65C4" w:rsidRPr="00FC65C4" w:rsidRDefault="00FC65C4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65C4">
              <w:rPr>
                <w:rFonts w:eastAsia="Arial Unicode MS" w:cs="Arial"/>
                <w:szCs w:val="18"/>
                <w:lang w:val="de-DE" w:eastAsia="ar-SA"/>
              </w:rPr>
              <w:t>Revision of S1-252396.</w:t>
            </w:r>
          </w:p>
        </w:tc>
      </w:tr>
      <w:tr w:rsidR="00F96FB8" w:rsidRPr="002B5B90" w14:paraId="192719A9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F3155" w14:textId="77777777" w:rsidR="00F96FB8" w:rsidRPr="001B001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001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47C99" w14:textId="77777777" w:rsidR="00F96FB8" w:rsidRPr="001B0011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F96FB8" w:rsidRPr="001B00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CB0A7" w14:textId="77777777" w:rsidR="00F96FB8" w:rsidRPr="001B001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0011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1E3EB" w14:textId="77777777" w:rsidR="00F96FB8" w:rsidRPr="001B001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0011">
              <w:rPr>
                <w:rFonts w:eastAsia="Times New Roman"/>
                <w:szCs w:val="18"/>
                <w:lang w:eastAsia="ar-SA"/>
              </w:rPr>
              <w:t>New use case on powering network by mobile energy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15B68" w14:textId="77777777" w:rsidR="00F96FB8" w:rsidRPr="001B0011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0011">
              <w:rPr>
                <w:rFonts w:eastAsia="Times New Roman" w:cs="Arial"/>
                <w:szCs w:val="18"/>
                <w:lang w:val="de-DE" w:eastAsia="ar-SA"/>
              </w:rPr>
              <w:t>Revised to S1-252398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C5EA1" w14:textId="77777777" w:rsidR="00F96FB8" w:rsidRPr="001B0011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02ACA22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033B3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C228E" w14:textId="77777777" w:rsidR="00F96FB8" w:rsidRPr="00FC65C4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F96FB8" w:rsidRPr="00FC65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69B32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C9F70" w14:textId="77777777" w:rsidR="00F96FB8" w:rsidRPr="00FC65C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New use case on powering network by mobile energy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D501A" w14:textId="16055CAE" w:rsidR="00F96FB8" w:rsidRPr="00FC65C4" w:rsidRDefault="00FC65C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65C4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6A2B3" w14:textId="77777777" w:rsidR="00F96FB8" w:rsidRPr="00FC65C4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65C4">
              <w:rPr>
                <w:rFonts w:eastAsia="Arial Unicode MS" w:cs="Arial"/>
                <w:szCs w:val="18"/>
                <w:lang w:val="de-DE" w:eastAsia="ar-SA"/>
              </w:rPr>
              <w:t>Revision of S1-252319.</w:t>
            </w:r>
          </w:p>
        </w:tc>
      </w:tr>
      <w:tr w:rsidR="00F96FB8" w:rsidRPr="002B5B90" w14:paraId="566EB9B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5153F" w14:textId="77777777" w:rsidR="00F96FB8" w:rsidRPr="000D5DC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5DC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CE763" w14:textId="77777777" w:rsidR="00F96FB8" w:rsidRPr="000D5DC1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F96FB8" w:rsidRPr="000D5DC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56EBE" w14:textId="77777777" w:rsidR="00F96FB8" w:rsidRPr="000D5DC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5DC1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66E8D" w14:textId="77777777" w:rsidR="00F96FB8" w:rsidRPr="000D5DC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5DC1">
              <w:rPr>
                <w:rFonts w:eastAsia="Times New Roman"/>
                <w:szCs w:val="18"/>
                <w:lang w:eastAsia="ar-SA"/>
              </w:rPr>
              <w:t>Use case on UE energy efficiency for XR rendering/AI tasks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BF70E" w14:textId="77777777" w:rsidR="00F96FB8" w:rsidRPr="000D5DC1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D5DC1">
              <w:rPr>
                <w:rFonts w:eastAsia="Times New Roman" w:cs="Arial"/>
                <w:szCs w:val="18"/>
                <w:lang w:val="de-DE" w:eastAsia="ar-SA"/>
              </w:rPr>
              <w:t>Revised to S1-252399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1BA24" w14:textId="77777777" w:rsidR="00F96FB8" w:rsidRPr="000D5DC1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7B6EC1" w:rsidRPr="002B5B90" w14:paraId="1816E8F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9B6B2E" w14:textId="77777777" w:rsidR="007B6EC1" w:rsidRPr="00FC65C4" w:rsidRDefault="007B6EC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6B86C6" w14:textId="77777777" w:rsidR="007B6EC1" w:rsidRPr="00FC65C4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7B6EC1" w:rsidRPr="00FC65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1E2336" w14:textId="77777777" w:rsidR="007B6EC1" w:rsidRPr="00FC65C4" w:rsidRDefault="007B6EC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399AD2" w14:textId="77777777" w:rsidR="007B6EC1" w:rsidRPr="00FC65C4" w:rsidRDefault="007B6EC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65C4">
              <w:rPr>
                <w:rFonts w:eastAsia="Times New Roman"/>
                <w:szCs w:val="18"/>
                <w:lang w:eastAsia="ar-SA"/>
              </w:rPr>
              <w:t>Use case on UE energy efficiency for XR rendering/AI tasks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F539B7" w14:textId="75EC0BBC" w:rsidR="007B6EC1" w:rsidRPr="00FC65C4" w:rsidRDefault="00FC65C4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65C4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3E9A3" w14:textId="77777777" w:rsidR="007B6EC1" w:rsidRPr="00FC65C4" w:rsidRDefault="007B6EC1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65C4">
              <w:rPr>
                <w:rFonts w:eastAsia="Arial Unicode MS" w:cs="Arial"/>
                <w:szCs w:val="18"/>
                <w:lang w:val="de-DE" w:eastAsia="ar-SA"/>
              </w:rPr>
              <w:t>Revision of S1-252331.</w:t>
            </w:r>
          </w:p>
        </w:tc>
      </w:tr>
      <w:tr w:rsidR="007B6EC1" w:rsidRPr="002B5B90" w14:paraId="60F19717" w14:textId="77777777" w:rsidTr="0088553D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68122" w14:textId="673F4BF3" w:rsidR="007B6EC1" w:rsidRPr="00763834" w:rsidRDefault="007B6EC1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4DA47" w14:textId="111EB59F" w:rsidR="007B6EC1" w:rsidRPr="00763834" w:rsidRDefault="003F75A1" w:rsidP="007B6E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7B6EC1" w:rsidRPr="0076383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6C968" w14:textId="56DEBE01" w:rsidR="007B6EC1" w:rsidRPr="00763834" w:rsidRDefault="007B6EC1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ZTE, China Telecom,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97F1C" w14:textId="47C8759D" w:rsidR="007B6EC1" w:rsidRPr="00763834" w:rsidRDefault="007B6EC1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E3754" w14:textId="363F0BA1" w:rsidR="007B6EC1" w:rsidRPr="00763834" w:rsidRDefault="00763834" w:rsidP="007B6E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63834">
              <w:rPr>
                <w:rFonts w:eastAsia="Times New Roman" w:cs="Arial"/>
                <w:szCs w:val="18"/>
                <w:highlight w:val="yellow"/>
                <w:lang w:val="de-DE" w:eastAsia="ar-SA"/>
              </w:rPr>
              <w:t>Revised to S1-252790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D6968" w14:textId="470C9514" w:rsidR="007B6EC1" w:rsidRPr="00763834" w:rsidRDefault="007B6EC1" w:rsidP="007B6EC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63834">
              <w:rPr>
                <w:rFonts w:eastAsia="Arial Unicode MS" w:cs="Arial"/>
                <w:szCs w:val="18"/>
                <w:lang w:val="de-DE" w:eastAsia="ar-SA"/>
              </w:rPr>
              <w:t>Revision of S1-252116.</w:t>
            </w:r>
          </w:p>
        </w:tc>
      </w:tr>
      <w:tr w:rsidR="00763834" w:rsidRPr="002B5B90" w14:paraId="048B5ED6" w14:textId="77777777" w:rsidTr="0088553D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A7A0" w14:textId="4C84BF45" w:rsidR="00763834" w:rsidRPr="00763834" w:rsidRDefault="00763834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9238" w14:textId="4920BA6C" w:rsidR="00763834" w:rsidRPr="00763834" w:rsidRDefault="003F75A1" w:rsidP="007B6EC1">
            <w:pPr>
              <w:snapToGrid w:val="0"/>
              <w:spacing w:after="0" w:line="240" w:lineRule="auto"/>
            </w:pPr>
            <w:hyperlink r:id="rId31" w:history="1">
              <w:r w:rsidR="00763834" w:rsidRPr="00763834">
                <w:rPr>
                  <w:rStyle w:val="Hyperlink"/>
                  <w:rFonts w:cs="Arial"/>
                  <w:color w:val="auto"/>
                </w:rPr>
                <w:t>S1-252790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5A2A" w14:textId="3558ACD0" w:rsidR="00763834" w:rsidRPr="00763834" w:rsidRDefault="00763834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ZTE, China Telecom,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E5C8" w14:textId="25EA781D" w:rsidR="00763834" w:rsidRPr="00763834" w:rsidRDefault="00763834" w:rsidP="007B6EC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63834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1269" w14:textId="77777777" w:rsidR="00763834" w:rsidRPr="00763834" w:rsidRDefault="00763834" w:rsidP="007B6E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0651" w14:textId="2D72329E" w:rsidR="00763834" w:rsidRDefault="00763834" w:rsidP="007B6EC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63834">
              <w:rPr>
                <w:rFonts w:eastAsia="Arial Unicode MS" w:cs="Arial"/>
                <w:i/>
                <w:szCs w:val="18"/>
                <w:lang w:val="de-DE" w:eastAsia="ar-SA"/>
              </w:rPr>
              <w:t>Revision of S1-252116.</w:t>
            </w:r>
          </w:p>
          <w:p w14:paraId="1ED8F713" w14:textId="1BAAA105" w:rsidR="00763834" w:rsidRPr="00763834" w:rsidRDefault="00763834" w:rsidP="007B6EC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63834">
              <w:rPr>
                <w:rFonts w:eastAsia="Arial Unicode MS" w:cs="Arial"/>
                <w:szCs w:val="18"/>
                <w:lang w:val="de-DE" w:eastAsia="ar-SA"/>
              </w:rPr>
              <w:t>Revision of S1-252438.</w:t>
            </w:r>
          </w:p>
        </w:tc>
      </w:tr>
      <w:tr w:rsidR="00F375C5" w:rsidRPr="002B5B90" w14:paraId="3294EAB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D4F17" w14:textId="77777777" w:rsidR="00F375C5" w:rsidRPr="00A34819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3481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01141" w14:textId="77777777" w:rsidR="00F375C5" w:rsidRPr="00A34819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F375C5" w:rsidRPr="00A3481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2B3AC" w14:textId="77777777" w:rsidR="00F375C5" w:rsidRPr="00A34819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34819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384C8" w14:textId="77777777" w:rsidR="00F375C5" w:rsidRPr="00A34819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34819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9C871" w14:textId="77777777" w:rsidR="00F375C5" w:rsidRPr="00A34819" w:rsidRDefault="00F375C5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34819">
              <w:rPr>
                <w:rFonts w:eastAsia="Times New Roman" w:cs="Arial"/>
                <w:szCs w:val="18"/>
                <w:lang w:val="de-DE" w:eastAsia="ar-SA"/>
              </w:rPr>
              <w:t>Revised to S1-252397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B8473" w14:textId="77777777" w:rsidR="00F375C5" w:rsidRPr="00A34819" w:rsidRDefault="00F375C5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 – Move to Sensing -&gt;</w:t>
            </w:r>
          </w:p>
        </w:tc>
      </w:tr>
      <w:tr w:rsidR="00F375C5" w:rsidRPr="002B5B90" w14:paraId="4DE76D0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E795B" w14:textId="77777777" w:rsidR="00F375C5" w:rsidRPr="00F375C5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254F9" w14:textId="77777777" w:rsidR="00F375C5" w:rsidRPr="00F375C5" w:rsidRDefault="003F75A1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F375C5" w:rsidRPr="00F375C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2C825" w14:textId="77777777" w:rsidR="00F375C5" w:rsidRPr="00F375C5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1EAB" w14:textId="77777777" w:rsidR="00F375C5" w:rsidRPr="00F375C5" w:rsidRDefault="00F375C5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375C5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636D3" w14:textId="25A86B2E" w:rsidR="00F375C5" w:rsidRPr="00F375C5" w:rsidRDefault="00F375C5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375C5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2190B" w14:textId="77777777" w:rsidR="00F375C5" w:rsidRPr="00F375C5" w:rsidRDefault="00F375C5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375C5">
              <w:rPr>
                <w:rFonts w:eastAsia="Arial Unicode MS" w:cs="Arial"/>
                <w:szCs w:val="18"/>
                <w:lang w:val="de-DE" w:eastAsia="ar-SA"/>
              </w:rPr>
              <w:t>Revision of S1-252116.</w:t>
            </w:r>
          </w:p>
        </w:tc>
      </w:tr>
      <w:bookmarkEnd w:id="7"/>
      <w:tr w:rsidR="00F96FB8" w:rsidRPr="00BC04B8" w14:paraId="02F0471C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F3E452B" w14:textId="77777777" w:rsidR="00F96FB8" w:rsidRPr="00BC04B8" w:rsidRDefault="00F96FB8" w:rsidP="00C074F3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 w:rsidRPr="00943F4A">
              <w:rPr>
                <w:color w:val="1F497D" w:themeColor="text2"/>
                <w:sz w:val="17"/>
                <w:szCs w:val="17"/>
              </w:rPr>
              <w:t>Network Aspects</w:t>
            </w:r>
          </w:p>
        </w:tc>
      </w:tr>
      <w:tr w:rsidR="00F96FB8" w:rsidRPr="002B5B90" w14:paraId="03C17743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24D68" w14:textId="77777777" w:rsidR="00F96FB8" w:rsidRPr="000A0FE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0FE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06492" w14:textId="77777777" w:rsidR="00F96FB8" w:rsidRPr="000A0FE4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F96FB8" w:rsidRPr="000A0F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F346B" w14:textId="77777777" w:rsidR="00F96FB8" w:rsidRPr="000A0FE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0FE4">
              <w:rPr>
                <w:rFonts w:eastAsia="Times New Roman"/>
                <w:szCs w:val="18"/>
                <w:lang w:eastAsia="ar-SA"/>
              </w:rPr>
              <w:t>Asia Info, China Mobile, Rakuten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ABE9E" w14:textId="77777777" w:rsidR="00F96FB8" w:rsidRPr="000A0FE4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0FE4">
              <w:rPr>
                <w:rFonts w:eastAsia="Times New Roman"/>
                <w:szCs w:val="18"/>
                <w:lang w:eastAsia="ar-SA"/>
              </w:rPr>
              <w:t>Use case on Network Digital Twin enabling autonomous networks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F93C2" w14:textId="77777777" w:rsidR="00F96FB8" w:rsidRPr="000A0FE4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A0FE4">
              <w:rPr>
                <w:rFonts w:eastAsia="Times New Roman" w:cs="Arial"/>
                <w:szCs w:val="18"/>
                <w:lang w:val="de-DE" w:eastAsia="ar-SA"/>
              </w:rPr>
              <w:t>Revised to S1-252401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44395" w14:textId="77777777" w:rsidR="00F96FB8" w:rsidRPr="000A0FE4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6CA400D2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8E76F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35999" w14:textId="77777777" w:rsidR="00F96FB8" w:rsidRPr="00AC7878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F96FB8" w:rsidRPr="00AC78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13F56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Asia Info, China Mobile, Rakuten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7B0A4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Use case on Network Digital Twin enabling autonomous networks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05AB9" w14:textId="225E3B28" w:rsidR="00F96FB8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Revised to S1-250841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52832" w14:textId="77777777" w:rsidR="00F96FB8" w:rsidRPr="00AC7878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S1-252170.</w:t>
            </w:r>
          </w:p>
        </w:tc>
      </w:tr>
      <w:tr w:rsidR="00AC7878" w:rsidRPr="002B5B90" w14:paraId="3EA9A63F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FBB9B0" w14:textId="3E510927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0F8D7F" w14:textId="09CE7FCD" w:rsidR="00AC7878" w:rsidRPr="00AC7878" w:rsidRDefault="003F75A1" w:rsidP="00C074F3">
            <w:pPr>
              <w:snapToGrid w:val="0"/>
              <w:spacing w:after="0" w:line="240" w:lineRule="auto"/>
            </w:pPr>
            <w:hyperlink r:id="rId36" w:history="1">
              <w:r w:rsidR="00AC7878" w:rsidRPr="00AC7878">
                <w:rPr>
                  <w:rStyle w:val="Hyperlink"/>
                  <w:rFonts w:cs="Arial"/>
                  <w:color w:val="auto"/>
                </w:rPr>
                <w:t>S1-250841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B42504" w14:textId="0C135F5C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Asia Info, China Mobile, Rakuten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FCE92A" w14:textId="5E3E0D9C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Use case on Network Digital Twin enabling autonomous networks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89BA82" w14:textId="75EE9AC0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839C30" w14:textId="6BD95818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Revision of S1-252170.</w:t>
            </w:r>
          </w:p>
          <w:p w14:paraId="5DF69DA2" w14:textId="77777777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S1-252401.</w:t>
            </w:r>
          </w:p>
          <w:p w14:paraId="4CC50DA7" w14:textId="65F1A9F0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lastRenderedPageBreak/>
              <w:t>Remove Req#1. 6G core network -&gt; 6G network.</w:t>
            </w:r>
          </w:p>
        </w:tc>
      </w:tr>
      <w:tr w:rsidR="00F96FB8" w:rsidRPr="002B5B90" w14:paraId="7A8A1594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05F77" w14:textId="77777777" w:rsidR="00F96FB8" w:rsidRPr="009C59F9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B36B6" w14:textId="77777777" w:rsidR="00F96FB8" w:rsidRPr="009C59F9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F96FB8" w:rsidRPr="009C59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EE631" w14:textId="77777777" w:rsidR="00F96FB8" w:rsidRPr="009C59F9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t>Rakuten Mobile, ZTE, NVIDIA,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1CC3B" w14:textId="77777777" w:rsidR="00F96FB8" w:rsidRPr="009C59F9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t>Use case on Green Communications &amp; Computing Optimisation using Network Digital Twin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4B286" w14:textId="77777777" w:rsidR="00F96FB8" w:rsidRPr="009C59F9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C59F9">
              <w:rPr>
                <w:rFonts w:eastAsia="Times New Roman" w:cs="Arial"/>
                <w:szCs w:val="18"/>
                <w:lang w:val="de-DE" w:eastAsia="ar-SA"/>
              </w:rPr>
              <w:t>Revised to S1-252402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19644" w14:textId="77777777" w:rsidR="00F96FB8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C59F9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  <w:p w14:paraId="2F4EBBDF" w14:textId="77777777" w:rsidR="00F96FB8" w:rsidRPr="009C59F9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1B9C2975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AB81E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6195B" w14:textId="77777777" w:rsidR="00F96FB8" w:rsidRPr="00AC7878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F96FB8" w:rsidRPr="00AC78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7BCAE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Rakuten Mobile, ZTE, NVIDIA,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E4C89" w14:textId="77777777" w:rsidR="00F96FB8" w:rsidRPr="00AC787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Use case on Green Communications &amp; Computing Optimisation using Network Digital Twin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AD7D9" w14:textId="2C21C99A" w:rsidR="00F96FB8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Revised to S1-252842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75C86" w14:textId="77777777" w:rsidR="00F96FB8" w:rsidRPr="00AC7878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75355F76" w14:textId="77777777" w:rsidR="00F96FB8" w:rsidRPr="00AC7878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S1-252203.</w:t>
            </w:r>
          </w:p>
        </w:tc>
      </w:tr>
      <w:tr w:rsidR="00AC7878" w:rsidRPr="002B5B90" w14:paraId="7775D0E1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F213" w14:textId="7B1521E4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BD" w14:textId="13265DA3" w:rsidR="00AC7878" w:rsidRPr="00AC7878" w:rsidRDefault="003F75A1" w:rsidP="00C074F3">
            <w:pPr>
              <w:snapToGrid w:val="0"/>
              <w:spacing w:after="0" w:line="240" w:lineRule="auto"/>
            </w:pPr>
            <w:hyperlink r:id="rId39" w:history="1">
              <w:r w:rsidR="00AC7878" w:rsidRPr="00AC7878">
                <w:rPr>
                  <w:rStyle w:val="Hyperlink"/>
                  <w:rFonts w:cs="Arial"/>
                  <w:color w:val="auto"/>
                </w:rPr>
                <w:t>S1-252842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793A" w14:textId="613B50AC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Rakuten Mobile, ZTE, NVIDIA,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733F" w14:textId="3B92BBB7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Use case on Green Communications &amp; Computing Optimisation using Network Digital Twin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152B" w14:textId="77777777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098A" w14:textId="77777777" w:rsidR="00AC7878" w:rsidRPr="00AC7878" w:rsidRDefault="00AC7878" w:rsidP="00AC787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55F13EF6" w14:textId="4C76F86E" w:rsidR="00AC7878" w:rsidRDefault="00AC7878" w:rsidP="00AC78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Revision of S1-252203.</w:t>
            </w:r>
          </w:p>
          <w:p w14:paraId="0589184C" w14:textId="74C21D76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S1-252402.</w:t>
            </w:r>
          </w:p>
        </w:tc>
      </w:tr>
      <w:tr w:rsidR="00F96FB8" w:rsidRPr="002B5B90" w14:paraId="2B2FC682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F1D15" w14:textId="77777777" w:rsidR="00F96FB8" w:rsidRPr="00C065B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65B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B9596" w14:textId="77777777" w:rsidR="00F96FB8" w:rsidRPr="00C065B8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F96FB8" w:rsidRPr="00C065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E63EA3" w14:textId="77777777" w:rsidR="00F96FB8" w:rsidRPr="00C065B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65B8">
              <w:rPr>
                <w:rFonts w:eastAsia="Times New Roman"/>
                <w:szCs w:val="18"/>
                <w:lang w:eastAsia="ar-SA"/>
              </w:rPr>
              <w:t>NTT DOCOMO, AT&amp;T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DADF7" w14:textId="77777777" w:rsidR="00F96FB8" w:rsidRPr="00C065B8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65B8">
              <w:rPr>
                <w:rFonts w:eastAsia="Times New Roman"/>
                <w:szCs w:val="18"/>
                <w:lang w:eastAsia="ar-SA"/>
              </w:rPr>
              <w:t>pCR on Network simplification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787CE" w14:textId="77777777" w:rsidR="00F96FB8" w:rsidRPr="00C065B8" w:rsidRDefault="00F96FB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65B8">
              <w:rPr>
                <w:rFonts w:eastAsia="Times New Roman" w:cs="Arial"/>
                <w:szCs w:val="18"/>
                <w:lang w:val="de-DE" w:eastAsia="ar-SA"/>
              </w:rPr>
              <w:t>Revised to S1-252405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1C56D" w14:textId="4FF0C4D9" w:rsidR="00F96FB8" w:rsidRPr="00C065B8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F96FB8" w:rsidRPr="002B5B90" w14:paraId="09361D3D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F2FE2" w14:textId="77777777" w:rsidR="00F96FB8" w:rsidRPr="00517AB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CD5F5" w14:textId="77777777" w:rsidR="00F96FB8" w:rsidRPr="00517AB3" w:rsidRDefault="003F75A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F96FB8" w:rsidRPr="00517A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8DE36" w14:textId="77777777" w:rsidR="00F96FB8" w:rsidRPr="00517AB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NTT DOCOMO, AT&amp;T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19F05" w14:textId="77777777" w:rsidR="00F96FB8" w:rsidRPr="00517AB3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pCR on Network simplification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E881E" w14:textId="08282664" w:rsidR="00F96FB8" w:rsidRPr="00517AB3" w:rsidRDefault="00517AB3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17AB3">
              <w:rPr>
                <w:rFonts w:eastAsia="Times New Roman" w:cs="Arial"/>
                <w:szCs w:val="18"/>
                <w:lang w:val="de-DE" w:eastAsia="ar-SA"/>
              </w:rPr>
              <w:t>Revised to S1-252844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89FC5" w14:textId="77777777" w:rsidR="00F96FB8" w:rsidRPr="00517AB3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szCs w:val="18"/>
                <w:lang w:val="de-DE" w:eastAsia="ar-SA"/>
              </w:rPr>
              <w:t>Revision of S1-252248.</w:t>
            </w:r>
          </w:p>
        </w:tc>
      </w:tr>
      <w:tr w:rsidR="00517AB3" w:rsidRPr="002B5B90" w14:paraId="01570D96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2C91" w14:textId="01019A59" w:rsidR="00517AB3" w:rsidRPr="00517AB3" w:rsidRDefault="00517AB3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7B9D" w14:textId="6BE499D1" w:rsidR="00517AB3" w:rsidRPr="00517AB3" w:rsidRDefault="003F75A1" w:rsidP="00C074F3">
            <w:pPr>
              <w:snapToGrid w:val="0"/>
              <w:spacing w:after="0" w:line="240" w:lineRule="auto"/>
            </w:pPr>
            <w:hyperlink r:id="rId42" w:history="1">
              <w:r w:rsidR="00517AB3" w:rsidRPr="00517AB3">
                <w:rPr>
                  <w:rStyle w:val="Hyperlink"/>
                  <w:rFonts w:cs="Arial"/>
                  <w:color w:val="auto"/>
                </w:rPr>
                <w:t>S1-252844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EDB5" w14:textId="34EA0626" w:rsidR="00517AB3" w:rsidRPr="00517AB3" w:rsidRDefault="00517AB3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NTT DOCOMO, AT&amp;T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1105" w14:textId="10FA9E08" w:rsidR="00517AB3" w:rsidRPr="00517AB3" w:rsidRDefault="00517AB3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pCR on Network simplification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D113" w14:textId="77777777" w:rsidR="00517AB3" w:rsidRPr="00517AB3" w:rsidRDefault="00517AB3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F120" w14:textId="19036938" w:rsidR="00517AB3" w:rsidRDefault="00517AB3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i/>
                <w:szCs w:val="18"/>
                <w:lang w:val="de-DE" w:eastAsia="ar-SA"/>
              </w:rPr>
              <w:t>Revision of S1-252248.</w:t>
            </w:r>
          </w:p>
          <w:p w14:paraId="591E7ABA" w14:textId="358AF54A" w:rsidR="00517AB3" w:rsidRPr="00517AB3" w:rsidRDefault="00517AB3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szCs w:val="18"/>
                <w:lang w:val="de-DE" w:eastAsia="ar-SA"/>
              </w:rPr>
              <w:t>Revision of S1-252405.</w:t>
            </w:r>
          </w:p>
        </w:tc>
      </w:tr>
      <w:tr w:rsidR="00F96FB8" w:rsidRPr="002B5B90" w14:paraId="70C57C3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C6A60" w14:textId="77777777" w:rsidR="00F96FB8" w:rsidRPr="00B262E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2E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9CE14" w14:textId="77777777" w:rsidR="00F96FB8" w:rsidRPr="00B262E5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F96FB8" w:rsidRPr="00B262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389A4" w14:textId="77777777" w:rsidR="00F96FB8" w:rsidRPr="00B262E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2E5">
              <w:rPr>
                <w:rFonts w:eastAsia="Times New Roman"/>
                <w:szCs w:val="18"/>
                <w:lang w:eastAsia="ar-SA"/>
              </w:rPr>
              <w:t>China Telecom, 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43124" w14:textId="77777777" w:rsidR="00F96FB8" w:rsidRPr="00B262E5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2E5">
              <w:rPr>
                <w:rFonts w:eastAsia="Times New Roman"/>
                <w:szCs w:val="18"/>
                <w:lang w:eastAsia="ar-SA"/>
              </w:rPr>
              <w:t>Network simplification for flexibility and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E26BD" w14:textId="34FF4173" w:rsidR="00F96FB8" w:rsidRPr="00B262E5" w:rsidRDefault="005E488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</w:t>
            </w:r>
            <w:r w:rsidR="00B262E5" w:rsidRPr="00B262E5">
              <w:rPr>
                <w:rFonts w:eastAsia="Times New Roman" w:cs="Arial"/>
                <w:szCs w:val="18"/>
                <w:lang w:val="de-DE" w:eastAsia="ar-SA"/>
              </w:rPr>
              <w:t>to S1-252703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119BF" w14:textId="77777777" w:rsidR="00F96FB8" w:rsidRPr="00B262E5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96FB8" w:rsidRPr="002B5B90" w14:paraId="2A23266F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C37C7" w14:textId="77777777" w:rsidR="00F96FB8" w:rsidRPr="005E488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88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4C4CE" w14:textId="77777777" w:rsidR="00F96FB8" w:rsidRPr="005E4881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F96FB8" w:rsidRPr="005E488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EE1D0" w14:textId="77777777" w:rsidR="00F96FB8" w:rsidRPr="005E488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881">
              <w:rPr>
                <w:rFonts w:eastAsia="Times New Roman"/>
                <w:szCs w:val="18"/>
                <w:lang w:eastAsia="ar-SA"/>
              </w:rPr>
              <w:t>KPN, Huawei, HiSilicon, Deutsche Telekom, China Mobile, China Telecom, China Unicom, Turkcell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9AD46" w14:textId="77777777" w:rsidR="00F96FB8" w:rsidRPr="005E4881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881">
              <w:rPr>
                <w:rFonts w:eastAsia="Times New Roman"/>
                <w:szCs w:val="18"/>
                <w:lang w:eastAsia="ar-SA"/>
              </w:rPr>
              <w:t>Network simplification for rolling out new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91F8F" w14:textId="77C4F7EE" w:rsidR="00F96FB8" w:rsidRPr="005E4881" w:rsidRDefault="005E4881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E4881">
              <w:rPr>
                <w:rFonts w:eastAsia="Times New Roman" w:cs="Arial"/>
                <w:szCs w:val="18"/>
                <w:lang w:val="de-DE" w:eastAsia="ar-SA"/>
              </w:rPr>
              <w:t>Revised to S1-252703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C9593" w14:textId="77777777" w:rsidR="00F96FB8" w:rsidRPr="005E4881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E4881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5E4881" w:rsidRPr="002B5B90" w14:paraId="73F42C82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78978" w14:textId="0882CCE8" w:rsidR="005E4881" w:rsidRPr="00AC7878" w:rsidRDefault="005E488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18335" w14:textId="5F20219C" w:rsidR="005E4881" w:rsidRPr="00AC7878" w:rsidRDefault="003F75A1" w:rsidP="00C074F3">
            <w:pPr>
              <w:snapToGrid w:val="0"/>
              <w:spacing w:after="0" w:line="240" w:lineRule="auto"/>
            </w:pPr>
            <w:hyperlink r:id="rId45" w:history="1">
              <w:r w:rsidR="005E4881" w:rsidRPr="00AC7878">
                <w:rPr>
                  <w:rStyle w:val="Hyperlink"/>
                  <w:rFonts w:cs="Arial"/>
                  <w:color w:val="auto"/>
                </w:rPr>
                <w:t>S1-252703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34E16" w14:textId="6A6753D4" w:rsidR="005E4881" w:rsidRPr="00AC7878" w:rsidRDefault="005E488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KPN, Huawei, HiSilicon, Deutsche Telekom, China Mobile, China Telecom, China Unicom, Turkcell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786EB" w14:textId="1907D598" w:rsidR="005E4881" w:rsidRPr="00AC7878" w:rsidRDefault="005E488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Network simplification for rolling out new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FD8E9" w14:textId="773BC1B7" w:rsidR="005E4881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Revised to S1-252843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F98DB" w14:textId="75D378F8" w:rsidR="005E4881" w:rsidRPr="00AC7878" w:rsidRDefault="005E4881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5DB14014" w14:textId="1CFB8BD1" w:rsidR="005E4881" w:rsidRPr="00AC7878" w:rsidRDefault="005E4881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S1-252234.</w:t>
            </w:r>
          </w:p>
        </w:tc>
      </w:tr>
      <w:tr w:rsidR="00AC7878" w:rsidRPr="002B5B90" w14:paraId="6DCC82C2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E53B9D" w14:textId="1FA36169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2CADEF" w14:textId="601D3D7D" w:rsidR="00AC7878" w:rsidRPr="00AC7878" w:rsidRDefault="003F75A1" w:rsidP="00C074F3">
            <w:pPr>
              <w:snapToGrid w:val="0"/>
              <w:spacing w:after="0" w:line="240" w:lineRule="auto"/>
            </w:pPr>
            <w:hyperlink r:id="rId46" w:history="1">
              <w:r w:rsidR="00AC7878" w:rsidRPr="00AC7878">
                <w:rPr>
                  <w:rStyle w:val="Hyperlink"/>
                  <w:rFonts w:cs="Arial"/>
                  <w:color w:val="auto"/>
                </w:rPr>
                <w:t>S1-252843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1970A1" w14:textId="68065C9D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KPN, Huawei, HiSilicon, Deutsche Telekom, China Mobile, China Telecom, China Unicom, Turkcell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02C347" w14:textId="571BDDE2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Network simplification for rolling out new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0A5F1F" w14:textId="0E347B96" w:rsidR="00AC7878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E21FE4" w14:textId="77777777" w:rsidR="00AC7878" w:rsidRPr="00AC7878" w:rsidRDefault="00AC7878" w:rsidP="00AC787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02109EDA" w14:textId="7BEE3AC7" w:rsidR="00AC7878" w:rsidRPr="00AC7878" w:rsidRDefault="00AC7878" w:rsidP="00AC78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i/>
                <w:szCs w:val="18"/>
                <w:lang w:val="de-DE" w:eastAsia="ar-SA"/>
              </w:rPr>
              <w:t>Revision of S1-252234.</w:t>
            </w:r>
          </w:p>
          <w:p w14:paraId="488316E1" w14:textId="77777777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S1-252703.</w:t>
            </w:r>
          </w:p>
          <w:p w14:paraId="22F00A6B" w14:textId="473742DD" w:rsidR="00AC7878" w:rsidRPr="00AC7878" w:rsidRDefault="00AC787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Cleaning changes.</w:t>
            </w:r>
          </w:p>
        </w:tc>
      </w:tr>
      <w:tr w:rsidR="00F96FB8" w:rsidRPr="002B5B90" w14:paraId="304B815E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C275B" w14:textId="77777777" w:rsidR="00F96FB8" w:rsidRPr="009A73DB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EA5F3" w14:textId="77777777" w:rsidR="00F96FB8" w:rsidRPr="009A73DB" w:rsidRDefault="003F75A1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F96FB8" w:rsidRPr="009A73D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13797" w14:textId="77777777" w:rsidR="00F96FB8" w:rsidRPr="009A73DB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E6D4D" w14:textId="77777777" w:rsidR="00F96FB8" w:rsidRPr="009A73DB" w:rsidRDefault="00F96FB8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Use case on service experience optimization in dense urban areas with limited coverage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40DD2" w14:textId="1D4C8E6F" w:rsidR="00F96FB8" w:rsidRPr="009A73DB" w:rsidRDefault="009A73DB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A73DB">
              <w:rPr>
                <w:rFonts w:eastAsia="Times New Roman" w:cs="Arial"/>
                <w:szCs w:val="18"/>
                <w:lang w:val="de-DE" w:eastAsia="ar-SA"/>
              </w:rPr>
              <w:t>Revised to S1-252705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30BE0" w14:textId="77777777" w:rsidR="00F96FB8" w:rsidRPr="009A73DB" w:rsidRDefault="00F96FB8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A73DB" w:rsidRPr="002B5B90" w14:paraId="1F45726A" w14:textId="77777777" w:rsidTr="00AC78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A4A39" w14:textId="5F82B1BB" w:rsidR="009A73DB" w:rsidRPr="00AC7878" w:rsidRDefault="009A73DB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E536F" w14:textId="3A1306D2" w:rsidR="009A73DB" w:rsidRPr="00AC7878" w:rsidRDefault="003F75A1" w:rsidP="00C074F3">
            <w:pPr>
              <w:snapToGrid w:val="0"/>
              <w:spacing w:after="0" w:line="240" w:lineRule="auto"/>
            </w:pPr>
            <w:hyperlink r:id="rId48" w:history="1">
              <w:r w:rsidR="009A73DB" w:rsidRPr="00AC7878">
                <w:rPr>
                  <w:rStyle w:val="Hyperlink"/>
                  <w:rFonts w:cs="Arial"/>
                  <w:color w:val="auto"/>
                </w:rPr>
                <w:t>S1-252705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3A449" w14:textId="16CD10E8" w:rsidR="009A73DB" w:rsidRPr="00AC7878" w:rsidRDefault="009A73DB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271FD" w14:textId="540E547E" w:rsidR="009A73DB" w:rsidRPr="00AC7878" w:rsidRDefault="009A73DB" w:rsidP="00C074F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7878">
              <w:rPr>
                <w:rFonts w:eastAsia="Times New Roman"/>
                <w:szCs w:val="18"/>
                <w:lang w:eastAsia="ar-SA"/>
              </w:rPr>
              <w:t>Use case on service experience optimization in dense urban areas with limited coverage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BDF49" w14:textId="5309A418" w:rsidR="009A73DB" w:rsidRPr="00AC7878" w:rsidRDefault="00AC7878" w:rsidP="00C074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7878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1CE55" w14:textId="464316C3" w:rsidR="009A73DB" w:rsidRPr="00AC7878" w:rsidRDefault="009A73DB" w:rsidP="00C074F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7878">
              <w:rPr>
                <w:rFonts w:eastAsia="Arial Unicode MS" w:cs="Arial"/>
                <w:szCs w:val="18"/>
                <w:lang w:val="de-DE" w:eastAsia="ar-SA"/>
              </w:rPr>
              <w:t>Revision of S1-252124.</w:t>
            </w:r>
          </w:p>
        </w:tc>
      </w:tr>
      <w:tr w:rsidR="00AC1A29" w:rsidRPr="002B5B90" w14:paraId="01D582C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CF2CC" w14:textId="77777777" w:rsidR="00AC1A29" w:rsidRPr="00CB5E92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B5E9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B4F21" w14:textId="77777777" w:rsidR="00AC1A29" w:rsidRPr="00CB5E92" w:rsidRDefault="003F75A1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AC1A29" w:rsidRPr="00CB5E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788B8" w14:textId="77777777" w:rsidR="00AC1A29" w:rsidRPr="00CB5E92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B5E92">
              <w:rPr>
                <w:rFonts w:eastAsia="Times New Roman"/>
                <w:szCs w:val="18"/>
                <w:lang w:eastAsia="ar-SA"/>
              </w:rPr>
              <w:t>Nokia, NIST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4CBB1" w14:textId="77777777" w:rsidR="00AC1A29" w:rsidRPr="00CB5E92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B5E92">
              <w:rPr>
                <w:rFonts w:eastAsia="Times New Roman"/>
                <w:szCs w:val="18"/>
                <w:lang w:eastAsia="ar-SA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71EC3" w14:textId="77777777" w:rsidR="00AC1A29" w:rsidRPr="00CB5E92" w:rsidRDefault="00AC1A29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B5E92">
              <w:rPr>
                <w:rFonts w:eastAsia="Times New Roman" w:cs="Arial"/>
                <w:szCs w:val="18"/>
                <w:lang w:val="de-DE" w:eastAsia="ar-SA"/>
              </w:rPr>
              <w:t>Revised to S1-252400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41A66" w14:textId="77777777" w:rsidR="00AC1A29" w:rsidRPr="00CB5E92" w:rsidRDefault="00AC1A29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AC1A29" w:rsidRPr="002B5B90" w14:paraId="06F8DE1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64628" w14:textId="77777777" w:rsidR="00AC1A29" w:rsidRPr="00AC1A29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1A2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E6C23" w14:textId="77777777" w:rsidR="00AC1A29" w:rsidRPr="00AC1A29" w:rsidRDefault="003F75A1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AC1A29" w:rsidRPr="00AC1A2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75202" w14:textId="77777777" w:rsidR="00AC1A29" w:rsidRPr="00AC1A29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1A29">
              <w:rPr>
                <w:rFonts w:eastAsia="Times New Roman"/>
                <w:szCs w:val="18"/>
                <w:lang w:eastAsia="ar-SA"/>
              </w:rPr>
              <w:t>Nokia, NIST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1E1A7" w14:textId="77777777" w:rsidR="00AC1A29" w:rsidRPr="00AC1A29" w:rsidRDefault="00AC1A2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1A29">
              <w:rPr>
                <w:rFonts w:eastAsia="Times New Roman"/>
                <w:szCs w:val="18"/>
                <w:lang w:eastAsia="ar-SA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AB616" w14:textId="72C8BB06" w:rsidR="00AC1A29" w:rsidRPr="00AC1A29" w:rsidRDefault="00AC1A29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C1A29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82B7B" w14:textId="77777777" w:rsidR="00AC1A29" w:rsidRPr="00AC1A29" w:rsidRDefault="00AC1A29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C1A29">
              <w:rPr>
                <w:rFonts w:eastAsia="Arial Unicode MS" w:cs="Arial"/>
                <w:szCs w:val="18"/>
                <w:lang w:val="de-DE" w:eastAsia="ar-SA"/>
              </w:rPr>
              <w:t>Revision of S1-252157.</w:t>
            </w:r>
          </w:p>
        </w:tc>
      </w:tr>
      <w:tr w:rsidR="000C52A8" w:rsidRPr="00BC04B8" w14:paraId="5390C548" w14:textId="77777777" w:rsidTr="00517AB3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6ECC00E" w14:textId="77777777" w:rsidR="000C52A8" w:rsidRPr="00BC04B8" w:rsidRDefault="000C52A8" w:rsidP="0030272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 w:rsidRPr="00943F4A">
              <w:rPr>
                <w:color w:val="1F497D" w:themeColor="text2"/>
                <w:sz w:val="17"/>
                <w:szCs w:val="17"/>
              </w:rPr>
              <w:t>Device Support</w:t>
            </w:r>
          </w:p>
        </w:tc>
      </w:tr>
      <w:tr w:rsidR="000C52A8" w:rsidRPr="002B5B90" w14:paraId="2E1A3AC4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D4015" w14:textId="77777777" w:rsidR="000C52A8" w:rsidRPr="00517AB3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0592A" w14:textId="77777777" w:rsidR="000C52A8" w:rsidRPr="00517AB3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0C52A8" w:rsidRPr="00517A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9A40F" w14:textId="77777777" w:rsidR="000C52A8" w:rsidRPr="00517AB3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79A67" w14:textId="77777777" w:rsidR="000C52A8" w:rsidRPr="00517AB3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Clause 5.8.1 Revision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B6224" w14:textId="3BDAF193" w:rsidR="000C52A8" w:rsidRPr="00517AB3" w:rsidRDefault="00517AB3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17AB3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101AD" w14:textId="77777777" w:rsidR="000C52A8" w:rsidRPr="00517AB3" w:rsidRDefault="000C52A8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56F30" w:rsidRPr="002B5B90" w14:paraId="4096F31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CB5BC" w14:textId="77777777" w:rsidR="00156F30" w:rsidRPr="000C52A8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C52A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4C364" w14:textId="77777777" w:rsidR="00156F30" w:rsidRPr="000C52A8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156F30" w:rsidRPr="000C52A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8A1DB" w14:textId="77777777" w:rsidR="00156F30" w:rsidRPr="000C52A8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C52A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60FD2" w14:textId="77777777" w:rsidR="00156F30" w:rsidRPr="000C52A8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C52A8">
              <w:rPr>
                <w:rFonts w:eastAsia="Times New Roman"/>
                <w:szCs w:val="18"/>
                <w:lang w:eastAsia="ar-SA"/>
              </w:rPr>
              <w:t>Efficient support of common 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9CD25" w14:textId="013F3CE6" w:rsidR="00156F30" w:rsidRPr="000C52A8" w:rsidRDefault="00156F30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</w:t>
            </w:r>
            <w:r w:rsidRPr="000C52A8">
              <w:rPr>
                <w:rFonts w:eastAsia="Times New Roman" w:cs="Arial"/>
                <w:szCs w:val="18"/>
                <w:lang w:val="de-DE" w:eastAsia="ar-SA"/>
              </w:rPr>
              <w:t>to S1-252706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FE6D3" w14:textId="77777777" w:rsidR="00156F30" w:rsidRPr="000C52A8" w:rsidRDefault="00156F30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52A8" w:rsidRPr="002B5B90" w14:paraId="05093751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D40DA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DC842" w14:textId="77777777" w:rsidR="000C52A8" w:rsidRPr="00156F30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0C52A8" w:rsidRPr="00156F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85662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6AF3E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Pseudo-CR on Diverse device types clarification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D957F" w14:textId="2B608E91" w:rsidR="000C52A8" w:rsidRPr="00156F30" w:rsidRDefault="00156F30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56F30">
              <w:rPr>
                <w:rFonts w:eastAsia="Times New Roman" w:cs="Arial"/>
                <w:szCs w:val="18"/>
                <w:lang w:val="de-DE" w:eastAsia="ar-SA"/>
              </w:rPr>
              <w:t>Revised to S1-2527</w:t>
            </w:r>
            <w:r>
              <w:rPr>
                <w:rFonts w:eastAsia="Times New Roman" w:cs="Arial"/>
                <w:szCs w:val="18"/>
                <w:lang w:val="de-DE" w:eastAsia="ar-SA"/>
              </w:rPr>
              <w:t>0</w:t>
            </w:r>
            <w:r w:rsidRPr="00156F30">
              <w:rPr>
                <w:rFonts w:eastAsia="Times New Roman" w:cs="Arial"/>
                <w:szCs w:val="18"/>
                <w:lang w:val="de-DE" w:eastAsia="ar-S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CF6EA" w14:textId="77777777" w:rsidR="000C52A8" w:rsidRPr="00156F30" w:rsidRDefault="000C52A8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56F30" w:rsidRPr="002B5B90" w14:paraId="1261C8E4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513AA" w14:textId="3CA81BC6" w:rsidR="00156F30" w:rsidRPr="00517AB3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02AB5" w14:textId="3AAD2643" w:rsidR="00156F30" w:rsidRPr="00517AB3" w:rsidRDefault="003F75A1" w:rsidP="00302722">
            <w:pPr>
              <w:snapToGrid w:val="0"/>
              <w:spacing w:after="0" w:line="240" w:lineRule="auto"/>
            </w:pPr>
            <w:hyperlink r:id="rId54" w:history="1">
              <w:r w:rsidR="00156F30" w:rsidRPr="00517AB3">
                <w:rPr>
                  <w:rStyle w:val="Hyperlink"/>
                  <w:rFonts w:cs="Arial"/>
                  <w:color w:val="auto"/>
                </w:rPr>
                <w:t>S1-252706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36CAC" w14:textId="4B3B8512" w:rsidR="00156F30" w:rsidRPr="00517AB3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CD355" w14:textId="456CE9D1" w:rsidR="00156F30" w:rsidRPr="00517AB3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Pseudo-CR on Diverse device types clarification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43D58" w14:textId="32C47EF0" w:rsidR="00156F30" w:rsidRPr="00517AB3" w:rsidRDefault="00517AB3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17AB3">
              <w:rPr>
                <w:rFonts w:eastAsia="Times New Roman" w:cs="Arial"/>
                <w:szCs w:val="18"/>
                <w:lang w:val="de-DE" w:eastAsia="ar-SA"/>
              </w:rPr>
              <w:t>Revised to S1-252845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22E2A" w14:textId="4C649F2E" w:rsidR="00156F30" w:rsidRPr="00517AB3" w:rsidRDefault="00156F30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szCs w:val="18"/>
                <w:lang w:val="de-DE" w:eastAsia="ar-SA"/>
              </w:rPr>
              <w:t>Revision of S1-252261.</w:t>
            </w:r>
          </w:p>
        </w:tc>
      </w:tr>
      <w:tr w:rsidR="00517AB3" w:rsidRPr="002B5B90" w14:paraId="634A1CAD" w14:textId="77777777" w:rsidTr="00517AB3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9EE3" w14:textId="6B7CC31C" w:rsidR="00517AB3" w:rsidRPr="00517AB3" w:rsidRDefault="00517AB3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34B8" w14:textId="003F4048" w:rsidR="00517AB3" w:rsidRPr="00517AB3" w:rsidRDefault="003F75A1" w:rsidP="00302722">
            <w:pPr>
              <w:snapToGrid w:val="0"/>
              <w:spacing w:after="0" w:line="240" w:lineRule="auto"/>
            </w:pPr>
            <w:hyperlink r:id="rId55" w:history="1">
              <w:r w:rsidR="00517AB3" w:rsidRPr="00517AB3">
                <w:rPr>
                  <w:rStyle w:val="Hyperlink"/>
                  <w:rFonts w:cs="Arial"/>
                  <w:color w:val="auto"/>
                </w:rPr>
                <w:t>S1-252845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50E8" w14:textId="49A559CC" w:rsidR="00517AB3" w:rsidRPr="00517AB3" w:rsidRDefault="00517AB3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BADB" w14:textId="6772D387" w:rsidR="00517AB3" w:rsidRPr="00517AB3" w:rsidRDefault="00517AB3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7AB3">
              <w:rPr>
                <w:rFonts w:eastAsia="Times New Roman"/>
                <w:szCs w:val="18"/>
                <w:lang w:eastAsia="ar-SA"/>
              </w:rPr>
              <w:t>Pseudo-CR on Diverse device types clarification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56F3" w14:textId="77777777" w:rsidR="00517AB3" w:rsidRPr="00517AB3" w:rsidRDefault="00517AB3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512D" w14:textId="7AF8D76B" w:rsidR="00517AB3" w:rsidRDefault="00517AB3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i/>
                <w:szCs w:val="18"/>
                <w:lang w:val="de-DE" w:eastAsia="ar-SA"/>
              </w:rPr>
              <w:t>Revision of S1-252261.</w:t>
            </w:r>
          </w:p>
          <w:p w14:paraId="0A9077A1" w14:textId="2C55E93B" w:rsidR="00517AB3" w:rsidRPr="00517AB3" w:rsidRDefault="00517AB3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17AB3">
              <w:rPr>
                <w:rFonts w:eastAsia="Arial Unicode MS" w:cs="Arial"/>
                <w:szCs w:val="18"/>
                <w:lang w:val="de-DE" w:eastAsia="ar-SA"/>
              </w:rPr>
              <w:t>Revision of S1-252706.</w:t>
            </w:r>
          </w:p>
        </w:tc>
      </w:tr>
      <w:tr w:rsidR="000C52A8" w:rsidRPr="002B5B90" w14:paraId="38F2AE9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BDCC4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129D6" w14:textId="77777777" w:rsidR="000C52A8" w:rsidRPr="00156F30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0C52A8" w:rsidRPr="00156F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EE064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33AAA" w14:textId="77777777" w:rsidR="000C52A8" w:rsidRPr="00156F30" w:rsidRDefault="000C52A8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Diversity of devices for NTN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E5989" w14:textId="13E64258" w:rsidR="000C52A8" w:rsidRPr="00156F30" w:rsidRDefault="00156F30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56F30">
              <w:rPr>
                <w:rFonts w:eastAsia="Times New Roman" w:cs="Arial"/>
                <w:szCs w:val="18"/>
                <w:lang w:val="de-DE" w:eastAsia="ar-SA"/>
              </w:rPr>
              <w:t>Revised to S1-252707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DA513" w14:textId="77777777" w:rsidR="000C52A8" w:rsidRPr="00156F30" w:rsidRDefault="000C52A8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56F30" w:rsidRPr="002B5B90" w14:paraId="292DF81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CB29" w14:textId="40CD94DC" w:rsidR="00156F30" w:rsidRPr="00156F30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AE60" w14:textId="5A636DE3" w:rsidR="00156F30" w:rsidRPr="00156F30" w:rsidRDefault="003F75A1" w:rsidP="00302722">
            <w:pPr>
              <w:snapToGrid w:val="0"/>
              <w:spacing w:after="0" w:line="240" w:lineRule="auto"/>
            </w:pPr>
            <w:hyperlink r:id="rId57" w:history="1">
              <w:r w:rsidR="00156F30" w:rsidRPr="00156F30">
                <w:rPr>
                  <w:rStyle w:val="Hyperlink"/>
                  <w:rFonts w:cs="Arial"/>
                  <w:color w:val="auto"/>
                </w:rPr>
                <w:t>S1-252707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617B" w14:textId="3A1898CC" w:rsidR="00156F30" w:rsidRPr="00156F30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85E5" w14:textId="5CAA8A79" w:rsidR="00156F30" w:rsidRPr="00156F30" w:rsidRDefault="00156F30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6F30">
              <w:rPr>
                <w:rFonts w:eastAsia="Times New Roman"/>
                <w:szCs w:val="18"/>
                <w:lang w:eastAsia="ar-SA"/>
              </w:rPr>
              <w:t>Diversity of devices for NTN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96B4" w14:textId="77777777" w:rsidR="00156F30" w:rsidRPr="00156F30" w:rsidRDefault="00156F30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629E" w14:textId="6393D9D4" w:rsidR="00156F30" w:rsidRPr="00156F30" w:rsidRDefault="00156F30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56F30">
              <w:rPr>
                <w:rFonts w:eastAsia="Arial Unicode MS" w:cs="Arial"/>
                <w:szCs w:val="18"/>
                <w:lang w:val="de-DE" w:eastAsia="ar-SA"/>
              </w:rPr>
              <w:t>Revision of S1-252057.</w:t>
            </w:r>
          </w:p>
        </w:tc>
      </w:tr>
      <w:tr w:rsidR="003E1585" w:rsidRPr="00BC04B8" w14:paraId="41369BAC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34087E" w14:textId="42AF6ADA" w:rsidR="003E1585" w:rsidRPr="00BC04B8" w:rsidRDefault="001926BE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lastRenderedPageBreak/>
              <w:t xml:space="preserve">Legacy </w:t>
            </w:r>
          </w:p>
        </w:tc>
      </w:tr>
      <w:tr w:rsidR="00F76782" w:rsidRPr="002B5B90" w14:paraId="49E6FC1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70025" w14:textId="77777777" w:rsidR="00F76782" w:rsidRPr="00F7678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bookmarkStart w:id="8" w:name="_Hlk198195900"/>
            <w:r w:rsidRPr="00F7678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D5759" w14:textId="6B1BFFCE" w:rsidR="00F76782" w:rsidRPr="00F76782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F76782" w:rsidRPr="00F767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CA4E2" w14:textId="77777777" w:rsidR="00F76782" w:rsidRPr="00F7678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6782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E4ABE" w14:textId="77777777" w:rsidR="00F76782" w:rsidRPr="00F7678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6782">
              <w:rPr>
                <w:rFonts w:eastAsia="Times New Roman"/>
                <w:szCs w:val="18"/>
                <w:lang w:eastAsia="ar-SA"/>
              </w:rPr>
              <w:t xml:space="preserve">Proposed revision to Clauses 5.1 and 5.2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6304B" w14:textId="3D60CF8C" w:rsidR="00F76782" w:rsidRPr="00F76782" w:rsidRDefault="00F7678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76782">
              <w:rPr>
                <w:rFonts w:eastAsia="Times New Roman" w:cs="Arial"/>
                <w:szCs w:val="18"/>
                <w:lang w:val="de-DE" w:eastAsia="ar-SA"/>
              </w:rPr>
              <w:t>Revised to S1-252375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C77BD8" w14:textId="77777777" w:rsidR="00F76782" w:rsidRPr="00F76782" w:rsidRDefault="00F7678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76782" w:rsidRPr="002B5B90" w14:paraId="7F047F6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DE347" w14:textId="6FC48969" w:rsidR="00F76782" w:rsidRPr="006C18D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bookmarkStart w:id="9" w:name="_Hlk198195893"/>
            <w:r w:rsidRPr="006C18D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4D443" w14:textId="626A3067" w:rsidR="00F76782" w:rsidRPr="006C18D2" w:rsidRDefault="003F75A1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F76782" w:rsidRPr="006C18D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FF465" w14:textId="6F426DFD" w:rsidR="00F76782" w:rsidRPr="006C18D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C18D2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F894E" w14:textId="62826584" w:rsidR="00F76782" w:rsidRPr="006C18D2" w:rsidRDefault="00F7678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C18D2">
              <w:rPr>
                <w:rFonts w:eastAsia="Times New Roman"/>
                <w:szCs w:val="18"/>
                <w:lang w:eastAsia="ar-SA"/>
              </w:rPr>
              <w:t xml:space="preserve">Proposed revision to Clauses 5.1 and 5.2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33B2C" w14:textId="0C887595" w:rsidR="00F76782" w:rsidRPr="006C18D2" w:rsidRDefault="006C18D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C18D2">
              <w:rPr>
                <w:rFonts w:eastAsia="Times New Roman" w:cs="Arial"/>
                <w:szCs w:val="18"/>
                <w:lang w:val="de-DE" w:eastAsia="ar-SA"/>
              </w:rPr>
              <w:t>Revised to S1-252709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1C58D" w14:textId="6A984957" w:rsidR="00F76782" w:rsidRPr="006C18D2" w:rsidRDefault="00F7678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C18D2">
              <w:rPr>
                <w:rFonts w:eastAsia="Arial Unicode MS" w:cs="Arial"/>
                <w:szCs w:val="18"/>
                <w:lang w:val="de-DE" w:eastAsia="ar-SA"/>
              </w:rPr>
              <w:t>Revision of S1-252072.</w:t>
            </w:r>
          </w:p>
        </w:tc>
      </w:tr>
      <w:tr w:rsidR="006C18D2" w:rsidRPr="002B5B90" w14:paraId="7D983DB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7E5590" w14:textId="11FB75C4" w:rsidR="006C18D2" w:rsidRPr="00571E5C" w:rsidRDefault="006C18D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A53C1E" w14:textId="12142E42" w:rsidR="006C18D2" w:rsidRPr="00571E5C" w:rsidRDefault="003F75A1" w:rsidP="00E31771">
            <w:pPr>
              <w:snapToGrid w:val="0"/>
              <w:spacing w:after="0" w:line="240" w:lineRule="auto"/>
            </w:pPr>
            <w:hyperlink r:id="rId60" w:history="1">
              <w:r w:rsidR="006C18D2" w:rsidRPr="00571E5C">
                <w:rPr>
                  <w:rStyle w:val="Hyperlink"/>
                  <w:rFonts w:cs="Arial"/>
                  <w:color w:val="auto"/>
                </w:rPr>
                <w:t>S1-252709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003DB1" w14:textId="53BE2C95" w:rsidR="006C18D2" w:rsidRPr="00571E5C" w:rsidRDefault="006C18D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B6D44" w14:textId="41C131FC" w:rsidR="006C18D2" w:rsidRPr="00571E5C" w:rsidRDefault="006C18D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1E5C">
              <w:rPr>
                <w:rFonts w:eastAsia="Times New Roman"/>
                <w:szCs w:val="18"/>
                <w:lang w:eastAsia="ar-SA"/>
              </w:rPr>
              <w:t xml:space="preserve">Proposed revision to Clauses 5.1 and 5.2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ABABDB" w14:textId="764B30AA" w:rsidR="006C18D2" w:rsidRPr="00571E5C" w:rsidRDefault="00571E5C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71E5C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6FDCF4" w14:textId="7F46A8F9" w:rsidR="006C18D2" w:rsidRPr="00571E5C" w:rsidRDefault="006C18D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71E5C">
              <w:rPr>
                <w:rFonts w:eastAsia="Arial Unicode MS" w:cs="Arial"/>
                <w:i/>
                <w:szCs w:val="18"/>
                <w:lang w:val="de-DE" w:eastAsia="ar-SA"/>
              </w:rPr>
              <w:t>Revision of S1-252072.</w:t>
            </w:r>
          </w:p>
          <w:p w14:paraId="55ECEEF6" w14:textId="76E189C9" w:rsidR="006C18D2" w:rsidRPr="00571E5C" w:rsidRDefault="006C18D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71E5C">
              <w:rPr>
                <w:rFonts w:eastAsia="Arial Unicode MS" w:cs="Arial"/>
                <w:szCs w:val="18"/>
                <w:lang w:val="de-DE" w:eastAsia="ar-SA"/>
              </w:rPr>
              <w:t>Revision of S1-252375.</w:t>
            </w:r>
          </w:p>
        </w:tc>
      </w:tr>
      <w:bookmarkEnd w:id="8"/>
      <w:bookmarkEnd w:id="9"/>
      <w:tr w:rsidR="003E1585" w:rsidRPr="002B5B90" w14:paraId="3C0EBB4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3E5A8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E34CD" w14:textId="73489F82" w:rsidR="003E1585" w:rsidRPr="002F034B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3E1585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C5CFC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81873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pCR on Migration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EB2A5" w14:textId="6490034D" w:rsidR="003E1585" w:rsidRPr="002F034B" w:rsidRDefault="002F034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34B">
              <w:rPr>
                <w:rFonts w:eastAsia="Times New Roman" w:cs="Arial"/>
                <w:szCs w:val="18"/>
                <w:lang w:val="de-DE" w:eastAsia="ar-SA"/>
              </w:rPr>
              <w:t>Revised to S1-252710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826A0" w14:textId="77777777" w:rsidR="003E1585" w:rsidRPr="002F034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F034B" w:rsidRPr="002B5B90" w14:paraId="0B7BB17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9514" w14:textId="2436859E" w:rsidR="002F034B" w:rsidRPr="002F034B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EF51" w14:textId="0E434FE7" w:rsidR="002F034B" w:rsidRPr="002F034B" w:rsidRDefault="003F75A1" w:rsidP="003E1585">
            <w:pPr>
              <w:snapToGrid w:val="0"/>
              <w:spacing w:after="0" w:line="240" w:lineRule="auto"/>
            </w:pPr>
            <w:hyperlink r:id="rId62" w:history="1">
              <w:r w:rsidR="002F034B" w:rsidRPr="002F034B">
                <w:rPr>
                  <w:rStyle w:val="Hyperlink"/>
                  <w:rFonts w:cs="Arial"/>
                  <w:color w:val="auto"/>
                </w:rPr>
                <w:t>S1-252710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C21A" w14:textId="7459C1B1" w:rsidR="002F034B" w:rsidRPr="002F034B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4AD2" w14:textId="32689485" w:rsidR="002F034B" w:rsidRPr="002F034B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pCR on Migration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18EE" w14:textId="77777777" w:rsidR="002F034B" w:rsidRPr="002F034B" w:rsidRDefault="002F034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369C" w14:textId="23544EA4" w:rsidR="002F034B" w:rsidRPr="002F034B" w:rsidRDefault="002F034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F034B">
              <w:rPr>
                <w:rFonts w:eastAsia="Arial Unicode MS" w:cs="Arial"/>
                <w:szCs w:val="18"/>
                <w:lang w:val="de-DE" w:eastAsia="ar-SA"/>
              </w:rPr>
              <w:t>Revision of S1-252280.</w:t>
            </w:r>
          </w:p>
        </w:tc>
      </w:tr>
      <w:tr w:rsidR="007101D9" w:rsidRPr="002B5B90" w14:paraId="24C1A80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AD4C9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1FA51" w14:textId="0243D382" w:rsidR="007101D9" w:rsidRPr="007101D9" w:rsidRDefault="003F75A1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7101D9" w:rsidRPr="007101D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C99FF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C7153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 xml:space="preserve">Service Continuity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47081" w14:textId="68E3BCA8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010DB">
              <w:rPr>
                <w:rFonts w:eastAsia="Times New Roman" w:cs="Arial"/>
                <w:szCs w:val="18"/>
                <w:lang w:val="de-DE" w:eastAsia="ar-SA"/>
              </w:rPr>
              <w:t>Merged into S1-252375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CE3F2" w14:textId="77777777" w:rsidR="007101D9" w:rsidRPr="007101D9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01D9" w:rsidRPr="002B5B90" w14:paraId="3EF5897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7408D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42350" w14:textId="12734BB1" w:rsidR="007101D9" w:rsidRPr="007101D9" w:rsidRDefault="003F75A1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7101D9" w:rsidRPr="007101D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B6F7B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09D19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Roaming and Interconnection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792A2" w14:textId="619ED71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010DB">
              <w:rPr>
                <w:rFonts w:eastAsia="Times New Roman" w:cs="Arial"/>
                <w:szCs w:val="18"/>
                <w:lang w:val="de-DE" w:eastAsia="ar-SA"/>
              </w:rPr>
              <w:t>Merged into S1-252375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146CA" w14:textId="77777777" w:rsidR="007101D9" w:rsidRPr="007101D9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01D9" w:rsidRPr="002B5B90" w14:paraId="125FC6C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A1A3D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D89A0" w14:textId="05894762" w:rsidR="007101D9" w:rsidRPr="007101D9" w:rsidRDefault="003F75A1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7101D9" w:rsidRPr="007101D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59572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2F37A" w14:textId="77777777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390F3" w14:textId="57151E24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010DB">
              <w:rPr>
                <w:rFonts w:eastAsia="Times New Roman" w:cs="Arial"/>
                <w:szCs w:val="18"/>
                <w:lang w:val="de-DE" w:eastAsia="ar-SA"/>
              </w:rPr>
              <w:t>Merged into S1-252375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C770C" w14:textId="77777777" w:rsidR="007101D9" w:rsidRPr="007101D9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01D9" w:rsidRPr="002B5B90" w14:paraId="6F10B689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015EC" w14:textId="77777777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5F6D8" w14:textId="0382A3B3" w:rsidR="007101D9" w:rsidRPr="002F034B" w:rsidRDefault="003F75A1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7101D9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B9CE7" w14:textId="6F3789CC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 xml:space="preserve">Telefonica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F1AFD" w14:textId="77777777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Proposed revision to 5.2.2 - 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B4A48" w14:textId="4C4ABA81" w:rsidR="007101D9" w:rsidRPr="002F034B" w:rsidRDefault="002F034B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34B">
              <w:rPr>
                <w:rFonts w:eastAsia="Times New Roman" w:cs="Arial"/>
                <w:szCs w:val="18"/>
                <w:lang w:val="de-DE" w:eastAsia="ar-SA"/>
              </w:rPr>
              <w:t>Revised to S1-252711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D7511" w14:textId="77777777" w:rsidR="007101D9" w:rsidRPr="002F034B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F034B" w:rsidRPr="002B5B90" w14:paraId="1C38AEC7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E2278" w14:textId="2FACC50E" w:rsidR="002F034B" w:rsidRPr="00421A96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D45C3" w14:textId="04CAB9C7" w:rsidR="002F034B" w:rsidRPr="00421A96" w:rsidRDefault="003F75A1" w:rsidP="007101D9">
            <w:pPr>
              <w:snapToGrid w:val="0"/>
              <w:spacing w:after="0" w:line="240" w:lineRule="auto"/>
            </w:pPr>
            <w:hyperlink r:id="rId67" w:history="1">
              <w:r w:rsidR="002F034B" w:rsidRPr="00421A96">
                <w:rPr>
                  <w:rStyle w:val="Hyperlink"/>
                  <w:rFonts w:cs="Arial"/>
                  <w:color w:val="auto"/>
                </w:rPr>
                <w:t>S1-252711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A2074" w14:textId="209874F8" w:rsidR="002F034B" w:rsidRPr="00421A96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 xml:space="preserve">Telefonica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C0171" w14:textId="13CC03E5" w:rsidR="002F034B" w:rsidRPr="00421A96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Proposed revision to 5.2.2 - 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03D44" w14:textId="399483B7" w:rsidR="002F034B" w:rsidRPr="00421A96" w:rsidRDefault="00421A96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1A96">
              <w:rPr>
                <w:rFonts w:eastAsia="Times New Roman" w:cs="Arial"/>
                <w:szCs w:val="18"/>
                <w:lang w:val="de-DE" w:eastAsia="ar-SA"/>
              </w:rPr>
              <w:t>Revised to S1-252846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B4526" w14:textId="4595D851" w:rsidR="002F034B" w:rsidRPr="00421A96" w:rsidRDefault="002F034B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S1-252357.</w:t>
            </w:r>
          </w:p>
        </w:tc>
      </w:tr>
      <w:tr w:rsidR="00421A96" w:rsidRPr="002B5B90" w14:paraId="6AF84236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2838" w14:textId="553933E5" w:rsidR="00421A96" w:rsidRPr="00421A96" w:rsidRDefault="00421A96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A597" w14:textId="19862F79" w:rsidR="00421A96" w:rsidRPr="00421A96" w:rsidRDefault="003F75A1" w:rsidP="007101D9">
            <w:pPr>
              <w:snapToGrid w:val="0"/>
              <w:spacing w:after="0" w:line="240" w:lineRule="auto"/>
            </w:pPr>
            <w:hyperlink r:id="rId68" w:history="1">
              <w:r w:rsidR="00421A96" w:rsidRPr="00421A96">
                <w:rPr>
                  <w:rStyle w:val="Hyperlink"/>
                  <w:rFonts w:cs="Arial"/>
                  <w:color w:val="auto"/>
                </w:rPr>
                <w:t>S1-252846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6301" w14:textId="16921ADD" w:rsidR="00421A96" w:rsidRPr="00421A96" w:rsidRDefault="00421A96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 xml:space="preserve">Telefonica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EC56" w14:textId="7E1D55AA" w:rsidR="00421A96" w:rsidRPr="00421A96" w:rsidRDefault="00421A96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Proposed revision to 5.2.2 - 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8A50" w14:textId="77777777" w:rsidR="00421A96" w:rsidRPr="00421A96" w:rsidRDefault="00421A96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2D16" w14:textId="5CBC1A45" w:rsidR="00421A96" w:rsidRDefault="00421A96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i/>
                <w:szCs w:val="18"/>
                <w:lang w:val="de-DE" w:eastAsia="ar-SA"/>
              </w:rPr>
              <w:t>Revision of S1-252357.</w:t>
            </w:r>
          </w:p>
          <w:p w14:paraId="0EE10E8F" w14:textId="0E88C571" w:rsidR="00421A96" w:rsidRPr="00421A96" w:rsidRDefault="00421A96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S1-252711.</w:t>
            </w:r>
          </w:p>
        </w:tc>
      </w:tr>
      <w:tr w:rsidR="003E1585" w:rsidRPr="002B5B90" w14:paraId="7489686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E748C" w14:textId="77777777" w:rsidR="003E1585" w:rsidRPr="00E676A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676A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9D688" w14:textId="1248B3A0" w:rsidR="003E1585" w:rsidRPr="00E676AB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9" w:history="1">
              <w:r w:rsidR="003E1585" w:rsidRPr="00FC14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7F7AC" w14:textId="322BA1EE" w:rsidR="003E1585" w:rsidRPr="00E676A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676AB">
              <w:rPr>
                <w:rFonts w:eastAsia="Times New Roman"/>
                <w:szCs w:val="18"/>
                <w:lang w:eastAsia="ar-SA"/>
              </w:rPr>
              <w:t>Charter Communications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565BD" w14:textId="77777777" w:rsidR="003E1585" w:rsidRPr="00E676A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676AB">
              <w:rPr>
                <w:rFonts w:eastAsia="Times New Roman"/>
                <w:szCs w:val="18"/>
                <w:lang w:eastAsia="ar-SA"/>
              </w:rPr>
              <w:t>Non-3GPP Access Support in the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CDED9" w14:textId="4F31EB2A" w:rsidR="003E1585" w:rsidRPr="00E676A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676AB">
              <w:rPr>
                <w:rFonts w:eastAsia="Times New Roman" w:cs="Arial"/>
                <w:szCs w:val="18"/>
                <w:lang w:val="de-DE" w:eastAsia="ar-SA"/>
              </w:rPr>
              <w:t>Revised to S1-252371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E06D9" w14:textId="77777777" w:rsidR="003E1585" w:rsidRPr="00E676A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01D9" w:rsidRPr="002B5B90" w14:paraId="1E9435E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4900A" w14:textId="2E3E9D25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6A594" w14:textId="347A4469" w:rsidR="007101D9" w:rsidRPr="007101D9" w:rsidRDefault="003F75A1" w:rsidP="007101D9">
            <w:pPr>
              <w:snapToGrid w:val="0"/>
              <w:spacing w:after="0" w:line="240" w:lineRule="auto"/>
            </w:pPr>
            <w:hyperlink r:id="rId70" w:history="1">
              <w:r w:rsidR="007101D9" w:rsidRPr="007101D9">
                <w:rPr>
                  <w:rStyle w:val="Hyperlink"/>
                  <w:rFonts w:cs="Arial"/>
                  <w:color w:val="auto"/>
                </w:rPr>
                <w:t>S1-252371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ADF5B" w14:textId="70AA47C3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Charter Communications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76F91" w14:textId="4F8FF249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01D9">
              <w:rPr>
                <w:rFonts w:eastAsia="Times New Roman"/>
                <w:szCs w:val="18"/>
                <w:lang w:eastAsia="ar-SA"/>
              </w:rPr>
              <w:t>Non-3GPP Access Support in the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FC86B" w14:textId="6BDE82BB" w:rsidR="007101D9" w:rsidRPr="007101D9" w:rsidRDefault="007101D9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87E6A">
              <w:rPr>
                <w:rFonts w:eastAsia="Times New Roman" w:cs="Arial"/>
                <w:szCs w:val="18"/>
                <w:lang w:val="de-DE" w:eastAsia="ar-SA"/>
              </w:rPr>
              <w:t>Merged into S1-252375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89A4D" w14:textId="36E45554" w:rsidR="007101D9" w:rsidRPr="007101D9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101D9">
              <w:rPr>
                <w:rFonts w:eastAsia="Arial Unicode MS" w:cs="Arial"/>
                <w:szCs w:val="18"/>
                <w:lang w:val="de-DE" w:eastAsia="ar-SA"/>
              </w:rPr>
              <w:t>Revision of S1-252113.</w:t>
            </w:r>
          </w:p>
        </w:tc>
      </w:tr>
      <w:tr w:rsidR="007101D9" w:rsidRPr="002B5B90" w14:paraId="36004A6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030A3" w14:textId="77777777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6C2DC" w14:textId="6D8F9485" w:rsidR="007101D9" w:rsidRPr="002F034B" w:rsidRDefault="003F75A1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7101D9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E216E" w14:textId="4433A28B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53294" w14:textId="77777777" w:rsidR="007101D9" w:rsidRPr="002F034B" w:rsidRDefault="007101D9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Should 6G Support Interworking with 4G - Always, Never, or When Needed?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24BC1" w14:textId="74FE129E" w:rsidR="007101D9" w:rsidRPr="002F034B" w:rsidRDefault="002F034B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34B">
              <w:rPr>
                <w:rFonts w:eastAsia="Times New Roman" w:cs="Arial"/>
                <w:szCs w:val="18"/>
                <w:lang w:val="de-DE" w:eastAsia="ar-SA"/>
              </w:rPr>
              <w:t>Revised to S1-252712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10BD8" w14:textId="77777777" w:rsidR="007101D9" w:rsidRPr="002F034B" w:rsidRDefault="007101D9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F034B" w:rsidRPr="002B5B90" w14:paraId="5B758529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4486" w14:textId="031C3913" w:rsidR="002F034B" w:rsidRPr="002F034B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94E1" w14:textId="78B7F0E6" w:rsidR="002F034B" w:rsidRPr="002F034B" w:rsidRDefault="003F75A1" w:rsidP="007101D9">
            <w:pPr>
              <w:snapToGrid w:val="0"/>
              <w:spacing w:after="0" w:line="240" w:lineRule="auto"/>
            </w:pPr>
            <w:hyperlink r:id="rId72" w:history="1">
              <w:r w:rsidR="002F034B" w:rsidRPr="002F034B">
                <w:rPr>
                  <w:rStyle w:val="Hyperlink"/>
                  <w:rFonts w:cs="Arial"/>
                  <w:color w:val="auto"/>
                </w:rPr>
                <w:t>S1-252712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37187" w14:textId="11EEB451" w:rsidR="002F034B" w:rsidRPr="002F034B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1032" w14:textId="0D884B2A" w:rsidR="002F034B" w:rsidRPr="002F034B" w:rsidRDefault="002F034B" w:rsidP="007101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Should 6G Support Interworking with 4G - Always, Never, or When Needed?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4B4B" w14:textId="77777777" w:rsidR="002F034B" w:rsidRPr="002F034B" w:rsidRDefault="002F034B" w:rsidP="00710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6320" w14:textId="46825B20" w:rsidR="002F034B" w:rsidRPr="002F034B" w:rsidRDefault="002F034B" w:rsidP="007101D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F034B">
              <w:rPr>
                <w:rFonts w:eastAsia="Arial Unicode MS" w:cs="Arial"/>
                <w:szCs w:val="18"/>
                <w:lang w:val="de-DE" w:eastAsia="ar-SA"/>
              </w:rPr>
              <w:t>Revision of S1-252094.</w:t>
            </w:r>
          </w:p>
        </w:tc>
      </w:tr>
      <w:tr w:rsidR="003E1585" w:rsidRPr="002B5B90" w14:paraId="172DE886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CB3B1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6614C" w14:textId="7D2B2662" w:rsidR="003E1585" w:rsidRPr="002F034B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3E1585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F6BD5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8D8AB" w14:textId="77777777" w:rsidR="003E1585" w:rsidRPr="002F034B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Pseudo-CR on update 5.2.3.2 Support of legacy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CEF90" w14:textId="45A0AC7E" w:rsidR="003E1585" w:rsidRPr="002F034B" w:rsidRDefault="002F034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34B">
              <w:rPr>
                <w:rFonts w:eastAsia="Times New Roman" w:cs="Arial"/>
                <w:szCs w:val="18"/>
                <w:lang w:val="de-DE" w:eastAsia="ar-SA"/>
              </w:rPr>
              <w:t>Revised to S1-252708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F402E" w14:textId="77777777" w:rsidR="003E1585" w:rsidRPr="002F034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F034B" w:rsidRPr="002B5B90" w14:paraId="25C9CE41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AC0C3" w14:textId="3EAC59CE" w:rsidR="002F034B" w:rsidRPr="00421A96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1C8F0" w14:textId="666FF488" w:rsidR="002F034B" w:rsidRPr="00421A96" w:rsidRDefault="003F75A1" w:rsidP="003E1585">
            <w:pPr>
              <w:snapToGrid w:val="0"/>
              <w:spacing w:after="0" w:line="240" w:lineRule="auto"/>
            </w:pPr>
            <w:hyperlink r:id="rId74" w:history="1">
              <w:r w:rsidR="002F034B" w:rsidRPr="00421A96">
                <w:rPr>
                  <w:rStyle w:val="Hyperlink"/>
                  <w:rFonts w:cs="Arial"/>
                  <w:color w:val="auto"/>
                </w:rPr>
                <w:t>S1-252708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67FB3" w14:textId="265457AD" w:rsidR="002F034B" w:rsidRPr="00421A96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DA7B5" w14:textId="0CB46224" w:rsidR="002F034B" w:rsidRPr="00421A96" w:rsidRDefault="002F034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Pseudo-CR on update 5.2.3.2 Support of legacy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78EA4" w14:textId="01F0A150" w:rsidR="002F034B" w:rsidRPr="00421A96" w:rsidRDefault="00421A9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1A96">
              <w:rPr>
                <w:rFonts w:eastAsia="Times New Roman" w:cs="Arial"/>
                <w:szCs w:val="18"/>
                <w:lang w:val="de-DE" w:eastAsia="ar-SA"/>
              </w:rPr>
              <w:t>Revised to S1-252847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7F2C9" w14:textId="49FA6728" w:rsidR="002F034B" w:rsidRPr="00421A96" w:rsidRDefault="002F034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S1-252174.</w:t>
            </w:r>
          </w:p>
        </w:tc>
      </w:tr>
      <w:tr w:rsidR="00421A96" w:rsidRPr="002B5B90" w14:paraId="220AF711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D2E26F" w14:textId="3CC0F64F" w:rsidR="00421A96" w:rsidRPr="00421A96" w:rsidRDefault="00421A9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45AC92" w14:textId="6CD6A10F" w:rsidR="00421A96" w:rsidRPr="00421A96" w:rsidRDefault="003F75A1" w:rsidP="003E1585">
            <w:pPr>
              <w:snapToGrid w:val="0"/>
              <w:spacing w:after="0" w:line="240" w:lineRule="auto"/>
            </w:pPr>
            <w:hyperlink r:id="rId75" w:history="1">
              <w:r w:rsidR="00421A96" w:rsidRPr="00421A96">
                <w:rPr>
                  <w:rStyle w:val="Hyperlink"/>
                  <w:rFonts w:cs="Arial"/>
                  <w:color w:val="auto"/>
                </w:rPr>
                <w:t>S1-252847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FA1443" w14:textId="4FD84C24" w:rsidR="00421A96" w:rsidRPr="00421A96" w:rsidRDefault="00421A9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E82329" w14:textId="37EDE6F2" w:rsidR="00421A96" w:rsidRPr="00421A96" w:rsidRDefault="00421A9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Pseudo-CR on update 5.2.3.2 Support of legacy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99A70C" w14:textId="7BA70FD0" w:rsidR="00421A96" w:rsidRPr="00421A96" w:rsidRDefault="00421A9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1A96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4A98EF" w14:textId="2A5D4876" w:rsidR="00421A96" w:rsidRPr="00421A96" w:rsidRDefault="00421A9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i/>
                <w:szCs w:val="18"/>
                <w:lang w:val="de-DE" w:eastAsia="ar-SA"/>
              </w:rPr>
              <w:t>Revision of S1-252174.</w:t>
            </w:r>
          </w:p>
          <w:p w14:paraId="61653424" w14:textId="77777777" w:rsidR="00421A96" w:rsidRPr="00421A96" w:rsidRDefault="00421A9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S1-252708.</w:t>
            </w:r>
          </w:p>
          <w:p w14:paraId="028E2F6F" w14:textId="77777777" w:rsidR="00421A96" w:rsidRPr="00421A96" w:rsidRDefault="00421A96" w:rsidP="00421A96">
            <w:pPr>
              <w:pStyle w:val="B1"/>
              <w:rPr>
                <w:rFonts w:eastAsia="DengXian"/>
                <w:lang w:eastAsia="zh-CN"/>
              </w:rPr>
            </w:pPr>
            <w:r w:rsidRPr="00421A96">
              <w:t>-</w:t>
            </w:r>
            <w:r w:rsidRPr="00421A96">
              <w:tab/>
              <w:t>CS related telephony services, e.g., CS Fallback, CS based voice call</w:t>
            </w:r>
          </w:p>
          <w:p w14:paraId="23BE6D73" w14:textId="77777777" w:rsidR="00421A96" w:rsidRPr="00421A96" w:rsidRDefault="00421A96" w:rsidP="00421A96">
            <w:pPr>
              <w:pStyle w:val="B1"/>
            </w:pPr>
            <w:r w:rsidRPr="00421A96">
              <w:t>-</w:t>
            </w:r>
            <w:r w:rsidRPr="00421A96">
              <w:tab/>
              <w:t xml:space="preserve">some </w:t>
            </w:r>
            <w:r w:rsidRPr="00421A96">
              <w:rPr>
                <w:rFonts w:eastAsia="SimSun" w:hint="eastAsia"/>
                <w:lang w:val="en-US" w:eastAsia="zh-CN"/>
              </w:rPr>
              <w:t xml:space="preserve">IMS </w:t>
            </w:r>
            <w:r w:rsidRPr="00421A96">
              <w:rPr>
                <w:lang w:eastAsia="zh-CN"/>
              </w:rPr>
              <w:t>supplementary services</w:t>
            </w:r>
            <w:r w:rsidRPr="00421A96">
              <w:t xml:space="preserve"> </w:t>
            </w:r>
            <w:r w:rsidRPr="00421A96">
              <w:rPr>
                <w:rFonts w:eastAsia="DengXian" w:hint="eastAsia"/>
                <w:lang w:eastAsia="zh-CN"/>
              </w:rPr>
              <w:t>i.e</w:t>
            </w:r>
            <w:r w:rsidRPr="00421A96">
              <w:t xml:space="preserve">., CCBS (Completion of Communications to Busy Subscriber), CCNR (Completion of Communication on No Reply) and CCNL (Completion of Communications on Not Logged-in). </w:t>
            </w:r>
          </w:p>
          <w:p w14:paraId="00AA5852" w14:textId="794BFC66" w:rsidR="00421A96" w:rsidRPr="00421A96" w:rsidRDefault="00421A96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7AE9" w:rsidRPr="002B5B90" w14:paraId="57A7B3E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0491D" w14:textId="77777777" w:rsidR="00107AE9" w:rsidRPr="00857E9F" w:rsidRDefault="00107AE9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553D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1E456" w14:textId="1064FE75" w:rsidR="00107AE9" w:rsidRPr="00857E9F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="00107AE9" w:rsidRPr="00857E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16206" w14:textId="77777777" w:rsidR="00107AE9" w:rsidRPr="00857E9F" w:rsidRDefault="00107AE9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A7585" w14:textId="77777777" w:rsidR="00107AE9" w:rsidRPr="00857E9F" w:rsidRDefault="00107AE9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Pseudo-CR on update 5.2.3.3 Support of other legacy requirements with network slice content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B342D" w14:textId="48FF40C7" w:rsidR="00107AE9" w:rsidRPr="00857E9F" w:rsidRDefault="00857E9F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S1-252784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D796A" w14:textId="67713EAC" w:rsidR="00107AE9" w:rsidRPr="00857E9F" w:rsidRDefault="002F034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57E9F">
              <w:rPr>
                <w:rFonts w:eastAsia="Arial Unicode MS" w:cs="Arial"/>
                <w:szCs w:val="18"/>
                <w:lang w:val="de-DE" w:eastAsia="ar-SA"/>
              </w:rPr>
              <w:t xml:space="preserve">Keep open to discuss with slices </w:t>
            </w:r>
          </w:p>
        </w:tc>
      </w:tr>
      <w:tr w:rsidR="00F4666B" w:rsidRPr="002B5B90" w14:paraId="3C7C1818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8668B" w14:textId="77777777" w:rsidR="00F4666B" w:rsidRPr="004547B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47B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2D6B5" w14:textId="61E08BAB" w:rsidR="00F4666B" w:rsidRPr="004547B7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7" w:history="1">
              <w:r w:rsidR="00F4666B" w:rsidRPr="004547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3D364" w14:textId="77777777" w:rsidR="00F4666B" w:rsidRPr="004547B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47B7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1840F" w14:textId="77777777" w:rsidR="00F4666B" w:rsidRPr="004547B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47B7">
              <w:rPr>
                <w:rFonts w:eastAsia="Times New Roman"/>
                <w:szCs w:val="18"/>
                <w:lang w:eastAsia="ar-SA"/>
              </w:rPr>
              <w:t xml:space="preserve">pCR on adding an exception requirement about </w:t>
            </w:r>
            <w:r w:rsidRPr="004547B7">
              <w:rPr>
                <w:rFonts w:eastAsia="Times New Roman"/>
                <w:szCs w:val="18"/>
                <w:lang w:eastAsia="ar-SA"/>
              </w:rPr>
              <w:lastRenderedPageBreak/>
              <w:t>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42066" w14:textId="5FD18B6C" w:rsidR="00F4666B" w:rsidRPr="004547B7" w:rsidRDefault="004547B7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lastRenderedPageBreak/>
              <w:t>Merged into S1-252376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BA093" w14:textId="77777777" w:rsidR="00F4666B" w:rsidRPr="004547B7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926BE" w:rsidRPr="002B5B90" w14:paraId="6A1B698C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89C90" w14:textId="77777777" w:rsidR="001926BE" w:rsidRPr="00664383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38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AEF84" w14:textId="45E2C5B8" w:rsidR="001926BE" w:rsidRPr="00664383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8" w:history="1">
              <w:r w:rsidR="001926BE" w:rsidRPr="006643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3856E" w14:textId="77777777" w:rsidR="001926BE" w:rsidRPr="00664383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383">
              <w:rPr>
                <w:rFonts w:eastAsia="Times New Roman"/>
                <w:szCs w:val="18"/>
                <w:lang w:eastAsia="ar-SA"/>
              </w:rPr>
              <w:t>NTT DOCOMO, AT&amp;T, Verizon, T-Mobile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284C9" w14:textId="77777777" w:rsidR="001926BE" w:rsidRPr="00664383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383">
              <w:rPr>
                <w:rFonts w:eastAsia="Times New Roman"/>
                <w:szCs w:val="18"/>
                <w:lang w:eastAsia="ar-SA"/>
              </w:rPr>
              <w:t>Use case on support of small-sized (Femto) cells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CD2DB" w14:textId="77777777" w:rsidR="001926BE" w:rsidRPr="00664383" w:rsidRDefault="001926BE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4383">
              <w:rPr>
                <w:rFonts w:eastAsia="Times New Roman" w:cs="Arial"/>
                <w:szCs w:val="18"/>
                <w:lang w:val="de-DE" w:eastAsia="ar-SA"/>
              </w:rPr>
              <w:t>Revised to S1-252404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21278" w14:textId="493FF88A" w:rsidR="001926BE" w:rsidRPr="00664383" w:rsidRDefault="001926BE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1926BE" w:rsidRPr="002B5B90" w14:paraId="14667322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D058A" w14:textId="77777777" w:rsidR="001926BE" w:rsidRPr="00421A96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A4544" w14:textId="7C55AF40" w:rsidR="001926BE" w:rsidRPr="00421A96" w:rsidRDefault="003F75A1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1926BE" w:rsidRPr="00421A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01C24" w14:textId="77777777" w:rsidR="001926BE" w:rsidRPr="00421A96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NTT DOCOMO, AT&amp;T, Verizon, T-Mobile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47422" w14:textId="77777777" w:rsidR="001926BE" w:rsidRPr="00421A96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Use case on support of small-sized (Femto) cells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81B22" w14:textId="6C427DC8" w:rsidR="001926BE" w:rsidRPr="00421A96" w:rsidRDefault="00421A96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1A96">
              <w:rPr>
                <w:rFonts w:eastAsia="Times New Roman" w:cs="Arial"/>
                <w:szCs w:val="18"/>
                <w:lang w:val="de-DE" w:eastAsia="ar-SA"/>
              </w:rPr>
              <w:t>Revised to S1-252848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5DEF0" w14:textId="77777777" w:rsidR="001926BE" w:rsidRPr="00421A96" w:rsidRDefault="001926BE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S1-252281.</w:t>
            </w:r>
          </w:p>
        </w:tc>
      </w:tr>
      <w:tr w:rsidR="00421A96" w:rsidRPr="002B5B90" w14:paraId="48032AD7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11FC" w14:textId="41644DFA" w:rsidR="00421A96" w:rsidRPr="00421A96" w:rsidRDefault="00421A9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F252" w14:textId="1B6F4E14" w:rsidR="00421A96" w:rsidRPr="00421A96" w:rsidRDefault="003F75A1" w:rsidP="00E31771">
            <w:pPr>
              <w:snapToGrid w:val="0"/>
              <w:spacing w:after="0" w:line="240" w:lineRule="auto"/>
            </w:pPr>
            <w:hyperlink r:id="rId80" w:history="1">
              <w:r w:rsidR="00421A96" w:rsidRPr="00421A96">
                <w:rPr>
                  <w:rStyle w:val="Hyperlink"/>
                  <w:rFonts w:cs="Arial"/>
                  <w:color w:val="auto"/>
                </w:rPr>
                <w:t>S1-252848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3317" w14:textId="6188BD1A" w:rsidR="00421A96" w:rsidRPr="00421A96" w:rsidRDefault="00421A9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NTT DOCOMO, AT&amp;T, Verizon, T-Mobile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EA93" w14:textId="55CB7851" w:rsidR="00421A96" w:rsidRPr="00421A96" w:rsidRDefault="00421A9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Use case on support of small-sized (Femto) cells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CE7C" w14:textId="77777777" w:rsidR="00421A96" w:rsidRPr="00421A96" w:rsidRDefault="00421A96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7004" w14:textId="5A9F4A93" w:rsidR="00421A96" w:rsidRDefault="00421A96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i/>
                <w:szCs w:val="18"/>
                <w:lang w:val="de-DE" w:eastAsia="ar-SA"/>
              </w:rPr>
              <w:t>Revision of S1-252281.</w:t>
            </w:r>
          </w:p>
          <w:p w14:paraId="48DC5705" w14:textId="40104637" w:rsidR="00421A96" w:rsidRPr="00421A96" w:rsidRDefault="00421A96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S1-252404.</w:t>
            </w:r>
          </w:p>
        </w:tc>
      </w:tr>
      <w:tr w:rsidR="003E1585" w:rsidRPr="00BC04B8" w14:paraId="1BD57983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BBF0FFE" w14:textId="77777777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Security</w:t>
            </w:r>
          </w:p>
        </w:tc>
      </w:tr>
      <w:tr w:rsidR="003E1585" w:rsidRPr="002B5B90" w14:paraId="4AA75018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0431B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B2B6A" w14:textId="4AD5701A" w:rsidR="003E1585" w:rsidRPr="0049214A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3E1585" w:rsidRPr="0049214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D5BB8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4965B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Pseudo-CR on update 5.3.2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90C48" w14:textId="18282A14" w:rsidR="003E1585" w:rsidRPr="0049214A" w:rsidRDefault="0049214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214A">
              <w:rPr>
                <w:rFonts w:eastAsia="Times New Roman" w:cs="Arial"/>
                <w:szCs w:val="18"/>
                <w:lang w:val="de-DE" w:eastAsia="ar-SA"/>
              </w:rPr>
              <w:t>Revised to S1-252714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8FD39" w14:textId="77777777" w:rsidR="003E1585" w:rsidRPr="0049214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9214A" w:rsidRPr="002B5B90" w14:paraId="46207691" w14:textId="77777777" w:rsidTr="00421A96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647BA" w14:textId="68B7CA0D" w:rsidR="0049214A" w:rsidRPr="00421A96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AA3BA" w14:textId="6768B3AE" w:rsidR="0049214A" w:rsidRPr="00421A96" w:rsidRDefault="003F75A1" w:rsidP="003E1585">
            <w:pPr>
              <w:snapToGrid w:val="0"/>
              <w:spacing w:after="0" w:line="240" w:lineRule="auto"/>
            </w:pPr>
            <w:hyperlink r:id="rId82" w:history="1">
              <w:r w:rsidR="0049214A" w:rsidRPr="00421A96">
                <w:rPr>
                  <w:rStyle w:val="Hyperlink"/>
                  <w:rFonts w:cs="Arial"/>
                  <w:color w:val="auto"/>
                </w:rPr>
                <w:t>S1-252714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80BD5" w14:textId="291DA54F" w:rsidR="0049214A" w:rsidRPr="00421A96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ACE8F" w14:textId="715B89EF" w:rsidR="0049214A" w:rsidRPr="00421A96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1A96">
              <w:rPr>
                <w:rFonts w:eastAsia="Times New Roman"/>
                <w:szCs w:val="18"/>
                <w:lang w:eastAsia="ar-SA"/>
              </w:rPr>
              <w:t>Pseudo-CR on update 5.3.2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3183E" w14:textId="017EE11A" w:rsidR="0049214A" w:rsidRPr="00421A96" w:rsidRDefault="00421A9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1A9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5E99F" w14:textId="6671718A" w:rsidR="0049214A" w:rsidRPr="00421A96" w:rsidRDefault="0049214A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21A96">
              <w:rPr>
                <w:rFonts w:eastAsia="Arial Unicode MS" w:cs="Arial"/>
                <w:szCs w:val="18"/>
                <w:lang w:val="de-DE" w:eastAsia="ar-SA"/>
              </w:rPr>
              <w:t>Revision of S1-252176.</w:t>
            </w:r>
          </w:p>
        </w:tc>
      </w:tr>
      <w:tr w:rsidR="003E1585" w:rsidRPr="002B5B90" w14:paraId="4F09250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32E99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F7A32" w14:textId="46E2930C" w:rsidR="003E1585" w:rsidRPr="0049214A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3" w:history="1">
              <w:r w:rsidR="003E1585" w:rsidRPr="0049214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FCF78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6F95F" w14:textId="77777777" w:rsidR="003E1585" w:rsidRPr="0049214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Clause 5.3.3 Revision (FBS)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995FD" w14:textId="77D54DE5" w:rsidR="003E1585" w:rsidRPr="0049214A" w:rsidRDefault="0049214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214A">
              <w:rPr>
                <w:rFonts w:eastAsia="Times New Roman" w:cs="Arial"/>
                <w:szCs w:val="18"/>
                <w:lang w:val="de-DE" w:eastAsia="ar-SA"/>
              </w:rPr>
              <w:t>Revised to S1-252715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BFB01" w14:textId="77777777" w:rsidR="003E1585" w:rsidRPr="0049214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9214A" w:rsidRPr="002B5B90" w14:paraId="14CC673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BE1B1A" w14:textId="7E4C841C" w:rsidR="0049214A" w:rsidRPr="0049214A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22981A" w14:textId="0112B236" w:rsidR="0049214A" w:rsidRPr="0049214A" w:rsidRDefault="003F75A1" w:rsidP="003E1585">
            <w:pPr>
              <w:snapToGrid w:val="0"/>
              <w:spacing w:after="0" w:line="240" w:lineRule="auto"/>
            </w:pPr>
            <w:hyperlink r:id="rId84" w:history="1">
              <w:r w:rsidR="0049214A" w:rsidRPr="0049214A">
                <w:rPr>
                  <w:rStyle w:val="Hyperlink"/>
                  <w:rFonts w:cs="Arial"/>
                  <w:color w:val="auto"/>
                </w:rPr>
                <w:t>S1-252715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31E73F" w14:textId="14802D87" w:rsidR="0049214A" w:rsidRPr="0049214A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8158DD" w14:textId="145F4739" w:rsidR="0049214A" w:rsidRPr="0049214A" w:rsidRDefault="0049214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9214A">
              <w:rPr>
                <w:rFonts w:eastAsia="Times New Roman"/>
                <w:szCs w:val="18"/>
                <w:lang w:eastAsia="ar-SA"/>
              </w:rPr>
              <w:t>Clause 5.3.3 Revision (FBS)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3B1597" w14:textId="0EBA5B64" w:rsidR="0049214A" w:rsidRPr="0049214A" w:rsidRDefault="0049214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214A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4501E1" w14:textId="77777777" w:rsidR="0049214A" w:rsidRPr="0049214A" w:rsidRDefault="0049214A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9214A">
              <w:rPr>
                <w:rFonts w:eastAsia="Arial Unicode MS" w:cs="Arial"/>
                <w:szCs w:val="18"/>
                <w:lang w:val="de-DE" w:eastAsia="ar-SA"/>
              </w:rPr>
              <w:t>Revision of S1-252019.‘</w:t>
            </w:r>
          </w:p>
          <w:p w14:paraId="29B80CB6" w14:textId="33E45820" w:rsidR="0049214A" w:rsidRPr="0049214A" w:rsidRDefault="0049214A" w:rsidP="003E1585">
            <w:pPr>
              <w:spacing w:after="0" w:line="240" w:lineRule="auto"/>
            </w:pPr>
            <w:r w:rsidRPr="0049214A">
              <w:t>Keep the original sentence “False Base Station (FBS) attacks are one such example and its potential to cause active and passive impacts are an alarming concern, worldwide.</w:t>
            </w:r>
          </w:p>
        </w:tc>
      </w:tr>
      <w:tr w:rsidR="003E1585" w:rsidRPr="002B5B90" w14:paraId="104010D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F3FA0" w14:textId="77777777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8A069" w14:textId="6606CBCD" w:rsidR="003E1585" w:rsidRPr="00C72472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5" w:history="1">
              <w:r w:rsidR="003E1585" w:rsidRPr="00C724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EBA54" w14:textId="04D2A7E1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 xml:space="preserve">T-Mobile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F0EB8" w14:textId="77777777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>Additional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47965" w14:textId="14D872DA" w:rsidR="003E1585" w:rsidRPr="00C72472" w:rsidRDefault="00C7247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72472">
              <w:rPr>
                <w:rFonts w:eastAsia="Times New Roman" w:cs="Arial"/>
                <w:szCs w:val="18"/>
                <w:lang w:val="de-DE" w:eastAsia="ar-SA"/>
              </w:rPr>
              <w:t>Revised to S1-252378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1D548" w14:textId="77777777" w:rsidR="003E1585" w:rsidRPr="00C7247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72472" w:rsidRPr="002B5B90" w14:paraId="2F491734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D1ED7" w14:textId="0892E5EB" w:rsidR="00C72472" w:rsidRPr="009B5F9F" w:rsidRDefault="00C7247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5153D" w14:textId="2B9A7FAC" w:rsidR="00C72472" w:rsidRPr="009B5F9F" w:rsidRDefault="003F75A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C72472" w:rsidRPr="009B5F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CBE2C" w14:textId="3CC6CF80" w:rsidR="00C72472" w:rsidRPr="009B5F9F" w:rsidRDefault="00C7247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 xml:space="preserve">T-Mobile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85EE0" w14:textId="3213386B" w:rsidR="00C72472" w:rsidRPr="009B5F9F" w:rsidRDefault="00C7247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Additional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C7663" w14:textId="0AEF3E82" w:rsidR="00C72472" w:rsidRPr="009B5F9F" w:rsidRDefault="009B5F9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B5F9F">
              <w:rPr>
                <w:rFonts w:eastAsia="Times New Roman" w:cs="Arial"/>
                <w:szCs w:val="18"/>
                <w:lang w:val="de-DE" w:eastAsia="ar-SA"/>
              </w:rPr>
              <w:t>Revised to S1-252716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6AAF4" w14:textId="220BE116" w:rsidR="00C72472" w:rsidRPr="009B5F9F" w:rsidRDefault="00C7247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B5F9F">
              <w:rPr>
                <w:rFonts w:eastAsia="Arial Unicode MS" w:cs="Arial"/>
                <w:szCs w:val="18"/>
                <w:lang w:val="de-DE" w:eastAsia="ar-SA"/>
              </w:rPr>
              <w:t>Revision of S1-252154.</w:t>
            </w:r>
          </w:p>
        </w:tc>
      </w:tr>
      <w:tr w:rsidR="009B5F9F" w:rsidRPr="002B5B90" w14:paraId="360A9DF3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D3738" w14:textId="151EC89D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C373D" w14:textId="766CB10C" w:rsidR="009B5F9F" w:rsidRPr="00E100D7" w:rsidRDefault="003F75A1" w:rsidP="003E1585">
            <w:pPr>
              <w:snapToGrid w:val="0"/>
              <w:spacing w:after="0" w:line="240" w:lineRule="auto"/>
            </w:pPr>
            <w:hyperlink r:id="rId87" w:history="1">
              <w:r w:rsidR="009B5F9F" w:rsidRPr="00E100D7">
                <w:rPr>
                  <w:rStyle w:val="Hyperlink"/>
                  <w:rFonts w:cs="Arial"/>
                  <w:color w:val="auto"/>
                </w:rPr>
                <w:t>S1-252716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FD51C" w14:textId="32CECF43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 xml:space="preserve">T-Mobile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F649F" w14:textId="42F20C3D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Additional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3EC3F" w14:textId="06A3078E" w:rsidR="009B5F9F" w:rsidRPr="00E100D7" w:rsidRDefault="00E100D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00D7">
              <w:rPr>
                <w:rFonts w:eastAsia="Times New Roman" w:cs="Arial"/>
                <w:szCs w:val="18"/>
                <w:lang w:val="de-DE" w:eastAsia="ar-SA"/>
              </w:rPr>
              <w:t>Revised to S1-252849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0341D" w14:textId="7B5E6569" w:rsidR="009B5F9F" w:rsidRPr="00E100D7" w:rsidRDefault="009B5F9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i/>
                <w:szCs w:val="18"/>
                <w:lang w:val="de-DE" w:eastAsia="ar-SA"/>
              </w:rPr>
              <w:t>Revision of S1-252154.</w:t>
            </w:r>
          </w:p>
          <w:p w14:paraId="456B077A" w14:textId="5902DE8A" w:rsidR="009B5F9F" w:rsidRPr="00E100D7" w:rsidRDefault="009B5F9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szCs w:val="18"/>
                <w:lang w:val="de-DE" w:eastAsia="ar-SA"/>
              </w:rPr>
              <w:t>Revision of S1-252378.</w:t>
            </w:r>
          </w:p>
        </w:tc>
      </w:tr>
      <w:tr w:rsidR="00E100D7" w:rsidRPr="002B5B90" w14:paraId="4215A51A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04C6" w14:textId="75BEDA8D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F9FF" w14:textId="46EDDEC2" w:rsidR="00E100D7" w:rsidRPr="00E100D7" w:rsidRDefault="003F75A1" w:rsidP="003E1585">
            <w:pPr>
              <w:snapToGrid w:val="0"/>
              <w:spacing w:after="0" w:line="240" w:lineRule="auto"/>
            </w:pPr>
            <w:hyperlink r:id="rId88" w:history="1">
              <w:r w:rsidR="00E100D7" w:rsidRPr="00E100D7">
                <w:rPr>
                  <w:rStyle w:val="Hyperlink"/>
                  <w:rFonts w:cs="Arial"/>
                  <w:color w:val="auto"/>
                </w:rPr>
                <w:t>S1-252849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6BDA" w14:textId="673C87CC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 xml:space="preserve">T-Mobile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5739" w14:textId="18328EEE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Additional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F50F" w14:textId="77777777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0205" w14:textId="77777777" w:rsidR="00E100D7" w:rsidRPr="00E100D7" w:rsidRDefault="00E100D7" w:rsidP="00E100D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i/>
                <w:szCs w:val="18"/>
                <w:lang w:val="de-DE" w:eastAsia="ar-SA"/>
              </w:rPr>
              <w:t>Revision of S1-252154.</w:t>
            </w:r>
          </w:p>
          <w:p w14:paraId="05B5FFA0" w14:textId="347B2919" w:rsidR="00E100D7" w:rsidRDefault="00E100D7" w:rsidP="00E100D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i/>
                <w:szCs w:val="18"/>
                <w:lang w:val="de-DE" w:eastAsia="ar-SA"/>
              </w:rPr>
              <w:t>Revision of S1-252378.</w:t>
            </w:r>
          </w:p>
          <w:p w14:paraId="015201A4" w14:textId="35D34976" w:rsidR="00E100D7" w:rsidRPr="00E100D7" w:rsidRDefault="00E100D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szCs w:val="18"/>
                <w:lang w:val="de-DE" w:eastAsia="ar-SA"/>
              </w:rPr>
              <w:t>Revision of S1-252716.</w:t>
            </w:r>
          </w:p>
        </w:tc>
      </w:tr>
      <w:tr w:rsidR="003E1585" w:rsidRPr="002B5B90" w14:paraId="64178441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5604D" w14:textId="77777777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C5366" w14:textId="53296418" w:rsidR="003E1585" w:rsidRPr="00C72472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3E1585" w:rsidRPr="00C724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D83968" w14:textId="77777777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F4451" w14:textId="77777777" w:rsidR="003E1585" w:rsidRPr="00C7247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472">
              <w:rPr>
                <w:rFonts w:eastAsia="Times New Roman"/>
                <w:szCs w:val="18"/>
                <w:lang w:eastAsia="ar-SA"/>
              </w:rPr>
              <w:t>Pseudo-CR on solving EN in 5.3.4 6G security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CA2E0" w14:textId="2351C3E0" w:rsidR="003E1585" w:rsidRPr="00C72472" w:rsidRDefault="00C7247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C72472">
              <w:rPr>
                <w:rFonts w:eastAsia="Times New Roman" w:cs="Arial"/>
                <w:szCs w:val="18"/>
                <w:lang w:val="de-DE" w:eastAsia="ar-SA"/>
              </w:rPr>
              <w:t>S1-252378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16835" w14:textId="77777777" w:rsidR="003E1585" w:rsidRPr="00C7247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6ABC37FF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F0D88" w14:textId="77777777" w:rsidR="003E1585" w:rsidRPr="00E100D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6E14A" w14:textId="5A7D8397" w:rsidR="003E1585" w:rsidRPr="00E100D7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0" w:history="1">
              <w:r w:rsidR="003E1585" w:rsidRPr="00E100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DA747" w14:textId="77777777" w:rsidR="003E1585" w:rsidRPr="00E100D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6G Study Rapporteurs, 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72F00" w14:textId="77777777" w:rsidR="003E1585" w:rsidRPr="00E100D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Clauses 5.3.5 and 5.3.6 Revisions (Privacy)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2F588" w14:textId="7AD455E6" w:rsidR="003E1585" w:rsidRPr="00E100D7" w:rsidRDefault="00E100D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00D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236C7" w14:textId="77777777" w:rsidR="003E1585" w:rsidRPr="00E100D7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42F3D8A3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2D8BB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16C3B" w14:textId="01634CF6" w:rsidR="003E1585" w:rsidRPr="009B5F9F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1" w:history="1">
              <w:r w:rsidR="003E1585" w:rsidRPr="009B5F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1D54C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0917C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update use case5_3_6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A29D3" w14:textId="69332B10" w:rsidR="003E1585" w:rsidRPr="009B5F9F" w:rsidRDefault="009B5F9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B5F9F">
              <w:rPr>
                <w:rFonts w:eastAsia="Times New Roman" w:cs="Arial"/>
                <w:szCs w:val="18"/>
                <w:lang w:val="de-DE" w:eastAsia="ar-SA"/>
              </w:rPr>
              <w:t>Revised to S1-252717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34D28" w14:textId="77777777" w:rsidR="003E1585" w:rsidRPr="009B5F9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B5F9F" w:rsidRPr="002B5B90" w14:paraId="7E6607A4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7A365" w14:textId="59D63FA6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42153" w14:textId="34D1D0A4" w:rsidR="009B5F9F" w:rsidRPr="00E100D7" w:rsidRDefault="003F75A1" w:rsidP="003E1585">
            <w:pPr>
              <w:snapToGrid w:val="0"/>
              <w:spacing w:after="0" w:line="240" w:lineRule="auto"/>
            </w:pPr>
            <w:hyperlink r:id="rId92" w:history="1">
              <w:r w:rsidR="009B5F9F" w:rsidRPr="00E100D7">
                <w:rPr>
                  <w:rStyle w:val="Hyperlink"/>
                  <w:rFonts w:cs="Arial"/>
                  <w:color w:val="auto"/>
                </w:rPr>
                <w:t>S1-252717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F3981" w14:textId="57C11B31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DE73A" w14:textId="263D15D9" w:rsidR="009B5F9F" w:rsidRPr="00E100D7" w:rsidRDefault="009B5F9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update use case5_3_6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C5BFC" w14:textId="649C8009" w:rsidR="009B5F9F" w:rsidRPr="00E100D7" w:rsidRDefault="00E100D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00D7">
              <w:rPr>
                <w:rFonts w:eastAsia="Times New Roman" w:cs="Arial"/>
                <w:szCs w:val="18"/>
                <w:lang w:val="de-DE" w:eastAsia="ar-SA"/>
              </w:rPr>
              <w:t>Revised to S1-252850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1AA0F" w14:textId="2B402B12" w:rsidR="009B5F9F" w:rsidRPr="00E100D7" w:rsidRDefault="009B5F9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szCs w:val="18"/>
                <w:lang w:val="de-DE" w:eastAsia="ar-SA"/>
              </w:rPr>
              <w:t>Revision of S1-252338.</w:t>
            </w:r>
          </w:p>
        </w:tc>
      </w:tr>
      <w:tr w:rsidR="00E100D7" w:rsidRPr="002B5B90" w14:paraId="6752CBFC" w14:textId="77777777" w:rsidTr="00E100D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859D" w14:textId="24EEF4B5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CF06" w14:textId="45603291" w:rsidR="00E100D7" w:rsidRPr="00E100D7" w:rsidRDefault="003F75A1" w:rsidP="003E1585">
            <w:pPr>
              <w:snapToGrid w:val="0"/>
              <w:spacing w:after="0" w:line="240" w:lineRule="auto"/>
            </w:pPr>
            <w:hyperlink r:id="rId93" w:history="1">
              <w:r w:rsidR="00E100D7" w:rsidRPr="00E100D7">
                <w:rPr>
                  <w:rStyle w:val="Hyperlink"/>
                  <w:rFonts w:cs="Arial"/>
                  <w:color w:val="auto"/>
                </w:rPr>
                <w:t>S1-252850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DDBD" w14:textId="35B2A7DE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7D38" w14:textId="21DED1BB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100D7">
              <w:rPr>
                <w:rFonts w:eastAsia="Times New Roman"/>
                <w:szCs w:val="18"/>
                <w:lang w:eastAsia="ar-SA"/>
              </w:rPr>
              <w:t>update use case5_3_6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93DA" w14:textId="77777777" w:rsidR="00E100D7" w:rsidRPr="00E100D7" w:rsidRDefault="00E100D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4172" w14:textId="17C65DD7" w:rsidR="00E100D7" w:rsidRDefault="00E100D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i/>
                <w:szCs w:val="18"/>
                <w:lang w:val="de-DE" w:eastAsia="ar-SA"/>
              </w:rPr>
              <w:t>Revision of S1-252338.</w:t>
            </w:r>
          </w:p>
          <w:p w14:paraId="2B43E91D" w14:textId="7E2E8B4F" w:rsidR="00E100D7" w:rsidRPr="00E100D7" w:rsidRDefault="00E100D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00D7">
              <w:rPr>
                <w:rFonts w:eastAsia="Arial Unicode MS" w:cs="Arial"/>
                <w:szCs w:val="18"/>
                <w:lang w:val="de-DE" w:eastAsia="ar-SA"/>
              </w:rPr>
              <w:t>Revision of S1-252717.</w:t>
            </w:r>
          </w:p>
        </w:tc>
      </w:tr>
      <w:tr w:rsidR="003E1585" w:rsidRPr="002B5B90" w14:paraId="5EDB32D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3ABA2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C521F" w14:textId="3403F104" w:rsidR="003E1585" w:rsidRPr="009B5F9F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4" w:history="1">
              <w:r w:rsidR="003E1585" w:rsidRPr="009B5F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75B29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0FCF4" w14:textId="77777777" w:rsidR="003E1585" w:rsidRPr="009B5F9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B5F9F">
              <w:rPr>
                <w:rFonts w:eastAsia="Times New Roman"/>
                <w:szCs w:val="18"/>
                <w:lang w:eastAsia="ar-SA"/>
              </w:rPr>
              <w:t>Use case on privacy for devices communicating with 6G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4D3F0" w14:textId="61B94949" w:rsidR="003E1585" w:rsidRPr="009B5F9F" w:rsidRDefault="009B5F9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hyperlink r:id="rId95" w:history="1">
              <w:r w:rsidRPr="009B5F9F">
                <w:rPr>
                  <w:rStyle w:val="Hyperlink"/>
                  <w:rFonts w:cs="Arial"/>
                  <w:color w:val="auto"/>
                </w:rPr>
                <w:t>S1-252717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379F9" w14:textId="77777777" w:rsidR="003E1585" w:rsidRPr="009B5F9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23549A22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99C32" w14:textId="77777777" w:rsidR="003E1585" w:rsidRPr="0096704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704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A08A6" w14:textId="3C151392" w:rsidR="003E1585" w:rsidRPr="0096704C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6" w:history="1">
              <w:r w:rsidR="003E1585" w:rsidRPr="009670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AA405" w14:textId="77777777" w:rsidR="003E1585" w:rsidRPr="0096704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704C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313E2" w14:textId="77777777" w:rsidR="003E1585" w:rsidRPr="0096704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704C">
              <w:rPr>
                <w:rFonts w:eastAsia="Times New Roman"/>
                <w:szCs w:val="18"/>
                <w:lang w:eastAsia="ar-SA"/>
              </w:rPr>
              <w:t>New use case on trustworthiness of wireless signals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E8432" w14:textId="64759FE0" w:rsidR="003E1585" w:rsidRPr="0096704C" w:rsidRDefault="0096704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6704C">
              <w:rPr>
                <w:rFonts w:eastAsia="Times New Roman" w:cs="Arial"/>
                <w:szCs w:val="18"/>
                <w:lang w:val="de-DE" w:eastAsia="ar-SA"/>
              </w:rPr>
              <w:t>Revised to S1-252718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22365" w14:textId="77777777" w:rsidR="003E1585" w:rsidRPr="0096704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6704C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96704C" w:rsidRPr="002B5B90" w14:paraId="2CE8F36E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F41CB" w14:textId="4B79A64F" w:rsidR="0096704C" w:rsidRPr="004F541C" w:rsidRDefault="0096704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BDFBD" w14:textId="79EFED6C" w:rsidR="0096704C" w:rsidRPr="004F541C" w:rsidRDefault="003F75A1" w:rsidP="003E1585">
            <w:pPr>
              <w:snapToGrid w:val="0"/>
              <w:spacing w:after="0" w:line="240" w:lineRule="auto"/>
            </w:pPr>
            <w:hyperlink r:id="rId97" w:history="1">
              <w:r w:rsidR="0096704C" w:rsidRPr="004F541C">
                <w:rPr>
                  <w:rStyle w:val="Hyperlink"/>
                  <w:rFonts w:cs="Arial"/>
                  <w:color w:val="auto"/>
                </w:rPr>
                <w:t>S1-252718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32B14" w14:textId="56E262A2" w:rsidR="0096704C" w:rsidRPr="004F541C" w:rsidRDefault="0096704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87ACD" w14:textId="45EEB898" w:rsidR="0096704C" w:rsidRPr="004F541C" w:rsidRDefault="0096704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New use case on trustworthiness of wireless signals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BF0D3" w14:textId="3BF69434" w:rsidR="0096704C" w:rsidRPr="004F541C" w:rsidRDefault="004F541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541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DD130" w14:textId="4F317274" w:rsidR="0096704C" w:rsidRPr="004F541C" w:rsidRDefault="0096704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44F2AD23" w14:textId="14EDF7F3" w:rsidR="0096704C" w:rsidRPr="004F541C" w:rsidRDefault="0096704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szCs w:val="18"/>
                <w:lang w:val="de-DE" w:eastAsia="ar-SA"/>
              </w:rPr>
              <w:t>Revision of S1-252310.</w:t>
            </w:r>
          </w:p>
        </w:tc>
      </w:tr>
      <w:tr w:rsidR="003E1585" w:rsidRPr="002B5B90" w14:paraId="6F2A3E18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AA54E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4793A" w14:textId="7AE489F9" w:rsidR="003E1585" w:rsidRPr="009F5569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8" w:history="1">
              <w:r w:rsidR="003E1585" w:rsidRPr="009F556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B8262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 xml:space="preserve">InterDigital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5BB0C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5A635" w14:textId="662829CF" w:rsidR="003E1585" w:rsidRPr="009F5569" w:rsidRDefault="009F556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5569">
              <w:rPr>
                <w:rFonts w:eastAsia="Times New Roman" w:cs="Arial"/>
                <w:szCs w:val="18"/>
                <w:lang w:val="de-DE" w:eastAsia="ar-SA"/>
              </w:rPr>
              <w:t>Revised to S1-252721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619D7" w14:textId="77777777" w:rsidR="003E1585" w:rsidRPr="009F556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F5569" w:rsidRPr="002B5B90" w14:paraId="6554185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61B3" w14:textId="7D022A04" w:rsidR="009F5569" w:rsidRPr="009F5569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BF9B" w14:textId="15BEAA0D" w:rsidR="009F5569" w:rsidRPr="009F5569" w:rsidRDefault="003F75A1" w:rsidP="003E1585">
            <w:pPr>
              <w:snapToGrid w:val="0"/>
              <w:spacing w:after="0" w:line="240" w:lineRule="auto"/>
            </w:pPr>
            <w:hyperlink r:id="rId99" w:history="1">
              <w:r w:rsidR="009F5569" w:rsidRPr="009F5569">
                <w:rPr>
                  <w:rStyle w:val="Hyperlink"/>
                  <w:rFonts w:cs="Arial"/>
                  <w:color w:val="auto"/>
                </w:rPr>
                <w:t>S1-252721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8442" w14:textId="04F44FE2" w:rsidR="009F5569" w:rsidRPr="009F5569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 xml:space="preserve">InterDigital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C7D8" w14:textId="2BA93345" w:rsidR="009F5569" w:rsidRPr="009F5569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8A93" w14:textId="77777777" w:rsidR="009F5569" w:rsidRPr="009F5569" w:rsidRDefault="009F556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12D3" w14:textId="6637C7AE" w:rsidR="009F5569" w:rsidRPr="009F5569" w:rsidRDefault="009F5569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5569">
              <w:rPr>
                <w:rFonts w:eastAsia="Arial Unicode MS" w:cs="Arial"/>
                <w:szCs w:val="18"/>
                <w:lang w:val="de-DE" w:eastAsia="ar-SA"/>
              </w:rPr>
              <w:t>Revision of S1-252287.</w:t>
            </w:r>
          </w:p>
        </w:tc>
      </w:tr>
      <w:tr w:rsidR="003E1585" w:rsidRPr="002B5B90" w14:paraId="5A239557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19274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C4468" w14:textId="76C0A34E" w:rsidR="003E1585" w:rsidRPr="005B06DC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0" w:history="1">
              <w:r w:rsidR="003E1585" w:rsidRPr="005B06D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92292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Reliance Jio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01E3E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RAN level security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51D3F" w14:textId="410A094B" w:rsidR="003E1585" w:rsidRPr="005B06DC" w:rsidRDefault="005B06D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06DC">
              <w:rPr>
                <w:rFonts w:eastAsia="Times New Roman" w:cs="Arial"/>
                <w:szCs w:val="18"/>
                <w:lang w:val="de-DE" w:eastAsia="ar-SA"/>
              </w:rPr>
              <w:t>Revised to S1-252719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FC2DD" w14:textId="77777777" w:rsidR="003E1585" w:rsidRPr="005B06D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06DC" w:rsidRPr="002B5B90" w14:paraId="4CBDE7CB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2675A" w14:textId="3B605186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3D4CA" w14:textId="3DFF512E" w:rsidR="005B06DC" w:rsidRPr="004F541C" w:rsidRDefault="003F75A1" w:rsidP="003E1585">
            <w:pPr>
              <w:snapToGrid w:val="0"/>
              <w:spacing w:after="0" w:line="240" w:lineRule="auto"/>
            </w:pPr>
            <w:hyperlink r:id="rId101" w:history="1">
              <w:r w:rsidR="005B06DC" w:rsidRPr="004F541C">
                <w:rPr>
                  <w:rStyle w:val="Hyperlink"/>
                  <w:rFonts w:cs="Arial"/>
                  <w:color w:val="auto"/>
                </w:rPr>
                <w:t>S1-252719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73535" w14:textId="3237CDC1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Reliance Jio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0F458" w14:textId="21DD2F85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RAN level security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A8F62" w14:textId="3B370CEE" w:rsidR="005B06DC" w:rsidRPr="004F541C" w:rsidRDefault="004F541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541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BA460" w14:textId="2C722665" w:rsidR="005B06DC" w:rsidRPr="004F541C" w:rsidRDefault="005B06D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szCs w:val="18"/>
                <w:lang w:val="de-DE" w:eastAsia="ar-SA"/>
              </w:rPr>
              <w:t>Revision of S1-252106.</w:t>
            </w:r>
          </w:p>
        </w:tc>
      </w:tr>
      <w:tr w:rsidR="003E1585" w:rsidRPr="002B5B90" w14:paraId="19C32B4D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BE78A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E7646" w14:textId="188AE114" w:rsidR="003E1585" w:rsidRPr="005B06DC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2" w:history="1">
              <w:r w:rsidR="003E1585" w:rsidRPr="005B06D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C0670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Reliance Jio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FDA91" w14:textId="77777777" w:rsidR="003E1585" w:rsidRPr="005B06D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6DC">
              <w:rPr>
                <w:rFonts w:eastAsia="Times New Roman"/>
                <w:szCs w:val="18"/>
                <w:lang w:eastAsia="ar-SA"/>
              </w:rPr>
              <w:t>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0CB77" w14:textId="7868DFDE" w:rsidR="003E1585" w:rsidRPr="005B06DC" w:rsidRDefault="005B06D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06DC">
              <w:rPr>
                <w:rFonts w:eastAsia="Times New Roman" w:cs="Arial"/>
                <w:szCs w:val="18"/>
                <w:lang w:val="de-DE" w:eastAsia="ar-SA"/>
              </w:rPr>
              <w:t>Revised to S1-252720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A3F17" w14:textId="77777777" w:rsidR="003E1585" w:rsidRPr="005B06D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06DC" w:rsidRPr="002B5B90" w14:paraId="5A415A08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2EF34" w14:textId="0A300CFD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F9E8B" w14:textId="0E4817F5" w:rsidR="005B06DC" w:rsidRPr="004F541C" w:rsidRDefault="003F75A1" w:rsidP="003E1585">
            <w:pPr>
              <w:snapToGrid w:val="0"/>
              <w:spacing w:after="0" w:line="240" w:lineRule="auto"/>
            </w:pPr>
            <w:hyperlink r:id="rId103" w:history="1">
              <w:r w:rsidR="005B06DC" w:rsidRPr="004F541C">
                <w:rPr>
                  <w:rStyle w:val="Hyperlink"/>
                  <w:rFonts w:cs="Arial"/>
                  <w:color w:val="auto"/>
                </w:rPr>
                <w:t>S1-252720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20FB0" w14:textId="47745B11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Reliance Jio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0C0EF" w14:textId="55D6813A" w:rsidR="005B06DC" w:rsidRPr="004F541C" w:rsidRDefault="005B06D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65D2E" w14:textId="6281F50D" w:rsidR="005B06DC" w:rsidRPr="004F541C" w:rsidRDefault="004F541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541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164B6" w14:textId="1827BC6D" w:rsidR="005B06DC" w:rsidRPr="004F541C" w:rsidRDefault="005B06D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szCs w:val="18"/>
                <w:lang w:val="de-DE" w:eastAsia="ar-SA"/>
              </w:rPr>
              <w:t>Revision of S1-252107.</w:t>
            </w:r>
          </w:p>
        </w:tc>
      </w:tr>
      <w:tr w:rsidR="003E1585" w:rsidRPr="002B5B90" w14:paraId="168F4EC8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80FA9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D8A6E" w14:textId="13D55CE0" w:rsidR="003E1585" w:rsidRPr="009F5569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4" w:history="1">
              <w:r w:rsidR="003E1585" w:rsidRPr="009F556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4751A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D49CD" w14:textId="77777777" w:rsidR="003E1585" w:rsidRPr="009F5569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F5569">
              <w:rPr>
                <w:rFonts w:eastAsia="Times New Roman"/>
                <w:szCs w:val="18"/>
                <w:lang w:eastAsia="ar-SA"/>
              </w:rPr>
              <w:t>Network Security in Cloud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511C5" w14:textId="5B2B3ECE" w:rsidR="003E1585" w:rsidRPr="009F5569" w:rsidRDefault="009F556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5569">
              <w:rPr>
                <w:rFonts w:eastAsia="Times New Roman" w:cs="Arial"/>
                <w:szCs w:val="18"/>
                <w:lang w:val="de-DE" w:eastAsia="ar-SA"/>
              </w:rPr>
              <w:t>Revised to S1-252722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7734F" w14:textId="77777777" w:rsidR="003E1585" w:rsidRPr="009F556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F5569" w:rsidRPr="002B5B90" w14:paraId="275ADCCB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F0B34C5" w14:textId="680ACD78" w:rsidR="009F5569" w:rsidRPr="004F541C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F438EA" w14:textId="5F9CE5F9" w:rsidR="009F5569" w:rsidRPr="004F541C" w:rsidRDefault="003F75A1" w:rsidP="003E1585">
            <w:pPr>
              <w:snapToGrid w:val="0"/>
              <w:spacing w:after="0" w:line="240" w:lineRule="auto"/>
            </w:pPr>
            <w:hyperlink r:id="rId105" w:history="1">
              <w:r w:rsidR="009F5569" w:rsidRPr="004F541C">
                <w:rPr>
                  <w:rStyle w:val="Hyperlink"/>
                  <w:rFonts w:cs="Arial"/>
                  <w:color w:val="auto"/>
                </w:rPr>
                <w:t>S1-252722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338508F" w14:textId="0471BDF4" w:rsidR="009F5569" w:rsidRPr="004F541C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7758FE" w14:textId="1A90EBB2" w:rsidR="009F5569" w:rsidRPr="004F541C" w:rsidRDefault="009F5569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Network Security in Cloud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9DAFFC" w14:textId="2EA2CDCA" w:rsidR="009F5569" w:rsidRPr="004F541C" w:rsidRDefault="004F541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541C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753ABB" w14:textId="63D52ED0" w:rsidR="009F5569" w:rsidRPr="004F541C" w:rsidRDefault="009F5569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szCs w:val="18"/>
                <w:lang w:val="de-DE" w:eastAsia="ar-SA"/>
              </w:rPr>
              <w:t>Revision of S1-252213.</w:t>
            </w:r>
          </w:p>
        </w:tc>
      </w:tr>
      <w:tr w:rsidR="003E1585" w:rsidRPr="002B5B90" w14:paraId="59A45487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31032" w14:textId="77777777" w:rsidR="003E1585" w:rsidRPr="009610E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10E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12070" w14:textId="3B945F36" w:rsidR="003E1585" w:rsidRPr="009610E7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6" w:history="1">
              <w:r w:rsidR="003E1585" w:rsidRPr="009610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62D19" w14:textId="77777777" w:rsidR="003E1585" w:rsidRPr="009610E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10E7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CEBB4" w14:textId="77777777" w:rsidR="003E1585" w:rsidRPr="009610E7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10E7">
              <w:rPr>
                <w:rFonts w:eastAsia="Times New Roman"/>
                <w:szCs w:val="18"/>
                <w:lang w:eastAsia="ar-SA"/>
              </w:rPr>
              <w:t>Use case on securing 3rd application training AI model and accessing AI services in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B2723" w14:textId="4915D5E6" w:rsidR="003E1585" w:rsidRPr="009610E7" w:rsidRDefault="009610E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610E7">
              <w:rPr>
                <w:rFonts w:eastAsia="Times New Roman" w:cs="Arial"/>
                <w:szCs w:val="18"/>
                <w:lang w:val="de-DE" w:eastAsia="ar-SA"/>
              </w:rPr>
              <w:t>Revised to S1-252723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9663F" w14:textId="77777777" w:rsidR="003E1585" w:rsidRPr="009610E7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610E7" w:rsidRPr="002B5B90" w14:paraId="3392E15F" w14:textId="77777777" w:rsidTr="004F541C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EBD404" w14:textId="40048239" w:rsidR="009610E7" w:rsidRPr="004F541C" w:rsidRDefault="009610E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1318DC6" w14:textId="7DB4DC24" w:rsidR="009610E7" w:rsidRPr="004F541C" w:rsidRDefault="003F75A1" w:rsidP="003E1585">
            <w:pPr>
              <w:snapToGrid w:val="0"/>
              <w:spacing w:after="0" w:line="240" w:lineRule="auto"/>
            </w:pPr>
            <w:hyperlink r:id="rId107" w:history="1">
              <w:r w:rsidR="009610E7" w:rsidRPr="004F541C">
                <w:rPr>
                  <w:rStyle w:val="Hyperlink"/>
                  <w:rFonts w:cs="Arial"/>
                  <w:color w:val="auto"/>
                </w:rPr>
                <w:t>S1-252723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518A31F" w14:textId="45ADC07D" w:rsidR="009610E7" w:rsidRPr="004F541C" w:rsidRDefault="009610E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36ACF6" w14:textId="35BE5DF1" w:rsidR="009610E7" w:rsidRPr="004F541C" w:rsidRDefault="009610E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F541C">
              <w:rPr>
                <w:rFonts w:eastAsia="Times New Roman"/>
                <w:szCs w:val="18"/>
                <w:lang w:eastAsia="ar-SA"/>
              </w:rPr>
              <w:t>Use case on securing 3rd application training AI model and accessing AI services in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9624E6" w14:textId="36BD7E99" w:rsidR="009610E7" w:rsidRPr="004F541C" w:rsidRDefault="004F541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541C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C1242A1" w14:textId="24DCCCE9" w:rsidR="009610E7" w:rsidRPr="004F541C" w:rsidRDefault="009610E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541C">
              <w:rPr>
                <w:rFonts w:eastAsia="Arial Unicode MS" w:cs="Arial"/>
                <w:szCs w:val="18"/>
                <w:lang w:val="de-DE" w:eastAsia="ar-SA"/>
              </w:rPr>
              <w:t>Revision of S1-252208.</w:t>
            </w:r>
          </w:p>
        </w:tc>
      </w:tr>
      <w:tr w:rsidR="00F4666B" w:rsidRPr="002B5B90" w14:paraId="00923905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E3692" w14:textId="77777777" w:rsidR="00F4666B" w:rsidRPr="000A4626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4626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0611E" w14:textId="15F25D0D" w:rsidR="00F4666B" w:rsidRPr="000A4626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8" w:history="1">
              <w:r w:rsidR="00F4666B" w:rsidRPr="000A462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AB32F" w14:textId="77777777" w:rsidR="00F4666B" w:rsidRPr="000A4626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4626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8F283" w14:textId="77777777" w:rsidR="00F4666B" w:rsidRPr="000A4626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4626">
              <w:rPr>
                <w:rFonts w:eastAsia="Times New Roman"/>
                <w:szCs w:val="18"/>
                <w:lang w:eastAsia="ar-SA"/>
              </w:rPr>
              <w:t>Pseudo-CR on User Consent Considerations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C364D" w14:textId="593E2BC9" w:rsidR="00F4666B" w:rsidRPr="000A4626" w:rsidRDefault="000A4626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A4626">
              <w:rPr>
                <w:rFonts w:eastAsia="Times New Roman" w:cs="Arial"/>
                <w:szCs w:val="18"/>
                <w:lang w:val="de-DE" w:eastAsia="ar-SA"/>
              </w:rPr>
              <w:t>Revised to S1-252724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BEFFB" w14:textId="77777777" w:rsidR="00F4666B" w:rsidRPr="000A4626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A4626" w:rsidRPr="002B5B90" w14:paraId="01C5D437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16F6C" w14:textId="7FDC9AC3" w:rsidR="000A4626" w:rsidRPr="00C07702" w:rsidRDefault="000A462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C4227" w14:textId="19AA980E" w:rsidR="000A4626" w:rsidRPr="00C07702" w:rsidRDefault="003F75A1" w:rsidP="00E31771">
            <w:pPr>
              <w:snapToGrid w:val="0"/>
              <w:spacing w:after="0" w:line="240" w:lineRule="auto"/>
            </w:pPr>
            <w:hyperlink r:id="rId109" w:history="1">
              <w:r w:rsidR="000A4626" w:rsidRPr="00C07702">
                <w:rPr>
                  <w:rStyle w:val="Hyperlink"/>
                  <w:rFonts w:cs="Arial"/>
                  <w:color w:val="auto"/>
                </w:rPr>
                <w:t>S1-252724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28353" w14:textId="2C824DBB" w:rsidR="000A4626" w:rsidRPr="00C07702" w:rsidRDefault="000A462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4C09F" w14:textId="1DECC25F" w:rsidR="000A4626" w:rsidRPr="00C07702" w:rsidRDefault="000A4626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Pseudo-CR on User Consent Considerations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E90CE" w14:textId="50AD779B" w:rsidR="000A4626" w:rsidRPr="00C07702" w:rsidRDefault="00C0770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7702">
              <w:rPr>
                <w:rFonts w:eastAsia="Times New Roman" w:cs="Arial"/>
                <w:szCs w:val="18"/>
                <w:lang w:val="de-DE" w:eastAsia="ar-SA"/>
              </w:rPr>
              <w:t>Revised to S1-252851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625D2" w14:textId="1D6AFD40" w:rsidR="000A4626" w:rsidRPr="00C07702" w:rsidRDefault="000A4626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szCs w:val="18"/>
                <w:lang w:val="de-DE" w:eastAsia="ar-SA"/>
              </w:rPr>
              <w:t>Revision of S1-252262.</w:t>
            </w:r>
          </w:p>
        </w:tc>
      </w:tr>
      <w:tr w:rsidR="00C07702" w:rsidRPr="002B5B90" w14:paraId="43188F94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38E4" w14:textId="0B263C24" w:rsidR="00C07702" w:rsidRPr="00C07702" w:rsidRDefault="00C0770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509A" w14:textId="63D34816" w:rsidR="00C07702" w:rsidRPr="00C07702" w:rsidRDefault="003F75A1" w:rsidP="00E31771">
            <w:pPr>
              <w:snapToGrid w:val="0"/>
              <w:spacing w:after="0" w:line="240" w:lineRule="auto"/>
            </w:pPr>
            <w:hyperlink r:id="rId110" w:history="1">
              <w:r w:rsidR="00C07702" w:rsidRPr="00C07702">
                <w:rPr>
                  <w:rStyle w:val="Hyperlink"/>
                  <w:rFonts w:cs="Arial"/>
                  <w:color w:val="auto"/>
                </w:rPr>
                <w:t>S1-252851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129D" w14:textId="2C160EB9" w:rsidR="00C07702" w:rsidRPr="00C07702" w:rsidRDefault="00C0770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F5D1" w14:textId="653F8EAB" w:rsidR="00C07702" w:rsidRPr="00C07702" w:rsidRDefault="00C07702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Pseudo-CR on User Consent Considerations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122B" w14:textId="77777777" w:rsidR="00C07702" w:rsidRPr="00C07702" w:rsidRDefault="00C0770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A298" w14:textId="41EBF0EB" w:rsidR="00C07702" w:rsidRDefault="00C0770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i/>
                <w:szCs w:val="18"/>
                <w:lang w:val="de-DE" w:eastAsia="ar-SA"/>
              </w:rPr>
              <w:t>Revision of S1-252262.</w:t>
            </w:r>
          </w:p>
          <w:p w14:paraId="1F66BACA" w14:textId="54DDD831" w:rsidR="00C07702" w:rsidRPr="00C07702" w:rsidRDefault="00C07702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szCs w:val="18"/>
                <w:lang w:val="de-DE" w:eastAsia="ar-SA"/>
              </w:rPr>
              <w:t>Revision of S1-252724.</w:t>
            </w:r>
          </w:p>
        </w:tc>
      </w:tr>
      <w:tr w:rsidR="00F4666B" w:rsidRPr="002B5B90" w14:paraId="48A87F4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21736" w14:textId="77777777" w:rsidR="00F4666B" w:rsidRPr="00105071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13467" w14:textId="7230A9A5" w:rsidR="00F4666B" w:rsidRPr="00105071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1" w:history="1">
              <w:r w:rsidR="00F4666B" w:rsidRPr="0010507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44B31" w14:textId="77777777" w:rsidR="00F4666B" w:rsidRPr="00105071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53D03" w14:textId="77777777" w:rsidR="00F4666B" w:rsidRPr="00105071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TR 22.870 pCR Use Case on Dynamic User Consent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28E5C" w14:textId="044C93AE" w:rsidR="00F4666B" w:rsidRPr="00105071" w:rsidRDefault="00105071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0A4626">
              <w:rPr>
                <w:rFonts w:eastAsia="Times New Roman" w:cs="Arial"/>
                <w:szCs w:val="18"/>
                <w:lang w:val="de-DE" w:eastAsia="ar-SA"/>
              </w:rPr>
              <w:t>S1-252724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C1E70" w14:textId="77777777" w:rsidR="00F4666B" w:rsidRPr="00105071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BC04B8" w14:paraId="020095F3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7A36257" w14:textId="42EB65FA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Resilience</w:t>
            </w:r>
          </w:p>
        </w:tc>
      </w:tr>
      <w:tr w:rsidR="003E1585" w:rsidRPr="002B5B90" w14:paraId="42B07F08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B3CBA" w14:textId="77777777" w:rsidR="003E1585" w:rsidRPr="0010507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55CDF" w14:textId="628C9AD5" w:rsidR="003E1585" w:rsidRPr="00105071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2" w:history="1">
              <w:r w:rsidR="003E1585" w:rsidRPr="0010507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8C4C8" w14:textId="77777777" w:rsidR="003E1585" w:rsidRPr="0010507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China Telecom, Huawei, ZTE,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20A8A" w14:textId="77777777" w:rsidR="003E1585" w:rsidRPr="0010507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Update of use case on fast network provisioning to improve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B40D3" w14:textId="51AA8306" w:rsidR="003E1585" w:rsidRPr="00105071" w:rsidRDefault="0010507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05071">
              <w:rPr>
                <w:rFonts w:eastAsia="Times New Roman" w:cs="Arial"/>
                <w:szCs w:val="18"/>
                <w:lang w:val="de-DE" w:eastAsia="ar-SA"/>
              </w:rPr>
              <w:t>Revised to S1-252725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2BFAE" w14:textId="77777777" w:rsidR="003E1585" w:rsidRPr="00105071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05071" w:rsidRPr="002B5B90" w14:paraId="6EB65A0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DEFF" w14:textId="2259FC9B" w:rsidR="00105071" w:rsidRPr="00105071" w:rsidRDefault="0010507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9B34" w14:textId="7236D250" w:rsidR="00105071" w:rsidRPr="00105071" w:rsidRDefault="003F75A1" w:rsidP="003E1585">
            <w:pPr>
              <w:snapToGrid w:val="0"/>
              <w:spacing w:after="0" w:line="240" w:lineRule="auto"/>
            </w:pPr>
            <w:hyperlink r:id="rId113" w:history="1">
              <w:r w:rsidR="00105071" w:rsidRPr="00105071">
                <w:rPr>
                  <w:rStyle w:val="Hyperlink"/>
                  <w:rFonts w:cs="Arial"/>
                  <w:color w:val="auto"/>
                </w:rPr>
                <w:t>S1-252725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E711" w14:textId="12CDAB39" w:rsidR="00105071" w:rsidRPr="00105071" w:rsidRDefault="0010507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China Telecom, Huawei, ZTE,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5477" w14:textId="772E6C64" w:rsidR="00105071" w:rsidRPr="00105071" w:rsidRDefault="0010507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5071">
              <w:rPr>
                <w:rFonts w:eastAsia="Times New Roman"/>
                <w:szCs w:val="18"/>
                <w:lang w:eastAsia="ar-SA"/>
              </w:rPr>
              <w:t>Update of use case on fast network provisioning to improve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122D" w14:textId="77777777" w:rsidR="00105071" w:rsidRPr="00105071" w:rsidRDefault="0010507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23FB" w14:textId="64A7C216" w:rsidR="00105071" w:rsidRPr="00105071" w:rsidRDefault="00105071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05071">
              <w:rPr>
                <w:rFonts w:eastAsia="Arial Unicode MS" w:cs="Arial"/>
                <w:szCs w:val="18"/>
                <w:lang w:val="de-DE" w:eastAsia="ar-SA"/>
              </w:rPr>
              <w:t>Revision of S1-252103.</w:t>
            </w:r>
          </w:p>
        </w:tc>
      </w:tr>
      <w:tr w:rsidR="003E1585" w:rsidRPr="002B5B90" w14:paraId="244E54C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4190E" w14:textId="77777777" w:rsidR="003E1585" w:rsidRPr="00B070E4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1FF9C" w14:textId="2299BD67" w:rsidR="003E1585" w:rsidRPr="00B070E4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4" w:history="1">
              <w:r w:rsidR="003E1585" w:rsidRPr="00B070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7CF20" w14:textId="77777777" w:rsidR="003E1585" w:rsidRPr="00B070E4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1D518" w14:textId="77777777" w:rsidR="003E1585" w:rsidRPr="00B070E4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>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8C4B9" w14:textId="1B6D7BFA" w:rsidR="003E1585" w:rsidRPr="00B070E4" w:rsidRDefault="00B070E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070E4">
              <w:rPr>
                <w:rFonts w:eastAsia="Times New Roman" w:cs="Arial"/>
                <w:szCs w:val="18"/>
                <w:lang w:val="de-DE" w:eastAsia="ar-SA"/>
              </w:rPr>
              <w:t>Revised to S1-252416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FC03B" w14:textId="77777777" w:rsidR="003E1585" w:rsidRPr="00B070E4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070E4" w:rsidRPr="002B5B90" w14:paraId="69F5E8F8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BF8A3" w14:textId="5C351E29" w:rsidR="00B070E4" w:rsidRPr="00B070E4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E54A5" w14:textId="735DC59D" w:rsidR="00B070E4" w:rsidRPr="00B070E4" w:rsidRDefault="003F75A1" w:rsidP="003E1585">
            <w:pPr>
              <w:snapToGrid w:val="0"/>
              <w:spacing w:after="0" w:line="240" w:lineRule="auto"/>
            </w:pPr>
            <w:hyperlink r:id="rId115" w:history="1">
              <w:r w:rsidR="00B070E4" w:rsidRPr="00B070E4">
                <w:rPr>
                  <w:rStyle w:val="Hyperlink"/>
                  <w:rFonts w:cs="Arial"/>
                  <w:color w:val="auto"/>
                </w:rPr>
                <w:t>S1-252416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1DFBC" w14:textId="4170673E" w:rsidR="00B070E4" w:rsidRPr="00B070E4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10611" w14:textId="10359656" w:rsidR="00B070E4" w:rsidRPr="00B070E4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70E4">
              <w:rPr>
                <w:rFonts w:eastAsia="Times New Roman"/>
                <w:szCs w:val="18"/>
                <w:lang w:eastAsia="ar-SA"/>
              </w:rPr>
              <w:t>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27AB0" w14:textId="2577476F" w:rsidR="00B070E4" w:rsidRPr="00B070E4" w:rsidRDefault="00B070E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070E4">
              <w:rPr>
                <w:rFonts w:eastAsia="Times New Roman" w:cs="Arial"/>
                <w:szCs w:val="18"/>
                <w:lang w:val="de-DE" w:eastAsia="ar-SA"/>
              </w:rPr>
              <w:t>Revised to S1-252726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99AD7" w14:textId="19F75B25" w:rsidR="00B070E4" w:rsidRPr="00B070E4" w:rsidRDefault="00B070E4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070E4">
              <w:rPr>
                <w:rFonts w:eastAsia="Arial Unicode MS" w:cs="Arial"/>
                <w:szCs w:val="18"/>
                <w:lang w:val="de-DE" w:eastAsia="ar-SA"/>
              </w:rPr>
              <w:t>Revision of S1-252238.</w:t>
            </w:r>
          </w:p>
        </w:tc>
      </w:tr>
      <w:tr w:rsidR="00B070E4" w:rsidRPr="002B5B90" w14:paraId="7FB19B4C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4E692" w14:textId="16B86006" w:rsidR="00B070E4" w:rsidRPr="00C07702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E39AC" w14:textId="312C3104" w:rsidR="00B070E4" w:rsidRPr="00C07702" w:rsidRDefault="003F75A1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116" w:history="1">
              <w:r w:rsidR="00B070E4" w:rsidRPr="00C07702">
                <w:rPr>
                  <w:rStyle w:val="Hyperlink"/>
                  <w:rFonts w:cs="Arial"/>
                  <w:color w:val="auto"/>
                </w:rPr>
                <w:t>S1-252726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72BAB" w14:textId="167757F6" w:rsidR="00B070E4" w:rsidRPr="00C07702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2EABB" w14:textId="7B764371" w:rsidR="00B070E4" w:rsidRPr="00C07702" w:rsidRDefault="00B070E4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3D6D6" w14:textId="3BF5FA1C" w:rsidR="00B070E4" w:rsidRPr="00C07702" w:rsidRDefault="00C0770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7702">
              <w:rPr>
                <w:rFonts w:eastAsia="Times New Roman" w:cs="Arial"/>
                <w:szCs w:val="18"/>
                <w:lang w:val="de-DE" w:eastAsia="ar-SA"/>
              </w:rPr>
              <w:t>Revised to S1-252852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72896" w14:textId="59BDCD51" w:rsidR="00B070E4" w:rsidRPr="00C07702" w:rsidRDefault="00B070E4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i/>
                <w:szCs w:val="18"/>
                <w:lang w:val="de-DE" w:eastAsia="ar-SA"/>
              </w:rPr>
              <w:t>Revision of S1-252238.</w:t>
            </w:r>
          </w:p>
          <w:p w14:paraId="14258D7C" w14:textId="3A48801A" w:rsidR="00B070E4" w:rsidRPr="00C07702" w:rsidRDefault="00B070E4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szCs w:val="18"/>
                <w:lang w:val="de-DE" w:eastAsia="ar-SA"/>
              </w:rPr>
              <w:t>Revision of S1-252416.</w:t>
            </w:r>
          </w:p>
        </w:tc>
      </w:tr>
      <w:tr w:rsidR="00C07702" w:rsidRPr="002B5B90" w14:paraId="36882A8D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CD5D" w14:textId="52962BC0" w:rsidR="00C07702" w:rsidRPr="00C07702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3630" w14:textId="28551166" w:rsidR="00C07702" w:rsidRPr="00C07702" w:rsidRDefault="003F75A1" w:rsidP="003E1585">
            <w:pPr>
              <w:snapToGrid w:val="0"/>
              <w:spacing w:after="0" w:line="240" w:lineRule="auto"/>
            </w:pPr>
            <w:hyperlink r:id="rId117" w:history="1">
              <w:r w:rsidR="00C07702" w:rsidRPr="00C07702">
                <w:rPr>
                  <w:rStyle w:val="Hyperlink"/>
                  <w:rFonts w:cs="Arial"/>
                  <w:color w:val="auto"/>
                </w:rPr>
                <w:t>S1-252852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9B43" w14:textId="3015BAAA" w:rsidR="00C07702" w:rsidRPr="00C07702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52A6" w14:textId="4CA6EB84" w:rsidR="00C07702" w:rsidRPr="00C07702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8724" w14:textId="77777777" w:rsidR="00C07702" w:rsidRPr="00C07702" w:rsidRDefault="00C0770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55D9" w14:textId="77777777" w:rsidR="00C07702" w:rsidRPr="00C07702" w:rsidRDefault="00C07702" w:rsidP="00C07702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i/>
                <w:szCs w:val="18"/>
                <w:lang w:val="de-DE" w:eastAsia="ar-SA"/>
              </w:rPr>
              <w:t>Revision of S1-252238.</w:t>
            </w:r>
          </w:p>
          <w:p w14:paraId="71FE92F7" w14:textId="778107C6" w:rsidR="00C07702" w:rsidRDefault="00C07702" w:rsidP="00C0770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i/>
                <w:szCs w:val="18"/>
                <w:lang w:val="de-DE" w:eastAsia="ar-SA"/>
              </w:rPr>
              <w:t>Revision of S1-252416.</w:t>
            </w:r>
          </w:p>
          <w:p w14:paraId="5AE24BF0" w14:textId="661941CF" w:rsidR="00C07702" w:rsidRPr="00C07702" w:rsidRDefault="00C0770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szCs w:val="18"/>
                <w:lang w:val="de-DE" w:eastAsia="ar-SA"/>
              </w:rPr>
              <w:t>Revision of S1-252726.</w:t>
            </w:r>
          </w:p>
        </w:tc>
      </w:tr>
      <w:tr w:rsidR="003E1585" w:rsidRPr="002B5B90" w14:paraId="0FF0D01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D0A31" w14:textId="77777777" w:rsidR="003E1585" w:rsidRPr="00CD50F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CEF70" w14:textId="43DD7109" w:rsidR="003E1585" w:rsidRPr="00CD50F1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8" w:history="1">
              <w:r w:rsidR="003E1585" w:rsidRPr="00CD50F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A8A0E" w14:textId="77777777" w:rsidR="003E1585" w:rsidRPr="00CD50F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F2A5B" w14:textId="77777777" w:rsidR="003E1585" w:rsidRPr="00CD50F1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New use case on disaster risk-based network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8B4DC" w14:textId="00A90555" w:rsidR="003E1585" w:rsidRPr="00CD50F1" w:rsidRDefault="00CD50F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D50F1">
              <w:rPr>
                <w:rFonts w:eastAsia="Times New Roman" w:cs="Arial"/>
                <w:szCs w:val="18"/>
                <w:lang w:val="de-DE" w:eastAsia="ar-SA"/>
              </w:rPr>
              <w:t>Revised to S1-252727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F208E" w14:textId="77777777" w:rsidR="003E1585" w:rsidRPr="00CD50F1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D50F1" w:rsidRPr="002B5B90" w14:paraId="039F1EA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188" w14:textId="5B09EA2C" w:rsidR="00CD50F1" w:rsidRPr="00CD50F1" w:rsidRDefault="00CD50F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BD6" w14:textId="3B48213C" w:rsidR="00CD50F1" w:rsidRPr="00CD50F1" w:rsidRDefault="003F75A1" w:rsidP="003E1585">
            <w:pPr>
              <w:snapToGrid w:val="0"/>
              <w:spacing w:after="0" w:line="240" w:lineRule="auto"/>
            </w:pPr>
            <w:hyperlink r:id="rId119" w:history="1">
              <w:r w:rsidR="00CD50F1" w:rsidRPr="00CD50F1">
                <w:rPr>
                  <w:rStyle w:val="Hyperlink"/>
                  <w:rFonts w:cs="Arial"/>
                  <w:color w:val="auto"/>
                </w:rPr>
                <w:t>S1-252727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FD48" w14:textId="23B6965C" w:rsidR="00CD50F1" w:rsidRPr="00CD50F1" w:rsidRDefault="00CD50F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7326" w14:textId="2EB307DD" w:rsidR="00CD50F1" w:rsidRPr="00CD50F1" w:rsidRDefault="00CD50F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0F1">
              <w:rPr>
                <w:rFonts w:eastAsia="Times New Roman"/>
                <w:szCs w:val="18"/>
                <w:lang w:eastAsia="ar-SA"/>
              </w:rPr>
              <w:t>New use case on disaster risk-based network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30EC" w14:textId="77777777" w:rsidR="00CD50F1" w:rsidRPr="00CD50F1" w:rsidRDefault="00CD50F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CFCF" w14:textId="0A66C595" w:rsidR="00CD50F1" w:rsidRPr="00CD50F1" w:rsidRDefault="00CD50F1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D50F1">
              <w:rPr>
                <w:rFonts w:eastAsia="Arial Unicode MS" w:cs="Arial"/>
                <w:szCs w:val="18"/>
                <w:lang w:val="de-DE" w:eastAsia="ar-SA"/>
              </w:rPr>
              <w:t>Revision of S1-252315.</w:t>
            </w:r>
          </w:p>
        </w:tc>
      </w:tr>
      <w:tr w:rsidR="003E1585" w:rsidRPr="002B5B90" w14:paraId="1B5B0FE4" w14:textId="77777777" w:rsidTr="00C0770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B108C" w14:textId="77777777" w:rsidR="003E1585" w:rsidRPr="003C1DA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C1DA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6B242" w14:textId="594F8B4D" w:rsidR="003E1585" w:rsidRPr="003C1DA2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0" w:history="1">
              <w:r w:rsidR="003E1585" w:rsidRPr="003C1DA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18CD5" w14:textId="77777777" w:rsidR="003E1585" w:rsidRPr="003C1DA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C1DA2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48EC9" w14:textId="77777777" w:rsidR="003E1585" w:rsidRPr="003C1DA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C1DA2">
              <w:rPr>
                <w:rFonts w:eastAsia="Times New Roman"/>
                <w:szCs w:val="18"/>
                <w:lang w:eastAsia="ar-SA"/>
              </w:rPr>
              <w:t>New use case on improved connection resilience by cooperating UEs with shared subscription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692D4" w14:textId="5EEBD4A0" w:rsidR="003E1585" w:rsidRPr="003C1DA2" w:rsidRDefault="003C1DA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1DA2">
              <w:rPr>
                <w:rFonts w:eastAsia="Times New Roman" w:cs="Arial"/>
                <w:szCs w:val="18"/>
                <w:lang w:val="de-DE" w:eastAsia="ar-SA"/>
              </w:rPr>
              <w:t>Revised to S1-252728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BB8BE" w14:textId="77777777" w:rsidR="003E1585" w:rsidRPr="003C1DA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1DA2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3C1DA2" w:rsidRPr="002B5B90" w14:paraId="34B58C54" w14:textId="77777777" w:rsidTr="000632D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89477" w14:textId="433FB955" w:rsidR="003C1DA2" w:rsidRPr="00C07702" w:rsidRDefault="003C1D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46822" w14:textId="71204605" w:rsidR="003C1DA2" w:rsidRPr="00C07702" w:rsidRDefault="003F75A1" w:rsidP="003E1585">
            <w:pPr>
              <w:snapToGrid w:val="0"/>
              <w:spacing w:after="0" w:line="240" w:lineRule="auto"/>
            </w:pPr>
            <w:hyperlink r:id="rId121" w:history="1">
              <w:r w:rsidR="003C1DA2" w:rsidRPr="00C07702">
                <w:rPr>
                  <w:rStyle w:val="Hyperlink"/>
                  <w:rFonts w:cs="Arial"/>
                  <w:color w:val="auto"/>
                </w:rPr>
                <w:t>S1-252728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B9E18" w14:textId="192F8D1D" w:rsidR="003C1DA2" w:rsidRPr="00C07702" w:rsidRDefault="003C1D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CCBF9" w14:textId="50454443" w:rsidR="003C1DA2" w:rsidRPr="00C07702" w:rsidRDefault="003C1D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7702">
              <w:rPr>
                <w:rFonts w:eastAsia="Times New Roman"/>
                <w:szCs w:val="18"/>
                <w:lang w:eastAsia="ar-SA"/>
              </w:rPr>
              <w:t>New use case on improved connection resilience by cooperating UEs with shared subscription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9CD59" w14:textId="03F1B806" w:rsidR="003C1DA2" w:rsidRPr="00C07702" w:rsidRDefault="00C0770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7702">
              <w:rPr>
                <w:rFonts w:eastAsia="Times New Roman" w:cs="Arial"/>
                <w:szCs w:val="18"/>
                <w:lang w:val="de-DE" w:eastAsia="ar-SA"/>
              </w:rPr>
              <w:t>Revised to S1-252853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4F802" w14:textId="0514B81D" w:rsidR="003C1DA2" w:rsidRPr="00C07702" w:rsidRDefault="003C1D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68D7AA85" w14:textId="7EB5D262" w:rsidR="003C1DA2" w:rsidRPr="00C07702" w:rsidRDefault="003C1D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7702">
              <w:rPr>
                <w:rFonts w:eastAsia="Arial Unicode MS" w:cs="Arial"/>
                <w:szCs w:val="18"/>
                <w:lang w:val="de-DE" w:eastAsia="ar-SA"/>
              </w:rPr>
              <w:t>Revision of S1-252318.</w:t>
            </w:r>
          </w:p>
        </w:tc>
      </w:tr>
      <w:tr w:rsidR="00C07702" w:rsidRPr="002B5B90" w14:paraId="4DA6DB0D" w14:textId="77777777" w:rsidTr="000632DD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83169" w14:textId="100DC813" w:rsidR="00C07702" w:rsidRPr="000632DD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highlight w:val="yellow"/>
                <w:lang w:eastAsia="ar-SA"/>
              </w:rPr>
            </w:pPr>
            <w:r w:rsidRPr="000632DD">
              <w:rPr>
                <w:rFonts w:eastAsia="Times New Roman"/>
                <w:szCs w:val="18"/>
                <w:highlight w:val="yellow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C3E58" w14:textId="36E7AD05" w:rsidR="00C07702" w:rsidRPr="000632DD" w:rsidRDefault="003F75A1" w:rsidP="003E1585">
            <w:pPr>
              <w:snapToGrid w:val="0"/>
              <w:spacing w:after="0" w:line="240" w:lineRule="auto"/>
              <w:rPr>
                <w:highlight w:val="yellow"/>
              </w:rPr>
            </w:pPr>
            <w:hyperlink r:id="rId122" w:history="1">
              <w:r w:rsidR="00C07702" w:rsidRPr="000632DD">
                <w:rPr>
                  <w:rStyle w:val="Hyperlink"/>
                  <w:rFonts w:cs="Arial"/>
                  <w:color w:val="auto"/>
                  <w:highlight w:val="yellow"/>
                </w:rPr>
                <w:t>S1-252853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08E76" w14:textId="3041A08D" w:rsidR="00C07702" w:rsidRPr="000632DD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highlight w:val="yellow"/>
                <w:lang w:eastAsia="ar-SA"/>
              </w:rPr>
            </w:pPr>
            <w:r w:rsidRPr="000632DD">
              <w:rPr>
                <w:rFonts w:eastAsia="Times New Roman"/>
                <w:szCs w:val="18"/>
                <w:highlight w:val="yellow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60C33" w14:textId="60B91BA9" w:rsidR="00C07702" w:rsidRPr="000632DD" w:rsidRDefault="00C0770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highlight w:val="yellow"/>
                <w:lang w:eastAsia="ar-SA"/>
              </w:rPr>
            </w:pPr>
            <w:r w:rsidRPr="000632DD">
              <w:rPr>
                <w:rFonts w:eastAsia="Times New Roman"/>
                <w:szCs w:val="18"/>
                <w:highlight w:val="yellow"/>
                <w:lang w:eastAsia="ar-SA"/>
              </w:rPr>
              <w:t>New use case on improved connection resilience by cooperating UEs with shared subscription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D75F" w14:textId="3923DB1F" w:rsidR="00C07702" w:rsidRPr="000632DD" w:rsidRDefault="000632D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0632DD">
              <w:rPr>
                <w:rFonts w:eastAsia="Times New Roman" w:cs="Arial"/>
                <w:szCs w:val="18"/>
                <w:highlight w:val="yellow"/>
                <w:lang w:val="de-DE" w:eastAsia="ar-SA"/>
              </w:rPr>
              <w:t>Moved to 8.1.6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F1463" w14:textId="77777777" w:rsidR="00C07702" w:rsidRPr="000632DD" w:rsidRDefault="00C07702" w:rsidP="00C07702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val="de-DE" w:eastAsia="ar-SA"/>
              </w:rPr>
            </w:pPr>
            <w:r w:rsidRPr="000632DD">
              <w:rPr>
                <w:rFonts w:eastAsia="Arial Unicode MS" w:cs="Arial"/>
                <w:i/>
                <w:szCs w:val="18"/>
                <w:highlight w:val="yellow"/>
                <w:lang w:val="de-DE" w:eastAsia="ar-SA"/>
              </w:rPr>
              <w:t>Moved from 8.1.1</w:t>
            </w:r>
          </w:p>
          <w:p w14:paraId="40C09F5B" w14:textId="1BADCA25" w:rsidR="00C07702" w:rsidRPr="000632DD" w:rsidRDefault="00C07702" w:rsidP="00C0770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  <w:r w:rsidRPr="000632DD">
              <w:rPr>
                <w:rFonts w:eastAsia="Arial Unicode MS" w:cs="Arial"/>
                <w:i/>
                <w:szCs w:val="18"/>
                <w:highlight w:val="yellow"/>
                <w:lang w:val="de-DE" w:eastAsia="ar-SA"/>
              </w:rPr>
              <w:t>Revision of S1-252318.</w:t>
            </w:r>
          </w:p>
          <w:p w14:paraId="7C791EFD" w14:textId="7BC146A8" w:rsidR="00C07702" w:rsidRPr="000632DD" w:rsidRDefault="00C07702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  <w:r w:rsidRPr="000632DD">
              <w:rPr>
                <w:rFonts w:eastAsia="Arial Unicode MS" w:cs="Arial"/>
                <w:szCs w:val="18"/>
                <w:highlight w:val="yellow"/>
                <w:lang w:val="de-DE" w:eastAsia="ar-SA"/>
              </w:rPr>
              <w:t>Revision of S1-252728.</w:t>
            </w:r>
          </w:p>
        </w:tc>
      </w:tr>
      <w:tr w:rsidR="003E1585" w:rsidRPr="002B5B90" w14:paraId="6963EE2A" w14:textId="77777777" w:rsidTr="000632D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D5DE4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7B82B" w14:textId="4B545C3A" w:rsidR="003E1585" w:rsidRPr="00051233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3" w:history="1">
              <w:r w:rsidR="003E1585" w:rsidRPr="0005123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0EFEA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THALES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09084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6G NTN resiliency to GNSS unavailability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4EDBF" w14:textId="31CC9E39" w:rsidR="003E1585" w:rsidRPr="00051233" w:rsidRDefault="000512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51233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19167" w14:textId="77777777" w:rsidR="003E1585" w:rsidRPr="0005123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537E2F3A" w14:textId="77777777" w:rsidTr="000632D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441A3" w14:textId="77777777" w:rsidR="003E1585" w:rsidRPr="000632D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6E973" w14:textId="6E28D70F" w:rsidR="003E1585" w:rsidRPr="000632DD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4" w:history="1">
              <w:r w:rsidR="003E1585" w:rsidRPr="000632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6B572" w14:textId="77777777" w:rsidR="003E1585" w:rsidRPr="000632D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t>THALES, Novamint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BB9FE" w14:textId="77777777" w:rsidR="003E1585" w:rsidRPr="000632D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t>Resiliency to network node failure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B2E7A" w14:textId="52D72762" w:rsidR="003E1585" w:rsidRPr="000632DD" w:rsidRDefault="000632D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32DD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2B2B2" w14:textId="77777777" w:rsidR="003E1585" w:rsidRPr="000632D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51233" w:rsidRPr="002B5B90" w14:paraId="6F7309AF" w14:textId="77777777" w:rsidTr="000632D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27FD34" w14:textId="66DFC299" w:rsidR="00051233" w:rsidRPr="000632DD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629A482" w14:textId="71865BB7" w:rsidR="00051233" w:rsidRPr="000632DD" w:rsidRDefault="003F75A1" w:rsidP="003E1585">
            <w:pPr>
              <w:snapToGrid w:val="0"/>
              <w:spacing w:after="0" w:line="240" w:lineRule="auto"/>
            </w:pPr>
            <w:hyperlink r:id="rId125" w:history="1">
              <w:r w:rsidR="00051233" w:rsidRPr="000632DD">
                <w:rPr>
                  <w:rStyle w:val="Hyperlink"/>
                  <w:rFonts w:cs="Arial"/>
                  <w:color w:val="auto"/>
                </w:rPr>
                <w:t>S1-252729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98E94B" w14:textId="6FA3D7CD" w:rsidR="00051233" w:rsidRPr="000632DD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t>THALES, Novamint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3AA277" w14:textId="7B9ABFD1" w:rsidR="00051233" w:rsidRPr="000632DD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32DD">
              <w:rPr>
                <w:rFonts w:eastAsia="Times New Roman"/>
                <w:szCs w:val="18"/>
                <w:lang w:eastAsia="ar-SA"/>
              </w:rPr>
              <w:t>Resiliency to network node failure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7755E4" w14:textId="4A7A6950" w:rsidR="00051233" w:rsidRPr="000632DD" w:rsidRDefault="000632D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32DD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C27018B" w14:textId="2B4776C3" w:rsidR="00051233" w:rsidRPr="000632DD" w:rsidRDefault="0005123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32DD">
              <w:rPr>
                <w:rFonts w:eastAsia="Arial Unicode MS" w:cs="Arial"/>
                <w:szCs w:val="18"/>
                <w:lang w:val="de-DE" w:eastAsia="ar-SA"/>
              </w:rPr>
              <w:t>Revision of S1-252058.</w:t>
            </w:r>
          </w:p>
        </w:tc>
      </w:tr>
      <w:tr w:rsidR="003E1585" w:rsidRPr="002B5B90" w14:paraId="4B7C54C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2B25C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14A7C" w14:textId="11F95BF8" w:rsidR="003E1585" w:rsidRPr="00051233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6" w:history="1">
              <w:r w:rsidR="003E1585" w:rsidRPr="0005123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379CC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45F99" w14:textId="77777777" w:rsidR="003E1585" w:rsidRPr="000512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Use case on seamless auto-recovery of network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45E46" w14:textId="25961583" w:rsidR="003E1585" w:rsidRPr="00051233" w:rsidRDefault="000512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51233">
              <w:rPr>
                <w:rFonts w:eastAsia="Times New Roman" w:cs="Arial"/>
                <w:szCs w:val="18"/>
                <w:lang w:val="de-DE" w:eastAsia="ar-SA"/>
              </w:rPr>
              <w:t>Revised to S1-252730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1A0A3" w14:textId="77777777" w:rsidR="003E1585" w:rsidRPr="0005123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51233" w:rsidRPr="002B5B90" w14:paraId="282E987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2B6E" w14:textId="3ED16252" w:rsidR="00051233" w:rsidRPr="00051233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FE03" w14:textId="64DA6291" w:rsidR="00051233" w:rsidRPr="00051233" w:rsidRDefault="003F75A1" w:rsidP="003E1585">
            <w:pPr>
              <w:snapToGrid w:val="0"/>
              <w:spacing w:after="0" w:line="240" w:lineRule="auto"/>
            </w:pPr>
            <w:hyperlink r:id="rId127" w:history="1">
              <w:r w:rsidR="00051233" w:rsidRPr="00051233">
                <w:rPr>
                  <w:rStyle w:val="Hyperlink"/>
                  <w:rFonts w:cs="Arial"/>
                  <w:color w:val="auto"/>
                </w:rPr>
                <w:t>S1-252730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BE3D" w14:textId="7B4ADDAB" w:rsidR="00051233" w:rsidRPr="00051233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FB76" w14:textId="0226DAA4" w:rsidR="00051233" w:rsidRPr="00051233" w:rsidRDefault="000512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51233">
              <w:rPr>
                <w:rFonts w:eastAsia="Times New Roman"/>
                <w:szCs w:val="18"/>
                <w:lang w:eastAsia="ar-SA"/>
              </w:rPr>
              <w:t>Use case on seamless auto-recovery of network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946A" w14:textId="77777777" w:rsidR="00051233" w:rsidRPr="00051233" w:rsidRDefault="000512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8957" w14:textId="1E9CAAA2" w:rsidR="00051233" w:rsidRPr="00051233" w:rsidRDefault="0005123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51233">
              <w:rPr>
                <w:rFonts w:eastAsia="Arial Unicode MS" w:cs="Arial"/>
                <w:szCs w:val="18"/>
                <w:lang w:val="de-DE" w:eastAsia="ar-SA"/>
              </w:rPr>
              <w:t>Revision of S1-252202.</w:t>
            </w:r>
          </w:p>
        </w:tc>
      </w:tr>
      <w:tr w:rsidR="003E1585" w:rsidRPr="00BC04B8" w14:paraId="72D377A1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B8545CB" w14:textId="52FD0ECC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 w:rsidRPr="00943F4A">
              <w:rPr>
                <w:color w:val="1F497D" w:themeColor="text2"/>
                <w:sz w:val="17"/>
                <w:szCs w:val="17"/>
              </w:rPr>
              <w:t>6G enhancements of legacy/existing services</w:t>
            </w:r>
          </w:p>
        </w:tc>
      </w:tr>
      <w:tr w:rsidR="003E1585" w:rsidRPr="002B5B90" w14:paraId="727B44C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CDFB0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E617F" w14:textId="1E4321A1" w:rsidR="003E1585" w:rsidRPr="00266705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8" w:history="1">
              <w:r w:rsidR="003E1585" w:rsidRPr="0026670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EF0AC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3BE6B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Update use case 5.5.1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CD0BC" w14:textId="428CC619" w:rsidR="003E1585" w:rsidRPr="00266705" w:rsidRDefault="0026670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66705">
              <w:rPr>
                <w:rFonts w:eastAsia="Times New Roman" w:cs="Arial"/>
                <w:szCs w:val="18"/>
                <w:lang w:val="de-DE" w:eastAsia="ar-SA"/>
              </w:rPr>
              <w:t>Revised to S1-252731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0892C" w14:textId="77777777" w:rsidR="003E1585" w:rsidRPr="00266705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705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266705" w:rsidRPr="002B5B90" w14:paraId="5DDD3AE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FFF1" w14:textId="44EC9E29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C15A" w14:textId="345F60DE" w:rsidR="00266705" w:rsidRPr="00266705" w:rsidRDefault="003F75A1" w:rsidP="003E1585">
            <w:pPr>
              <w:snapToGrid w:val="0"/>
              <w:spacing w:after="0" w:line="240" w:lineRule="auto"/>
            </w:pPr>
            <w:hyperlink r:id="rId129" w:history="1">
              <w:r w:rsidR="00266705" w:rsidRPr="00266705">
                <w:rPr>
                  <w:rStyle w:val="Hyperlink"/>
                  <w:rFonts w:cs="Arial"/>
                  <w:color w:val="auto"/>
                </w:rPr>
                <w:t>S1-252731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7CC1" w14:textId="7F27B35C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B08A" w14:textId="3118D7F8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Update use case 5.5.1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48FE" w14:textId="77777777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9B89" w14:textId="3E32E458" w:rsidR="00266705" w:rsidRDefault="0026670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705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7A7B0E37" w14:textId="447C5F30" w:rsidR="00266705" w:rsidRPr="00266705" w:rsidRDefault="0026670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705">
              <w:rPr>
                <w:rFonts w:eastAsia="Arial Unicode MS" w:cs="Arial"/>
                <w:szCs w:val="18"/>
                <w:lang w:val="de-DE" w:eastAsia="ar-SA"/>
              </w:rPr>
              <w:t>Revision of S1-252311.</w:t>
            </w:r>
          </w:p>
        </w:tc>
      </w:tr>
      <w:tr w:rsidR="003E1585" w:rsidRPr="002B5B90" w14:paraId="7F2C65A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A806C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DB249" w14:textId="0F209C4C" w:rsidR="003E1585" w:rsidRPr="00266705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0" w:history="1">
              <w:r w:rsidR="003E1585" w:rsidRPr="0026670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D6884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F9387" w14:textId="77777777" w:rsidR="003E1585" w:rsidRPr="00266705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B7A62" w14:textId="52FE59DD" w:rsidR="003E1585" w:rsidRPr="00266705" w:rsidRDefault="0026670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66705">
              <w:rPr>
                <w:rFonts w:eastAsia="Times New Roman" w:cs="Arial"/>
                <w:szCs w:val="18"/>
                <w:lang w:val="de-DE" w:eastAsia="ar-SA"/>
              </w:rPr>
              <w:t>Revised to S1-252732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2E15C" w14:textId="77777777" w:rsidR="003E1585" w:rsidRPr="00266705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66705" w:rsidRPr="002B5B90" w14:paraId="375E170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AC7F" w14:textId="37CB5667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457A" w14:textId="4D7C756D" w:rsidR="00266705" w:rsidRPr="00266705" w:rsidRDefault="003F75A1" w:rsidP="003E1585">
            <w:pPr>
              <w:snapToGrid w:val="0"/>
              <w:spacing w:after="0" w:line="240" w:lineRule="auto"/>
            </w:pPr>
            <w:hyperlink r:id="rId131" w:history="1">
              <w:r w:rsidR="00266705" w:rsidRPr="00266705">
                <w:rPr>
                  <w:rStyle w:val="Hyperlink"/>
                  <w:rFonts w:cs="Arial"/>
                  <w:color w:val="auto"/>
                </w:rPr>
                <w:t>S1-252732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1BC9" w14:textId="3065270F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A5EB" w14:textId="339846C3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705">
              <w:rPr>
                <w:rFonts w:eastAsia="Times New Roman"/>
                <w:szCs w:val="18"/>
                <w:lang w:eastAsia="ar-SA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EF2E" w14:textId="77777777" w:rsidR="00266705" w:rsidRPr="00266705" w:rsidRDefault="0026670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8424" w14:textId="2FA6E327" w:rsidR="00266705" w:rsidRPr="00266705" w:rsidRDefault="0026670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705">
              <w:rPr>
                <w:rFonts w:eastAsia="Arial Unicode MS" w:cs="Arial"/>
                <w:szCs w:val="18"/>
                <w:lang w:val="de-DE" w:eastAsia="ar-SA"/>
              </w:rPr>
              <w:t>Revision of S1-252097.</w:t>
            </w:r>
          </w:p>
        </w:tc>
      </w:tr>
      <w:tr w:rsidR="004547B7" w:rsidRPr="002B5B90" w14:paraId="2923187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EC020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D3462" w14:textId="77777777" w:rsidR="004547B7" w:rsidRPr="002F034B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2" w:history="1">
              <w:r w:rsidR="004547B7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F8C9C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223EC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Pseudo-CR on Roaming and Interconnect (5.2.1) – Identifying a Roamer’s Permanent Subscription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8FA1D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34B">
              <w:rPr>
                <w:rFonts w:eastAsia="Times New Roman" w:cs="Arial"/>
                <w:szCs w:val="18"/>
                <w:lang w:val="de-DE" w:eastAsia="ar-SA"/>
              </w:rPr>
              <w:t>Revised to S1-252713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FFB29" w14:textId="77777777" w:rsidR="004547B7" w:rsidRPr="002F034B" w:rsidRDefault="004547B7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547B7" w:rsidRPr="002B5B90" w14:paraId="37D2858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DFBB3" w14:textId="77777777" w:rsidR="004547B7" w:rsidRPr="00EE0EC2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DC88A" w14:textId="0068D90D" w:rsidR="004547B7" w:rsidRPr="00EE0EC2" w:rsidRDefault="003F75A1" w:rsidP="00302722">
            <w:pPr>
              <w:snapToGrid w:val="0"/>
              <w:spacing w:after="0" w:line="240" w:lineRule="auto"/>
            </w:pPr>
            <w:hyperlink r:id="rId133" w:history="1">
              <w:r w:rsidR="004547B7" w:rsidRPr="00EE0EC2">
                <w:rPr>
                  <w:rStyle w:val="Hyperlink"/>
                  <w:rFonts w:cs="Arial"/>
                  <w:color w:val="auto"/>
                </w:rPr>
                <w:t>S1-252713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306AF" w14:textId="77777777" w:rsidR="004547B7" w:rsidRPr="00EE0EC2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45C63" w14:textId="77777777" w:rsidR="004547B7" w:rsidRPr="00EE0EC2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Pseudo-CR on Roaming and Interconnect (5.2.1) – Identifying a Roamer’s Permanent Subscription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922B2" w14:textId="5F21E268" w:rsidR="004547B7" w:rsidRPr="00EE0EC2" w:rsidRDefault="00EE0EC2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E0EC2">
              <w:rPr>
                <w:rFonts w:eastAsia="Times New Roman" w:cs="Arial"/>
                <w:szCs w:val="18"/>
                <w:lang w:val="de-DE" w:eastAsia="ar-SA"/>
              </w:rPr>
              <w:t>Revised to S1-252733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4F39C" w14:textId="77777777" w:rsidR="004547B7" w:rsidRPr="00EE0EC2" w:rsidRDefault="004547B7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0EC2">
              <w:rPr>
                <w:rFonts w:eastAsia="Arial Unicode MS" w:cs="Arial"/>
                <w:szCs w:val="18"/>
                <w:lang w:val="de-DE" w:eastAsia="ar-SA"/>
              </w:rPr>
              <w:t>Revision of S1-252095.</w:t>
            </w:r>
          </w:p>
        </w:tc>
      </w:tr>
      <w:tr w:rsidR="00EE0EC2" w:rsidRPr="002B5B90" w14:paraId="0C365A4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BAD4" w14:textId="4716939A" w:rsidR="00EE0EC2" w:rsidRPr="00EE0EC2" w:rsidRDefault="00EE0EC2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47EF" w14:textId="7C7FB380" w:rsidR="00EE0EC2" w:rsidRPr="00EE0EC2" w:rsidRDefault="003F75A1" w:rsidP="00302722">
            <w:pPr>
              <w:snapToGrid w:val="0"/>
              <w:spacing w:after="0" w:line="240" w:lineRule="auto"/>
            </w:pPr>
            <w:hyperlink r:id="rId134" w:history="1">
              <w:r w:rsidR="00EE0EC2" w:rsidRPr="00EE0EC2">
                <w:rPr>
                  <w:rStyle w:val="Hyperlink"/>
                  <w:rFonts w:cs="Arial"/>
                  <w:color w:val="auto"/>
                </w:rPr>
                <w:t>S1-252733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6B7A" w14:textId="72CC70B5" w:rsidR="00EE0EC2" w:rsidRPr="00EE0EC2" w:rsidRDefault="00EE0EC2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DE06" w14:textId="280CD6B4" w:rsidR="00EE0EC2" w:rsidRPr="00EE0EC2" w:rsidRDefault="00EE0EC2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0EC2">
              <w:rPr>
                <w:rFonts w:eastAsia="Times New Roman"/>
                <w:szCs w:val="18"/>
                <w:lang w:eastAsia="ar-SA"/>
              </w:rPr>
              <w:t>Pseudo-CR on Roaming and Interconnect (5.2.1) – Identifying a Roamer’s Permanent Subscription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3039" w14:textId="77777777" w:rsidR="00EE0EC2" w:rsidRPr="00EE0EC2" w:rsidRDefault="00EE0EC2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FC81" w14:textId="3FA28172" w:rsidR="00EE0EC2" w:rsidRDefault="00EE0EC2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0EC2">
              <w:rPr>
                <w:rFonts w:eastAsia="Arial Unicode MS" w:cs="Arial"/>
                <w:i/>
                <w:szCs w:val="18"/>
                <w:lang w:val="de-DE" w:eastAsia="ar-SA"/>
              </w:rPr>
              <w:t>Revision of S1-252095.</w:t>
            </w:r>
          </w:p>
          <w:p w14:paraId="79B0BC57" w14:textId="482962CC" w:rsidR="00EE0EC2" w:rsidRPr="00EE0EC2" w:rsidRDefault="00EE0EC2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0EC2">
              <w:rPr>
                <w:rFonts w:eastAsia="Arial Unicode MS" w:cs="Arial"/>
                <w:szCs w:val="18"/>
                <w:lang w:val="de-DE" w:eastAsia="ar-SA"/>
              </w:rPr>
              <w:t>Revision of S1-252713.</w:t>
            </w:r>
          </w:p>
        </w:tc>
      </w:tr>
      <w:tr w:rsidR="004547B7" w:rsidRPr="002B5B90" w14:paraId="64411DE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A8948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149D4" w14:textId="77777777" w:rsidR="004547B7" w:rsidRPr="002F034B" w:rsidRDefault="003F75A1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5" w:history="1">
              <w:r w:rsidR="004547B7" w:rsidRPr="002F03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A061B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192D94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034B">
              <w:rPr>
                <w:rFonts w:eastAsia="Times New Roman"/>
                <w:szCs w:val="18"/>
                <w:lang w:eastAsia="ar-SA"/>
              </w:rPr>
              <w:t>Pseudo-CR on Roaming and Interconnect (5.2.1) – Identifying the Home PLMN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62C4E" w14:textId="77777777" w:rsidR="004547B7" w:rsidRPr="002F034B" w:rsidRDefault="004547B7" w:rsidP="003027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2F034B">
              <w:rPr>
                <w:rFonts w:eastAsia="Times New Roman" w:cs="Arial"/>
                <w:szCs w:val="18"/>
                <w:lang w:val="de-DE" w:eastAsia="ar-SA"/>
              </w:rPr>
              <w:t>S1-252713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E8640" w14:textId="77777777" w:rsidR="004547B7" w:rsidRPr="002F034B" w:rsidRDefault="004547B7" w:rsidP="0030272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0BDC7E8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0F850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2F978" w14:textId="6211293B" w:rsidR="003E1585" w:rsidRPr="00155A1D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6" w:history="1">
              <w:r w:rsidR="003E1585" w:rsidRPr="00155A1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9335A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NEC, T-Mobile USA, KPN, Deutsche Telekom, KT Corp., Rakuten Mobile, China Mobile, Vodafone, Telefonica, AT&amp;T, OTD_US, Orange, CSCN, LG Uplus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3FDD3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Pseudo-CR on enhanced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D8AB3" w14:textId="5EC91DE2" w:rsidR="003E1585" w:rsidRPr="00155A1D" w:rsidRDefault="00155A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55A1D">
              <w:rPr>
                <w:rFonts w:eastAsia="Times New Roman" w:cs="Arial"/>
                <w:szCs w:val="18"/>
                <w:lang w:val="de-DE" w:eastAsia="ar-SA"/>
              </w:rPr>
              <w:t>Revised to S1-252734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EE964" w14:textId="77777777" w:rsidR="003E1585" w:rsidRPr="00155A1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55A1D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155A1D" w:rsidRPr="002B5B90" w14:paraId="5EF8837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1198" w14:textId="0480EE88" w:rsidR="00155A1D" w:rsidRPr="00155A1D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B8C7" w14:textId="0153E93C" w:rsidR="00155A1D" w:rsidRPr="00155A1D" w:rsidRDefault="003F75A1" w:rsidP="003E1585">
            <w:pPr>
              <w:snapToGrid w:val="0"/>
              <w:spacing w:after="0" w:line="240" w:lineRule="auto"/>
            </w:pPr>
            <w:hyperlink r:id="rId137" w:history="1">
              <w:r w:rsidR="00155A1D" w:rsidRPr="00155A1D">
                <w:rPr>
                  <w:rStyle w:val="Hyperlink"/>
                  <w:rFonts w:cs="Arial"/>
                  <w:color w:val="auto"/>
                </w:rPr>
                <w:t>S1-252734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8BD9" w14:textId="4616DF7A" w:rsidR="00155A1D" w:rsidRPr="00155A1D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NEC, T-Mobile USA, KPN, Deutsche Telekom, KT Corp., Rakuten Mobile, China Mobile, Vodafone, Telefonica, AT&amp;T, OTD_US, Orange, CSCN, LG Uplus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F0B4" w14:textId="76881546" w:rsidR="00155A1D" w:rsidRPr="00155A1D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Pseudo-CR on enhanced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004F" w14:textId="77777777" w:rsidR="00155A1D" w:rsidRPr="00155A1D" w:rsidRDefault="00155A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5DBB" w14:textId="50A21171" w:rsidR="00155A1D" w:rsidRDefault="00155A1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55A1D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4D1CA526" w14:textId="614B967F" w:rsidR="00155A1D" w:rsidRPr="00155A1D" w:rsidRDefault="00155A1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55A1D">
              <w:rPr>
                <w:rFonts w:eastAsia="Arial Unicode MS" w:cs="Arial"/>
                <w:szCs w:val="18"/>
                <w:lang w:val="de-DE" w:eastAsia="ar-SA"/>
              </w:rPr>
              <w:t>Revision of S1-252086.</w:t>
            </w:r>
          </w:p>
        </w:tc>
      </w:tr>
      <w:tr w:rsidR="003E1585" w:rsidRPr="002B5B90" w14:paraId="69769CD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7E75F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3F210" w14:textId="309B21BD" w:rsidR="003E1585" w:rsidRPr="00155A1D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8" w:history="1">
              <w:r w:rsidR="003E1585" w:rsidRPr="00155A1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A45C0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China Unicom, China Mobile, Huawei, ZTE, OPPO, CATT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2ACFE" w14:textId="77777777" w:rsidR="003E1585" w:rsidRPr="00155A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55A1D">
              <w:rPr>
                <w:rFonts w:eastAsia="Times New Roman"/>
                <w:szCs w:val="18"/>
                <w:lang w:eastAsia="ar-SA"/>
              </w:rPr>
              <w:t>Network Simplification for Native 6G multimedia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368BC" w14:textId="5E336025" w:rsidR="003E1585" w:rsidRPr="00155A1D" w:rsidRDefault="00155A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55A1D">
              <w:rPr>
                <w:rFonts w:eastAsia="Times New Roman" w:cs="Arial"/>
                <w:szCs w:val="18"/>
                <w:lang w:val="de-DE" w:eastAsia="ar-SA"/>
              </w:rPr>
              <w:t>Revised to S1-252550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5D3AD" w14:textId="77777777" w:rsidR="003E1585" w:rsidRPr="00155A1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55A1D" w:rsidRPr="002B5B90" w14:paraId="217F4E7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EC9DA" w14:textId="21179341" w:rsidR="00155A1D" w:rsidRPr="00B2246E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246E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29CFE" w14:textId="00008A17" w:rsidR="00155A1D" w:rsidRPr="00B2246E" w:rsidRDefault="003F75A1" w:rsidP="003E1585">
            <w:pPr>
              <w:snapToGrid w:val="0"/>
              <w:spacing w:after="0" w:line="240" w:lineRule="auto"/>
            </w:pPr>
            <w:hyperlink r:id="rId139" w:history="1">
              <w:r w:rsidR="00155A1D" w:rsidRPr="00B2246E">
                <w:rPr>
                  <w:rStyle w:val="Hyperlink"/>
                  <w:rFonts w:cs="Arial"/>
                  <w:color w:val="auto"/>
                </w:rPr>
                <w:t>S1-252550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D8C38" w14:textId="652DDB6D" w:rsidR="00155A1D" w:rsidRPr="00B2246E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246E">
              <w:rPr>
                <w:rFonts w:eastAsia="Times New Roman"/>
                <w:szCs w:val="18"/>
                <w:lang w:eastAsia="ar-SA"/>
              </w:rPr>
              <w:t>China Unicom, China Mobile, Huawei, ZTE, OPPO, CATT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93947" w14:textId="2B47CCC0" w:rsidR="00155A1D" w:rsidRPr="00B2246E" w:rsidRDefault="00155A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246E">
              <w:rPr>
                <w:rFonts w:eastAsia="Times New Roman"/>
                <w:szCs w:val="18"/>
                <w:lang w:eastAsia="ar-SA"/>
              </w:rPr>
              <w:t>Network Simplification for Native 6G multimedia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7393A" w14:textId="0A292B85" w:rsidR="00155A1D" w:rsidRPr="00B2246E" w:rsidRDefault="00B2246E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155A1D">
              <w:rPr>
                <w:rFonts w:eastAsia="Times New Roman" w:cs="Arial"/>
                <w:szCs w:val="18"/>
                <w:lang w:val="de-DE" w:eastAsia="ar-SA"/>
              </w:rPr>
              <w:t>S1-252734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B3724" w14:textId="2BF15A9C" w:rsidR="00155A1D" w:rsidRPr="00B2246E" w:rsidRDefault="00155A1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2246E">
              <w:rPr>
                <w:rFonts w:eastAsia="Arial Unicode MS" w:cs="Arial"/>
                <w:szCs w:val="18"/>
                <w:lang w:val="de-DE" w:eastAsia="ar-SA"/>
              </w:rPr>
              <w:t>Revision of S1-252195.</w:t>
            </w:r>
          </w:p>
        </w:tc>
      </w:tr>
      <w:tr w:rsidR="003E1585" w:rsidRPr="002B5B90" w14:paraId="20A63C5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2DEF1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FCAA6" w14:textId="480B17CD" w:rsidR="003E1585" w:rsidRPr="00DF7F23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0" w:history="1">
              <w:r w:rsidR="003E1585" w:rsidRPr="00DF7F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E1FE4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China Mobile, CAICT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A42A6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Enhancement of Short Message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BA575" w14:textId="40E1D8C6" w:rsidR="003E1585" w:rsidRPr="00DF7F23" w:rsidRDefault="00DF7F2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F7F23">
              <w:rPr>
                <w:rFonts w:eastAsia="Times New Roman" w:cs="Arial"/>
                <w:szCs w:val="18"/>
                <w:lang w:val="de-DE" w:eastAsia="ar-SA"/>
              </w:rPr>
              <w:t>Revised to S1-252736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75A76" w14:textId="77777777" w:rsidR="003E1585" w:rsidRPr="00DF7F2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F7F23" w:rsidRPr="002B5B90" w14:paraId="6F578809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A8E0" w14:textId="635BB5B4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8724" w14:textId="5C4C86B6" w:rsidR="00DF7F23" w:rsidRPr="00DF7F23" w:rsidRDefault="003F75A1" w:rsidP="003E1585">
            <w:pPr>
              <w:snapToGrid w:val="0"/>
              <w:spacing w:after="0" w:line="240" w:lineRule="auto"/>
            </w:pPr>
            <w:hyperlink r:id="rId141" w:history="1">
              <w:r w:rsidR="00DF7F23" w:rsidRPr="00DF7F23">
                <w:rPr>
                  <w:rStyle w:val="Hyperlink"/>
                  <w:rFonts w:cs="Arial"/>
                  <w:color w:val="auto"/>
                </w:rPr>
                <w:t>S1-252736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7440" w14:textId="0EEA5E78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China Mobile, CAICT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A4FA" w14:textId="5036E088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Enhancement of Short Message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C99C" w14:textId="77777777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47C2" w14:textId="0C0AA1B5" w:rsidR="00DF7F23" w:rsidRPr="00DF7F23" w:rsidRDefault="00DF7F2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F7F23">
              <w:rPr>
                <w:rFonts w:eastAsia="Arial Unicode MS" w:cs="Arial"/>
                <w:szCs w:val="18"/>
                <w:lang w:val="de-DE" w:eastAsia="ar-SA"/>
              </w:rPr>
              <w:t>Revision of S1-252137.</w:t>
            </w:r>
          </w:p>
        </w:tc>
      </w:tr>
      <w:tr w:rsidR="003E1585" w:rsidRPr="002B5B90" w14:paraId="6B0463C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B5610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14FCC" w14:textId="61CA91BF" w:rsidR="003E1585" w:rsidRPr="00DF7F23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2" w:history="1">
              <w:r w:rsidR="003E1585" w:rsidRPr="00DF7F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F107C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85AE9" w14:textId="77777777" w:rsidR="003E1585" w:rsidRPr="00DF7F2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Network sharing consideration on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46BD9" w14:textId="4B91DF9D" w:rsidR="003E1585" w:rsidRPr="00DF7F23" w:rsidRDefault="00DF7F2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F7F23">
              <w:rPr>
                <w:rFonts w:eastAsia="Times New Roman" w:cs="Arial"/>
                <w:szCs w:val="18"/>
                <w:lang w:val="de-DE" w:eastAsia="ar-SA"/>
              </w:rPr>
              <w:t>Revised to S1-252737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A1715" w14:textId="77777777" w:rsidR="003E1585" w:rsidRPr="00DF7F2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F7F23" w:rsidRPr="002B5B90" w14:paraId="726A4B6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0BEF" w14:textId="46A68DC7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D305" w14:textId="47DE4730" w:rsidR="00DF7F23" w:rsidRPr="00DF7F23" w:rsidRDefault="003F75A1" w:rsidP="003E1585">
            <w:pPr>
              <w:snapToGrid w:val="0"/>
              <w:spacing w:after="0" w:line="240" w:lineRule="auto"/>
            </w:pPr>
            <w:hyperlink r:id="rId143" w:history="1">
              <w:r w:rsidR="00DF7F23" w:rsidRPr="00DF7F23">
                <w:rPr>
                  <w:rStyle w:val="Hyperlink"/>
                  <w:rFonts w:cs="Arial"/>
                  <w:color w:val="auto"/>
                </w:rPr>
                <w:t>S1-252737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691E" w14:textId="5801B8CD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78F2" w14:textId="551B6FDB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7F23">
              <w:rPr>
                <w:rFonts w:eastAsia="Times New Roman"/>
                <w:szCs w:val="18"/>
                <w:lang w:eastAsia="ar-SA"/>
              </w:rPr>
              <w:t>Network sharing consideration on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959B" w14:textId="77777777" w:rsidR="00DF7F23" w:rsidRPr="00DF7F23" w:rsidRDefault="00DF7F2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5643" w14:textId="72DB0953" w:rsidR="00DF7F23" w:rsidRPr="00DF7F23" w:rsidRDefault="00DF7F2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F7F23">
              <w:rPr>
                <w:rFonts w:eastAsia="Arial Unicode MS" w:cs="Arial"/>
                <w:szCs w:val="18"/>
                <w:lang w:val="de-DE" w:eastAsia="ar-SA"/>
              </w:rPr>
              <w:t>Revision of S1-252069.</w:t>
            </w:r>
          </w:p>
        </w:tc>
      </w:tr>
      <w:tr w:rsidR="003E1585" w:rsidRPr="002B5B90" w14:paraId="5D2042D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8A5E6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15EF1" w14:textId="3B43CD6C" w:rsidR="003E1585" w:rsidRPr="007538C8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4" w:history="1">
              <w:r w:rsidR="003E1585" w:rsidRPr="007538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41D18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CD785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Temporary subscription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4CCD3" w14:textId="11453928" w:rsidR="003E1585" w:rsidRPr="007538C8" w:rsidRDefault="007538C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538C8">
              <w:rPr>
                <w:rFonts w:eastAsia="Times New Roman" w:cs="Arial"/>
                <w:szCs w:val="18"/>
                <w:lang w:val="de-DE" w:eastAsia="ar-SA"/>
              </w:rPr>
              <w:t>Revised to S1-252738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2ADBE" w14:textId="77777777" w:rsidR="003E1585" w:rsidRPr="007538C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538C8" w:rsidRPr="002B5B90" w14:paraId="00B1844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6E2" w14:textId="725820FE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CAF5" w14:textId="3CE56BF5" w:rsidR="007538C8" w:rsidRPr="007538C8" w:rsidRDefault="003F75A1" w:rsidP="003E1585">
            <w:pPr>
              <w:snapToGrid w:val="0"/>
              <w:spacing w:after="0" w:line="240" w:lineRule="auto"/>
            </w:pPr>
            <w:hyperlink r:id="rId145" w:history="1">
              <w:r w:rsidR="007538C8" w:rsidRPr="007538C8">
                <w:rPr>
                  <w:rStyle w:val="Hyperlink"/>
                  <w:rFonts w:cs="Arial"/>
                  <w:color w:val="auto"/>
                </w:rPr>
                <w:t>S1-252738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E06A" w14:textId="783AB056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F9F5" w14:textId="7E8BD4D4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Temporary subscription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EF5E" w14:textId="77777777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A7F1" w14:textId="352C1BFE" w:rsidR="007538C8" w:rsidRPr="007538C8" w:rsidRDefault="007538C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538C8">
              <w:rPr>
                <w:rFonts w:eastAsia="Arial Unicode MS" w:cs="Arial"/>
                <w:szCs w:val="18"/>
                <w:lang w:val="de-DE" w:eastAsia="ar-SA"/>
              </w:rPr>
              <w:t>Revision of S1-252158.</w:t>
            </w:r>
          </w:p>
        </w:tc>
      </w:tr>
      <w:tr w:rsidR="003E1585" w:rsidRPr="002B5B90" w14:paraId="2A3E447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5A306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C0841" w14:textId="2BE210A6" w:rsidR="003E1585" w:rsidRPr="007538C8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6" w:history="1">
              <w:r w:rsidR="003E1585" w:rsidRPr="007538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56ED1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93386" w14:textId="77777777" w:rsidR="003E1585" w:rsidRPr="007538C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Use Case on 6G Local Area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F3A" w14:textId="4708EB33" w:rsidR="003E1585" w:rsidRPr="007538C8" w:rsidRDefault="007538C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538C8">
              <w:rPr>
                <w:rFonts w:eastAsia="Times New Roman" w:cs="Arial"/>
                <w:szCs w:val="18"/>
                <w:lang w:val="de-DE" w:eastAsia="ar-SA"/>
              </w:rPr>
              <w:t>Revised to S1-252739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9CBDA" w14:textId="77777777" w:rsidR="003E1585" w:rsidRPr="007538C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538C8" w:rsidRPr="002B5B90" w14:paraId="53359FB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71BB" w14:textId="05E6C518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D46C" w14:textId="3F4B13A4" w:rsidR="007538C8" w:rsidRPr="007538C8" w:rsidRDefault="003F75A1" w:rsidP="003E1585">
            <w:pPr>
              <w:snapToGrid w:val="0"/>
              <w:spacing w:after="0" w:line="240" w:lineRule="auto"/>
            </w:pPr>
            <w:hyperlink r:id="rId147" w:history="1">
              <w:r w:rsidR="007538C8" w:rsidRPr="007538C8">
                <w:rPr>
                  <w:rStyle w:val="Hyperlink"/>
                  <w:rFonts w:cs="Arial"/>
                  <w:color w:val="auto"/>
                </w:rPr>
                <w:t>S1-252739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03A2" w14:textId="016A2BA5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33DF" w14:textId="611900A7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538C8">
              <w:rPr>
                <w:rFonts w:eastAsia="Times New Roman"/>
                <w:szCs w:val="18"/>
                <w:lang w:eastAsia="ar-SA"/>
              </w:rPr>
              <w:t>Use Case on 6G Local Area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B991" w14:textId="77777777" w:rsidR="007538C8" w:rsidRPr="007538C8" w:rsidRDefault="007538C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DB6D" w14:textId="4B3D1562" w:rsidR="007538C8" w:rsidRPr="007538C8" w:rsidRDefault="007538C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538C8">
              <w:rPr>
                <w:rFonts w:eastAsia="Arial Unicode MS" w:cs="Arial"/>
                <w:szCs w:val="18"/>
                <w:lang w:val="de-DE" w:eastAsia="ar-SA"/>
              </w:rPr>
              <w:t>Revision of S1-252191.</w:t>
            </w:r>
          </w:p>
        </w:tc>
      </w:tr>
      <w:tr w:rsidR="003E1585" w:rsidRPr="002B5B90" w14:paraId="6F1328E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E177A" w14:textId="77777777" w:rsidR="003E1585" w:rsidRPr="00C734B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79FA1" w14:textId="07C86F67" w:rsidR="003E1585" w:rsidRPr="00C734BF" w:rsidRDefault="003F75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8" w:history="1">
              <w:r w:rsidR="003E1585" w:rsidRPr="00C734B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3A415" w14:textId="77777777" w:rsidR="003E1585" w:rsidRPr="00C734B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OPPO, Futurewei, KPN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A5CC6" w14:textId="77777777" w:rsidR="003E1585" w:rsidRPr="00C734B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Network managed localized communication among 3GPP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5D2AD" w14:textId="3CCE1B9F" w:rsidR="003E1585" w:rsidRPr="00C734BF" w:rsidRDefault="00C734B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734BF">
              <w:rPr>
                <w:rFonts w:eastAsia="Times New Roman" w:cs="Arial"/>
                <w:szCs w:val="18"/>
                <w:lang w:val="de-DE" w:eastAsia="ar-SA"/>
              </w:rPr>
              <w:t>Revised to S1-252740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FF9E8" w14:textId="77777777" w:rsidR="003E1585" w:rsidRPr="00C734B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734BF" w:rsidRPr="002B5B90" w14:paraId="0CB717E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7D2E" w14:textId="7C2FD7D3" w:rsidR="00C734BF" w:rsidRPr="00C734BF" w:rsidRDefault="00C734B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3E7B" w14:textId="00682597" w:rsidR="00C734BF" w:rsidRPr="00C734BF" w:rsidRDefault="003F75A1" w:rsidP="003E1585">
            <w:pPr>
              <w:snapToGrid w:val="0"/>
              <w:spacing w:after="0" w:line="240" w:lineRule="auto"/>
            </w:pPr>
            <w:hyperlink r:id="rId149" w:history="1">
              <w:r w:rsidR="00C734BF" w:rsidRPr="00C734BF">
                <w:rPr>
                  <w:rStyle w:val="Hyperlink"/>
                  <w:rFonts w:cs="Arial"/>
                  <w:color w:val="auto"/>
                </w:rPr>
                <w:t>S1-252740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B653" w14:textId="6405A171" w:rsidR="00C734BF" w:rsidRPr="00C734BF" w:rsidRDefault="00C734B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OPPO, Futurewei, KPN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4621" w14:textId="470F4A3C" w:rsidR="00C734BF" w:rsidRPr="00C734BF" w:rsidRDefault="00C734B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34BF">
              <w:rPr>
                <w:rFonts w:eastAsia="Times New Roman"/>
                <w:szCs w:val="18"/>
                <w:lang w:eastAsia="ar-SA"/>
              </w:rPr>
              <w:t>Network managed localized communication among 3GPP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0767" w14:textId="77777777" w:rsidR="00C734BF" w:rsidRPr="00C734BF" w:rsidRDefault="00C734B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C2B9" w14:textId="671D2447" w:rsidR="00C734BF" w:rsidRPr="00C734BF" w:rsidRDefault="00C734B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734BF">
              <w:rPr>
                <w:rFonts w:eastAsia="Arial Unicode MS" w:cs="Arial"/>
                <w:szCs w:val="18"/>
                <w:lang w:val="de-DE" w:eastAsia="ar-SA"/>
              </w:rPr>
              <w:t>Revision of S1-252225.</w:t>
            </w:r>
          </w:p>
        </w:tc>
      </w:tr>
      <w:tr w:rsidR="00F4666B" w:rsidRPr="002B5B90" w14:paraId="72BB212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2CD66" w14:textId="77777777" w:rsidR="00F4666B" w:rsidRPr="00857E9F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EC5B4" w14:textId="34E091C1" w:rsidR="00F4666B" w:rsidRPr="00857E9F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0" w:history="1">
              <w:r w:rsidR="00F4666B" w:rsidRPr="00857E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369C6" w14:textId="77777777" w:rsidR="00F4666B" w:rsidRPr="00857E9F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Nokia, Telefonica, TIM, Verizon, Vodafone, AT&amp;T, MediaTek Inc.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DB389" w14:textId="77777777" w:rsidR="00F4666B" w:rsidRPr="00857E9F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Network Slice Service continuity between 5G and 6G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D6A1B" w14:textId="14B7D755" w:rsidR="00F4666B" w:rsidRPr="00857E9F" w:rsidRDefault="00857E9F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7E9F">
              <w:rPr>
                <w:rFonts w:eastAsia="Times New Roman" w:cs="Arial"/>
                <w:szCs w:val="18"/>
                <w:lang w:val="de-DE" w:eastAsia="ar-SA"/>
              </w:rPr>
              <w:t>Revised to S1-252784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EC77C3" w14:textId="77777777" w:rsidR="00F4666B" w:rsidRPr="00857E9F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7E9F" w:rsidRPr="002B5B90" w14:paraId="3E6FE93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FB1B" w14:textId="4264D525" w:rsidR="00857E9F" w:rsidRPr="00857E9F" w:rsidRDefault="00857E9F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2D39" w14:textId="1F10C0D6" w:rsidR="00857E9F" w:rsidRPr="00857E9F" w:rsidRDefault="003F75A1" w:rsidP="00E31771">
            <w:pPr>
              <w:snapToGrid w:val="0"/>
              <w:spacing w:after="0" w:line="240" w:lineRule="auto"/>
            </w:pPr>
            <w:hyperlink r:id="rId151" w:history="1">
              <w:r w:rsidR="00857E9F" w:rsidRPr="00857E9F">
                <w:rPr>
                  <w:rStyle w:val="Hyperlink"/>
                  <w:rFonts w:cs="Arial"/>
                  <w:color w:val="auto"/>
                </w:rPr>
                <w:t>S1-252784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CBA2" w14:textId="0180F2F7" w:rsidR="00857E9F" w:rsidRPr="00857E9F" w:rsidRDefault="00857E9F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Nokia, Telefonica, TIM, Verizon, Vodafone, AT&amp;T, MediaTek Inc.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DD4C" w14:textId="4AF5B07E" w:rsidR="00857E9F" w:rsidRPr="00857E9F" w:rsidRDefault="00857E9F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7E9F">
              <w:rPr>
                <w:rFonts w:eastAsia="Times New Roman"/>
                <w:szCs w:val="18"/>
                <w:lang w:eastAsia="ar-SA"/>
              </w:rPr>
              <w:t>Network Slice Service continuity between 5G and 6G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5F1C" w14:textId="77777777" w:rsidR="00857E9F" w:rsidRPr="00857E9F" w:rsidRDefault="00857E9F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9F59" w14:textId="665261DB" w:rsidR="00857E9F" w:rsidRPr="00857E9F" w:rsidRDefault="00857E9F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57E9F">
              <w:rPr>
                <w:rFonts w:eastAsia="Arial Unicode MS" w:cs="Arial"/>
                <w:szCs w:val="18"/>
                <w:lang w:val="de-DE" w:eastAsia="ar-SA"/>
              </w:rPr>
              <w:t>Revision of S1-252159.</w:t>
            </w:r>
          </w:p>
        </w:tc>
      </w:tr>
      <w:tr w:rsidR="00F4666B" w:rsidRPr="002B5B90" w14:paraId="2950536A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5DB56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C4A82" w14:textId="315499ED" w:rsidR="00F4666B" w:rsidRPr="00642B67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2" w:history="1">
              <w:r w:rsidR="00F4666B" w:rsidRPr="00642B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33603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ZTE, China Mobile, China Unicom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C1AA9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New use case on enhancement of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78BC1" w14:textId="5A0EC35A" w:rsidR="00F4666B" w:rsidRPr="00642B67" w:rsidRDefault="00642B67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857E9F">
              <w:rPr>
                <w:rFonts w:eastAsia="Times New Roman" w:cs="Arial"/>
                <w:szCs w:val="18"/>
                <w:lang w:val="de-DE" w:eastAsia="ar-SA"/>
              </w:rPr>
              <w:t>S1-252784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93418" w14:textId="77777777" w:rsidR="00F4666B" w:rsidRPr="00642B67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4666B" w:rsidRPr="002B5B90" w14:paraId="01D2809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86889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F48B4" w14:textId="14AA2A41" w:rsidR="00F4666B" w:rsidRPr="00642B67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3" w:history="1">
              <w:r w:rsidR="00F4666B" w:rsidRPr="00642B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501AD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E0CFC" w14:textId="77777777" w:rsidR="00F4666B" w:rsidRPr="00642B67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Use case on network controlled dynamic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4EFCC" w14:textId="6AE19725" w:rsidR="00F4666B" w:rsidRPr="00642B67" w:rsidRDefault="00642B67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2B67">
              <w:rPr>
                <w:rFonts w:eastAsia="Times New Roman" w:cs="Arial"/>
                <w:szCs w:val="18"/>
                <w:lang w:val="de-DE" w:eastAsia="ar-SA"/>
              </w:rPr>
              <w:t>Revised to S1-252785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02D30" w14:textId="77777777" w:rsidR="00F4666B" w:rsidRPr="00642B67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2B67" w:rsidRPr="002B5B90" w14:paraId="53F6C1E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1921" w14:textId="6BD29B58" w:rsidR="00642B67" w:rsidRPr="00642B67" w:rsidRDefault="00642B67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BAB1" w14:textId="25BB7242" w:rsidR="00642B67" w:rsidRPr="00642B67" w:rsidRDefault="003F75A1" w:rsidP="00E31771">
            <w:pPr>
              <w:snapToGrid w:val="0"/>
              <w:spacing w:after="0" w:line="240" w:lineRule="auto"/>
            </w:pPr>
            <w:hyperlink r:id="rId154" w:history="1">
              <w:r w:rsidR="00642B67" w:rsidRPr="00642B67">
                <w:rPr>
                  <w:rStyle w:val="Hyperlink"/>
                  <w:rFonts w:cs="Arial"/>
                  <w:color w:val="auto"/>
                </w:rPr>
                <w:t>S1-252785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D883" w14:textId="0FF338F1" w:rsidR="00642B67" w:rsidRPr="00642B67" w:rsidRDefault="00642B67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F0CFB" w14:textId="00DC22A9" w:rsidR="00642B67" w:rsidRPr="00642B67" w:rsidRDefault="00642B67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B67">
              <w:rPr>
                <w:rFonts w:eastAsia="Times New Roman"/>
                <w:szCs w:val="18"/>
                <w:lang w:eastAsia="ar-SA"/>
              </w:rPr>
              <w:t>Use case on network controlled dynamic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C889" w14:textId="77777777" w:rsidR="00642B67" w:rsidRPr="00642B67" w:rsidRDefault="00642B67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F0F5" w14:textId="3C792E55" w:rsidR="00642B67" w:rsidRPr="00642B67" w:rsidRDefault="00642B67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42B67">
              <w:rPr>
                <w:rFonts w:eastAsia="Arial Unicode MS" w:cs="Arial"/>
                <w:szCs w:val="18"/>
                <w:lang w:val="de-DE" w:eastAsia="ar-SA"/>
              </w:rPr>
              <w:t>Revision of S1-252275.</w:t>
            </w:r>
          </w:p>
        </w:tc>
      </w:tr>
      <w:tr w:rsidR="003E1585" w:rsidRPr="00BC04B8" w14:paraId="075C08AD" w14:textId="77777777" w:rsidTr="0088553D">
        <w:trPr>
          <w:trHeight w:val="25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5A14836" w14:textId="543370B8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Data Management &amp; Services</w:t>
            </w:r>
          </w:p>
        </w:tc>
      </w:tr>
      <w:tr w:rsidR="001926BE" w:rsidRPr="002B5B90" w14:paraId="0D25399B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7552E" w14:textId="77777777" w:rsidR="001926BE" w:rsidRPr="001B4625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B88A0" w14:textId="1413C27F" w:rsidR="001926BE" w:rsidRPr="001B4625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5" w:history="1">
              <w:r w:rsidR="001926BE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51D77" w14:textId="6C58F70A" w:rsidR="001926BE" w:rsidRPr="001B4625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8590A" w14:textId="276E371B" w:rsidR="001926BE" w:rsidRPr="001B4625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Discussion paper on Data Services contributions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CBA50" w14:textId="6E517EEB" w:rsidR="001926BE" w:rsidRPr="001B4625" w:rsidRDefault="001B4625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4625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45531" w14:textId="73DE04E2" w:rsidR="001926BE" w:rsidRPr="001B4625" w:rsidRDefault="001926BE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926BE" w:rsidRPr="002B5B90" w14:paraId="544D7FA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BABB4" w14:textId="77777777" w:rsidR="001926BE" w:rsidRPr="009C59F9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6C3C7" w14:textId="68F8496B" w:rsidR="001926BE" w:rsidRPr="009C59F9" w:rsidRDefault="003F75A1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6" w:history="1">
              <w:r w:rsidR="001926BE" w:rsidRPr="009C59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1634A" w14:textId="77777777" w:rsidR="001926BE" w:rsidRPr="009C59F9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AD7FD" w14:textId="77777777" w:rsidR="001926BE" w:rsidRPr="009C59F9" w:rsidRDefault="001926BE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59F9">
              <w:rPr>
                <w:rFonts w:eastAsia="Times New Roman"/>
                <w:szCs w:val="18"/>
                <w:lang w:eastAsia="ar-SA"/>
              </w:rPr>
              <w:t>pCR on Data Provision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CD10A" w14:textId="77777777" w:rsidR="001926BE" w:rsidRPr="009C59F9" w:rsidRDefault="001926BE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C59F9">
              <w:rPr>
                <w:rFonts w:eastAsia="Times New Roman" w:cs="Arial"/>
                <w:szCs w:val="18"/>
                <w:lang w:val="de-DE" w:eastAsia="ar-SA"/>
              </w:rPr>
              <w:t>Revised to S1-252403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C3517" w14:textId="77777777" w:rsidR="001926BE" w:rsidRPr="009C59F9" w:rsidRDefault="001926BE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</w:t>
            </w:r>
          </w:p>
        </w:tc>
      </w:tr>
      <w:tr w:rsidR="001B4625" w:rsidRPr="002B5B90" w14:paraId="1856C136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6403F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B74EC" w14:textId="59A0AECB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7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158E0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B6CBA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pCR on Data Provision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71660" w14:textId="10BCAC85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255EA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B4625">
              <w:rPr>
                <w:rFonts w:eastAsia="Arial Unicode MS" w:cs="Arial"/>
                <w:szCs w:val="18"/>
                <w:lang w:val="de-DE" w:eastAsia="ar-SA"/>
              </w:rPr>
              <w:t>Revision of S1-252250.</w:t>
            </w:r>
          </w:p>
        </w:tc>
      </w:tr>
      <w:tr w:rsidR="001B4625" w:rsidRPr="002B5B90" w14:paraId="0E95BCF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5C4BC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95EB4" w14:textId="480554FF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8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2E359" w14:textId="0D349035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 xml:space="preserve">AT&amp;T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8C3DE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Data collection and processing in 6G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F0321" w14:textId="0B783D3B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462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7B6A0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4C5E822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01DD7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5807A" w14:textId="6B67F0FE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9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E9D4A" w14:textId="207E259F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 xml:space="preserve">AT&amp;T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4F8FA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Data collection and processing in 6G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412C" w14:textId="3F76EF93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11138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6E72D72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E97C8" w14:textId="77777777" w:rsidR="001B4625" w:rsidRPr="007A50E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A50E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1BAAF" w14:textId="4675B348" w:rsidR="001B4625" w:rsidRPr="007A50E9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0" w:history="1">
              <w:r w:rsidR="001B4625" w:rsidRPr="007A50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39C0C" w14:textId="77777777" w:rsidR="001B4625" w:rsidRPr="007A50E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A50E9">
              <w:rPr>
                <w:rFonts w:eastAsia="Times New Roman"/>
                <w:szCs w:val="18"/>
                <w:lang w:eastAsia="ar-SA"/>
              </w:rPr>
              <w:t>vivo, China Mobile, T-Mobile, China Unicom, NVIDIA, Futurewei, Verizon, China Telecom, Huawei, ZTE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65559" w14:textId="77777777" w:rsidR="001B4625" w:rsidRPr="007A50E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A50E9">
              <w:rPr>
                <w:rFonts w:eastAsia="Times New Roman"/>
                <w:szCs w:val="18"/>
                <w:lang w:eastAsia="ar-SA"/>
              </w:rPr>
              <w:t>Efficient 6G system generated data collection and control for various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4FAC4" w14:textId="2E85DF7E" w:rsidR="001B4625" w:rsidRPr="007A50E9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A50E9">
              <w:rPr>
                <w:rFonts w:eastAsia="Times New Roman" w:cs="Arial"/>
                <w:szCs w:val="18"/>
                <w:lang w:val="de-DE" w:eastAsia="ar-SA"/>
              </w:rPr>
              <w:t>Revised to 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F51D52" w14:textId="77777777" w:rsidR="001B4625" w:rsidRPr="007A50E9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3AB5979D" w14:textId="77777777" w:rsidTr="003F422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032B3" w14:textId="03CB5F52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5C795" w14:textId="1F6F5364" w:rsidR="001B4625" w:rsidRPr="008541F9" w:rsidRDefault="003F75A1" w:rsidP="001B4625">
            <w:pPr>
              <w:snapToGrid w:val="0"/>
              <w:spacing w:after="0" w:line="240" w:lineRule="auto"/>
            </w:pPr>
            <w:hyperlink r:id="rId161" w:history="1">
              <w:r w:rsidR="001B4625" w:rsidRPr="008541F9">
                <w:rPr>
                  <w:rStyle w:val="Hyperlink"/>
                  <w:rFonts w:cs="Arial"/>
                  <w:color w:val="auto"/>
                </w:rPr>
                <w:t>S1-252762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66EB4" w14:textId="30FB834E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vivo, China Mobile, T-Mobile, China Unicom, NVIDIA, Futurewei, Verizon, China Telecom, Huawei, ZTE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1C57B" w14:textId="3BE91749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Efficient 6G system generated data collection and control for various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1F492" w14:textId="045D8BDD" w:rsidR="001B4625" w:rsidRPr="008541F9" w:rsidRDefault="008541F9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41F9">
              <w:rPr>
                <w:rFonts w:eastAsia="Times New Roman" w:cs="Arial"/>
                <w:szCs w:val="18"/>
                <w:lang w:val="de-DE" w:eastAsia="ar-SA"/>
              </w:rPr>
              <w:t>Revised to S1-252786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06CAB" w14:textId="6386446A" w:rsidR="001B4625" w:rsidRPr="008541F9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541F9">
              <w:rPr>
                <w:rFonts w:eastAsia="Arial Unicode MS" w:cs="Arial"/>
                <w:szCs w:val="18"/>
                <w:lang w:val="de-DE" w:eastAsia="ar-SA"/>
              </w:rPr>
              <w:t>Revision of S1-252125.</w:t>
            </w:r>
          </w:p>
        </w:tc>
      </w:tr>
      <w:tr w:rsidR="008541F9" w:rsidRPr="002B5B90" w14:paraId="50FEA222" w14:textId="77777777" w:rsidTr="003F422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29366" w14:textId="4C059B62" w:rsidR="008541F9" w:rsidRPr="003F4224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D71C5" w14:textId="2E103578" w:rsidR="008541F9" w:rsidRPr="003F4224" w:rsidRDefault="003F75A1" w:rsidP="001B4625">
            <w:pPr>
              <w:snapToGrid w:val="0"/>
              <w:spacing w:after="0" w:line="240" w:lineRule="auto"/>
            </w:pPr>
            <w:hyperlink r:id="rId162" w:history="1">
              <w:r w:rsidR="008541F9" w:rsidRPr="003F4224">
                <w:rPr>
                  <w:rStyle w:val="Hyperlink"/>
                  <w:rFonts w:cs="Arial"/>
                  <w:color w:val="auto"/>
                </w:rPr>
                <w:t>S1-252786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25182" w14:textId="10B2A6F4" w:rsidR="008541F9" w:rsidRPr="003F4224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vivo, China Mobile, T-Mobile, China Unicom, NVIDIA, Futurewei, Verizon, China Telecom, Huawei, ZTE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DB1E2" w14:textId="30BBAA8B" w:rsidR="008541F9" w:rsidRPr="003F4224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Efficient 6G system generated data collection and control for various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DF3C8" w14:textId="51A22681" w:rsidR="008541F9" w:rsidRPr="003F4224" w:rsidRDefault="003F4224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F4224">
              <w:rPr>
                <w:rFonts w:eastAsia="Times New Roman" w:cs="Arial"/>
                <w:szCs w:val="18"/>
                <w:lang w:val="de-DE" w:eastAsia="ar-SA"/>
              </w:rPr>
              <w:t>Revised to S1-252839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80B26" w14:textId="0177A31A" w:rsidR="008541F9" w:rsidRPr="003F4224" w:rsidRDefault="008541F9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F4224">
              <w:rPr>
                <w:rFonts w:eastAsia="Arial Unicode MS" w:cs="Arial"/>
                <w:i/>
                <w:szCs w:val="18"/>
                <w:lang w:val="de-DE" w:eastAsia="ar-SA"/>
              </w:rPr>
              <w:t>Revision of S1-252125.</w:t>
            </w:r>
          </w:p>
          <w:p w14:paraId="18BE20D7" w14:textId="0E26E050" w:rsidR="008541F9" w:rsidRPr="003F4224" w:rsidRDefault="008541F9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F4224">
              <w:rPr>
                <w:rFonts w:eastAsia="Arial Unicode MS" w:cs="Arial"/>
                <w:szCs w:val="18"/>
                <w:lang w:val="de-DE" w:eastAsia="ar-SA"/>
              </w:rPr>
              <w:t>Revision of S1-252762.</w:t>
            </w:r>
          </w:p>
        </w:tc>
      </w:tr>
      <w:tr w:rsidR="003F4224" w:rsidRPr="002B5B90" w14:paraId="6A177243" w14:textId="77777777" w:rsidTr="003F422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6A69" w14:textId="7C2AD1AC" w:rsidR="003F4224" w:rsidRPr="003F4224" w:rsidRDefault="003F4224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3A73" w14:textId="35B646DA" w:rsidR="003F4224" w:rsidRPr="003F4224" w:rsidRDefault="003F75A1" w:rsidP="001B4625">
            <w:pPr>
              <w:snapToGrid w:val="0"/>
              <w:spacing w:after="0" w:line="240" w:lineRule="auto"/>
            </w:pPr>
            <w:hyperlink r:id="rId163" w:history="1">
              <w:r w:rsidR="003F4224" w:rsidRPr="003F4224">
                <w:rPr>
                  <w:rStyle w:val="Hyperlink"/>
                  <w:rFonts w:cs="Arial"/>
                  <w:color w:val="auto"/>
                </w:rPr>
                <w:t>S1-252839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34BB" w14:textId="0583A1B6" w:rsidR="003F4224" w:rsidRPr="003F4224" w:rsidRDefault="003F4224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 xml:space="preserve">vivo, China Mobile, T-Mobile, China Unicom, NVIDIA, Futurewei, Verizon, China </w:t>
            </w:r>
            <w:r w:rsidRPr="003F4224">
              <w:rPr>
                <w:rFonts w:eastAsia="Times New Roman"/>
                <w:szCs w:val="18"/>
                <w:lang w:eastAsia="ar-SA"/>
              </w:rPr>
              <w:lastRenderedPageBreak/>
              <w:t>Telecom, Huawei, ZTE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B371" w14:textId="25DF64E9" w:rsidR="003F4224" w:rsidRPr="003F4224" w:rsidRDefault="003F4224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lastRenderedPageBreak/>
              <w:t>Efficient 6G system generated data collection and control for various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B0CC" w14:textId="77777777" w:rsidR="003F4224" w:rsidRPr="003F4224" w:rsidRDefault="003F4224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3F04" w14:textId="77777777" w:rsidR="003F4224" w:rsidRPr="003F4224" w:rsidRDefault="003F4224" w:rsidP="003F4224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F4224">
              <w:rPr>
                <w:rFonts w:eastAsia="Arial Unicode MS" w:cs="Arial"/>
                <w:i/>
                <w:szCs w:val="18"/>
                <w:lang w:val="de-DE" w:eastAsia="ar-SA"/>
              </w:rPr>
              <w:t>Revision of S1-252125.</w:t>
            </w:r>
          </w:p>
          <w:p w14:paraId="40C60D1E" w14:textId="1B1F2105" w:rsidR="003F4224" w:rsidRDefault="003F4224" w:rsidP="003F422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F4224">
              <w:rPr>
                <w:rFonts w:eastAsia="Arial Unicode MS" w:cs="Arial"/>
                <w:i/>
                <w:szCs w:val="18"/>
                <w:lang w:val="de-DE" w:eastAsia="ar-SA"/>
              </w:rPr>
              <w:t>Revision of S1-252762.</w:t>
            </w:r>
          </w:p>
          <w:p w14:paraId="1291452C" w14:textId="11BAA7DA" w:rsidR="003F4224" w:rsidRPr="003F4224" w:rsidRDefault="003F4224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F4224">
              <w:rPr>
                <w:rFonts w:eastAsia="Arial Unicode MS" w:cs="Arial"/>
                <w:szCs w:val="18"/>
                <w:lang w:val="de-DE" w:eastAsia="ar-SA"/>
              </w:rPr>
              <w:t>Revision of S1-252786.</w:t>
            </w:r>
          </w:p>
        </w:tc>
      </w:tr>
      <w:tr w:rsidR="003F4224" w:rsidRPr="002B5B90" w14:paraId="1A7AB3ED" w14:textId="77777777" w:rsidTr="0088541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6530" w14:textId="77777777" w:rsidR="003F4224" w:rsidRPr="003F4224" w:rsidRDefault="003F4224" w:rsidP="0088541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C365" w14:textId="58BBDD19" w:rsidR="003F4224" w:rsidRPr="003F4224" w:rsidRDefault="003F75A1" w:rsidP="00885412">
            <w:pPr>
              <w:snapToGrid w:val="0"/>
              <w:spacing w:after="0" w:line="240" w:lineRule="auto"/>
            </w:pPr>
            <w:hyperlink r:id="rId164" w:history="1">
              <w:r w:rsidR="003F4224" w:rsidRPr="003F4224">
                <w:rPr>
                  <w:rStyle w:val="Hyperlink"/>
                  <w:rFonts w:cs="Arial"/>
                  <w:color w:val="auto"/>
                </w:rPr>
                <w:t>S1-252839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D52F" w14:textId="77777777" w:rsidR="003F4224" w:rsidRPr="003F4224" w:rsidRDefault="003F4224" w:rsidP="0088541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vivo, China Mobile, T-Mobile, China Unicom, NVIDIA, Futurewei, Verizon, China Telecom, Huawei, ZTE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173B" w14:textId="62FC02B4" w:rsidR="003F4224" w:rsidRPr="003F4224" w:rsidRDefault="003F4224" w:rsidP="0088541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4224">
              <w:rPr>
                <w:rFonts w:eastAsia="Times New Roman"/>
                <w:szCs w:val="18"/>
                <w:lang w:eastAsia="ar-SA"/>
              </w:rPr>
              <w:t>Efficient 6G system generated data collection and control for various use case</w:t>
            </w:r>
            <w:r>
              <w:rPr>
                <w:rFonts w:eastAsia="Times New Roman"/>
                <w:szCs w:val="18"/>
                <w:lang w:eastAsia="ar-SA"/>
              </w:rPr>
              <w:t xml:space="preserve"> – NO Consolidated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2441" w14:textId="77777777" w:rsidR="003F4224" w:rsidRPr="003F4224" w:rsidRDefault="003F4224" w:rsidP="008854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69DA" w14:textId="371DC814" w:rsidR="003F4224" w:rsidRPr="003F4224" w:rsidRDefault="003F4224" w:rsidP="0088541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Included non consolidated requirements.</w:t>
            </w:r>
          </w:p>
        </w:tc>
      </w:tr>
      <w:tr w:rsidR="001B4625" w:rsidRPr="002B5B90" w14:paraId="330D22E9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C77EC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18F0B" w14:textId="1E24FE1C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5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99201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3179E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Data management as a service in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DC76B" w14:textId="4AA819B5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7FE21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03E224A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B586F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CA5FE" w14:textId="67A0A44A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6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C8CAED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China Mobile, Huawei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DD525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New use case on efficient data service for diversified data in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6A743" w14:textId="4B5E1FB8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B7F5E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12BABD9D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D1CCB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64826" w14:textId="2F52FC0B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7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AC0AE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Huawei, China Telecom, China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EBC1C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Discussion on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36367" w14:textId="63032A3C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462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9291A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02B8C3B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C29A4B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605B6" w14:textId="35917AD0" w:rsidR="001B4625" w:rsidRPr="001B462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8" w:history="1">
              <w:r w:rsidR="001B4625" w:rsidRPr="001B4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6087C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Huawei, China Telecom, China Mobile, vivo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05011" w14:textId="77777777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4625">
              <w:rPr>
                <w:rFonts w:eastAsia="Times New Roman"/>
                <w:szCs w:val="18"/>
                <w:lang w:eastAsia="ar-SA"/>
              </w:rPr>
              <w:t>Use case on data service for efficient collection and distribution of diversified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C7FE7" w14:textId="2194C2D5" w:rsidR="001B4625" w:rsidRPr="001B462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3B80E" w14:textId="77777777" w:rsidR="001B4625" w:rsidRPr="001B462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7D5FCFA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8E5D1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58047" w14:textId="27BC50FC" w:rsidR="001B4625" w:rsidRPr="008541F9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9" w:history="1">
              <w:r w:rsidR="001B4625" w:rsidRPr="008541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71FA7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606E2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Support of data-centric operator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2F54D" w14:textId="2449701D" w:rsidR="001B4625" w:rsidRPr="008541F9" w:rsidRDefault="008541F9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965B6" w14:textId="77777777" w:rsidR="001B4625" w:rsidRPr="008541F9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69E4899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31C06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70280" w14:textId="77777777" w:rsidR="001B4625" w:rsidRPr="008541F9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0" w:history="1">
              <w:r w:rsidR="001B4625" w:rsidRPr="008541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87A6B1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CEWiT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2A4FF" w14:textId="77777777" w:rsidR="001B4625" w:rsidRPr="008541F9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Enhanced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0BC88" w14:textId="115CFC7A" w:rsidR="001B4625" w:rsidRPr="008541F9" w:rsidRDefault="008541F9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41F9">
              <w:rPr>
                <w:rFonts w:eastAsia="Times New Roman" w:cs="Arial"/>
                <w:szCs w:val="18"/>
                <w:lang w:val="de-DE" w:eastAsia="ar-SA"/>
              </w:rPr>
              <w:t>Revised to S1-252412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D647B" w14:textId="77777777" w:rsidR="001B4625" w:rsidRPr="008541F9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41F9" w:rsidRPr="002B5B90" w14:paraId="583A6BEE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100DF" w14:textId="525B4FCE" w:rsidR="008541F9" w:rsidRPr="00070D3B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B3111" w14:textId="28DC1723" w:rsidR="008541F9" w:rsidRPr="00070D3B" w:rsidRDefault="003F75A1" w:rsidP="001B4625">
            <w:pPr>
              <w:snapToGrid w:val="0"/>
              <w:spacing w:after="0" w:line="240" w:lineRule="auto"/>
            </w:pPr>
            <w:hyperlink r:id="rId171" w:history="1">
              <w:r w:rsidR="008541F9" w:rsidRPr="00070D3B">
                <w:rPr>
                  <w:rStyle w:val="Hyperlink"/>
                  <w:rFonts w:cs="Arial"/>
                  <w:color w:val="auto"/>
                </w:rPr>
                <w:t>S1-252412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65303" w14:textId="6BCE4B66" w:rsidR="008541F9" w:rsidRPr="00070D3B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CEWiT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B5B0E" w14:textId="642F8735" w:rsidR="008541F9" w:rsidRPr="00070D3B" w:rsidRDefault="008541F9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Enhanced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0EE12" w14:textId="403DFF36" w:rsidR="008541F9" w:rsidRPr="00070D3B" w:rsidRDefault="00070D3B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70D3B">
              <w:rPr>
                <w:rFonts w:eastAsia="Times New Roman" w:cs="Arial"/>
                <w:szCs w:val="18"/>
                <w:lang w:val="de-DE" w:eastAsia="ar-SA"/>
              </w:rPr>
              <w:t>Revised to S1-252787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9F50A" w14:textId="544B677F" w:rsidR="008541F9" w:rsidRPr="00070D3B" w:rsidRDefault="008541F9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70D3B">
              <w:rPr>
                <w:rFonts w:eastAsia="Arial Unicode MS" w:cs="Arial"/>
                <w:szCs w:val="18"/>
                <w:lang w:val="de-DE" w:eastAsia="ar-SA"/>
              </w:rPr>
              <w:t>Revision of S1-252193.</w:t>
            </w:r>
          </w:p>
        </w:tc>
      </w:tr>
      <w:tr w:rsidR="00070D3B" w:rsidRPr="002B5B90" w14:paraId="1D89F7EF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8A15" w14:textId="1D373903" w:rsidR="00070D3B" w:rsidRPr="00070D3B" w:rsidRDefault="00070D3B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04C6" w14:textId="7CAEDDB8" w:rsidR="00070D3B" w:rsidRPr="00070D3B" w:rsidRDefault="003F75A1" w:rsidP="001B4625">
            <w:pPr>
              <w:snapToGrid w:val="0"/>
              <w:spacing w:after="0" w:line="240" w:lineRule="auto"/>
              <w:rPr>
                <w:rFonts w:cs="Arial"/>
              </w:rPr>
            </w:pPr>
            <w:hyperlink r:id="rId172" w:history="1">
              <w:r w:rsidR="00070D3B" w:rsidRPr="00070D3B">
                <w:rPr>
                  <w:rStyle w:val="Hyperlink"/>
                  <w:rFonts w:cs="Arial"/>
                  <w:color w:val="auto"/>
                </w:rPr>
                <w:t>S1-252787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DBCC" w14:textId="07C43EB4" w:rsidR="00070D3B" w:rsidRPr="00070D3B" w:rsidRDefault="00070D3B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CEWiT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FFF9" w14:textId="0EA64454" w:rsidR="00070D3B" w:rsidRPr="00070D3B" w:rsidRDefault="00070D3B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0D3B">
              <w:rPr>
                <w:rFonts w:eastAsia="Times New Roman"/>
                <w:szCs w:val="18"/>
                <w:lang w:eastAsia="ar-SA"/>
              </w:rPr>
              <w:t>Enhanced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A549" w14:textId="77777777" w:rsidR="00070D3B" w:rsidRPr="00070D3B" w:rsidRDefault="00070D3B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4E37" w14:textId="6A212432" w:rsidR="00070D3B" w:rsidRDefault="00070D3B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70D3B">
              <w:rPr>
                <w:rFonts w:eastAsia="Arial Unicode MS" w:cs="Arial"/>
                <w:i/>
                <w:szCs w:val="18"/>
                <w:lang w:val="de-DE" w:eastAsia="ar-SA"/>
              </w:rPr>
              <w:t>Revision of S1-252193.</w:t>
            </w:r>
          </w:p>
          <w:p w14:paraId="3241B358" w14:textId="6A92F5B7" w:rsidR="00070D3B" w:rsidRPr="00070D3B" w:rsidRDefault="00070D3B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70D3B">
              <w:rPr>
                <w:rFonts w:eastAsia="Arial Unicode MS" w:cs="Arial"/>
                <w:szCs w:val="18"/>
                <w:lang w:val="de-DE" w:eastAsia="ar-SA"/>
              </w:rPr>
              <w:t>Revision of S1-252412.</w:t>
            </w:r>
          </w:p>
        </w:tc>
      </w:tr>
      <w:tr w:rsidR="001B4625" w:rsidRPr="002B5B90" w14:paraId="69A43DC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AAE00" w14:textId="0639A59C" w:rsidR="001B4625" w:rsidRPr="00076C4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6C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200DB" w14:textId="5F533350" w:rsidR="001B4625" w:rsidRPr="00076C45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3" w:history="1">
              <w:r w:rsidR="001B4625" w:rsidRPr="00076C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796A4" w14:textId="7515B709" w:rsidR="001B4625" w:rsidRPr="00076C4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6C45">
              <w:rPr>
                <w:rFonts w:eastAsia="Times New Roman" w:cs="Arial"/>
                <w:szCs w:val="18"/>
                <w:lang w:eastAsia="ar-SA"/>
              </w:rPr>
              <w:t>NEC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AFD8C" w14:textId="0DF84BA0" w:rsidR="001B4625" w:rsidRPr="00076C45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6C45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DDA40" w14:textId="78759DAC" w:rsidR="001B4625" w:rsidRPr="00076C45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76C45">
              <w:rPr>
                <w:rFonts w:eastAsia="Times New Roman" w:cs="Arial"/>
                <w:szCs w:val="18"/>
                <w:lang w:eastAsia="ar-SA"/>
              </w:rPr>
              <w:t>Revised to S1-252415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A7C6D" w14:textId="77777777" w:rsidR="001B4625" w:rsidRPr="00076C45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186050A7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0E8FE" w14:textId="13A19A07" w:rsidR="001B4625" w:rsidRPr="00070D3B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0D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71CAF" w14:textId="7EF22D7A" w:rsidR="001B4625" w:rsidRPr="00070D3B" w:rsidRDefault="003F75A1" w:rsidP="001B4625">
            <w:pPr>
              <w:snapToGrid w:val="0"/>
              <w:spacing w:after="0" w:line="240" w:lineRule="auto"/>
            </w:pPr>
            <w:hyperlink r:id="rId174" w:history="1">
              <w:r w:rsidR="001B4625" w:rsidRPr="00070D3B">
                <w:rPr>
                  <w:rStyle w:val="Hyperlink"/>
                  <w:rFonts w:cs="Arial"/>
                  <w:color w:val="auto"/>
                </w:rPr>
                <w:t>S1-252415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43931" w14:textId="0378B7EE" w:rsidR="001B4625" w:rsidRPr="00070D3B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0D3B">
              <w:rPr>
                <w:rFonts w:eastAsia="Times New Roman" w:cs="Arial"/>
                <w:szCs w:val="18"/>
                <w:lang w:eastAsia="ar-SA"/>
              </w:rPr>
              <w:t>NEC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301EB" w14:textId="4934E9CC" w:rsidR="001B4625" w:rsidRPr="00070D3B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0D3B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D443F" w14:textId="7A38A74C" w:rsidR="001B4625" w:rsidRPr="00070D3B" w:rsidRDefault="00070D3B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027B7" w14:textId="4202E0D9" w:rsidR="001B4625" w:rsidRPr="00070D3B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70D3B">
              <w:rPr>
                <w:rFonts w:eastAsia="Arial Unicode MS" w:cs="Arial"/>
                <w:szCs w:val="18"/>
                <w:lang w:val="de-DE" w:eastAsia="ar-SA"/>
              </w:rPr>
              <w:t>Revision of S1-252235.</w:t>
            </w:r>
          </w:p>
        </w:tc>
      </w:tr>
      <w:tr w:rsidR="008541F9" w:rsidRPr="002B5B90" w14:paraId="3A6876E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8A079" w14:textId="77777777" w:rsidR="008541F9" w:rsidRPr="009A73DB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11580" w14:textId="77777777" w:rsidR="008541F9" w:rsidRPr="009A73DB" w:rsidRDefault="003F75A1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5" w:history="1">
              <w:r w:rsidR="008541F9" w:rsidRPr="009A73D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2BDA4" w14:textId="77777777" w:rsidR="008541F9" w:rsidRPr="009A73DB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23D61" w14:textId="77777777" w:rsidR="008541F9" w:rsidRPr="009A73DB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3DB">
              <w:rPr>
                <w:rFonts w:eastAsia="Times New Roman"/>
                <w:szCs w:val="18"/>
                <w:lang w:eastAsia="ar-SA"/>
              </w:rPr>
              <w:t>Use case on handling massive signalling loads in emerging 6G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9955E" w14:textId="77777777" w:rsidR="008541F9" w:rsidRPr="009A73DB" w:rsidRDefault="008541F9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A73DB">
              <w:rPr>
                <w:rFonts w:eastAsia="Times New Roman" w:cs="Arial"/>
                <w:szCs w:val="18"/>
                <w:lang w:val="de-DE" w:eastAsia="ar-SA"/>
              </w:rPr>
              <w:t>Revised to S1-252704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41CFA" w14:textId="77777777" w:rsidR="008541F9" w:rsidRPr="009A73DB" w:rsidRDefault="008541F9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41F9" w:rsidRPr="002B5B90" w14:paraId="380FDB6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5DB06" w14:textId="77777777" w:rsidR="008541F9" w:rsidRPr="008541F9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058FB" w14:textId="77777777" w:rsidR="008541F9" w:rsidRPr="008541F9" w:rsidRDefault="003F75A1" w:rsidP="005474B7">
            <w:pPr>
              <w:snapToGrid w:val="0"/>
              <w:spacing w:after="0" w:line="240" w:lineRule="auto"/>
            </w:pPr>
            <w:hyperlink r:id="rId176" w:history="1">
              <w:r w:rsidR="008541F9" w:rsidRPr="008541F9">
                <w:rPr>
                  <w:rStyle w:val="Hyperlink"/>
                  <w:rFonts w:cs="Arial"/>
                  <w:color w:val="auto"/>
                </w:rPr>
                <w:t>S1-252704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2934A" w14:textId="77777777" w:rsidR="008541F9" w:rsidRPr="008541F9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94C56" w14:textId="77777777" w:rsidR="008541F9" w:rsidRPr="008541F9" w:rsidRDefault="008541F9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541F9">
              <w:rPr>
                <w:rFonts w:eastAsia="Times New Roman"/>
                <w:szCs w:val="18"/>
                <w:lang w:eastAsia="ar-SA"/>
              </w:rPr>
              <w:t>Use case on handling massive signalling loads in emerging 6G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2398A" w14:textId="09F7CA46" w:rsidR="008541F9" w:rsidRPr="008541F9" w:rsidRDefault="008541F9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622C0" w14:textId="77777777" w:rsidR="008541F9" w:rsidRPr="008541F9" w:rsidRDefault="008541F9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541F9">
              <w:rPr>
                <w:rFonts w:eastAsia="Arial Unicode MS" w:cs="Arial"/>
                <w:szCs w:val="18"/>
                <w:lang w:val="de-DE" w:eastAsia="ar-SA"/>
              </w:rPr>
              <w:t>Revision of S1-252085.</w:t>
            </w:r>
          </w:p>
        </w:tc>
      </w:tr>
      <w:tr w:rsidR="00AE1FDB" w:rsidRPr="002B5B90" w14:paraId="34C1094C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294FF" w14:textId="77777777" w:rsidR="00AE1FDB" w:rsidRPr="00F06ACE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6ACE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AAB6B" w14:textId="77777777" w:rsidR="00AE1FDB" w:rsidRPr="00F06ACE" w:rsidRDefault="003F75A1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7" w:history="1">
              <w:r w:rsidR="00AE1FDB" w:rsidRPr="00F06AC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EE4DD" w14:textId="77777777" w:rsidR="00AE1FDB" w:rsidRPr="00F06ACE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6ACE">
              <w:rPr>
                <w:rFonts w:eastAsia="Times New Roman"/>
                <w:szCs w:val="18"/>
                <w:lang w:eastAsia="ar-SA"/>
              </w:rPr>
              <w:t>Rakuten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EC695" w14:textId="77777777" w:rsidR="00AE1FDB" w:rsidRPr="00F06ACE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6ACE">
              <w:rPr>
                <w:rFonts w:eastAsia="Times New Roman"/>
                <w:szCs w:val="18"/>
                <w:lang w:eastAsia="ar-SA"/>
              </w:rPr>
              <w:t>Use case on 6G System Supporting Secure and Privacy-Compliant Data Set Service for AI Training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502DD" w14:textId="77777777" w:rsidR="00AE1FDB" w:rsidRPr="00F06ACE" w:rsidRDefault="00AE1FDB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6ACE">
              <w:rPr>
                <w:rFonts w:eastAsia="Times New Roman" w:cs="Arial"/>
                <w:szCs w:val="18"/>
                <w:lang w:val="de-DE" w:eastAsia="ar-SA"/>
              </w:rPr>
              <w:t>Revised to S1-252411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BD617" w14:textId="77777777" w:rsidR="00AE1FDB" w:rsidRPr="00F06ACE" w:rsidRDefault="00AE1FDB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E1FDB" w:rsidRPr="002B5B90" w14:paraId="3979DB34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E7363" w14:textId="77777777" w:rsidR="00AE1FDB" w:rsidRPr="00AE1FDB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1FD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D8172" w14:textId="0EFE9B09" w:rsidR="00AE1FDB" w:rsidRPr="00AE1FDB" w:rsidRDefault="003F75A1" w:rsidP="005474B7">
            <w:pPr>
              <w:snapToGrid w:val="0"/>
              <w:spacing w:after="0" w:line="240" w:lineRule="auto"/>
            </w:pPr>
            <w:hyperlink r:id="rId178" w:history="1">
              <w:r w:rsidR="00AE1FDB" w:rsidRPr="00AE1FDB">
                <w:rPr>
                  <w:rStyle w:val="Hyperlink"/>
                  <w:rFonts w:cs="Arial"/>
                  <w:color w:val="auto"/>
                </w:rPr>
                <w:t>S1-252411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BBC38" w14:textId="77777777" w:rsidR="00AE1FDB" w:rsidRPr="00AE1FDB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1FDB">
              <w:rPr>
                <w:rFonts w:eastAsia="Times New Roman"/>
                <w:szCs w:val="18"/>
                <w:lang w:eastAsia="ar-SA"/>
              </w:rPr>
              <w:t>Rakuten Mobile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086F7" w14:textId="77777777" w:rsidR="00AE1FDB" w:rsidRPr="00AE1FDB" w:rsidRDefault="00AE1FDB" w:rsidP="005474B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1FDB">
              <w:rPr>
                <w:rFonts w:eastAsia="Times New Roman"/>
                <w:szCs w:val="18"/>
                <w:lang w:eastAsia="ar-SA"/>
              </w:rPr>
              <w:t>Use case on 6G System Supporting Secure and Privacy-Compliant Data Set Service for AI Training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6644F" w14:textId="6A2FCE7D" w:rsidR="00AE1FDB" w:rsidRPr="00AE1FDB" w:rsidRDefault="00AE1FDB" w:rsidP="005474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7A50E9">
              <w:rPr>
                <w:rFonts w:eastAsia="Times New Roman" w:cs="Arial"/>
                <w:szCs w:val="18"/>
                <w:lang w:val="de-DE" w:eastAsia="ar-SA"/>
              </w:rPr>
              <w:t>S1-252762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2F57B" w14:textId="77777777" w:rsidR="00AE1FDB" w:rsidRPr="00AE1FDB" w:rsidRDefault="00AE1FDB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E1FDB">
              <w:rPr>
                <w:rFonts w:eastAsia="Arial Unicode MS" w:cs="Arial"/>
                <w:szCs w:val="18"/>
                <w:lang w:val="de-DE" w:eastAsia="ar-SA"/>
              </w:rPr>
              <w:t>Revision of S1-252204.</w:t>
            </w:r>
          </w:p>
          <w:p w14:paraId="5CD02DCC" w14:textId="7386326D" w:rsidR="00AE1FDB" w:rsidRPr="00AE1FDB" w:rsidRDefault="00AE1FDB" w:rsidP="005474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E1FDB">
              <w:rPr>
                <w:rFonts w:eastAsia="Arial Unicode MS" w:cs="Arial"/>
                <w:szCs w:val="18"/>
                <w:lang w:val="de-DE" w:eastAsia="ar-SA"/>
              </w:rPr>
              <w:t xml:space="preserve">Moved </w:t>
            </w:r>
            <w:r>
              <w:rPr>
                <w:rFonts w:eastAsia="Arial Unicode MS" w:cs="Arial"/>
                <w:szCs w:val="18"/>
                <w:lang w:val="de-DE" w:eastAsia="ar-SA"/>
              </w:rPr>
              <w:t>from 8.1.3</w:t>
            </w:r>
          </w:p>
        </w:tc>
      </w:tr>
      <w:tr w:rsidR="001B4625" w:rsidRPr="002B5B90" w14:paraId="61DEC1F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01338" w14:textId="77777777" w:rsidR="001B4625" w:rsidRPr="001926BE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26BE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E3811" w14:textId="32CC8D9D" w:rsidR="001B4625" w:rsidRPr="001926BE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9" w:history="1">
              <w:r w:rsidR="001B4625" w:rsidRPr="001926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9AD28" w14:textId="77777777" w:rsidR="001B4625" w:rsidRPr="001926BE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26BE">
              <w:rPr>
                <w:rFonts w:eastAsia="Times New Roman"/>
                <w:szCs w:val="18"/>
                <w:lang w:eastAsia="ar-SA"/>
              </w:rPr>
              <w:t xml:space="preserve">InterDigital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4AE39" w14:textId="77777777" w:rsidR="001B4625" w:rsidRPr="001926BE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26BE">
              <w:rPr>
                <w:rFonts w:eastAsia="Times New Roman"/>
                <w:szCs w:val="18"/>
                <w:lang w:eastAsia="ar-SA"/>
              </w:rPr>
              <w:t>Update to 6.1 UC on 6G Infrastructure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CA09F" w14:textId="6F96D1B8" w:rsidR="001B4625" w:rsidRPr="001926BE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926BE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A940E" w14:textId="77777777" w:rsidR="001B4625" w:rsidRPr="001926BE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1140C1D8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8D9A" w14:textId="77777777" w:rsidR="001B4625" w:rsidRPr="00F4666B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4666B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52A4F" w14:textId="1CF406F1" w:rsidR="001B4625" w:rsidRPr="00F4666B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0" w:history="1">
              <w:r w:rsidR="001B4625" w:rsidRPr="00F4666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4D89E" w14:textId="77777777" w:rsidR="001B4625" w:rsidRPr="00F4666B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4666B">
              <w:rPr>
                <w:rFonts w:eastAsia="Times New Roman"/>
                <w:szCs w:val="18"/>
                <w:lang w:eastAsia="ar-SA"/>
              </w:rPr>
              <w:t>Samsung, EUTC, Ministère d’économie et des finances, DSIT, NIST, SyncTechno, FirstNet, BMWK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6D68D" w14:textId="77777777" w:rsidR="001B4625" w:rsidRPr="00F4666B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4666B">
              <w:rPr>
                <w:rFonts w:eastAsia="Times New Roman"/>
                <w:szCs w:val="18"/>
                <w:lang w:eastAsia="ar-SA"/>
              </w:rPr>
              <w:t>TR 22.870 pCR Use Case on UE Radio Status Monitoring for 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1BF0D" w14:textId="50404D68" w:rsidR="001B4625" w:rsidRPr="00F4666B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4666B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B6224" w14:textId="77777777" w:rsidR="001B4625" w:rsidRPr="00F4666B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08ED68D3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DB771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32744" w14:textId="6E8D57C3" w:rsidR="001B4625" w:rsidRPr="008B0C0A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1" w:history="1">
              <w:r w:rsidR="001B4625" w:rsidRPr="008B0C0A">
                <w:rPr>
                  <w:rFonts w:eastAsia="Times New Roman"/>
                  <w:szCs w:val="18"/>
                  <w:lang w:eastAsia="ar-SA"/>
                </w:rPr>
                <w:t>S1-252237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44E8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KPN N.V.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E2CA8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pCR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40199" w14:textId="68BCA6E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B0C0A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E18E1" w14:textId="63860489" w:rsidR="001B4625" w:rsidRPr="008B0C0A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4BF4887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CC868E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52C670" w14:textId="4E95F1D7" w:rsidR="001B4625" w:rsidRPr="008B0C0A" w:rsidRDefault="003F75A1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2" w:history="1">
              <w:r w:rsidR="001B4625" w:rsidRPr="008B0C0A">
                <w:rPr>
                  <w:rFonts w:eastAsia="Times New Roman"/>
                  <w:szCs w:val="18"/>
                  <w:lang w:eastAsia="ar-SA"/>
                </w:rPr>
                <w:t>S1-252020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9369CA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6G Study Rapporteurs, NTT DOKOMO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4E3F93" w14:textId="77777777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0C0A">
              <w:rPr>
                <w:rFonts w:eastAsia="Times New Roman"/>
                <w:szCs w:val="18"/>
                <w:lang w:eastAsia="ar-SA"/>
              </w:rPr>
              <w:t>Clauses 5.3.5 and 5.3.6 Revisions (Privacy)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E9EF67" w14:textId="285BD8DE" w:rsidR="001B4625" w:rsidRPr="008B0C0A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B0C0A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9205C8" w14:textId="77777777" w:rsidR="001B4625" w:rsidRPr="008B0C0A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B04844" w14:paraId="3BAC9F63" w14:textId="77777777" w:rsidTr="0088553D">
        <w:trPr>
          <w:trHeight w:val="141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49DFAD6" w14:textId="459C54A3" w:rsidR="001B4625" w:rsidRPr="00F45489" w:rsidRDefault="001B4625" w:rsidP="001B4625">
            <w:pPr>
              <w:pStyle w:val="Heading1"/>
            </w:pPr>
            <w:bookmarkStart w:id="10" w:name="_Hlk198310465"/>
            <w:r w:rsidRPr="004E36F9">
              <w:t>Tdoc numbers NOT allocated during drafting session (admin purposes only)</w:t>
            </w:r>
          </w:p>
        </w:tc>
      </w:tr>
      <w:tr w:rsidR="001B4625" w:rsidRPr="002B5B90" w14:paraId="3D546162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B7A9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AF93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8ACC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7945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18A5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3DD9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057336D0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C53D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B0CA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2A58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6090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520D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791E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4C262E7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84E8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8CBA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8A40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6216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BF9B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8070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3B84C5E8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7226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187D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079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9394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9E43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2FCF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2E784285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277A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5720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3E5E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6A86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705F" w14:textId="7777777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B040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2B5B90" w14:paraId="560A18E1" w14:textId="77777777" w:rsidTr="008855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0C5D" w14:textId="07ED15A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3CED" w14:textId="5C6952F1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42F7" w14:textId="16F674D7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C2AB" w14:textId="419F4A69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D1CC" w14:textId="4F9FD445" w:rsidR="001B4625" w:rsidRPr="00C86750" w:rsidRDefault="001B4625" w:rsidP="001B4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3103" w14:textId="77777777" w:rsidR="001B4625" w:rsidRPr="00C86750" w:rsidRDefault="001B4625" w:rsidP="001B462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4625" w:rsidRPr="00B04844" w14:paraId="45B494ED" w14:textId="77777777" w:rsidTr="0088553D">
        <w:trPr>
          <w:trHeight w:val="141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B64653" w14:textId="03141CEF" w:rsidR="001B4625" w:rsidRPr="00F45489" w:rsidRDefault="001B4625" w:rsidP="001B4625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1B4625" w:rsidRPr="00B04844" w14:paraId="5E8EFEB6" w14:textId="77777777" w:rsidTr="0088553D">
        <w:trPr>
          <w:trHeight w:val="141"/>
        </w:trPr>
        <w:tc>
          <w:tcPr>
            <w:tcW w:w="14601" w:type="dxa"/>
            <w:gridSpan w:val="6"/>
            <w:shd w:val="clear" w:color="auto" w:fill="auto"/>
          </w:tcPr>
          <w:p w14:paraId="686B62EB" w14:textId="77777777" w:rsidR="001B4625" w:rsidRPr="00F45489" w:rsidRDefault="001B4625" w:rsidP="001B462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D9B683B" w14:textId="77777777" w:rsidR="001B4625" w:rsidRPr="00894FB0" w:rsidRDefault="001B4625" w:rsidP="001B462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685B84BE" w14:textId="77777777" w:rsidR="002569D9" w:rsidRDefault="002569D9" w:rsidP="001B4625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All documents treated</w:t>
            </w:r>
          </w:p>
          <w:p w14:paraId="5DFA8EC7" w14:textId="4B1585BB" w:rsidR="001B4625" w:rsidRDefault="001B4625" w:rsidP="001B4625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569D9">
              <w:rPr>
                <w:rFonts w:eastAsia="Arial Unicode MS" w:cs="Arial"/>
                <w:i/>
                <w:szCs w:val="18"/>
                <w:lang w:eastAsia="ko-KR"/>
              </w:rPr>
              <w:t>6 Documents agreed</w:t>
            </w:r>
          </w:p>
          <w:p w14:paraId="70A80B54" w14:textId="3087E777" w:rsidR="002569D9" w:rsidRDefault="002569D9" w:rsidP="001B4625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37 documents still open</w:t>
            </w:r>
          </w:p>
          <w:p w14:paraId="015615CD" w14:textId="24E541AE" w:rsidR="001B4625" w:rsidRPr="00F45489" w:rsidRDefault="001B4625" w:rsidP="001B462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4625" w:rsidRPr="00B04844" w14:paraId="58B4F221" w14:textId="77777777" w:rsidTr="0088553D">
        <w:trPr>
          <w:trHeight w:val="141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B925AE0" w14:textId="571D0501" w:rsidR="001B4625" w:rsidRPr="00F45489" w:rsidRDefault="001B4625" w:rsidP="001B4625">
            <w:pPr>
              <w:pStyle w:val="Heading1"/>
            </w:pPr>
            <w:r>
              <w:t xml:space="preserve">Close </w:t>
            </w:r>
          </w:p>
        </w:tc>
      </w:tr>
      <w:bookmarkEnd w:id="10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95FE7" w14:textId="77777777" w:rsidR="00A561E7" w:rsidRDefault="00A561E7" w:rsidP="002E015E">
      <w:pPr>
        <w:spacing w:after="0" w:line="240" w:lineRule="auto"/>
      </w:pPr>
      <w:r>
        <w:separator/>
      </w:r>
    </w:p>
  </w:endnote>
  <w:endnote w:type="continuationSeparator" w:id="0">
    <w:p w14:paraId="0BFCD946" w14:textId="77777777" w:rsidR="00A561E7" w:rsidRDefault="00A561E7" w:rsidP="002E015E">
      <w:pPr>
        <w:spacing w:after="0" w:line="240" w:lineRule="auto"/>
      </w:pPr>
      <w:r>
        <w:continuationSeparator/>
      </w:r>
    </w:p>
  </w:endnote>
  <w:endnote w:type="continuationNotice" w:id="1">
    <w:p w14:paraId="5EF91827" w14:textId="77777777" w:rsidR="00A561E7" w:rsidRDefault="00A561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BEF45" w14:textId="77777777" w:rsidR="00A561E7" w:rsidRDefault="00A561E7" w:rsidP="002E015E">
      <w:pPr>
        <w:spacing w:after="0" w:line="240" w:lineRule="auto"/>
      </w:pPr>
      <w:r>
        <w:separator/>
      </w:r>
    </w:p>
  </w:footnote>
  <w:footnote w:type="continuationSeparator" w:id="0">
    <w:p w14:paraId="4D4C94FD" w14:textId="77777777" w:rsidR="00A561E7" w:rsidRDefault="00A561E7" w:rsidP="002E015E">
      <w:pPr>
        <w:spacing w:after="0" w:line="240" w:lineRule="auto"/>
      </w:pPr>
      <w:r>
        <w:continuationSeparator/>
      </w:r>
    </w:p>
  </w:footnote>
  <w:footnote w:type="continuationNotice" w:id="1">
    <w:p w14:paraId="2AEB0E31" w14:textId="77777777" w:rsidR="00A561E7" w:rsidRDefault="00A561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E0023D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82862551">
    <w:abstractNumId w:val="8"/>
  </w:num>
  <w:num w:numId="19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6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BF0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23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2DD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0D3B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C45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50"/>
    <w:rsid w:val="00083BD5"/>
    <w:rsid w:val="00084374"/>
    <w:rsid w:val="000843F4"/>
    <w:rsid w:val="00084561"/>
    <w:rsid w:val="00084605"/>
    <w:rsid w:val="000846E8"/>
    <w:rsid w:val="00084F59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4626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2A8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071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1D"/>
    <w:rsid w:val="00155AD6"/>
    <w:rsid w:val="00155D3E"/>
    <w:rsid w:val="00155FC0"/>
    <w:rsid w:val="001560F0"/>
    <w:rsid w:val="0015692F"/>
    <w:rsid w:val="00156BCB"/>
    <w:rsid w:val="00156F30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4625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351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69D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70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131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34B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6FCD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DA2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2A1C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24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5A1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96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56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47B7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34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ACC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14A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41C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AB3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E5C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06D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881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C81"/>
    <w:rsid w:val="00623D5F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B67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8D2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4E9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8C8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34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0E9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6EC1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792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1F9"/>
    <w:rsid w:val="00854720"/>
    <w:rsid w:val="008560BB"/>
    <w:rsid w:val="0085655A"/>
    <w:rsid w:val="008565C2"/>
    <w:rsid w:val="0085753F"/>
    <w:rsid w:val="00857B27"/>
    <w:rsid w:val="00857E9F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54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6FC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3D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B64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CF9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960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90F"/>
    <w:rsid w:val="00956B11"/>
    <w:rsid w:val="00956B15"/>
    <w:rsid w:val="00956FD0"/>
    <w:rsid w:val="00957782"/>
    <w:rsid w:val="0095783B"/>
    <w:rsid w:val="0096043B"/>
    <w:rsid w:val="00960BB8"/>
    <w:rsid w:val="009610E7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461F"/>
    <w:rsid w:val="0096524E"/>
    <w:rsid w:val="009654BB"/>
    <w:rsid w:val="00965E34"/>
    <w:rsid w:val="00966536"/>
    <w:rsid w:val="0096684D"/>
    <w:rsid w:val="00966DAE"/>
    <w:rsid w:val="0096704C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5F7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3DB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3E8"/>
    <w:rsid w:val="009B4A39"/>
    <w:rsid w:val="009B4A60"/>
    <w:rsid w:val="009B4D25"/>
    <w:rsid w:val="009B5B04"/>
    <w:rsid w:val="009B5F9F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2F12"/>
    <w:rsid w:val="009F320C"/>
    <w:rsid w:val="009F45F0"/>
    <w:rsid w:val="009F485A"/>
    <w:rsid w:val="009F50FC"/>
    <w:rsid w:val="009F5569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29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5CEA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878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1FDB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0E4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46E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2E5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07702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BF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750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0F1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00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DF7F23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0D7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6EF2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C2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1D3F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5C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6FB8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5C4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69EB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86750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C8675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qFormat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TSGS1_110_Fukuoka\docs\S1-252319.zip" TargetMode="External"/><Relationship Id="rId117" Type="http://schemas.openxmlformats.org/officeDocument/2006/relationships/hyperlink" Target="file:///D:\TSGS1_110_Fukuoka\docs\S1-252852.zip" TargetMode="External"/><Relationship Id="rId21" Type="http://schemas.openxmlformats.org/officeDocument/2006/relationships/hyperlink" Target="file:///D:\TSGS1_110_Fukuoka\docs\S1-252098.zip" TargetMode="External"/><Relationship Id="rId42" Type="http://schemas.openxmlformats.org/officeDocument/2006/relationships/hyperlink" Target="file:///D:\TSGS1_110_Fukuoka\docs\S1-252844.zip" TargetMode="External"/><Relationship Id="rId47" Type="http://schemas.openxmlformats.org/officeDocument/2006/relationships/hyperlink" Target="file:///D:\TSGS1_110_Fukuoka\docs\S1-252124.zip" TargetMode="External"/><Relationship Id="rId63" Type="http://schemas.openxmlformats.org/officeDocument/2006/relationships/hyperlink" Target="file:///D:\TSGS1_110_Fukuoka\docs\S1-252015.zip" TargetMode="External"/><Relationship Id="rId68" Type="http://schemas.openxmlformats.org/officeDocument/2006/relationships/hyperlink" Target="file:///D:\TSGS1_110_Fukuoka\docs\S1-252846.zip" TargetMode="External"/><Relationship Id="rId84" Type="http://schemas.openxmlformats.org/officeDocument/2006/relationships/hyperlink" Target="file:///D:\TSGS1_110_Fukuoka\docs\S1-252715.zip" TargetMode="External"/><Relationship Id="rId89" Type="http://schemas.openxmlformats.org/officeDocument/2006/relationships/hyperlink" Target="file:///D:\TSGS1_110_Fukuoka\docs\S1-252177.zip" TargetMode="External"/><Relationship Id="rId112" Type="http://schemas.openxmlformats.org/officeDocument/2006/relationships/hyperlink" Target="file:///D:\TSGS1_110_Fukuoka\docs\S1-252103.zip" TargetMode="External"/><Relationship Id="rId133" Type="http://schemas.openxmlformats.org/officeDocument/2006/relationships/hyperlink" Target="file:///D:\TSGS1_110_Fukuoka\docs\S1-252713.zip" TargetMode="External"/><Relationship Id="rId138" Type="http://schemas.openxmlformats.org/officeDocument/2006/relationships/hyperlink" Target="file:///D:\TSGS1_110_Fukuoka\docs\S1-252195.zip" TargetMode="External"/><Relationship Id="rId154" Type="http://schemas.openxmlformats.org/officeDocument/2006/relationships/hyperlink" Target="file:///D:\TSGS1_110_Fukuoka\docs\S1-252785.zip" TargetMode="External"/><Relationship Id="rId159" Type="http://schemas.openxmlformats.org/officeDocument/2006/relationships/hyperlink" Target="file:///D:\TSGS1_110_Fukuoka\docs\S1-252075.zip" TargetMode="External"/><Relationship Id="rId175" Type="http://schemas.openxmlformats.org/officeDocument/2006/relationships/hyperlink" Target="file:///D:\TSGS1_110_Fukuoka\docs\S1-252085.zip" TargetMode="External"/><Relationship Id="rId170" Type="http://schemas.openxmlformats.org/officeDocument/2006/relationships/hyperlink" Target="file:///D:\TSGS1_110_Fukuoka\docs\S1-252193.zip" TargetMode="External"/><Relationship Id="rId16" Type="http://schemas.openxmlformats.org/officeDocument/2006/relationships/hyperlink" Target="file:///D:\TSGS1_110_Fukuoka\docs\S1-252054.zip" TargetMode="External"/><Relationship Id="rId107" Type="http://schemas.openxmlformats.org/officeDocument/2006/relationships/hyperlink" Target="file:///D:\TSGS1_110_Fukuoka\docs\S1-252723.zip" TargetMode="External"/><Relationship Id="rId11" Type="http://schemas.openxmlformats.org/officeDocument/2006/relationships/hyperlink" Target="file:///D:\TSGS1_110_Fukuoka\docs\S1-252126.zip" TargetMode="External"/><Relationship Id="rId32" Type="http://schemas.openxmlformats.org/officeDocument/2006/relationships/hyperlink" Target="file:///D:\TSGS1_110_Fukuoka\docs\S1-252116.zip" TargetMode="External"/><Relationship Id="rId37" Type="http://schemas.openxmlformats.org/officeDocument/2006/relationships/hyperlink" Target="file:///D:\TSGS1_110_Fukuoka\docs\S1-252203.zip" TargetMode="External"/><Relationship Id="rId53" Type="http://schemas.openxmlformats.org/officeDocument/2006/relationships/hyperlink" Target="file:///D:\TSGS1_110_Fukuoka\docs\S1-252261.zip" TargetMode="External"/><Relationship Id="rId58" Type="http://schemas.openxmlformats.org/officeDocument/2006/relationships/hyperlink" Target="file:///D:\TSGS1_110_Fukuoka\docs\S1-252072.zip" TargetMode="External"/><Relationship Id="rId74" Type="http://schemas.openxmlformats.org/officeDocument/2006/relationships/hyperlink" Target="file:///D:\TSGS1_110_Fukuoka\docs\S1-252708.zip" TargetMode="External"/><Relationship Id="rId79" Type="http://schemas.openxmlformats.org/officeDocument/2006/relationships/hyperlink" Target="file:///D:\TSGS1_110_Fukuoka\docs\S1-252404.zip" TargetMode="External"/><Relationship Id="rId102" Type="http://schemas.openxmlformats.org/officeDocument/2006/relationships/hyperlink" Target="file:///D:\TSGS1_110_Fukuoka\docs\S1-252107.zip" TargetMode="External"/><Relationship Id="rId123" Type="http://schemas.openxmlformats.org/officeDocument/2006/relationships/hyperlink" Target="file:///D:\TSGS1_110_Fukuoka\docs\S1-252055.zip" TargetMode="External"/><Relationship Id="rId128" Type="http://schemas.openxmlformats.org/officeDocument/2006/relationships/hyperlink" Target="file:///D:\TSGS1_110_Fukuoka\docs\S1-252311.zip" TargetMode="External"/><Relationship Id="rId144" Type="http://schemas.openxmlformats.org/officeDocument/2006/relationships/hyperlink" Target="file:///D:\TSGS1_110_Fukuoka\docs\S1-252158.zip" TargetMode="External"/><Relationship Id="rId149" Type="http://schemas.openxmlformats.org/officeDocument/2006/relationships/hyperlink" Target="file:///D:\TSGS1_110_Fukuoka\docs\S1-252740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D:\TSGS1_110_Fukuoka\docs\S1-252033.zip" TargetMode="External"/><Relationship Id="rId95" Type="http://schemas.openxmlformats.org/officeDocument/2006/relationships/hyperlink" Target="file:///D:\TSGS1_110_Fukuoka\docs\S1-252717.zip" TargetMode="External"/><Relationship Id="rId160" Type="http://schemas.openxmlformats.org/officeDocument/2006/relationships/hyperlink" Target="file:///D:\TSGS1_110_Fukuoka\docs\S1-252125.zip" TargetMode="External"/><Relationship Id="rId165" Type="http://schemas.openxmlformats.org/officeDocument/2006/relationships/hyperlink" Target="file:///D:\TSGS1_110_Fukuoka\docs\S1-252224.zip" TargetMode="External"/><Relationship Id="rId181" Type="http://schemas.openxmlformats.org/officeDocument/2006/relationships/hyperlink" Target="file:///D:\TSGS1_110_Fukuoka\Docs\S1-252237.zip" TargetMode="External"/><Relationship Id="rId22" Type="http://schemas.openxmlformats.org/officeDocument/2006/relationships/hyperlink" Target="file:///D:\TSGS1_110_Fukuoka\docs\S1-252702.zip" TargetMode="External"/><Relationship Id="rId27" Type="http://schemas.openxmlformats.org/officeDocument/2006/relationships/hyperlink" Target="file:///D:\TSGS1_110_Fukuoka\docs\S1-252398.zip" TargetMode="External"/><Relationship Id="rId43" Type="http://schemas.openxmlformats.org/officeDocument/2006/relationships/hyperlink" Target="file:///D:\TSGS1_110_Fukuoka\docs\S1-252211.zip" TargetMode="External"/><Relationship Id="rId48" Type="http://schemas.openxmlformats.org/officeDocument/2006/relationships/hyperlink" Target="file:///D:\TSGS1_110_Fukuoka\docs\S1-252705.zip" TargetMode="External"/><Relationship Id="rId64" Type="http://schemas.openxmlformats.org/officeDocument/2006/relationships/hyperlink" Target="file:///D:\TSGS1_110_Fukuoka\docs\S1-252016.zip" TargetMode="External"/><Relationship Id="rId69" Type="http://schemas.openxmlformats.org/officeDocument/2006/relationships/hyperlink" Target="file:///D:\TSGS1_110_Fukuoka\docs\S1-252113.zip" TargetMode="External"/><Relationship Id="rId113" Type="http://schemas.openxmlformats.org/officeDocument/2006/relationships/hyperlink" Target="file:///D:\TSGS1_110_Fukuoka\docs\S1-252725.zip" TargetMode="External"/><Relationship Id="rId118" Type="http://schemas.openxmlformats.org/officeDocument/2006/relationships/hyperlink" Target="file:///D:\TSGS1_110_Fukuoka\docs\S1-252315.zip" TargetMode="External"/><Relationship Id="rId134" Type="http://schemas.openxmlformats.org/officeDocument/2006/relationships/hyperlink" Target="file:///D:\TSGS1_110_Fukuoka\docs\S1-252733.zip" TargetMode="External"/><Relationship Id="rId139" Type="http://schemas.openxmlformats.org/officeDocument/2006/relationships/hyperlink" Target="file:///D:\TSGS1_110_Fukuoka\docs\S1-252550.zip" TargetMode="External"/><Relationship Id="rId80" Type="http://schemas.openxmlformats.org/officeDocument/2006/relationships/hyperlink" Target="file:///D:\TSGS1_110_Fukuoka\docs\S1-252848.zip" TargetMode="External"/><Relationship Id="rId85" Type="http://schemas.openxmlformats.org/officeDocument/2006/relationships/hyperlink" Target="file:///D:\TSGS1_110_Fukuoka\docs\S1-252154.zip" TargetMode="External"/><Relationship Id="rId150" Type="http://schemas.openxmlformats.org/officeDocument/2006/relationships/hyperlink" Target="file:///D:\TSGS1_110_Fukuoka\docs\S1-252159.zip" TargetMode="External"/><Relationship Id="rId155" Type="http://schemas.openxmlformats.org/officeDocument/2006/relationships/hyperlink" Target="file:///D:\TSGS1_110_Fukuoka\docs\S1-252379.zip" TargetMode="External"/><Relationship Id="rId171" Type="http://schemas.openxmlformats.org/officeDocument/2006/relationships/hyperlink" Target="file:///D:\TSGS1_110_Fukuoka\docs\S1-252412.zip" TargetMode="External"/><Relationship Id="rId176" Type="http://schemas.openxmlformats.org/officeDocument/2006/relationships/hyperlink" Target="file:///D:\TSGS1_110_Fukuoka\docs\S1-252704.zip" TargetMode="External"/><Relationship Id="rId12" Type="http://schemas.openxmlformats.org/officeDocument/2006/relationships/hyperlink" Target="file:///D:\TSGS1_110_Fukuoka\docs\S1-252394.zip" TargetMode="External"/><Relationship Id="rId17" Type="http://schemas.openxmlformats.org/officeDocument/2006/relationships/hyperlink" Target="file:///D:\TSGS1_110_Fukuoka\docs\S1-252700.zip" TargetMode="External"/><Relationship Id="rId33" Type="http://schemas.openxmlformats.org/officeDocument/2006/relationships/hyperlink" Target="file:///D:\TSGS1_110_Fukuoka\docs\S1-252397.zip" TargetMode="External"/><Relationship Id="rId38" Type="http://schemas.openxmlformats.org/officeDocument/2006/relationships/hyperlink" Target="file:///D:\TSGS1_110_Fukuoka\docs\S1-252402.zip" TargetMode="External"/><Relationship Id="rId59" Type="http://schemas.openxmlformats.org/officeDocument/2006/relationships/hyperlink" Target="file:///D:\TSGS1_110_Fukuoka\docs\S1-252375.zip" TargetMode="External"/><Relationship Id="rId103" Type="http://schemas.openxmlformats.org/officeDocument/2006/relationships/hyperlink" Target="file:///D:\TSGS1_110_Fukuoka\docs\S1-252720.zip" TargetMode="External"/><Relationship Id="rId108" Type="http://schemas.openxmlformats.org/officeDocument/2006/relationships/hyperlink" Target="file:///D:\TSGS1_110_Fukuoka\docs\S1-252262.zip" TargetMode="External"/><Relationship Id="rId124" Type="http://schemas.openxmlformats.org/officeDocument/2006/relationships/hyperlink" Target="file:///D:\TSGS1_110_Fukuoka\docs\S1-252058.zip" TargetMode="External"/><Relationship Id="rId129" Type="http://schemas.openxmlformats.org/officeDocument/2006/relationships/hyperlink" Target="file:///D:\TSGS1_110_Fukuoka\docs\S1-252731.zip" TargetMode="External"/><Relationship Id="rId54" Type="http://schemas.openxmlformats.org/officeDocument/2006/relationships/hyperlink" Target="file:///D:\TSGS1_110_Fukuoka\docs\S1-252706.zip" TargetMode="External"/><Relationship Id="rId70" Type="http://schemas.openxmlformats.org/officeDocument/2006/relationships/hyperlink" Target="file:///D:\TSGS1_110_Fukuoka\docs\S1-252371.zip" TargetMode="External"/><Relationship Id="rId75" Type="http://schemas.openxmlformats.org/officeDocument/2006/relationships/hyperlink" Target="file:///D:\TSGS1_110_Fukuoka\docs\S1-252847.zip" TargetMode="External"/><Relationship Id="rId91" Type="http://schemas.openxmlformats.org/officeDocument/2006/relationships/hyperlink" Target="file:///D:\TSGS1_110_Fukuoka\docs\S1-252338.zip" TargetMode="External"/><Relationship Id="rId96" Type="http://schemas.openxmlformats.org/officeDocument/2006/relationships/hyperlink" Target="file:///D:\TSGS1_110_Fukuoka\docs\S1-252310.zip" TargetMode="External"/><Relationship Id="rId140" Type="http://schemas.openxmlformats.org/officeDocument/2006/relationships/hyperlink" Target="file:///D:\TSGS1_110_Fukuoka\docs\S1-252137.zip" TargetMode="External"/><Relationship Id="rId145" Type="http://schemas.openxmlformats.org/officeDocument/2006/relationships/hyperlink" Target="file:///D:\TSGS1_110_Fukuoka\docs\S1-252738.zip" TargetMode="External"/><Relationship Id="rId161" Type="http://schemas.openxmlformats.org/officeDocument/2006/relationships/hyperlink" Target="file:///D:\TSGS1_110_Fukuoka\docs\S1-252762.zip" TargetMode="External"/><Relationship Id="rId166" Type="http://schemas.openxmlformats.org/officeDocument/2006/relationships/hyperlink" Target="file:///D:\TSGS1_110_Fukuoka\docs\S1-252136.zip" TargetMode="External"/><Relationship Id="rId182" Type="http://schemas.openxmlformats.org/officeDocument/2006/relationships/hyperlink" Target="file:///D:\TSGS1_110_Fukuoka\Docs\S1-25202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D:\TSGS1_110_Fukuoka\docs\S1-252332.zip" TargetMode="External"/><Relationship Id="rId28" Type="http://schemas.openxmlformats.org/officeDocument/2006/relationships/hyperlink" Target="file:///D:\TSGS1_110_Fukuoka\docs\S1-252331.zip" TargetMode="External"/><Relationship Id="rId49" Type="http://schemas.openxmlformats.org/officeDocument/2006/relationships/hyperlink" Target="file:///D:\TSGS1_110_Fukuoka\docs\S1-252157.zip" TargetMode="External"/><Relationship Id="rId114" Type="http://schemas.openxmlformats.org/officeDocument/2006/relationships/hyperlink" Target="file:///D:\TSGS1_110_Fukuoka\docs\S1-252238.zip" TargetMode="External"/><Relationship Id="rId119" Type="http://schemas.openxmlformats.org/officeDocument/2006/relationships/hyperlink" Target="file:///D:\TSGS1_110_Fukuoka\docs\S1-252727.zip" TargetMode="External"/><Relationship Id="rId44" Type="http://schemas.openxmlformats.org/officeDocument/2006/relationships/hyperlink" Target="file:///D:\TSGS1_110_Fukuoka\docs\S1-252234.zip" TargetMode="External"/><Relationship Id="rId60" Type="http://schemas.openxmlformats.org/officeDocument/2006/relationships/hyperlink" Target="file:///D:\TSGS1_110_Fukuoka\docs\S1-252709.zip" TargetMode="External"/><Relationship Id="rId65" Type="http://schemas.openxmlformats.org/officeDocument/2006/relationships/hyperlink" Target="file:///D:\TSGS1_110_Fukuoka\docs\S1-252017.zip" TargetMode="External"/><Relationship Id="rId81" Type="http://schemas.openxmlformats.org/officeDocument/2006/relationships/hyperlink" Target="file:///D:\TSGS1_110_Fukuoka\docs\S1-252176.zip" TargetMode="External"/><Relationship Id="rId86" Type="http://schemas.openxmlformats.org/officeDocument/2006/relationships/hyperlink" Target="file:///D:\TSGS1_110_Fukuoka\docs\S1-252378.zip" TargetMode="External"/><Relationship Id="rId130" Type="http://schemas.openxmlformats.org/officeDocument/2006/relationships/hyperlink" Target="file:///D:\TSGS1_110_Fukuoka\docs\S1-252097.zip" TargetMode="External"/><Relationship Id="rId135" Type="http://schemas.openxmlformats.org/officeDocument/2006/relationships/hyperlink" Target="file:///D:\TSGS1_110_Fukuoka\docs\S1-252096.zip" TargetMode="External"/><Relationship Id="rId151" Type="http://schemas.openxmlformats.org/officeDocument/2006/relationships/hyperlink" Target="file:///D:\TSGS1_110_Fukuoka\docs\S1-252784.zip" TargetMode="External"/><Relationship Id="rId156" Type="http://schemas.openxmlformats.org/officeDocument/2006/relationships/hyperlink" Target="file:///D:\TSGS1_110_Fukuoka\docs\S1-252250.zip" TargetMode="External"/><Relationship Id="rId177" Type="http://schemas.openxmlformats.org/officeDocument/2006/relationships/hyperlink" Target="file:///D:\TSGS1_110_Fukuoka\docs\S1-25220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72" Type="http://schemas.openxmlformats.org/officeDocument/2006/relationships/hyperlink" Target="file:///D:\TSGS1_110_Fukuoka\docs\S1-252787.zip" TargetMode="External"/><Relationship Id="rId180" Type="http://schemas.openxmlformats.org/officeDocument/2006/relationships/hyperlink" Target="file:///D:\TSGS1_110_Fukuoka\docs\S1-252255.zip" TargetMode="External"/><Relationship Id="rId13" Type="http://schemas.openxmlformats.org/officeDocument/2006/relationships/hyperlink" Target="file:///D:\TSGS1_110_Fukuoka\docs\S1-252788.zip" TargetMode="External"/><Relationship Id="rId18" Type="http://schemas.openxmlformats.org/officeDocument/2006/relationships/hyperlink" Target="file:///D:\TSGS1_110_Fukuoka\docs\S1-252791.zip" TargetMode="External"/><Relationship Id="rId39" Type="http://schemas.openxmlformats.org/officeDocument/2006/relationships/hyperlink" Target="file:///D:\TSGS1_110_Fukuoka\docs\S1-252842.zip" TargetMode="External"/><Relationship Id="rId109" Type="http://schemas.openxmlformats.org/officeDocument/2006/relationships/hyperlink" Target="file:///D:\TSGS1_110_Fukuoka\docs\S1-252724.zip" TargetMode="External"/><Relationship Id="rId34" Type="http://schemas.openxmlformats.org/officeDocument/2006/relationships/hyperlink" Target="file:///D:\TSGS1_110_Fukuoka\docs\S1-252170.zip" TargetMode="External"/><Relationship Id="rId50" Type="http://schemas.openxmlformats.org/officeDocument/2006/relationships/hyperlink" Target="file:///D:\TSGS1_110_Fukuoka\docs\S1-252400.zip" TargetMode="External"/><Relationship Id="rId55" Type="http://schemas.openxmlformats.org/officeDocument/2006/relationships/hyperlink" Target="file:///D:\TSGS1_110_Fukuoka\docs\S1-252845.zip" TargetMode="External"/><Relationship Id="rId76" Type="http://schemas.openxmlformats.org/officeDocument/2006/relationships/hyperlink" Target="file:///D:\TSGS1_110_Fukuoka\docs\S1-252175.zip" TargetMode="External"/><Relationship Id="rId97" Type="http://schemas.openxmlformats.org/officeDocument/2006/relationships/hyperlink" Target="file:///D:\TSGS1_110_Fukuoka\docs\S1-252718.zip" TargetMode="External"/><Relationship Id="rId104" Type="http://schemas.openxmlformats.org/officeDocument/2006/relationships/hyperlink" Target="file:///D:\TSGS1_110_Fukuoka\docs\S1-252213.zip" TargetMode="External"/><Relationship Id="rId120" Type="http://schemas.openxmlformats.org/officeDocument/2006/relationships/hyperlink" Target="file:///D:\TSGS1_110_Fukuoka\docs\S1-252318.zip" TargetMode="External"/><Relationship Id="rId125" Type="http://schemas.openxmlformats.org/officeDocument/2006/relationships/hyperlink" Target="file:///D:\TSGS1_110_Fukuoka\docs\S1-252729.zip" TargetMode="External"/><Relationship Id="rId141" Type="http://schemas.openxmlformats.org/officeDocument/2006/relationships/hyperlink" Target="file:///D:\TSGS1_110_Fukuoka\docs\S1-252736.zip" TargetMode="External"/><Relationship Id="rId146" Type="http://schemas.openxmlformats.org/officeDocument/2006/relationships/hyperlink" Target="file:///D:\TSGS1_110_Fukuoka\docs\S1-252191.zip" TargetMode="External"/><Relationship Id="rId167" Type="http://schemas.openxmlformats.org/officeDocument/2006/relationships/hyperlink" Target="file:///D:\TSGS1_110_Fukuoka\docs\S1-252324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10_Fukuoka\docs\S1-252094.zip" TargetMode="External"/><Relationship Id="rId92" Type="http://schemas.openxmlformats.org/officeDocument/2006/relationships/hyperlink" Target="file:///D:\TSGS1_110_Fukuoka\docs\S1-252717.zip" TargetMode="External"/><Relationship Id="rId162" Type="http://schemas.openxmlformats.org/officeDocument/2006/relationships/hyperlink" Target="file:///D:\TSGS1_110_Fukuoka\docs\S1-252786.zip" TargetMode="External"/><Relationship Id="rId183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hyperlink" Target="file:///D:\TSGS1_110_Fukuoka\docs\S1-252399.zip" TargetMode="External"/><Relationship Id="rId24" Type="http://schemas.openxmlformats.org/officeDocument/2006/relationships/hyperlink" Target="file:///D:\TSGS1_110_Fukuoka\docs\S1-252396.zip" TargetMode="External"/><Relationship Id="rId40" Type="http://schemas.openxmlformats.org/officeDocument/2006/relationships/hyperlink" Target="file:///D:\TSGS1_110_Fukuoka\docs\S1-252248.zip" TargetMode="External"/><Relationship Id="rId45" Type="http://schemas.openxmlformats.org/officeDocument/2006/relationships/hyperlink" Target="file:///D:\TSGS1_110_Fukuoka\docs\S1-252703.zip" TargetMode="External"/><Relationship Id="rId66" Type="http://schemas.openxmlformats.org/officeDocument/2006/relationships/hyperlink" Target="file:///D:\TSGS1_110_Fukuoka\docs\S1-252357.zip" TargetMode="External"/><Relationship Id="rId87" Type="http://schemas.openxmlformats.org/officeDocument/2006/relationships/hyperlink" Target="file:///D:\TSGS1_110_Fukuoka\docs\S1-252716.zip" TargetMode="External"/><Relationship Id="rId110" Type="http://schemas.openxmlformats.org/officeDocument/2006/relationships/hyperlink" Target="file:///D:\TSGS1_110_Fukuoka\docs\S1-252851.zip" TargetMode="External"/><Relationship Id="rId115" Type="http://schemas.openxmlformats.org/officeDocument/2006/relationships/hyperlink" Target="file:///D:\TSGS1_110_Fukuoka\docs\S1-252416.zip" TargetMode="External"/><Relationship Id="rId131" Type="http://schemas.openxmlformats.org/officeDocument/2006/relationships/hyperlink" Target="file:///D:\TSGS1_110_Fukuoka\docs\S1-252732.zip" TargetMode="External"/><Relationship Id="rId136" Type="http://schemas.openxmlformats.org/officeDocument/2006/relationships/hyperlink" Target="file:///D:\TSGS1_110_Fukuoka\docs\S1-252086.zip" TargetMode="External"/><Relationship Id="rId157" Type="http://schemas.openxmlformats.org/officeDocument/2006/relationships/hyperlink" Target="file:///D:\TSGS1_110_Fukuoka\docs\S1-252403.zip" TargetMode="External"/><Relationship Id="rId178" Type="http://schemas.openxmlformats.org/officeDocument/2006/relationships/hyperlink" Target="file:///D:\TSGS1_110_Fukuoka\docs\S1-252411.zip" TargetMode="External"/><Relationship Id="rId61" Type="http://schemas.openxmlformats.org/officeDocument/2006/relationships/hyperlink" Target="file:///D:\TSGS1_110_Fukuoka\docs\S1-252280.zip" TargetMode="External"/><Relationship Id="rId82" Type="http://schemas.openxmlformats.org/officeDocument/2006/relationships/hyperlink" Target="file:///D:\TSGS1_110_Fukuoka\docs\S1-252714.zip" TargetMode="External"/><Relationship Id="rId152" Type="http://schemas.openxmlformats.org/officeDocument/2006/relationships/hyperlink" Target="file:///D:\TSGS1_110_Fukuoka\docs\S1-252171.zip" TargetMode="External"/><Relationship Id="rId173" Type="http://schemas.openxmlformats.org/officeDocument/2006/relationships/hyperlink" Target="file:///D:\TSGS1_110_Fukuoka\Docs\S1-252235.zip" TargetMode="External"/><Relationship Id="rId19" Type="http://schemas.openxmlformats.org/officeDocument/2006/relationships/hyperlink" Target="file:///D:\TSGS1_110_Fukuoka\docs\S1-252084.zip" TargetMode="External"/><Relationship Id="rId14" Type="http://schemas.openxmlformats.org/officeDocument/2006/relationships/hyperlink" Target="file:///D:\TSGS1_110_Fukuoka\docs\S1-252341.zip" TargetMode="External"/><Relationship Id="rId30" Type="http://schemas.openxmlformats.org/officeDocument/2006/relationships/hyperlink" Target="file:///D:\TSGS1_110_Fukuoka\docs\S1-252438.zip" TargetMode="External"/><Relationship Id="rId35" Type="http://schemas.openxmlformats.org/officeDocument/2006/relationships/hyperlink" Target="file:///D:\TSGS1_110_Fukuoka\docs\S1-252401.zip" TargetMode="External"/><Relationship Id="rId56" Type="http://schemas.openxmlformats.org/officeDocument/2006/relationships/hyperlink" Target="file:///D:\TSGS1_110_Fukuoka\docs\S1-252057.zip" TargetMode="External"/><Relationship Id="rId77" Type="http://schemas.openxmlformats.org/officeDocument/2006/relationships/hyperlink" Target="file:///D:\TSGS1_110_Fukuoka\docs\S1-252172.zip" TargetMode="External"/><Relationship Id="rId100" Type="http://schemas.openxmlformats.org/officeDocument/2006/relationships/hyperlink" Target="file:///D:\TSGS1_110_Fukuoka\Docs\S1-252106.zip" TargetMode="External"/><Relationship Id="rId105" Type="http://schemas.openxmlformats.org/officeDocument/2006/relationships/hyperlink" Target="file:///D:\TSGS1_110_Fukuoka\docs\S1-252722.zip" TargetMode="External"/><Relationship Id="rId126" Type="http://schemas.openxmlformats.org/officeDocument/2006/relationships/hyperlink" Target="file:///D:\TSGS1_110_Fukuoka\docs\S1-252202.zip" TargetMode="External"/><Relationship Id="rId147" Type="http://schemas.openxmlformats.org/officeDocument/2006/relationships/hyperlink" Target="file:///D:\TSGS1_110_Fukuoka\docs\S1-252739.zip" TargetMode="External"/><Relationship Id="rId168" Type="http://schemas.openxmlformats.org/officeDocument/2006/relationships/hyperlink" Target="file:///D:\TSGS1_110_Fukuoka\docs\S1-25232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TSGS1_110_Fukuoka\docs\S1-252021.zip" TargetMode="External"/><Relationship Id="rId72" Type="http://schemas.openxmlformats.org/officeDocument/2006/relationships/hyperlink" Target="file:///D:\TSGS1_110_Fukuoka\docs\S1-252712.zip" TargetMode="External"/><Relationship Id="rId93" Type="http://schemas.openxmlformats.org/officeDocument/2006/relationships/hyperlink" Target="file:///D:\TSGS1_110_Fukuoka\docs\S1-252850.zip" TargetMode="External"/><Relationship Id="rId98" Type="http://schemas.openxmlformats.org/officeDocument/2006/relationships/hyperlink" Target="file:///D:\TSGS1_110_Fukuoka\docs\S1-252287.zip" TargetMode="External"/><Relationship Id="rId121" Type="http://schemas.openxmlformats.org/officeDocument/2006/relationships/hyperlink" Target="file:///D:\TSGS1_110_Fukuoka\docs\S1-252728.zip" TargetMode="External"/><Relationship Id="rId142" Type="http://schemas.openxmlformats.org/officeDocument/2006/relationships/hyperlink" Target="file:///D:\TSGS1_110_Fukuoka\docs\S1-252069.zip" TargetMode="External"/><Relationship Id="rId163" Type="http://schemas.openxmlformats.org/officeDocument/2006/relationships/hyperlink" Target="file:///D:\TSGS1_110_Fukuoka\docs\S1-252839.zip" TargetMode="External"/><Relationship Id="rId184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yperlink" Target="file:///D:\TSGS1_110_Fukuoka\docs\S1-252789.zip" TargetMode="External"/><Relationship Id="rId46" Type="http://schemas.openxmlformats.org/officeDocument/2006/relationships/hyperlink" Target="file:///D:\TSGS1_110_Fukuoka\docs\S1-252843.zip" TargetMode="External"/><Relationship Id="rId67" Type="http://schemas.openxmlformats.org/officeDocument/2006/relationships/hyperlink" Target="file:///D:\TSGS1_110_Fukuoka\docs\S1-252711.zip" TargetMode="External"/><Relationship Id="rId116" Type="http://schemas.openxmlformats.org/officeDocument/2006/relationships/hyperlink" Target="file:///D:\TSGS1_110_Fukuoka\docs\S1-252726.zip" TargetMode="External"/><Relationship Id="rId137" Type="http://schemas.openxmlformats.org/officeDocument/2006/relationships/hyperlink" Target="file:///D:\TSGS1_110_Fukuoka\docs\S1-252734.zip" TargetMode="External"/><Relationship Id="rId158" Type="http://schemas.openxmlformats.org/officeDocument/2006/relationships/hyperlink" Target="file:///D:\TSGS1_110_Fukuoka\docs\S1-252074.zip" TargetMode="External"/><Relationship Id="rId20" Type="http://schemas.openxmlformats.org/officeDocument/2006/relationships/hyperlink" Target="file:///D:\TSGS1_110_Fukuoka\docs\S1-252701.zip" TargetMode="External"/><Relationship Id="rId41" Type="http://schemas.openxmlformats.org/officeDocument/2006/relationships/hyperlink" Target="file:///D:\TSGS1_110_Fukuoka\docs\S1-252405.zip" TargetMode="External"/><Relationship Id="rId62" Type="http://schemas.openxmlformats.org/officeDocument/2006/relationships/hyperlink" Target="file:///D:\TSGS1_110_Fukuoka\docs\S1-252710.zip" TargetMode="External"/><Relationship Id="rId83" Type="http://schemas.openxmlformats.org/officeDocument/2006/relationships/hyperlink" Target="file:///D:\TSGS1_110_Fukuoka\docs\S1-252019.zip" TargetMode="External"/><Relationship Id="rId88" Type="http://schemas.openxmlformats.org/officeDocument/2006/relationships/hyperlink" Target="file:///D:\TSGS1_110_Fukuoka\docs\S1-252849.zip" TargetMode="External"/><Relationship Id="rId111" Type="http://schemas.openxmlformats.org/officeDocument/2006/relationships/hyperlink" Target="file:///D:\TSGS1_110_Fukuoka\docs\S1-252260.zip" TargetMode="External"/><Relationship Id="rId132" Type="http://schemas.openxmlformats.org/officeDocument/2006/relationships/hyperlink" Target="file:///D:\TSGS1_110_Fukuoka\docs\S1-252095.zip" TargetMode="External"/><Relationship Id="rId153" Type="http://schemas.openxmlformats.org/officeDocument/2006/relationships/hyperlink" Target="file:///D:\TSGS1_110_Fukuoka\docs\S1-252275.zip" TargetMode="External"/><Relationship Id="rId174" Type="http://schemas.openxmlformats.org/officeDocument/2006/relationships/hyperlink" Target="file:///D:\TSGS1_110_Fukuoka\docs\S1-252415.zip" TargetMode="External"/><Relationship Id="rId179" Type="http://schemas.openxmlformats.org/officeDocument/2006/relationships/hyperlink" Target="file:///D:\TSGS1_110_Fukuoka\docs\S1-252286.zip" TargetMode="External"/><Relationship Id="rId15" Type="http://schemas.openxmlformats.org/officeDocument/2006/relationships/hyperlink" Target="file:///D:\TSGS1_110_Fukuoka\docs\S1-252395.zip" TargetMode="External"/><Relationship Id="rId36" Type="http://schemas.openxmlformats.org/officeDocument/2006/relationships/hyperlink" Target="file:///D:\TSGS1_110_Fukuoka\docs\S1-250841.zip" TargetMode="External"/><Relationship Id="rId57" Type="http://schemas.openxmlformats.org/officeDocument/2006/relationships/hyperlink" Target="file:///D:\TSGS1_110_Fukuoka\docs\S1-252707.zip" TargetMode="External"/><Relationship Id="rId106" Type="http://schemas.openxmlformats.org/officeDocument/2006/relationships/hyperlink" Target="file:///D:\TSGS1_110_Fukuoka\docs\S1-252208.zip" TargetMode="External"/><Relationship Id="rId127" Type="http://schemas.openxmlformats.org/officeDocument/2006/relationships/hyperlink" Target="file:///D:\TSGS1_110_Fukuoka\docs\S1-25273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TSGS1_110_Fukuoka\docs\S1-252790.zip" TargetMode="External"/><Relationship Id="rId52" Type="http://schemas.openxmlformats.org/officeDocument/2006/relationships/hyperlink" Target="file:///D:\TSGS1_110_Fukuoka\docs\S1-252127.zip" TargetMode="External"/><Relationship Id="rId73" Type="http://schemas.openxmlformats.org/officeDocument/2006/relationships/hyperlink" Target="file:///D:\TSGS1_110_Fukuoka\Docs\S1-252174.zip" TargetMode="External"/><Relationship Id="rId78" Type="http://schemas.openxmlformats.org/officeDocument/2006/relationships/hyperlink" Target="file:///D:\TSGS1_110_Fukuoka\docs\S1-252281.zip" TargetMode="External"/><Relationship Id="rId94" Type="http://schemas.openxmlformats.org/officeDocument/2006/relationships/hyperlink" Target="file:///D:\TSGS1_110_Fukuoka\docs\S1-252251.zip" TargetMode="External"/><Relationship Id="rId99" Type="http://schemas.openxmlformats.org/officeDocument/2006/relationships/hyperlink" Target="file:///D:\TSGS1_110_Fukuoka\docs\S1-252721.zip" TargetMode="External"/><Relationship Id="rId101" Type="http://schemas.openxmlformats.org/officeDocument/2006/relationships/hyperlink" Target="file:///D:\TSGS1_110_Fukuoka\docs\S1-252719.zip" TargetMode="External"/><Relationship Id="rId122" Type="http://schemas.openxmlformats.org/officeDocument/2006/relationships/hyperlink" Target="file:///D:\TSGS1_110_Fukuoka\docs\S1-252853.zip" TargetMode="External"/><Relationship Id="rId143" Type="http://schemas.openxmlformats.org/officeDocument/2006/relationships/hyperlink" Target="file:///D:\TSGS1_110_Fukuoka\docs\S1-252737.zip" TargetMode="External"/><Relationship Id="rId148" Type="http://schemas.openxmlformats.org/officeDocument/2006/relationships/hyperlink" Target="file:///D:\TSGS1_110_Fukuoka\docs\S1-252225.zip" TargetMode="External"/><Relationship Id="rId164" Type="http://schemas.openxmlformats.org/officeDocument/2006/relationships/hyperlink" Target="file:///D:\TSGS1_110_Fukuoka\docs\S1-252839.zip" TargetMode="External"/><Relationship Id="rId169" Type="http://schemas.openxmlformats.org/officeDocument/2006/relationships/hyperlink" Target="file:///D:\TSGS1_110_Fukuoka\docs\S1-2522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11</Pages>
  <Words>5381</Words>
  <Characters>29600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34912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Almodovar Chico, J.L. (José)</cp:lastModifiedBy>
  <cp:revision>4</cp:revision>
  <dcterms:created xsi:type="dcterms:W3CDTF">2025-05-22T02:12:00Z</dcterms:created>
  <dcterms:modified xsi:type="dcterms:W3CDTF">2025-05-22T02:13:00Z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