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D25" w14:textId="456B1809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1102DE">
        <w:rPr>
          <w:rFonts w:eastAsia="MS Mincho" w:cs="Arial"/>
          <w:b/>
          <w:sz w:val="24"/>
          <w:szCs w:val="24"/>
          <w:lang w:eastAsia="ja-JP"/>
        </w:rPr>
        <w:t>9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E83E18"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>S1-2</w:t>
      </w:r>
      <w:r w:rsidR="001102DE">
        <w:rPr>
          <w:rFonts w:eastAsia="MS Mincho" w:cs="Arial"/>
          <w:b/>
          <w:sz w:val="24"/>
          <w:szCs w:val="24"/>
          <w:lang w:eastAsia="ja-JP"/>
        </w:rPr>
        <w:t>5</w:t>
      </w:r>
      <w:r w:rsidR="00416F3D">
        <w:rPr>
          <w:rFonts w:eastAsia="MS Mincho" w:cs="Arial"/>
          <w:b/>
          <w:sz w:val="24"/>
          <w:szCs w:val="24"/>
          <w:lang w:eastAsia="ja-JP"/>
        </w:rPr>
        <w:t>0875</w:t>
      </w:r>
    </w:p>
    <w:p w14:paraId="0FEBC1DE" w14:textId="48D1E79E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17-21 Feb</w:t>
      </w:r>
      <w:r>
        <w:rPr>
          <w:rFonts w:eastAsia="MS Mincho" w:cs="Arial"/>
          <w:b/>
          <w:sz w:val="24"/>
          <w:szCs w:val="24"/>
          <w:lang w:eastAsia="ja-JP"/>
        </w:rPr>
        <w:t>ruary 2025, Athens, Greece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C1192E3" w14:textId="2E265994" w:rsidR="00FD42B5" w:rsidRPr="00BC07EC" w:rsidRDefault="00FD42B5" w:rsidP="00FD42B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416F3D">
        <w:rPr>
          <w:rFonts w:eastAsia="Times New Roman" w:cs="Arial"/>
          <w:sz w:val="22"/>
          <w:szCs w:val="20"/>
          <w:lang w:eastAsia="ar-SA"/>
        </w:rPr>
        <w:t>Report Drafting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2D04E9">
        <w:rPr>
          <w:rFonts w:eastAsia="Times New Roman" w:cs="Arial"/>
          <w:sz w:val="22"/>
          <w:szCs w:val="20"/>
          <w:lang w:eastAsia="ar-SA"/>
        </w:rPr>
        <w:t xml:space="preserve">6G </w:t>
      </w:r>
      <w:r w:rsidRPr="00FD42B5">
        <w:rPr>
          <w:rFonts w:eastAsia="Times New Roman" w:cs="Arial"/>
          <w:sz w:val="22"/>
          <w:szCs w:val="20"/>
          <w:lang w:eastAsia="ar-SA"/>
        </w:rPr>
        <w:t>Ubiquitous + Verticals</w:t>
      </w:r>
    </w:p>
    <w:p w14:paraId="593CF617" w14:textId="77777777" w:rsidR="00FD42B5" w:rsidRPr="00CC1E3B" w:rsidRDefault="00FD42B5" w:rsidP="00FD42B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12B9B237" w14:textId="77777777" w:rsidR="00FD42B5" w:rsidRPr="00CC1E3B" w:rsidRDefault="00FD42B5" w:rsidP="00FD42B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4A4AD20C" w14:textId="31FD0CB2" w:rsidR="000924E4" w:rsidRDefault="00FD42B5" w:rsidP="00FD42B5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="00A42AB4">
        <w:rPr>
          <w:rFonts w:eastAsia="Times New Roman" w:cs="Arial"/>
          <w:sz w:val="22"/>
          <w:szCs w:val="20"/>
          <w:lang w:val="fr-FR" w:eastAsia="ar-SA"/>
        </w:rPr>
        <w:tab/>
        <w:t xml:space="preserve">         Jose Luis Almodovar Chico</w:t>
      </w:r>
    </w:p>
    <w:p w14:paraId="1E0195A2" w14:textId="77777777" w:rsidR="00FD42B5" w:rsidRPr="00CC1E3B" w:rsidRDefault="00FD42B5" w:rsidP="00FD42B5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0340B65C" w14:textId="77777777" w:rsidR="00FD42B5" w:rsidRPr="008754F9" w:rsidRDefault="00FD42B5" w:rsidP="00FD42B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0A6F6" w14:textId="77777777" w:rsidR="00FD42B5" w:rsidRDefault="00FD42B5" w:rsidP="00FD42B5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r w:rsidRPr="00250541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Caryatids V-VI 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02320669" w14:textId="77777777" w:rsidR="00FD42B5" w:rsidRPr="008B761E" w:rsidRDefault="00FD42B5" w:rsidP="00FD42B5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>
        <w:rPr>
          <w:rFonts w:eastAsia="Arial Unicode MS"/>
          <w:sz w:val="24"/>
          <w:szCs w:val="24"/>
          <w:lang w:eastAsia="ar-SA"/>
        </w:rPr>
        <w:t xml:space="preserve">Breakout Drafting 1: </w:t>
      </w:r>
      <w:r w:rsidRPr="00250541">
        <w:rPr>
          <w:rFonts w:eastAsia="Arial Unicode MS"/>
          <w:sz w:val="24"/>
          <w:szCs w:val="24"/>
          <w:lang w:eastAsia="ar-SA"/>
        </w:rPr>
        <w:t>Caryatids VI</w:t>
      </w:r>
    </w:p>
    <w:p w14:paraId="542CA8DC" w14:textId="1E60530A" w:rsidR="00FD42B5" w:rsidRDefault="00FD42B5" w:rsidP="00FD42B5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2D6271">
        <w:rPr>
          <w:rFonts w:eastAsia="Arial Unicode MS" w:cs="Arial"/>
          <w:color w:val="00B050"/>
          <w:sz w:val="24"/>
          <w:szCs w:val="24"/>
          <w:lang w:eastAsia="ar-SA"/>
        </w:rPr>
        <w:t>Epsilon Zeta (Intercontinental Hotel)</w:t>
      </w:r>
    </w:p>
    <w:p w14:paraId="5056DB09" w14:textId="77777777" w:rsidR="00FD42B5" w:rsidRDefault="00FD42B5" w:rsidP="00FD42B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933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  <w:gridCol w:w="679"/>
        <w:gridCol w:w="2042"/>
      </w:tblGrid>
      <w:tr w:rsidR="00FD42B5" w:rsidRPr="00015298" w14:paraId="70B5E240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F1DD451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2666FE6B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83B244A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FEC076B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4CE57A39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A8EBB58" w14:textId="77777777" w:rsidR="00FD42B5" w:rsidRPr="00015298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FD42B5" w:rsidRPr="00F24F45" w14:paraId="2A666624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CB5B5CD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20C3963" w14:textId="77777777" w:rsidR="00FD42B5" w:rsidRPr="00AB0F3E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A02627C" w14:textId="77777777" w:rsidR="00FD42B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88E884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4CF601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E866D57" w14:textId="77777777" w:rsidR="00FD42B5" w:rsidRPr="00AB0F3E" w:rsidRDefault="00FD42B5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61D6870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3C759E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778FB93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8.1.2  AI </w:t>
            </w:r>
          </w:p>
          <w:p w14:paraId="075813B1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8F8263F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2E01A86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8.1.7. Verticals</w:t>
            </w:r>
          </w:p>
        </w:tc>
      </w:tr>
      <w:tr w:rsidR="00FD42B5" w:rsidRPr="00AB0F3E" w14:paraId="7936CC8C" w14:textId="77777777" w:rsidTr="00C95FA6">
        <w:trPr>
          <w:trHeight w:val="246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69364A" w14:textId="77777777" w:rsidR="00FD42B5" w:rsidRPr="00F24F4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548C1A" w14:textId="77777777" w:rsidR="00FD42B5" w:rsidRPr="00415AA2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8F8567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FDB6F5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60961D" w14:textId="77777777" w:rsidR="00FD42B5" w:rsidRPr="00AB0F3E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6BD0D2" w14:textId="77777777" w:rsidR="00FD42B5" w:rsidRPr="00415AA2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D42B5" w:rsidRPr="00AB0F3E" w14:paraId="13EC0E8B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65202E8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46556C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C47F397" w14:textId="77777777" w:rsidR="00FD42B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58BC25" w14:textId="77777777" w:rsidR="00FD42B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</w:p>
          <w:p w14:paraId="0A36E4E9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6F86FB8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8.1.2  AI </w:t>
            </w:r>
          </w:p>
          <w:p w14:paraId="33E2E513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27ACDDD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C386775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8.1.4 Ubiquitous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E5DAFA" w14:textId="77777777" w:rsidR="00FD42B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</w:p>
          <w:p w14:paraId="5F0EA31A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F940711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8.1.2  AI </w:t>
            </w:r>
          </w:p>
          <w:p w14:paraId="7CE00338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8E878B3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96B4085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8.1.4 Ubiquitous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29711D3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8938785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C2D82C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val="en-US" w:eastAsia="ja-JP"/>
              </w:rPr>
            </w:pPr>
          </w:p>
        </w:tc>
      </w:tr>
      <w:tr w:rsidR="00FD42B5" w:rsidRPr="00AB0F3E" w14:paraId="250B1510" w14:textId="77777777" w:rsidTr="00C95FA6">
        <w:trPr>
          <w:trHeight w:val="266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F69607" w14:textId="77777777" w:rsidR="00FD42B5" w:rsidRPr="00AB0F3E" w:rsidRDefault="00FD42B5" w:rsidP="00C95FA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E678D6" w14:textId="77777777" w:rsidR="00FD42B5" w:rsidRPr="00415AA2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B691F7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0AA3F8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4148DF" w14:textId="77777777" w:rsidR="00FD42B5" w:rsidRPr="00AB0F3E" w:rsidRDefault="00FD42B5" w:rsidP="00C95FA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8955C84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FD42B5" w:rsidRPr="00AB0F3E" w14:paraId="0014A5C5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533C9E0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D45FA8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4667C3B" w14:textId="77777777" w:rsidR="00FD42B5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B8D938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07227DE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8.1.2  AI </w:t>
            </w:r>
          </w:p>
          <w:p w14:paraId="56702020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68D5979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7AE3560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8.1.7. Verticals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42631E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AE13510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 AI</w:t>
            </w:r>
          </w:p>
          <w:p w14:paraId="6CBD855F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DB27031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186EA30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8.1.7. Verticals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FD2D382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4608F22D" w14:textId="77777777" w:rsidR="00FD42B5" w:rsidRPr="00AB0F3E" w:rsidRDefault="00FD42B5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3F866B" w14:textId="77777777" w:rsidR="00FD42B5" w:rsidRPr="00480F43" w:rsidRDefault="00FD42B5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</w:tr>
      <w:bookmarkEnd w:id="5"/>
    </w:tbl>
    <w:p w14:paraId="0EE2B6A9" w14:textId="0B37CDEC" w:rsidR="0041287C" w:rsidRPr="00C6016B" w:rsidRDefault="0041287C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443554" w:rsidRPr="00745D37" w14:paraId="093776EA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95645A" w14:textId="1C05BC93" w:rsidR="00443554" w:rsidRDefault="00443554" w:rsidP="00C47C45">
            <w:pPr>
              <w:pStyle w:val="Heading1"/>
            </w:pPr>
            <w:r>
              <w:lastRenderedPageBreak/>
              <w:t>Ubiquitous Connectivity</w:t>
            </w:r>
          </w:p>
        </w:tc>
      </w:tr>
      <w:tr w:rsidR="00DC5334" w:rsidRPr="006E6FF4" w14:paraId="117C5DF3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1ADC5382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DC5334" w:rsidRPr="006E6FF4" w14:paraId="33473B2D" w14:textId="77777777" w:rsidTr="00A237EC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B2CDDD6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7669DC" w:rsidRPr="002B5B90" w14:paraId="22836323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57357" w14:textId="77777777" w:rsidR="007669DC" w:rsidRPr="00A237EC" w:rsidRDefault="007669D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7E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67445" w14:textId="77777777" w:rsidR="007669DC" w:rsidRPr="00A237EC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11" w:history="1">
              <w:r w:rsidR="007669DC" w:rsidRPr="00A237EC">
                <w:rPr>
                  <w:rStyle w:val="Hyperlink"/>
                  <w:rFonts w:cs="Arial"/>
                  <w:color w:val="auto"/>
                  <w:lang w:val="fr-FR"/>
                </w:rPr>
                <w:t>S1-250288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76697" w14:textId="77777777" w:rsidR="007669DC" w:rsidRPr="00A237EC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Huawei,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77B6E" w14:textId="77777777" w:rsidR="007669DC" w:rsidRPr="00A237EC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Update of use case on enhanced user experience with sparse LEO satellites deployment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71D39" w14:textId="179CB82C" w:rsidR="007669DC" w:rsidRPr="00A237EC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237EC">
              <w:rPr>
                <w:rFonts w:eastAsia="Times New Roman" w:cs="Arial"/>
                <w:szCs w:val="18"/>
                <w:lang w:val="de-DE" w:eastAsia="ar-SA"/>
              </w:rPr>
              <w:t>Revised to S1-250800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9140F" w14:textId="62E541CE" w:rsidR="007669DC" w:rsidRPr="00A237EC" w:rsidRDefault="00B37D6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237EC">
              <w:rPr>
                <w:rFonts w:eastAsia="Arial Unicode MS" w:cs="Arial"/>
                <w:szCs w:val="18"/>
                <w:lang w:val="de-DE" w:eastAsia="ar-SA"/>
              </w:rPr>
              <w:t>Revision</w:t>
            </w:r>
          </w:p>
        </w:tc>
      </w:tr>
      <w:tr w:rsidR="00A237EC" w:rsidRPr="002B5B90" w14:paraId="206FC481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40FFB" w14:textId="13DC82AA" w:rsidR="00A237EC" w:rsidRPr="00F030E0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5EBAB" w14:textId="0E863C3A" w:rsidR="00A237EC" w:rsidRPr="00F030E0" w:rsidRDefault="00FD1AEF" w:rsidP="00211E0B">
            <w:pPr>
              <w:snapToGrid w:val="0"/>
              <w:spacing w:after="0" w:line="240" w:lineRule="auto"/>
            </w:pPr>
            <w:hyperlink r:id="rId12" w:history="1">
              <w:r w:rsidR="00A237EC" w:rsidRPr="00F030E0">
                <w:rPr>
                  <w:rStyle w:val="Hyperlink"/>
                  <w:rFonts w:cs="Arial"/>
                  <w:color w:val="auto"/>
                </w:rPr>
                <w:t>S1-250800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EF702" w14:textId="6FDD1634" w:rsidR="00A237EC" w:rsidRPr="00F030E0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Huawei,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6D32E" w14:textId="0FA9C1E7" w:rsidR="00A237EC" w:rsidRPr="00F030E0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Update of use case on enhanced user experience with sparse LEO satellites deployment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0622E" w14:textId="4A5EDE17" w:rsidR="00A237EC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Revised to S1-250831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2536B" w14:textId="107F854D" w:rsidR="00A237EC" w:rsidRPr="00F030E0" w:rsidRDefault="00A237EC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szCs w:val="18"/>
                <w:lang w:val="de-DE" w:eastAsia="ar-SA"/>
              </w:rPr>
              <w:t>Revision</w:t>
            </w:r>
          </w:p>
          <w:p w14:paraId="304349B7" w14:textId="0D8D7DDE" w:rsidR="00A237EC" w:rsidRPr="00F030E0" w:rsidRDefault="00A237EC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szCs w:val="18"/>
                <w:lang w:val="de-DE" w:eastAsia="ar-SA"/>
              </w:rPr>
              <w:t>Revision of S1-250288.</w:t>
            </w:r>
          </w:p>
        </w:tc>
      </w:tr>
      <w:tr w:rsidR="00F030E0" w:rsidRPr="002B5B90" w14:paraId="2E99DAAB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06A996" w14:textId="66694791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A4B01D" w14:textId="5F36AA9E" w:rsidR="00F030E0" w:rsidRPr="00F030E0" w:rsidRDefault="00FD1AEF" w:rsidP="00211E0B">
            <w:pPr>
              <w:snapToGrid w:val="0"/>
              <w:spacing w:after="0" w:line="240" w:lineRule="auto"/>
            </w:pPr>
            <w:hyperlink r:id="rId13" w:history="1">
              <w:r w:rsidR="00F030E0" w:rsidRPr="00F030E0">
                <w:rPr>
                  <w:rStyle w:val="Hyperlink"/>
                  <w:rFonts w:cs="Arial"/>
                  <w:color w:val="auto"/>
                </w:rPr>
                <w:t>S1-250831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053375" w14:textId="00B1D01D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Huawei,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93F111" w14:textId="408990C6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Update of use case on enhanced user experience with sparse LEO satellites deployment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3B952" w14:textId="4F087AC0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9AD097" w14:textId="77777777" w:rsidR="00F030E0" w:rsidRPr="00F030E0" w:rsidRDefault="00F030E0" w:rsidP="00F030E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szCs w:val="18"/>
                <w:lang w:val="de-DE" w:eastAsia="ar-SA"/>
              </w:rPr>
              <w:t>Revision</w:t>
            </w:r>
          </w:p>
          <w:p w14:paraId="374593E3" w14:textId="5D410CF1" w:rsidR="00F030E0" w:rsidRPr="00F030E0" w:rsidRDefault="00F030E0" w:rsidP="00F030E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szCs w:val="18"/>
                <w:lang w:val="de-DE" w:eastAsia="ar-SA"/>
              </w:rPr>
              <w:t>Revision of S1-250288.</w:t>
            </w:r>
          </w:p>
          <w:p w14:paraId="0474E72A" w14:textId="77777777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szCs w:val="18"/>
                <w:lang w:val="de-DE" w:eastAsia="ar-SA"/>
              </w:rPr>
              <w:t>Revision of S1-250800.</w:t>
            </w:r>
          </w:p>
          <w:p w14:paraId="000B57B3" w14:textId="77777777" w:rsidR="00F030E0" w:rsidRDefault="00F030E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szCs w:val="18"/>
                <w:lang w:val="de-DE" w:eastAsia="ar-SA"/>
              </w:rPr>
              <w:t>Clean up colors. Editor note to PR#4: This req is FFS.</w:t>
            </w:r>
          </w:p>
          <w:p w14:paraId="2C3955B5" w14:textId="537BA916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522E4" w:rsidRPr="001D2FD9" w14:paraId="715986E8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331E1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90705873"/>
            <w:r w:rsidRPr="00F030E0">
              <w:rPr>
                <w:rFonts w:eastAsia="Times New Roman" w:cs="Arial"/>
                <w:szCs w:val="18"/>
                <w:lang w:eastAsia="ar-SA"/>
              </w:rPr>
              <w:t xml:space="preserve">Cont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D82C4" w14:textId="77777777" w:rsidR="00F522E4" w:rsidRPr="00F030E0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14" w:history="1">
              <w:r w:rsidR="00F522E4" w:rsidRPr="00F030E0">
                <w:rPr>
                  <w:rStyle w:val="Hyperlink"/>
                  <w:rFonts w:cs="Arial"/>
                  <w:color w:val="auto"/>
                  <w:lang w:val="fr-FR"/>
                </w:rPr>
                <w:t>S1-250057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E86FA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CDC45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Satellite Coverage Optimization Clarification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B066D" w14:textId="45A6D091" w:rsidR="00F522E4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Revised to S1-250376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DE428" w14:textId="77777777" w:rsidR="00F522E4" w:rsidRPr="00F030E0" w:rsidRDefault="00F522E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  <w:p w14:paraId="05FC8936" w14:textId="12D78098" w:rsidR="00B37D64" w:rsidRPr="00F030E0" w:rsidRDefault="00B37D6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Noted, possible merge.</w:t>
            </w:r>
          </w:p>
          <w:p w14:paraId="036268C2" w14:textId="77777777" w:rsidR="00B37D64" w:rsidRPr="00F030E0" w:rsidRDefault="00B37D6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</w:p>
        </w:tc>
      </w:tr>
      <w:tr w:rsidR="00F030E0" w:rsidRPr="001D2FD9" w14:paraId="3940D757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955BD" w14:textId="67F90207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 xml:space="preserve">Cont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B0BEE" w14:textId="6180E47B" w:rsidR="00F030E0" w:rsidRPr="00F030E0" w:rsidRDefault="00FD1AEF" w:rsidP="00211E0B">
            <w:pPr>
              <w:snapToGrid w:val="0"/>
              <w:spacing w:after="0" w:line="240" w:lineRule="auto"/>
            </w:pPr>
            <w:hyperlink r:id="rId15" w:history="1">
              <w:r w:rsidR="00F030E0" w:rsidRPr="00F030E0">
                <w:rPr>
                  <w:rStyle w:val="Hyperlink"/>
                  <w:rFonts w:cs="Arial"/>
                  <w:color w:val="auto"/>
                </w:rPr>
                <w:t>S1-250376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55BE4" w14:textId="0725E9BA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2F6AB" w14:textId="54843F8A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Satellite Coverage Optimization Clarification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DEAD8" w14:textId="4E9F6DC4" w:rsidR="00F030E0" w:rsidRPr="00F030E0" w:rsidRDefault="00F030E0" w:rsidP="00F030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 xml:space="preserve">Merged into </w:t>
            </w:r>
            <w:r w:rsidRPr="00A237EC">
              <w:rPr>
                <w:rFonts w:eastAsia="Times New Roman" w:cs="Arial"/>
                <w:szCs w:val="18"/>
                <w:lang w:val="de-DE" w:eastAsia="ar-SA"/>
              </w:rPr>
              <w:t>S1-250800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C75A9" w14:textId="77777777" w:rsidR="00F030E0" w:rsidRPr="00F030E0" w:rsidRDefault="00F030E0" w:rsidP="00F030E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  <w:p w14:paraId="4D2AA099" w14:textId="77777777" w:rsidR="00F030E0" w:rsidRPr="00F030E0" w:rsidRDefault="00F030E0" w:rsidP="00F030E0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Noted, possible merge.</w:t>
            </w:r>
          </w:p>
          <w:p w14:paraId="7964DD72" w14:textId="77777777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</w:p>
          <w:p w14:paraId="22372987" w14:textId="56CFB523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Cs/>
                <w:szCs w:val="18"/>
                <w:lang w:val="de-DE" w:eastAsia="ar-SA"/>
              </w:rPr>
              <w:t>Revision of S1-250057.</w:t>
            </w:r>
          </w:p>
        </w:tc>
      </w:tr>
      <w:tr w:rsidR="00F522E4" w:rsidRPr="001D2FD9" w14:paraId="47559FB9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96779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343BB" w14:textId="77777777" w:rsidR="00F522E4" w:rsidRPr="00F030E0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16" w:history="1">
              <w:r w:rsidR="00F522E4" w:rsidRPr="00F030E0">
                <w:rPr>
                  <w:rStyle w:val="Hyperlink"/>
                  <w:rFonts w:cs="Arial"/>
                  <w:color w:val="auto"/>
                  <w:lang w:val="fr-FR"/>
                </w:rPr>
                <w:t>S1-250058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2E4E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F4A37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New Requirements for Service Continuity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EFEB0" w14:textId="5542D0EB" w:rsidR="00F522E4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Revised to S1-250377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D968D" w14:textId="77777777" w:rsidR="00F522E4" w:rsidRPr="00F030E0" w:rsidRDefault="00F522E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</w:tc>
      </w:tr>
      <w:tr w:rsidR="00F030E0" w:rsidRPr="001D2FD9" w14:paraId="0567FB93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35A33" w14:textId="75652506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83443" w14:textId="44A95F4C" w:rsidR="00F030E0" w:rsidRPr="00F030E0" w:rsidRDefault="00FD1AEF" w:rsidP="00211E0B">
            <w:pPr>
              <w:snapToGrid w:val="0"/>
              <w:spacing w:after="0" w:line="240" w:lineRule="auto"/>
            </w:pPr>
            <w:hyperlink r:id="rId17" w:history="1">
              <w:r w:rsidR="00F030E0" w:rsidRPr="00F030E0">
                <w:rPr>
                  <w:rStyle w:val="Hyperlink"/>
                  <w:rFonts w:cs="Arial"/>
                  <w:color w:val="auto"/>
                </w:rPr>
                <w:t>S1-250377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9D118" w14:textId="63B4CCEE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76F25" w14:textId="2A26AD57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New Requirements for Service Continuity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FA7B9" w14:textId="4B26887F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E61C7" w14:textId="416CC1E4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  <w:p w14:paraId="49E23069" w14:textId="444A543C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Cs/>
                <w:szCs w:val="18"/>
                <w:lang w:val="de-DE" w:eastAsia="ar-SA"/>
              </w:rPr>
              <w:t>Revision of S1-250058.</w:t>
            </w:r>
          </w:p>
        </w:tc>
      </w:tr>
      <w:tr w:rsidR="00F522E4" w:rsidRPr="002B5B90" w14:paraId="72FC5857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D69D4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1B9E3" w14:textId="77777777" w:rsidR="00F522E4" w:rsidRPr="00F030E0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18" w:history="1">
              <w:r w:rsidR="00F522E4" w:rsidRPr="00F030E0">
                <w:rPr>
                  <w:rStyle w:val="Hyperlink"/>
                  <w:rFonts w:cs="Arial"/>
                  <w:color w:val="auto"/>
                  <w:lang w:val="fr-FR"/>
                </w:rPr>
                <w:t>S1-250059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52B6F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FFF5D" w14:textId="77777777" w:rsidR="00F522E4" w:rsidRPr="00F030E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 xml:space="preserve">Positioning for Regulatory Services in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47BE8" w14:textId="204F5751" w:rsidR="00F522E4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30E0">
              <w:rPr>
                <w:rFonts w:eastAsia="Times New Roman" w:cs="Arial"/>
                <w:szCs w:val="18"/>
                <w:lang w:val="de-DE" w:eastAsia="ar-SA"/>
              </w:rPr>
              <w:t>Revised to S1-250379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26D6B" w14:textId="77777777" w:rsidR="00F522E4" w:rsidRPr="00F030E0" w:rsidRDefault="00F522E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</w:tc>
      </w:tr>
      <w:tr w:rsidR="00F030E0" w:rsidRPr="002B5B90" w14:paraId="1D82B137" w14:textId="77777777" w:rsidTr="00F030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441A2" w14:textId="071F4FB4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0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6B168" w14:textId="0DA5C699" w:rsidR="00F030E0" w:rsidRPr="00F030E0" w:rsidRDefault="00FD1AEF" w:rsidP="00211E0B">
            <w:pPr>
              <w:snapToGrid w:val="0"/>
              <w:spacing w:after="0" w:line="240" w:lineRule="auto"/>
            </w:pPr>
            <w:hyperlink r:id="rId19" w:history="1">
              <w:r w:rsidR="00F030E0" w:rsidRPr="00F030E0">
                <w:rPr>
                  <w:rStyle w:val="Hyperlink"/>
                  <w:rFonts w:cs="Arial"/>
                  <w:color w:val="auto"/>
                </w:rPr>
                <w:t>S1-250379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0962E" w14:textId="45CCAB8A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E53C7" w14:textId="57DDAA31" w:rsidR="00F030E0" w:rsidRPr="00F030E0" w:rsidRDefault="00F030E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030E0">
              <w:rPr>
                <w:lang w:val="fr-FR"/>
              </w:rPr>
              <w:t xml:space="preserve">Positioning for Regulatory Services in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0D6CE" w14:textId="6D708E5C" w:rsidR="00F030E0" w:rsidRPr="00F030E0" w:rsidRDefault="00F030E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</w:t>
            </w:r>
            <w:r w:rsidRPr="00A237EC">
              <w:rPr>
                <w:rFonts w:eastAsia="Times New Roman" w:cs="Arial"/>
                <w:szCs w:val="18"/>
                <w:lang w:val="de-DE" w:eastAsia="ar-SA"/>
              </w:rPr>
              <w:t xml:space="preserve"> S1-250801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AB540" w14:textId="40EFDF37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  <w:p w14:paraId="02CD6AB1" w14:textId="57414FAE" w:rsidR="00F030E0" w:rsidRPr="00F030E0" w:rsidRDefault="00F030E0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F030E0">
              <w:rPr>
                <w:rFonts w:eastAsia="Arial Unicode MS" w:cs="Arial"/>
                <w:iCs/>
                <w:szCs w:val="18"/>
                <w:lang w:val="de-DE" w:eastAsia="ar-SA"/>
              </w:rPr>
              <w:t>Revision of S1-250059.</w:t>
            </w:r>
          </w:p>
        </w:tc>
      </w:tr>
      <w:tr w:rsidR="00F522E4" w:rsidRPr="002B5B90" w14:paraId="5FB92F71" w14:textId="77777777" w:rsidTr="00B705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603D4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7E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DD088" w14:textId="77777777" w:rsidR="00F522E4" w:rsidRPr="00A237EC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20" w:history="1">
              <w:r w:rsidR="00F522E4" w:rsidRPr="00A237EC">
                <w:rPr>
                  <w:rStyle w:val="Hyperlink"/>
                  <w:rFonts w:cs="Arial"/>
                  <w:color w:val="auto"/>
                  <w:lang w:val="fr-FR"/>
                </w:rPr>
                <w:t>S1-250135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5B631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Airbus, ESA, Fraunhofer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B45E7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pCR on “resilient positioning in satellite networks”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56911" w14:textId="5FE3281A" w:rsidR="00F522E4" w:rsidRPr="00A237EC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237EC">
              <w:rPr>
                <w:rFonts w:eastAsia="Times New Roman" w:cs="Arial"/>
                <w:szCs w:val="18"/>
                <w:lang w:val="de-DE" w:eastAsia="ar-SA"/>
              </w:rPr>
              <w:t>Revised to S1-250801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C62DA" w14:textId="77777777" w:rsidR="00F522E4" w:rsidRPr="00A237EC" w:rsidRDefault="00F522E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37EC" w:rsidRPr="002B5B90" w14:paraId="283BB50F" w14:textId="77777777" w:rsidTr="00B705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491208" w14:textId="60A06277" w:rsidR="00A237EC" w:rsidRPr="00B70541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5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4569B6" w14:textId="66C813DE" w:rsidR="00A237EC" w:rsidRPr="00B70541" w:rsidRDefault="00FD1AEF" w:rsidP="00211E0B">
            <w:pPr>
              <w:snapToGrid w:val="0"/>
              <w:spacing w:after="0" w:line="240" w:lineRule="auto"/>
            </w:pPr>
            <w:hyperlink r:id="rId21" w:history="1">
              <w:r w:rsidR="00A237EC" w:rsidRPr="00B70541">
                <w:rPr>
                  <w:rStyle w:val="Hyperlink"/>
                  <w:rFonts w:cs="Arial"/>
                  <w:color w:val="auto"/>
                </w:rPr>
                <w:t>S1-250801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F55CCA" w14:textId="62E06528" w:rsidR="00A237EC" w:rsidRPr="00B70541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Airbus, ESA, Fraunhofer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F5538D" w14:textId="5595A7F1" w:rsidR="00A237EC" w:rsidRPr="00B70541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pCR on “resilient positioning in satellite networks”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931B79" w14:textId="5286918C" w:rsidR="00A237EC" w:rsidRPr="00B70541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0541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919CDD" w14:textId="159DD426" w:rsidR="00A237EC" w:rsidRPr="00B70541" w:rsidRDefault="00A237EC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0541">
              <w:rPr>
                <w:rFonts w:eastAsia="Arial Unicode MS" w:cs="Arial"/>
                <w:szCs w:val="18"/>
                <w:lang w:val="de-DE" w:eastAsia="ar-SA"/>
              </w:rPr>
              <w:t>Revision of S1-250135.</w:t>
            </w:r>
          </w:p>
        </w:tc>
      </w:tr>
      <w:tr w:rsidR="00F522E4" w:rsidRPr="002B5B90" w14:paraId="0FE83666" w14:textId="77777777" w:rsidTr="00B705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E742C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5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BB5D1" w14:textId="77777777" w:rsidR="00F522E4" w:rsidRPr="00B70541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22" w:history="1">
              <w:r w:rsidR="00F522E4" w:rsidRPr="00B70541">
                <w:rPr>
                  <w:rStyle w:val="Hyperlink"/>
                  <w:rFonts w:cs="Arial"/>
                  <w:color w:val="auto"/>
                  <w:lang w:val="fr-FR"/>
                </w:rPr>
                <w:t>S1-250275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AFA1A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THALES, ESA,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995DB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Use Case on “Disaster relief” - Updates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6C74E" w14:textId="45540F2B" w:rsidR="00F522E4" w:rsidRPr="00B70541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054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8BF85" w14:textId="77777777" w:rsidR="00F522E4" w:rsidRPr="00B70541" w:rsidRDefault="00F522E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522E4" w:rsidRPr="001D2FD9" w14:paraId="76C5EE9C" w14:textId="77777777" w:rsidTr="00CA4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DF1C4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5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0E5BC" w14:textId="77777777" w:rsidR="00F522E4" w:rsidRPr="00B70541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23" w:history="1">
              <w:r w:rsidR="00F522E4" w:rsidRPr="00B70541">
                <w:rPr>
                  <w:rStyle w:val="Hyperlink"/>
                  <w:rFonts w:cs="Arial"/>
                  <w:color w:val="auto"/>
                  <w:lang w:val="fr-FR"/>
                </w:rPr>
                <w:t>S1-250061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A4EF8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42243" w14:textId="77777777" w:rsidR="00F522E4" w:rsidRPr="00B70541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Additional Satellite related Requirements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33796" w14:textId="44D6B911" w:rsidR="00F522E4" w:rsidRPr="00B70541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0541">
              <w:rPr>
                <w:rFonts w:eastAsia="Times New Roman" w:cs="Arial"/>
                <w:szCs w:val="18"/>
                <w:lang w:val="de-DE" w:eastAsia="ar-SA"/>
              </w:rPr>
              <w:t>Revised to S1-250378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847C4" w14:textId="77777777" w:rsidR="00F522E4" w:rsidRPr="00B70541" w:rsidRDefault="00F522E4" w:rsidP="00211E0B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B70541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</w:tc>
      </w:tr>
      <w:tr w:rsidR="00B70541" w:rsidRPr="001D2FD9" w14:paraId="1A922AD4" w14:textId="77777777" w:rsidTr="00CA4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F4BDC" w14:textId="7B280042" w:rsidR="00B70541" w:rsidRPr="00CA4CEB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4CE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E27FD" w14:textId="51032CD2" w:rsidR="00B70541" w:rsidRPr="00CA4CEB" w:rsidRDefault="00FD1AEF" w:rsidP="00211E0B">
            <w:pPr>
              <w:snapToGrid w:val="0"/>
              <w:spacing w:after="0" w:line="240" w:lineRule="auto"/>
            </w:pPr>
            <w:hyperlink r:id="rId24" w:history="1">
              <w:r w:rsidR="00B70541" w:rsidRPr="00CA4CEB">
                <w:rPr>
                  <w:rStyle w:val="Hyperlink"/>
                  <w:rFonts w:cs="Arial"/>
                  <w:color w:val="auto"/>
                </w:rPr>
                <w:t>S1-250378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0F26D" w14:textId="31D34ED0" w:rsidR="00B70541" w:rsidRPr="00CA4CEB" w:rsidRDefault="00B705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A4CEB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0E716" w14:textId="128362BF" w:rsidR="00B70541" w:rsidRPr="00CA4CEB" w:rsidRDefault="00B705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A4CEB">
              <w:rPr>
                <w:lang w:val="fr-FR"/>
              </w:rPr>
              <w:t>Additional Satellite related Requirements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E0645" w14:textId="76E3CC25" w:rsidR="00B70541" w:rsidRPr="00CA4CEB" w:rsidRDefault="00CA4CEB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4CEB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2EFF7" w14:textId="4F492F96" w:rsidR="00B70541" w:rsidRPr="00CA4CEB" w:rsidRDefault="00B70541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CA4CEB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8.1.1</w:t>
            </w:r>
          </w:p>
          <w:p w14:paraId="0583564B" w14:textId="489ECE73" w:rsidR="00B70541" w:rsidRPr="00CA4CEB" w:rsidRDefault="00B70541" w:rsidP="00211E0B">
            <w:pPr>
              <w:spacing w:after="0" w:line="240" w:lineRule="auto"/>
              <w:rPr>
                <w:rFonts w:eastAsia="Arial Unicode MS" w:cs="Arial"/>
                <w:iCs/>
                <w:szCs w:val="18"/>
                <w:lang w:val="de-DE" w:eastAsia="ar-SA"/>
              </w:rPr>
            </w:pPr>
            <w:r w:rsidRPr="00CA4CEB">
              <w:rPr>
                <w:rFonts w:eastAsia="Arial Unicode MS" w:cs="Arial"/>
                <w:iCs/>
                <w:szCs w:val="18"/>
                <w:lang w:val="de-DE" w:eastAsia="ar-SA"/>
              </w:rPr>
              <w:t>Revision of S1-250061.</w:t>
            </w:r>
          </w:p>
        </w:tc>
      </w:tr>
      <w:tr w:rsidR="00F522E4" w:rsidRPr="002B5B90" w14:paraId="206AB74E" w14:textId="77777777" w:rsidTr="00B705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FD0A8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7E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48BC8" w14:textId="77777777" w:rsidR="00F522E4" w:rsidRPr="00A237EC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25" w:history="1">
              <w:r w:rsidR="00F522E4" w:rsidRPr="00A237EC">
                <w:rPr>
                  <w:rStyle w:val="Hyperlink"/>
                  <w:rFonts w:cs="Arial"/>
                  <w:color w:val="auto"/>
                  <w:lang w:val="fr-FR"/>
                </w:rPr>
                <w:t>S1-250144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34DD4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D6D25" w14:textId="77777777" w:rsidR="00F522E4" w:rsidRPr="00A237EC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A237EC">
              <w:rPr>
                <w:lang w:val="fr-FR"/>
              </w:rPr>
              <w:t>Low-energy positioning in satellite networks - updates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107F2" w14:textId="2574438C" w:rsidR="00F522E4" w:rsidRPr="00A237EC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237EC">
              <w:rPr>
                <w:rFonts w:eastAsia="Times New Roman" w:cs="Arial"/>
                <w:szCs w:val="18"/>
                <w:lang w:val="de-DE" w:eastAsia="ar-SA"/>
              </w:rPr>
              <w:t>Revised to S1-250802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AB126" w14:textId="77777777" w:rsidR="00F522E4" w:rsidRPr="00A237EC" w:rsidRDefault="00F522E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37EC" w:rsidRPr="002B5B90" w14:paraId="3DEAE782" w14:textId="77777777" w:rsidTr="001965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9141E" w14:textId="3F8AA09A" w:rsidR="00A237EC" w:rsidRPr="00B70541" w:rsidRDefault="00A237E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5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58F53" w14:textId="2CC2AD52" w:rsidR="00A237EC" w:rsidRPr="00B70541" w:rsidRDefault="00FD1AEF" w:rsidP="00211E0B">
            <w:pPr>
              <w:snapToGrid w:val="0"/>
              <w:spacing w:after="0" w:line="240" w:lineRule="auto"/>
            </w:pPr>
            <w:hyperlink r:id="rId26" w:history="1">
              <w:r w:rsidR="00A237EC" w:rsidRPr="00B70541">
                <w:rPr>
                  <w:rStyle w:val="Hyperlink"/>
                  <w:rFonts w:cs="Arial"/>
                  <w:color w:val="auto"/>
                </w:rPr>
                <w:t>S1-250802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8477A" w14:textId="25C299B6" w:rsidR="00A237EC" w:rsidRPr="00B70541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B1BD8" w14:textId="358FA3E0" w:rsidR="00A237EC" w:rsidRPr="00B70541" w:rsidRDefault="00A237E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70541">
              <w:rPr>
                <w:lang w:val="fr-FR"/>
              </w:rPr>
              <w:t>Low-energy positioning in satellite networks - updates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7DF26" w14:textId="4DC4300E" w:rsidR="00A237EC" w:rsidRPr="00B70541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0541">
              <w:rPr>
                <w:rFonts w:eastAsia="Times New Roman" w:cs="Arial"/>
                <w:szCs w:val="18"/>
                <w:lang w:val="de-DE" w:eastAsia="ar-SA"/>
              </w:rPr>
              <w:t>Revised to S1-250832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878B1" w14:textId="77C04276" w:rsidR="00A237EC" w:rsidRPr="00B70541" w:rsidRDefault="00A237EC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0541">
              <w:rPr>
                <w:rFonts w:eastAsia="Arial Unicode MS" w:cs="Arial"/>
                <w:szCs w:val="18"/>
                <w:lang w:val="de-DE" w:eastAsia="ar-SA"/>
              </w:rPr>
              <w:t>Revision of S1-250144.</w:t>
            </w:r>
          </w:p>
        </w:tc>
      </w:tr>
      <w:tr w:rsidR="00B70541" w:rsidRPr="002B5B90" w14:paraId="69F2849F" w14:textId="77777777" w:rsidTr="001965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2E85D" w14:textId="1FCEAF1D" w:rsidR="00B70541" w:rsidRPr="00196545" w:rsidRDefault="00B705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65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8E9FD" w14:textId="0AE12215" w:rsidR="00B70541" w:rsidRPr="00196545" w:rsidRDefault="00FD1AEF" w:rsidP="00211E0B">
            <w:pPr>
              <w:snapToGrid w:val="0"/>
              <w:spacing w:after="0" w:line="240" w:lineRule="auto"/>
            </w:pPr>
            <w:hyperlink r:id="rId27" w:history="1">
              <w:r w:rsidR="00B70541" w:rsidRPr="00196545">
                <w:rPr>
                  <w:rStyle w:val="Hyperlink"/>
                  <w:rFonts w:cs="Arial"/>
                  <w:color w:val="auto"/>
                </w:rPr>
                <w:t>S1-250832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55D36" w14:textId="220AAB36" w:rsidR="00B70541" w:rsidRPr="00196545" w:rsidRDefault="00B705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96545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5B357" w14:textId="0E56FF00" w:rsidR="00B70541" w:rsidRPr="00196545" w:rsidRDefault="00B705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96545">
              <w:rPr>
                <w:lang w:val="fr-FR"/>
              </w:rPr>
              <w:t>Low-energy positioning in satellite networks - updates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DD876" w14:textId="7DCF1E2D" w:rsidR="00B70541" w:rsidRPr="00196545" w:rsidRDefault="00196545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96545">
              <w:rPr>
                <w:rFonts w:eastAsia="Times New Roman" w:cs="Arial"/>
                <w:szCs w:val="18"/>
                <w:lang w:val="de-DE" w:eastAsia="ar-SA"/>
              </w:rPr>
              <w:t>Revised to S1-250865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41765" w14:textId="0B00DA7F" w:rsidR="00B70541" w:rsidRPr="00196545" w:rsidRDefault="00B70541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96545">
              <w:rPr>
                <w:rFonts w:eastAsia="Arial Unicode MS" w:cs="Arial"/>
                <w:i/>
                <w:szCs w:val="18"/>
                <w:lang w:val="de-DE" w:eastAsia="ar-SA"/>
              </w:rPr>
              <w:t>Revision of S1-250144.</w:t>
            </w:r>
          </w:p>
          <w:p w14:paraId="0D860821" w14:textId="5720BB08" w:rsidR="00B70541" w:rsidRPr="00196545" w:rsidRDefault="00B70541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96545">
              <w:rPr>
                <w:rFonts w:eastAsia="Arial Unicode MS" w:cs="Arial"/>
                <w:szCs w:val="18"/>
                <w:lang w:val="de-DE" w:eastAsia="ar-SA"/>
              </w:rPr>
              <w:t>Revision of S1-250802.</w:t>
            </w:r>
          </w:p>
        </w:tc>
      </w:tr>
      <w:tr w:rsidR="00196545" w:rsidRPr="002B5B90" w14:paraId="756C84E5" w14:textId="77777777" w:rsidTr="001965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D6EE27" w14:textId="76402527" w:rsidR="00196545" w:rsidRPr="00196545" w:rsidRDefault="00196545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654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7B41C9" w14:textId="426F6E00" w:rsidR="00196545" w:rsidRPr="00196545" w:rsidRDefault="00FD1AEF" w:rsidP="00211E0B">
            <w:pPr>
              <w:snapToGrid w:val="0"/>
              <w:spacing w:after="0" w:line="240" w:lineRule="auto"/>
            </w:pPr>
            <w:hyperlink r:id="rId28" w:history="1">
              <w:r w:rsidR="00196545" w:rsidRPr="00196545">
                <w:rPr>
                  <w:rStyle w:val="Hyperlink"/>
                  <w:rFonts w:cs="Arial"/>
                  <w:color w:val="auto"/>
                </w:rPr>
                <w:t>S1-250865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9790EA" w14:textId="4DE89AC7" w:rsidR="00196545" w:rsidRPr="00196545" w:rsidRDefault="00196545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96545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9F3320" w14:textId="6F86AED7" w:rsidR="00196545" w:rsidRPr="00196545" w:rsidRDefault="00196545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96545">
              <w:rPr>
                <w:lang w:val="fr-FR"/>
              </w:rPr>
              <w:t>Low-energy positioning in satellite networks - updates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7955D2" w14:textId="25471171" w:rsidR="00196545" w:rsidRPr="00196545" w:rsidRDefault="00196545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96545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1617D4" w14:textId="77777777" w:rsidR="00196545" w:rsidRPr="00196545" w:rsidRDefault="00196545" w:rsidP="00196545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96545">
              <w:rPr>
                <w:rFonts w:eastAsia="Arial Unicode MS" w:cs="Arial"/>
                <w:i/>
                <w:szCs w:val="18"/>
                <w:lang w:val="de-DE" w:eastAsia="ar-SA"/>
              </w:rPr>
              <w:t>Revision of S1-250144.</w:t>
            </w:r>
          </w:p>
          <w:p w14:paraId="09E887C0" w14:textId="4A9D09F7" w:rsidR="00196545" w:rsidRPr="00196545" w:rsidRDefault="00196545" w:rsidP="0019654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96545">
              <w:rPr>
                <w:rFonts w:eastAsia="Arial Unicode MS" w:cs="Arial"/>
                <w:i/>
                <w:szCs w:val="18"/>
                <w:lang w:val="de-DE" w:eastAsia="ar-SA"/>
              </w:rPr>
              <w:t>Revision of S1-250802.</w:t>
            </w:r>
          </w:p>
          <w:p w14:paraId="6B506A6F" w14:textId="77777777" w:rsidR="00196545" w:rsidRPr="00196545" w:rsidRDefault="00196545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96545">
              <w:rPr>
                <w:rFonts w:eastAsia="Arial Unicode MS" w:cs="Arial"/>
                <w:szCs w:val="18"/>
                <w:lang w:val="de-DE" w:eastAsia="ar-SA"/>
              </w:rPr>
              <w:t>Revision of S1-250832.</w:t>
            </w:r>
          </w:p>
          <w:p w14:paraId="07101731" w14:textId="1CA80607" w:rsidR="00196545" w:rsidRPr="00196545" w:rsidRDefault="00196545" w:rsidP="00196545">
            <w:pPr>
              <w:pStyle w:val="TH"/>
              <w:jc w:val="left"/>
              <w:rPr>
                <w:b w:val="0"/>
                <w:bCs/>
                <w:lang w:eastAsia="en-GB"/>
              </w:rPr>
            </w:pPr>
            <w:r w:rsidRPr="00196545">
              <w:rPr>
                <w:b w:val="0"/>
                <w:bCs/>
                <w:lang w:eastAsia="en-GB"/>
              </w:rPr>
              <w:t xml:space="preserve">New title Table </w:t>
            </w:r>
            <w:r w:rsidRPr="00196545">
              <w:rPr>
                <w:b w:val="0"/>
                <w:bCs/>
                <w:lang w:eastAsia="zh-CN"/>
              </w:rPr>
              <w:t>8.6.6</w:t>
            </w:r>
            <w:r w:rsidRPr="00196545">
              <w:rPr>
                <w:b w:val="0"/>
                <w:bCs/>
                <w:lang w:eastAsia="en-GB"/>
              </w:rPr>
              <w:t>-1: Performance requirements for satellite-based positioning services for energy constrained devices</w:t>
            </w:r>
          </w:p>
          <w:p w14:paraId="0137585C" w14:textId="3820A74A" w:rsidR="00196545" w:rsidRPr="00196545" w:rsidRDefault="00196545" w:rsidP="00196545">
            <w:pPr>
              <w:pStyle w:val="TH"/>
              <w:jc w:val="left"/>
              <w:rPr>
                <w:b w:val="0"/>
                <w:bCs/>
                <w:lang w:eastAsia="en-GB"/>
              </w:rPr>
            </w:pPr>
            <w:r w:rsidRPr="00196545">
              <w:rPr>
                <w:b w:val="0"/>
                <w:bCs/>
                <w:lang w:eastAsia="en-GB"/>
              </w:rPr>
              <w:t>PR#2, The 6G system with satellite access…</w:t>
            </w:r>
          </w:p>
          <w:p w14:paraId="28DE5B97" w14:textId="5EEFCA2F" w:rsidR="00196545" w:rsidRPr="00196545" w:rsidRDefault="00196545" w:rsidP="00196545">
            <w:pPr>
              <w:pStyle w:val="TH"/>
              <w:jc w:val="left"/>
              <w:rPr>
                <w:rFonts w:eastAsia="Arial Unicode MS" w:cs="Arial"/>
                <w:szCs w:val="18"/>
                <w:lang w:eastAsia="ar-SA"/>
              </w:rPr>
            </w:pPr>
            <w:r w:rsidRPr="00196545">
              <w:rPr>
                <w:b w:val="0"/>
                <w:bCs/>
                <w:lang w:eastAsia="en-GB"/>
              </w:rPr>
              <w:t xml:space="preserve">Number PRs correctly. Fixed the </w:t>
            </w:r>
          </w:p>
        </w:tc>
      </w:tr>
      <w:bookmarkEnd w:id="6"/>
      <w:tr w:rsidR="00DC5334" w:rsidRPr="006E6FF4" w14:paraId="36F11D1D" w14:textId="77777777" w:rsidTr="00CF0B97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EB5FE7F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F2106" w:rsidRPr="002B5B90" w14:paraId="596FF78C" w14:textId="77777777" w:rsidTr="00CF0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5668A" w14:textId="2C1BFA49" w:rsidR="004F2106" w:rsidRPr="00CF0B9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B93DF" w14:textId="203FCA19" w:rsidR="004F2106" w:rsidRPr="00CF0B97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29" w:history="1">
              <w:r w:rsidR="004F2106" w:rsidRPr="00CF0B97">
                <w:rPr>
                  <w:rStyle w:val="Hyperlink"/>
                  <w:rFonts w:cs="Arial"/>
                  <w:color w:val="auto"/>
                  <w:lang w:val="fr-FR"/>
                </w:rPr>
                <w:t>S1-250055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4C6C0" w14:textId="106B0AB1" w:rsidR="004F2106" w:rsidRPr="00CF0B9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>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98D97" w14:textId="05333073" w:rsidR="004F2106" w:rsidRPr="00CF0B9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>Use case on seamless voice call support between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9AB87" w14:textId="7724F46F" w:rsidR="004F2106" w:rsidRPr="00CF0B97" w:rsidRDefault="00CF0B9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0B9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63370" w14:textId="77777777" w:rsidR="004F2106" w:rsidRPr="00CF0B9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2106" w:rsidRPr="002B5B90" w14:paraId="1D9CB2C6" w14:textId="77777777" w:rsidTr="00CF0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8A7FA" w14:textId="485D8714" w:rsidR="004F2106" w:rsidRPr="00330376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03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0EDCD" w14:textId="11B71341" w:rsidR="004F2106" w:rsidRPr="00330376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30" w:history="1">
              <w:r w:rsidR="004F2106" w:rsidRPr="00330376">
                <w:rPr>
                  <w:rStyle w:val="Hyperlink"/>
                  <w:rFonts w:cs="Arial"/>
                  <w:color w:val="auto"/>
                  <w:lang w:val="fr-FR"/>
                </w:rPr>
                <w:t>S1-250126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F8BFE" w14:textId="2C06CDE7" w:rsidR="004F2106" w:rsidRPr="00330376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30376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A63CC" w14:textId="17D65DE8" w:rsidR="004F2106" w:rsidRPr="00330376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30376">
              <w:rPr>
                <w:lang w:val="fr-FR"/>
              </w:rPr>
              <w:t>Use case on ubiquitous emergency rescue via UAVs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33863" w14:textId="75D26272" w:rsidR="004F2106" w:rsidRPr="00330376" w:rsidRDefault="0033037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0376">
              <w:rPr>
                <w:rFonts w:eastAsia="Times New Roman" w:cs="Arial"/>
                <w:szCs w:val="18"/>
                <w:lang w:val="de-DE" w:eastAsia="ar-SA"/>
              </w:rPr>
              <w:t>Revised to S1-250858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71F69" w14:textId="77777777" w:rsidR="004F2106" w:rsidRPr="00330376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63C24" w:rsidRPr="002B5B90" w14:paraId="49A2AD01" w14:textId="77777777" w:rsidTr="00CF0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395FE" w14:textId="4B75F20F" w:rsidR="00963C24" w:rsidRPr="00CF0B97" w:rsidRDefault="00963C2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DEB31" w14:textId="095EEEC0" w:rsidR="00963C24" w:rsidRPr="00CF0B97" w:rsidRDefault="00FD1AEF" w:rsidP="004F2106">
            <w:pPr>
              <w:snapToGrid w:val="0"/>
              <w:spacing w:after="0" w:line="240" w:lineRule="auto"/>
            </w:pPr>
            <w:hyperlink r:id="rId31" w:history="1">
              <w:r w:rsidR="00963C24" w:rsidRPr="00CF0B97">
                <w:rPr>
                  <w:rStyle w:val="Hyperlink"/>
                  <w:rFonts w:cs="Arial"/>
                  <w:color w:val="auto"/>
                </w:rPr>
                <w:t>S1-250805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4A04E" w14:textId="5C9376CA" w:rsidR="00963C24" w:rsidRPr="00CF0B97" w:rsidRDefault="00963C2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67A38" w14:textId="20411A13" w:rsidR="00963C24" w:rsidRPr="00CF0B97" w:rsidRDefault="00963C2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>Use case on ubiquitous emergency rescue via UAVs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BA4CB" w14:textId="6CFEAAB5" w:rsidR="00963C24" w:rsidRPr="00CF0B97" w:rsidRDefault="00CF0B9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0B97">
              <w:rPr>
                <w:rFonts w:eastAsia="Times New Roman" w:cs="Arial"/>
                <w:szCs w:val="18"/>
                <w:lang w:val="de-DE" w:eastAsia="ar-SA"/>
              </w:rPr>
              <w:t>Revised to S1-250858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DC030" w14:textId="00D3E8B7" w:rsidR="00963C24" w:rsidRPr="00CF0B97" w:rsidRDefault="00963C2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0B97">
              <w:rPr>
                <w:rFonts w:eastAsia="Arial Unicode MS" w:cs="Arial"/>
                <w:szCs w:val="18"/>
                <w:lang w:val="de-DE" w:eastAsia="ar-SA"/>
              </w:rPr>
              <w:t>Revision of S1-250126.</w:t>
            </w:r>
          </w:p>
        </w:tc>
      </w:tr>
      <w:tr w:rsidR="00CF0B97" w:rsidRPr="002B5B90" w14:paraId="5FD96391" w14:textId="77777777" w:rsidTr="00BD5B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67CA6" w14:textId="00F55B7D" w:rsidR="00CF0B97" w:rsidRPr="00CF0B97" w:rsidRDefault="00CF0B9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8DEF1" w14:textId="507174FB" w:rsidR="00CF0B97" w:rsidRPr="00CF0B97" w:rsidRDefault="00FD1AEF" w:rsidP="004F2106">
            <w:pPr>
              <w:snapToGrid w:val="0"/>
              <w:spacing w:after="0" w:line="240" w:lineRule="auto"/>
            </w:pPr>
            <w:hyperlink r:id="rId32" w:history="1">
              <w:r w:rsidR="00CF0B97" w:rsidRPr="00CF0B97">
                <w:rPr>
                  <w:rStyle w:val="Hyperlink"/>
                  <w:rFonts w:cs="Arial"/>
                  <w:color w:val="auto"/>
                </w:rPr>
                <w:t>S1-250858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DC04E" w14:textId="37EF1BC9" w:rsidR="00CF0B97" w:rsidRPr="00CF0B97" w:rsidRDefault="00CF0B9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75AD0" w14:textId="6B09C921" w:rsidR="00CF0B97" w:rsidRPr="00CF0B97" w:rsidRDefault="00CF0B9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F0B97">
              <w:rPr>
                <w:lang w:val="fr-FR"/>
              </w:rPr>
              <w:t>Use case on ubiquitous emergency rescue via UAVs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3954E" w14:textId="3B04325B" w:rsidR="00CF0B97" w:rsidRPr="00CF0B97" w:rsidRDefault="00CF0B9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0B97">
              <w:rPr>
                <w:rFonts w:eastAsia="Times New Roman" w:cs="Arial"/>
                <w:szCs w:val="18"/>
                <w:lang w:val="de-DE" w:eastAsia="ar-SA"/>
              </w:rPr>
              <w:t>Revised to S1-250860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7FDC9" w14:textId="49829531" w:rsidR="00CF0B97" w:rsidRPr="00CF0B97" w:rsidRDefault="00CF0B97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0B97">
              <w:rPr>
                <w:rFonts w:eastAsia="Arial Unicode MS" w:cs="Arial"/>
                <w:i/>
                <w:szCs w:val="18"/>
                <w:lang w:val="de-DE" w:eastAsia="ar-SA"/>
              </w:rPr>
              <w:t>Revision of S1-250126.</w:t>
            </w:r>
          </w:p>
          <w:p w14:paraId="5F83D6EE" w14:textId="5FC36C20" w:rsidR="00CF0B97" w:rsidRPr="00CF0B97" w:rsidRDefault="00CF0B97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0B97">
              <w:rPr>
                <w:rFonts w:eastAsia="Arial Unicode MS" w:cs="Arial"/>
                <w:szCs w:val="18"/>
                <w:lang w:val="de-DE" w:eastAsia="ar-SA"/>
              </w:rPr>
              <w:t>Revision of S1-250805.</w:t>
            </w:r>
          </w:p>
        </w:tc>
      </w:tr>
      <w:tr w:rsidR="00CF0B97" w:rsidRPr="002B5B90" w14:paraId="789ED048" w14:textId="77777777" w:rsidTr="00BD5B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9926A" w14:textId="20B760D9" w:rsidR="00CF0B97" w:rsidRPr="00BD5BA7" w:rsidRDefault="00CF0B9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BA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2E357" w14:textId="687A3143" w:rsidR="00CF0B97" w:rsidRPr="00BD5BA7" w:rsidRDefault="00FD1AEF" w:rsidP="004F2106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="00CF0B97" w:rsidRPr="00BD5BA7">
                <w:rPr>
                  <w:rStyle w:val="Hyperlink"/>
                  <w:rFonts w:cs="Arial"/>
                  <w:color w:val="auto"/>
                </w:rPr>
                <w:t>S1-250860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883F4" w14:textId="1EFC4D2C" w:rsidR="00CF0B97" w:rsidRPr="00BD5BA7" w:rsidRDefault="00CF0B9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B1184" w14:textId="50294B0E" w:rsidR="00CF0B97" w:rsidRPr="00BD5BA7" w:rsidRDefault="00CF0B9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>Use case on ubiquitous emergency rescue via UAVs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BC1C2" w14:textId="1320CE44" w:rsidR="00CF0B97" w:rsidRPr="00BD5BA7" w:rsidRDefault="00BD5BA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5BA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5D804" w14:textId="77777777" w:rsidR="00CF0B97" w:rsidRPr="00BD5BA7" w:rsidRDefault="00CF0B97" w:rsidP="00CF0B9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Revision of S1-250126.</w:t>
            </w:r>
          </w:p>
          <w:p w14:paraId="6342F9C6" w14:textId="0C8CCE86" w:rsidR="00CF0B97" w:rsidRPr="00BD5BA7" w:rsidRDefault="00CF0B97" w:rsidP="00CF0B9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Revision of S1-250805.</w:t>
            </w:r>
          </w:p>
          <w:p w14:paraId="7454E9EB" w14:textId="360B1C21" w:rsidR="00CF0B97" w:rsidRPr="00BD5BA7" w:rsidRDefault="00CF0B97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szCs w:val="18"/>
                <w:lang w:val="de-DE" w:eastAsia="ar-SA"/>
              </w:rPr>
              <w:t>Revision of S1-250858.</w:t>
            </w:r>
          </w:p>
        </w:tc>
      </w:tr>
      <w:tr w:rsidR="004F2106" w:rsidRPr="002B5B90" w14:paraId="1982E89E" w14:textId="77777777" w:rsidTr="00330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30F2E" w14:textId="4713EBD2" w:rsidR="004F2106" w:rsidRPr="00963C2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C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A0E00" w14:textId="6937EA59" w:rsidR="004F2106" w:rsidRPr="00963C24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34" w:history="1">
              <w:r w:rsidR="004F2106" w:rsidRPr="00963C24">
                <w:rPr>
                  <w:rStyle w:val="Hyperlink"/>
                  <w:rFonts w:cs="Arial"/>
                  <w:color w:val="auto"/>
                  <w:lang w:val="fr-FR"/>
                </w:rPr>
                <w:t>S1-250127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7CD43" w14:textId="1C15CF7E" w:rsidR="004F2106" w:rsidRPr="00963C2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63C24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A4877" w14:textId="15DD549E" w:rsidR="004F2106" w:rsidRPr="00963C2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63C24">
              <w:rPr>
                <w:lang w:val="fr-FR"/>
              </w:rPr>
              <w:t>Use case on low-altitude logistics supported by the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ACA22" w14:textId="310F938D" w:rsidR="004F2106" w:rsidRPr="00963C24" w:rsidRDefault="00963C2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63C24">
              <w:rPr>
                <w:rFonts w:eastAsia="Times New Roman" w:cs="Arial"/>
                <w:szCs w:val="18"/>
                <w:lang w:val="de-DE" w:eastAsia="ar-SA"/>
              </w:rPr>
              <w:t>Revised to S1-250806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9698B" w14:textId="77777777" w:rsidR="004F2106" w:rsidRPr="00963C2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63C24" w:rsidRPr="002B5B90" w14:paraId="75E6AEAC" w14:textId="77777777" w:rsidTr="00BD5B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777F9" w14:textId="67FEBA9D" w:rsidR="00963C24" w:rsidRPr="00330376" w:rsidRDefault="00963C2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03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2728F" w14:textId="5899DECA" w:rsidR="00963C24" w:rsidRPr="00330376" w:rsidRDefault="00FD1AEF" w:rsidP="004F2106">
            <w:pPr>
              <w:snapToGrid w:val="0"/>
              <w:spacing w:after="0" w:line="240" w:lineRule="auto"/>
            </w:pPr>
            <w:hyperlink r:id="rId35" w:history="1">
              <w:r w:rsidR="00963C24" w:rsidRPr="00330376">
                <w:rPr>
                  <w:rStyle w:val="Hyperlink"/>
                  <w:rFonts w:cs="Arial"/>
                  <w:color w:val="auto"/>
                </w:rPr>
                <w:t>S1-250806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1AF65" w14:textId="6A97D04E" w:rsidR="00963C24" w:rsidRPr="00330376" w:rsidRDefault="00963C2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30376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26831" w14:textId="5D1F32AD" w:rsidR="00963C24" w:rsidRPr="00330376" w:rsidRDefault="00963C2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30376">
              <w:rPr>
                <w:lang w:val="fr-FR"/>
              </w:rPr>
              <w:t>Use case on low-altitude logistics supported by the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409FA" w14:textId="3C076CCA" w:rsidR="00963C24" w:rsidRPr="00330376" w:rsidRDefault="0033037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0376">
              <w:rPr>
                <w:rFonts w:eastAsia="Times New Roman" w:cs="Arial"/>
                <w:szCs w:val="18"/>
                <w:lang w:val="de-DE" w:eastAsia="ar-SA"/>
              </w:rPr>
              <w:t>Revised to S1-250859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38604" w14:textId="77777777" w:rsidR="00963C24" w:rsidRPr="00330376" w:rsidRDefault="00963C2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30376">
              <w:rPr>
                <w:rFonts w:eastAsia="Arial Unicode MS" w:cs="Arial"/>
                <w:szCs w:val="18"/>
                <w:lang w:val="de-DE" w:eastAsia="ar-SA"/>
              </w:rPr>
              <w:t>Revision of S1-250127.</w:t>
            </w:r>
          </w:p>
          <w:p w14:paraId="228F7E22" w14:textId="76C1012F" w:rsidR="00910C21" w:rsidRPr="00330376" w:rsidRDefault="00910C21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30376">
              <w:rPr>
                <w:rFonts w:eastAsia="Arial Unicode MS" w:cs="Arial"/>
                <w:szCs w:val="18"/>
                <w:lang w:val="de-DE" w:eastAsia="ar-SA"/>
              </w:rPr>
              <w:t>Sensing?</w:t>
            </w:r>
          </w:p>
        </w:tc>
      </w:tr>
      <w:tr w:rsidR="00330376" w:rsidRPr="002B5B90" w14:paraId="084146A3" w14:textId="77777777" w:rsidTr="00BD5B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33A05" w14:textId="3E243F54" w:rsidR="00330376" w:rsidRPr="00BD5BA7" w:rsidRDefault="0033037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BA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5878A" w14:textId="752C51B7" w:rsidR="00330376" w:rsidRPr="00BD5BA7" w:rsidRDefault="00FD1AEF" w:rsidP="004F2106">
            <w:pPr>
              <w:snapToGrid w:val="0"/>
              <w:spacing w:after="0" w:line="240" w:lineRule="auto"/>
            </w:pPr>
            <w:hyperlink r:id="rId36" w:history="1">
              <w:r w:rsidR="00330376" w:rsidRPr="00BD5BA7">
                <w:rPr>
                  <w:rStyle w:val="Hyperlink"/>
                  <w:rFonts w:cs="Arial"/>
                  <w:color w:val="auto"/>
                </w:rPr>
                <w:t>S1-250859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D9C0A" w14:textId="5E4C8540" w:rsidR="00330376" w:rsidRPr="00BD5BA7" w:rsidRDefault="0033037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7FC7C" w14:textId="38A0CE87" w:rsidR="00330376" w:rsidRPr="00BD5BA7" w:rsidRDefault="0033037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>Use case on low-altitude logistics supported by the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DD426" w14:textId="2D9F84B3" w:rsidR="00330376" w:rsidRPr="00BD5BA7" w:rsidRDefault="00BD5BA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5BA7">
              <w:rPr>
                <w:rFonts w:eastAsia="Times New Roman" w:cs="Arial"/>
                <w:szCs w:val="18"/>
                <w:lang w:val="de-DE" w:eastAsia="ar-SA"/>
              </w:rPr>
              <w:t>Revised to S1-250864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1912E" w14:textId="77777777" w:rsidR="00330376" w:rsidRPr="00BD5BA7" w:rsidRDefault="00330376" w:rsidP="00330376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Revision of S1-250127.</w:t>
            </w:r>
          </w:p>
          <w:p w14:paraId="48C2894B" w14:textId="730B4EC6" w:rsidR="00330376" w:rsidRPr="00BD5BA7" w:rsidRDefault="00330376" w:rsidP="0033037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Sensing?</w:t>
            </w:r>
          </w:p>
          <w:p w14:paraId="73E08AFF" w14:textId="0F9E58D4" w:rsidR="00330376" w:rsidRPr="00BD5BA7" w:rsidRDefault="0033037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szCs w:val="18"/>
                <w:lang w:val="de-DE" w:eastAsia="ar-SA"/>
              </w:rPr>
              <w:t>Revision of S1-250806.</w:t>
            </w:r>
          </w:p>
        </w:tc>
      </w:tr>
      <w:tr w:rsidR="00BD5BA7" w:rsidRPr="002B5B90" w14:paraId="1C2337EE" w14:textId="77777777" w:rsidTr="00BD5B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6CA" w14:textId="26D7C3EB" w:rsidR="00BD5BA7" w:rsidRPr="00BD5BA7" w:rsidRDefault="00BD5BA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BA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2C9F" w14:textId="577A68DA" w:rsidR="00BD5BA7" w:rsidRPr="00BD5BA7" w:rsidRDefault="00FD1AEF" w:rsidP="004F2106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BD5BA7" w:rsidRPr="00BD5BA7">
                <w:rPr>
                  <w:rStyle w:val="Hyperlink"/>
                  <w:rFonts w:cs="Arial"/>
                  <w:color w:val="auto"/>
                </w:rPr>
                <w:t>S1-250864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B66A" w14:textId="4D52A403" w:rsidR="00BD5BA7" w:rsidRPr="00BD5BA7" w:rsidRDefault="00BD5BA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 xml:space="preserve">CSCN, 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D4A7" w14:textId="766ADB58" w:rsidR="00BD5BA7" w:rsidRPr="00BD5BA7" w:rsidRDefault="00BD5BA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5BA7">
              <w:rPr>
                <w:lang w:val="fr-FR"/>
              </w:rPr>
              <w:t>Use case on low-altitude logistics supported by the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E3D5" w14:textId="77777777" w:rsidR="00BD5BA7" w:rsidRPr="00BD5BA7" w:rsidRDefault="00BD5BA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BCF5" w14:textId="77777777" w:rsidR="00BD5BA7" w:rsidRPr="00BD5BA7" w:rsidRDefault="00BD5BA7" w:rsidP="00BD5BA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Revision of S1-250127.</w:t>
            </w:r>
          </w:p>
          <w:p w14:paraId="2422CD56" w14:textId="77777777" w:rsidR="00BD5BA7" w:rsidRPr="00BD5BA7" w:rsidRDefault="00BD5BA7" w:rsidP="00BD5BA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Sensing?</w:t>
            </w:r>
          </w:p>
          <w:p w14:paraId="64D7D824" w14:textId="662C16E9" w:rsidR="00BD5BA7" w:rsidRDefault="00BD5BA7" w:rsidP="00BD5BA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i/>
                <w:szCs w:val="18"/>
                <w:lang w:val="de-DE" w:eastAsia="ar-SA"/>
              </w:rPr>
              <w:t>Revision of S1-250806.</w:t>
            </w:r>
          </w:p>
          <w:p w14:paraId="00F04211" w14:textId="3E83E43D" w:rsidR="00BD5BA7" w:rsidRPr="00BD5BA7" w:rsidRDefault="00BD5BA7" w:rsidP="0033037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BA7">
              <w:rPr>
                <w:rFonts w:eastAsia="Arial Unicode MS" w:cs="Arial"/>
                <w:szCs w:val="18"/>
                <w:lang w:val="de-DE" w:eastAsia="ar-SA"/>
              </w:rPr>
              <w:t>Revision of S1-250859.</w:t>
            </w:r>
          </w:p>
        </w:tc>
      </w:tr>
      <w:tr w:rsidR="004F2106" w:rsidRPr="002B5B90" w14:paraId="758D4D82" w14:textId="77777777" w:rsidTr="003147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2B72F" w14:textId="624AC428" w:rsidR="004F2106" w:rsidRPr="0011215E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215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A7259" w14:textId="793D7C88" w:rsidR="004F2106" w:rsidRPr="0011215E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38" w:history="1">
              <w:r w:rsidR="004F2106" w:rsidRPr="0011215E">
                <w:rPr>
                  <w:rStyle w:val="Hyperlink"/>
                  <w:rFonts w:cs="Arial"/>
                  <w:color w:val="auto"/>
                  <w:lang w:val="fr-FR"/>
                </w:rPr>
                <w:t>S1-250132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185DD" w14:textId="0C2004BA" w:rsidR="004F2106" w:rsidRPr="0011215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1215E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95EB5" w14:textId="6703E1E0" w:rsidR="004F2106" w:rsidRPr="0011215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1215E">
              <w:rPr>
                <w:lang w:val="fr-FR"/>
              </w:rPr>
              <w:t>pCR on Fault analysis and reporting for NTN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2FD20" w14:textId="41932790" w:rsidR="004F2106" w:rsidRPr="0011215E" w:rsidRDefault="0011215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1215E">
              <w:rPr>
                <w:rFonts w:eastAsia="Times New Roman" w:cs="Arial"/>
                <w:szCs w:val="18"/>
                <w:lang w:val="de-DE" w:eastAsia="ar-SA"/>
              </w:rPr>
              <w:t>Revised to S1-250807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59761" w14:textId="77777777" w:rsidR="004F2106" w:rsidRPr="0011215E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1215E" w:rsidRPr="002B5B90" w14:paraId="4073560D" w14:textId="77777777" w:rsidTr="003147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EDF29" w14:textId="03CA6562" w:rsidR="0011215E" w:rsidRPr="00314799" w:rsidRDefault="0011215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7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425C7" w14:textId="12351990" w:rsidR="0011215E" w:rsidRPr="00314799" w:rsidRDefault="00FD1AEF" w:rsidP="004F2106">
            <w:pPr>
              <w:snapToGrid w:val="0"/>
              <w:spacing w:after="0" w:line="240" w:lineRule="auto"/>
            </w:pPr>
            <w:hyperlink r:id="rId39" w:history="1">
              <w:r w:rsidR="0011215E" w:rsidRPr="00314799">
                <w:rPr>
                  <w:rStyle w:val="Hyperlink"/>
                  <w:rFonts w:cs="Arial"/>
                  <w:color w:val="auto"/>
                </w:rPr>
                <w:t>S1-250807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9FCC4" w14:textId="0AF13DD8" w:rsidR="0011215E" w:rsidRPr="00314799" w:rsidRDefault="0011215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14799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2AAE5" w14:textId="63DE406A" w:rsidR="0011215E" w:rsidRPr="00314799" w:rsidRDefault="0011215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14799">
              <w:rPr>
                <w:lang w:val="fr-FR"/>
              </w:rPr>
              <w:t>pCR on Fault analysis and reporting for NTN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2D5CD" w14:textId="7244023B" w:rsidR="0011215E" w:rsidRPr="00314799" w:rsidRDefault="0031479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14799">
              <w:rPr>
                <w:rFonts w:eastAsia="Times New Roman" w:cs="Arial"/>
                <w:szCs w:val="18"/>
                <w:lang w:val="de-DE" w:eastAsia="ar-SA"/>
              </w:rPr>
              <w:t>Revised to S1-250861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105AC" w14:textId="23B8FDE7" w:rsidR="0011215E" w:rsidRPr="00314799" w:rsidRDefault="0011215E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14799">
              <w:rPr>
                <w:rFonts w:eastAsia="Arial Unicode MS" w:cs="Arial"/>
                <w:szCs w:val="18"/>
                <w:lang w:val="de-DE" w:eastAsia="ar-SA"/>
              </w:rPr>
              <w:t>Revision of S1-250132.</w:t>
            </w:r>
          </w:p>
        </w:tc>
      </w:tr>
      <w:tr w:rsidR="00314799" w:rsidRPr="002B5B90" w14:paraId="4707D833" w14:textId="77777777" w:rsidTr="003147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80BD" w14:textId="30D3062E" w:rsidR="00314799" w:rsidRPr="00314799" w:rsidRDefault="0031479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7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90A1" w14:textId="23B46F66" w:rsidR="00314799" w:rsidRPr="00314799" w:rsidRDefault="00FD1AEF" w:rsidP="004F2106">
            <w:pPr>
              <w:snapToGrid w:val="0"/>
              <w:spacing w:after="0" w:line="240" w:lineRule="auto"/>
            </w:pPr>
            <w:hyperlink r:id="rId40" w:history="1">
              <w:r w:rsidR="00314799" w:rsidRPr="00314799">
                <w:rPr>
                  <w:rStyle w:val="Hyperlink"/>
                  <w:rFonts w:cs="Arial"/>
                  <w:color w:val="auto"/>
                </w:rPr>
                <w:t>S1-250861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2C47" w14:textId="340C63E2" w:rsidR="00314799" w:rsidRPr="00314799" w:rsidRDefault="0031479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14799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9E0C" w14:textId="5A60970A" w:rsidR="00314799" w:rsidRPr="00314799" w:rsidRDefault="0031479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14799">
              <w:rPr>
                <w:lang w:val="fr-FR"/>
              </w:rPr>
              <w:t>pCR on Fault analysis and reporting for NTN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0EBF" w14:textId="77777777" w:rsidR="00314799" w:rsidRPr="00314799" w:rsidRDefault="0031479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C387" w14:textId="3A037FFB" w:rsidR="00314799" w:rsidRDefault="00314799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14799">
              <w:rPr>
                <w:rFonts w:eastAsia="Arial Unicode MS" w:cs="Arial"/>
                <w:i/>
                <w:szCs w:val="18"/>
                <w:lang w:val="de-DE" w:eastAsia="ar-SA"/>
              </w:rPr>
              <w:t>Revision of S1-250132.</w:t>
            </w:r>
          </w:p>
          <w:p w14:paraId="2FF78DCE" w14:textId="2AA0CE0E" w:rsidR="00314799" w:rsidRPr="00314799" w:rsidRDefault="00314799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14799">
              <w:rPr>
                <w:rFonts w:eastAsia="Arial Unicode MS" w:cs="Arial"/>
                <w:szCs w:val="18"/>
                <w:lang w:val="de-DE" w:eastAsia="ar-SA"/>
              </w:rPr>
              <w:t>Revision of S1-250807.</w:t>
            </w:r>
          </w:p>
        </w:tc>
      </w:tr>
      <w:tr w:rsidR="004F2106" w:rsidRPr="002B5B90" w14:paraId="6F6AD341" w14:textId="77777777" w:rsidTr="003449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7793A" w14:textId="5DBB0D03" w:rsidR="004F2106" w:rsidRPr="00876902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690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27844" w14:textId="740EC7AD" w:rsidR="004F2106" w:rsidRPr="00876902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41" w:history="1">
              <w:r w:rsidR="004F2106" w:rsidRPr="00876902">
                <w:rPr>
                  <w:rStyle w:val="Hyperlink"/>
                  <w:rFonts w:cs="Arial"/>
                  <w:color w:val="auto"/>
                  <w:lang w:val="fr-FR"/>
                </w:rPr>
                <w:t>S1-250136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CAC82" w14:textId="2513ADBF" w:rsidR="004F2106" w:rsidRPr="00876902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76902">
              <w:rPr>
                <w:lang w:val="fr-FR"/>
              </w:rPr>
              <w:t>Airbus, ESA, Fraunhofer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2CEF9" w14:textId="7FFC151E" w:rsidR="004F2106" w:rsidRPr="00876902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76902">
              <w:rPr>
                <w:lang w:val="fr-FR"/>
              </w:rPr>
              <w:t>New use case on unified TN and NTN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ACE78" w14:textId="54C9374E" w:rsidR="004F2106" w:rsidRPr="00876902" w:rsidRDefault="00876902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76902">
              <w:rPr>
                <w:rFonts w:eastAsia="Times New Roman" w:cs="Arial"/>
                <w:szCs w:val="18"/>
                <w:lang w:val="de-DE" w:eastAsia="ar-SA"/>
              </w:rPr>
              <w:t>Revised to S1-250804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FAB49" w14:textId="77777777" w:rsidR="004F2106" w:rsidRPr="00876902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76902" w:rsidRPr="002B5B90" w14:paraId="33A56D46" w14:textId="77777777" w:rsidTr="003449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0A878" w14:textId="1DE11682" w:rsidR="00876902" w:rsidRPr="00344940" w:rsidRDefault="00876902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9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BD5B7" w14:textId="3E7A8004" w:rsidR="00876902" w:rsidRPr="00344940" w:rsidRDefault="00FD1AEF" w:rsidP="004F2106">
            <w:pPr>
              <w:snapToGrid w:val="0"/>
              <w:spacing w:after="0" w:line="240" w:lineRule="auto"/>
            </w:pPr>
            <w:hyperlink r:id="rId42" w:history="1">
              <w:r w:rsidR="00876902" w:rsidRPr="00344940">
                <w:rPr>
                  <w:rStyle w:val="Hyperlink"/>
                  <w:rFonts w:cs="Arial"/>
                  <w:color w:val="auto"/>
                </w:rPr>
                <w:t>S1-250804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2AA51" w14:textId="6B1C55A2" w:rsidR="00876902" w:rsidRPr="00344940" w:rsidRDefault="00876902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44940">
              <w:rPr>
                <w:lang w:val="fr-FR"/>
              </w:rPr>
              <w:t>Airbus, ESA, Fraunhofer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CC149" w14:textId="390E1193" w:rsidR="00876902" w:rsidRPr="00344940" w:rsidRDefault="00876902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44940">
              <w:rPr>
                <w:lang w:val="fr-FR"/>
              </w:rPr>
              <w:t>New use case on unified TN and NTN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001E3" w14:textId="1EDEC6E8" w:rsidR="00876902" w:rsidRPr="00344940" w:rsidRDefault="003449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44940">
              <w:rPr>
                <w:rFonts w:eastAsia="Times New Roman" w:cs="Arial"/>
                <w:szCs w:val="18"/>
                <w:lang w:val="de-DE" w:eastAsia="ar-SA"/>
              </w:rPr>
              <w:t>Revised to S1-250837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51864" w14:textId="6C5DF211" w:rsidR="00876902" w:rsidRPr="00344940" w:rsidRDefault="00876902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44940">
              <w:rPr>
                <w:rFonts w:eastAsia="Arial Unicode MS" w:cs="Arial"/>
                <w:szCs w:val="18"/>
                <w:lang w:val="de-DE" w:eastAsia="ar-SA"/>
              </w:rPr>
              <w:t>Revision of S1-250136.</w:t>
            </w:r>
          </w:p>
        </w:tc>
      </w:tr>
      <w:tr w:rsidR="00344940" w:rsidRPr="002B5B90" w14:paraId="62C48ACD" w14:textId="77777777" w:rsidTr="003449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F311C9" w14:textId="3F4D65BD" w:rsidR="00344940" w:rsidRPr="00344940" w:rsidRDefault="003449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9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FE4314" w14:textId="06A46D4A" w:rsidR="00344940" w:rsidRPr="00344940" w:rsidRDefault="00FD1AEF" w:rsidP="004F2106">
            <w:pPr>
              <w:snapToGrid w:val="0"/>
              <w:spacing w:after="0" w:line="240" w:lineRule="auto"/>
            </w:pPr>
            <w:hyperlink r:id="rId43" w:history="1">
              <w:r w:rsidR="00344940" w:rsidRPr="00344940">
                <w:rPr>
                  <w:rStyle w:val="Hyperlink"/>
                  <w:rFonts w:cs="Arial"/>
                  <w:color w:val="auto"/>
                </w:rPr>
                <w:t>S1-250837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04828" w14:textId="0FFBB985" w:rsidR="00344940" w:rsidRPr="00344940" w:rsidRDefault="003449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44940">
              <w:rPr>
                <w:lang w:val="fr-FR"/>
              </w:rPr>
              <w:t>Airbus, ESA, Fraunhofer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BD03F9" w14:textId="4708D85E" w:rsidR="00344940" w:rsidRPr="00344940" w:rsidRDefault="003449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44940">
              <w:rPr>
                <w:lang w:val="fr-FR"/>
              </w:rPr>
              <w:t>New use case on unified TN and NTN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4E07F9" w14:textId="1B19F7FB" w:rsidR="00344940" w:rsidRPr="00344940" w:rsidRDefault="003449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44940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881978" w14:textId="0882158E" w:rsidR="00344940" w:rsidRPr="00344940" w:rsidRDefault="00344940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44940">
              <w:rPr>
                <w:rFonts w:eastAsia="Arial Unicode MS" w:cs="Arial"/>
                <w:i/>
                <w:szCs w:val="18"/>
                <w:lang w:val="de-DE" w:eastAsia="ar-SA"/>
              </w:rPr>
              <w:t>Revision of S1-250136.</w:t>
            </w:r>
          </w:p>
          <w:p w14:paraId="415AEA11" w14:textId="77777777" w:rsidR="00344940" w:rsidRPr="00344940" w:rsidRDefault="00344940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44940">
              <w:rPr>
                <w:rFonts w:eastAsia="Arial Unicode MS" w:cs="Arial"/>
                <w:szCs w:val="18"/>
                <w:lang w:val="de-DE" w:eastAsia="ar-SA"/>
              </w:rPr>
              <w:t>Revision of S1-250804.</w:t>
            </w:r>
          </w:p>
          <w:p w14:paraId="4294D538" w14:textId="783AD67C" w:rsidR="00344940" w:rsidRPr="00344940" w:rsidRDefault="00344940" w:rsidP="004F2106">
            <w:pPr>
              <w:spacing w:after="0" w:line="240" w:lineRule="auto"/>
            </w:pPr>
            <w:r w:rsidRPr="00344940">
              <w:rPr>
                <w:rFonts w:eastAsia="Arial Unicode MS" w:cs="Arial"/>
                <w:szCs w:val="18"/>
                <w:lang w:val="de-DE" w:eastAsia="ar-SA"/>
              </w:rPr>
              <w:t xml:space="preserve">Interchange values in the colum </w:t>
            </w:r>
            <w:r w:rsidRPr="00344940">
              <w:t>Positioning service latency [min – max]</w:t>
            </w:r>
          </w:p>
        </w:tc>
      </w:tr>
      <w:tr w:rsidR="00F522E4" w:rsidRPr="002B5B90" w14:paraId="6727FE51" w14:textId="77777777" w:rsidTr="00C06A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95ED4" w14:textId="77777777" w:rsidR="00F522E4" w:rsidRPr="00C06A60" w:rsidRDefault="00F522E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A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7A77C" w14:textId="77777777" w:rsidR="00F522E4" w:rsidRPr="00C06A60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44" w:history="1">
              <w:r w:rsidR="00F522E4" w:rsidRPr="00C06A60">
                <w:rPr>
                  <w:rStyle w:val="Hyperlink"/>
                  <w:rFonts w:cs="Arial"/>
                  <w:color w:val="auto"/>
                  <w:lang w:val="fr-FR"/>
                </w:rPr>
                <w:t>S1-250252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109EC" w14:textId="77777777" w:rsidR="00F522E4" w:rsidRPr="00C06A6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06A60">
              <w:rPr>
                <w:lang w:val="fr-FR"/>
              </w:rPr>
              <w:t>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6A6B0" w14:textId="77777777" w:rsidR="00F522E4" w:rsidRPr="00C06A60" w:rsidRDefault="00F522E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06A60">
              <w:rPr>
                <w:lang w:val="fr-FR"/>
              </w:rPr>
              <w:t>New use case on hybrid NTN and GNSS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55C78" w14:textId="581D5D89" w:rsidR="00F522E4" w:rsidRPr="00C06A60" w:rsidRDefault="00C06A6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6A60">
              <w:rPr>
                <w:rFonts w:eastAsia="Times New Roman" w:cs="Arial"/>
                <w:szCs w:val="18"/>
                <w:lang w:val="de-DE" w:eastAsia="ar-SA"/>
              </w:rPr>
              <w:t>Revised to S1-250303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939B8" w14:textId="77777777" w:rsidR="00F522E4" w:rsidRPr="00C06A60" w:rsidRDefault="00F522E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06A60" w:rsidRPr="002B5B90" w14:paraId="0FAE3E8C" w14:textId="77777777" w:rsidTr="009512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FCEBA" w14:textId="4F4BCE73" w:rsidR="00C06A60" w:rsidRPr="00C06A60" w:rsidRDefault="00C06A6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A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A7E54" w14:textId="06C8F2C9" w:rsidR="00C06A60" w:rsidRPr="00C06A60" w:rsidRDefault="00FD1AEF" w:rsidP="00211E0B">
            <w:pPr>
              <w:snapToGrid w:val="0"/>
              <w:spacing w:after="0" w:line="240" w:lineRule="auto"/>
            </w:pPr>
            <w:hyperlink r:id="rId45" w:history="1">
              <w:r w:rsidR="00C06A60" w:rsidRPr="00C06A60">
                <w:rPr>
                  <w:rStyle w:val="Hyperlink"/>
                  <w:rFonts w:cs="Arial"/>
                  <w:color w:val="auto"/>
                </w:rPr>
                <w:t>S1-250303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D1E4D" w14:textId="2C09558E" w:rsidR="00C06A60" w:rsidRPr="00C06A60" w:rsidRDefault="00C06A6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06A60">
              <w:rPr>
                <w:lang w:val="fr-FR"/>
              </w:rPr>
              <w:t>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05C3E" w14:textId="7D23E38D" w:rsidR="00C06A60" w:rsidRPr="00C06A60" w:rsidRDefault="00C06A6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C06A60">
              <w:rPr>
                <w:lang w:val="fr-FR"/>
              </w:rPr>
              <w:t>New use case on hybrid NTN and GNSS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FA26C" w14:textId="6AAC3B1B" w:rsidR="00C06A60" w:rsidRPr="00C06A60" w:rsidRDefault="00C06A6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06A60">
              <w:rPr>
                <w:rFonts w:eastAsia="Times New Roman" w:cs="Arial"/>
                <w:szCs w:val="18"/>
                <w:lang w:val="de-DE" w:eastAsia="ar-SA"/>
              </w:rPr>
              <w:t>Revised to S1-250803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6D24A" w14:textId="2AA23649" w:rsidR="00C06A60" w:rsidRPr="00C06A60" w:rsidRDefault="00C06A6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06A60">
              <w:rPr>
                <w:rFonts w:eastAsia="Arial Unicode MS" w:cs="Arial"/>
                <w:szCs w:val="18"/>
                <w:lang w:val="de-DE" w:eastAsia="ar-SA"/>
              </w:rPr>
              <w:t>Revision of S1-250252.</w:t>
            </w:r>
          </w:p>
        </w:tc>
      </w:tr>
      <w:tr w:rsidR="00C06A60" w:rsidRPr="002B5B90" w14:paraId="5AD53E85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A69FA" w14:textId="4C2D83AE" w:rsidR="00C06A60" w:rsidRPr="009512C8" w:rsidRDefault="00C06A6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12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07403" w14:textId="3A05A937" w:rsidR="00C06A60" w:rsidRPr="009512C8" w:rsidRDefault="00FD1AEF" w:rsidP="00211E0B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="00C06A60" w:rsidRPr="009512C8">
                <w:rPr>
                  <w:rStyle w:val="Hyperlink"/>
                  <w:rFonts w:cs="Arial"/>
                  <w:color w:val="auto"/>
                </w:rPr>
                <w:t>S1-250803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F68E9" w14:textId="56801EF6" w:rsidR="00C06A60" w:rsidRPr="009512C8" w:rsidRDefault="00C06A6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512C8">
              <w:rPr>
                <w:lang w:val="fr-FR"/>
              </w:rPr>
              <w:t>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899F9" w14:textId="0C309C29" w:rsidR="00C06A60" w:rsidRPr="009512C8" w:rsidRDefault="00C06A6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512C8">
              <w:rPr>
                <w:lang w:val="fr-FR"/>
              </w:rPr>
              <w:t>New use case on hybrid NTN and GNSS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7AB70" w14:textId="52E38CD6" w:rsidR="00C06A60" w:rsidRPr="009512C8" w:rsidRDefault="009512C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512C8">
              <w:rPr>
                <w:rFonts w:eastAsia="Times New Roman" w:cs="Arial"/>
                <w:szCs w:val="18"/>
                <w:lang w:val="de-DE" w:eastAsia="ar-SA"/>
              </w:rPr>
              <w:t>Revised to S1-250836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D50C3" w14:textId="684C73D1" w:rsidR="00C06A60" w:rsidRPr="009512C8" w:rsidRDefault="00C06A6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512C8">
              <w:rPr>
                <w:rFonts w:eastAsia="Arial Unicode MS" w:cs="Arial"/>
                <w:i/>
                <w:szCs w:val="18"/>
                <w:lang w:val="de-DE" w:eastAsia="ar-SA"/>
              </w:rPr>
              <w:t>Revision of S1-250252.</w:t>
            </w:r>
          </w:p>
          <w:p w14:paraId="1AA8DA8E" w14:textId="09218879" w:rsidR="00C06A60" w:rsidRPr="009512C8" w:rsidRDefault="00C06A60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512C8">
              <w:rPr>
                <w:rFonts w:eastAsia="Arial Unicode MS" w:cs="Arial"/>
                <w:szCs w:val="18"/>
                <w:lang w:val="de-DE" w:eastAsia="ar-SA"/>
              </w:rPr>
              <w:t>Revision of S1-250303.</w:t>
            </w:r>
          </w:p>
        </w:tc>
      </w:tr>
      <w:tr w:rsidR="009512C8" w:rsidRPr="002B5B90" w14:paraId="2DE515FA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0161A" w14:textId="0F0A071A" w:rsidR="009512C8" w:rsidRPr="00E27C01" w:rsidRDefault="009512C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C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CE179" w14:textId="1EB31501" w:rsidR="009512C8" w:rsidRPr="00E27C01" w:rsidRDefault="00FD1AEF" w:rsidP="00211E0B">
            <w:pPr>
              <w:snapToGrid w:val="0"/>
              <w:spacing w:after="0" w:line="240" w:lineRule="auto"/>
            </w:pPr>
            <w:hyperlink r:id="rId47" w:history="1">
              <w:r w:rsidR="009512C8" w:rsidRPr="00E27C01">
                <w:rPr>
                  <w:rStyle w:val="Hyperlink"/>
                  <w:rFonts w:cs="Arial"/>
                  <w:color w:val="auto"/>
                </w:rPr>
                <w:t>S1-250836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2CCE1" w14:textId="46BD484F" w:rsidR="009512C8" w:rsidRPr="00E27C01" w:rsidRDefault="009512C8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A9933" w14:textId="668BEA5F" w:rsidR="009512C8" w:rsidRPr="00E27C01" w:rsidRDefault="009512C8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New use case on hybrid NTN and GNSS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3FB9E" w14:textId="74F73151" w:rsidR="009512C8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7C01">
              <w:rPr>
                <w:rFonts w:eastAsia="Times New Roman" w:cs="Arial"/>
                <w:szCs w:val="18"/>
                <w:lang w:val="de-DE" w:eastAsia="ar-SA"/>
              </w:rPr>
              <w:t>Revised to S1-250862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7C489A" w14:textId="77777777" w:rsidR="009512C8" w:rsidRPr="00E27C01" w:rsidRDefault="009512C8" w:rsidP="009512C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S1-250252.</w:t>
            </w:r>
          </w:p>
          <w:p w14:paraId="5436D8E6" w14:textId="47FA26DE" w:rsidR="009512C8" w:rsidRPr="00E27C01" w:rsidRDefault="009512C8" w:rsidP="009512C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S1-250303.</w:t>
            </w:r>
          </w:p>
          <w:p w14:paraId="7AF897D1" w14:textId="0EBF1936" w:rsidR="009512C8" w:rsidRPr="00E27C01" w:rsidRDefault="009512C8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szCs w:val="18"/>
                <w:lang w:val="de-DE" w:eastAsia="ar-SA"/>
              </w:rPr>
              <w:t>Revision of S1-250803.</w:t>
            </w:r>
          </w:p>
        </w:tc>
      </w:tr>
      <w:tr w:rsidR="00E27C01" w:rsidRPr="002B5B90" w14:paraId="11F4D809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EE56" w14:textId="71616907" w:rsidR="00E27C01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C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182F" w14:textId="4730C1EE" w:rsidR="00E27C01" w:rsidRPr="00E27C01" w:rsidRDefault="00FD1AEF" w:rsidP="00211E0B">
            <w:pPr>
              <w:snapToGrid w:val="0"/>
              <w:spacing w:after="0" w:line="240" w:lineRule="auto"/>
            </w:pPr>
            <w:hyperlink r:id="rId48" w:history="1">
              <w:r w:rsidR="00E27C01" w:rsidRPr="00E27C01">
                <w:rPr>
                  <w:rStyle w:val="Hyperlink"/>
                  <w:rFonts w:cs="Arial"/>
                  <w:color w:val="auto"/>
                </w:rPr>
                <w:t>S1-250862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8CBA" w14:textId="0D8459BD" w:rsidR="00E27C01" w:rsidRPr="00E27C01" w:rsidRDefault="00E27C0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AA9D" w14:textId="29735B4A" w:rsidR="00E27C01" w:rsidRPr="00E27C01" w:rsidRDefault="00E27C0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New use case on hybrid NTN and GNSS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2A38" w14:textId="77777777" w:rsidR="00E27C01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20DF" w14:textId="77777777" w:rsidR="00E27C01" w:rsidRPr="00E27C01" w:rsidRDefault="00E27C01" w:rsidP="00E27C0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S1-250252.</w:t>
            </w:r>
          </w:p>
          <w:p w14:paraId="6578DC28" w14:textId="77777777" w:rsidR="00E27C01" w:rsidRPr="00E27C01" w:rsidRDefault="00E27C01" w:rsidP="00E27C0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S1-250303.</w:t>
            </w:r>
          </w:p>
          <w:p w14:paraId="4CA49734" w14:textId="68A2DFDE" w:rsidR="00E27C01" w:rsidRDefault="00E27C01" w:rsidP="00E27C0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S1-250803.</w:t>
            </w:r>
          </w:p>
          <w:p w14:paraId="5B45705F" w14:textId="410735B7" w:rsidR="00E27C01" w:rsidRPr="00E27C01" w:rsidRDefault="00E27C01" w:rsidP="009512C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szCs w:val="18"/>
                <w:lang w:val="de-DE" w:eastAsia="ar-SA"/>
              </w:rPr>
              <w:t>Revision of S1-250836.</w:t>
            </w:r>
          </w:p>
        </w:tc>
      </w:tr>
      <w:tr w:rsidR="004F2106" w:rsidRPr="002B5B90" w14:paraId="6C402139" w14:textId="77777777" w:rsidTr="00910C2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772FD" w14:textId="4CC8E15D" w:rsidR="004F2106" w:rsidRPr="00910C21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0C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32BBB" w14:textId="69CE3131" w:rsidR="004F2106" w:rsidRPr="00910C21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49" w:history="1">
              <w:r w:rsidR="004F2106" w:rsidRPr="00910C21">
                <w:rPr>
                  <w:rStyle w:val="Hyperlink"/>
                  <w:rFonts w:cs="Arial"/>
                  <w:color w:val="auto"/>
                  <w:lang w:val="fr-FR"/>
                </w:rPr>
                <w:t>S1-250148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153EA" w14:textId="5362D99E" w:rsidR="004F2106" w:rsidRPr="00910C21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10C21">
              <w:rPr>
                <w:lang w:val="fr-FR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D0D93" w14:textId="4E76A2D0" w:rsidR="004F2106" w:rsidRPr="00910C21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10C21">
              <w:rPr>
                <w:lang w:val="fr-FR"/>
              </w:rPr>
              <w:t>Use case on AI-driven satellite remote sensing and transmission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EAADF" w14:textId="7C2D0B82" w:rsidR="004F2106" w:rsidRPr="00910C21" w:rsidRDefault="00910C21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10C21">
              <w:rPr>
                <w:rFonts w:eastAsia="Times New Roman" w:cs="Arial"/>
                <w:szCs w:val="18"/>
                <w:lang w:val="de-DE" w:eastAsia="ar-SA"/>
              </w:rPr>
              <w:t>Revised to S1-250808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E3190" w14:textId="77777777" w:rsidR="004F2106" w:rsidRPr="00910C21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10C21" w:rsidRPr="002B5B90" w14:paraId="38E1C78F" w14:textId="77777777" w:rsidTr="00CA4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F138" w14:textId="6BEEB5DD" w:rsidR="00910C21" w:rsidRPr="00910C21" w:rsidRDefault="00910C21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0C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D66C" w14:textId="05E87DD0" w:rsidR="00910C21" w:rsidRPr="00910C21" w:rsidRDefault="00FD1AEF" w:rsidP="004F2106">
            <w:pPr>
              <w:snapToGrid w:val="0"/>
              <w:spacing w:after="0" w:line="240" w:lineRule="auto"/>
            </w:pPr>
            <w:hyperlink r:id="rId50" w:history="1">
              <w:r w:rsidR="00910C21" w:rsidRPr="00910C21">
                <w:rPr>
                  <w:rStyle w:val="Hyperlink"/>
                  <w:rFonts w:cs="Arial"/>
                  <w:color w:val="auto"/>
                </w:rPr>
                <w:t>S1-250808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C859" w14:textId="5D90159E" w:rsidR="00910C21" w:rsidRPr="00910C21" w:rsidRDefault="00910C21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10C21">
              <w:rPr>
                <w:lang w:val="fr-FR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D361" w14:textId="7B9A2ADB" w:rsidR="00910C21" w:rsidRPr="00910C21" w:rsidRDefault="00910C21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10C21">
              <w:rPr>
                <w:lang w:val="fr-FR"/>
              </w:rPr>
              <w:t>Use case on AI-driven satellite remote sensing and transmission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E9EE" w14:textId="77777777" w:rsidR="00910C21" w:rsidRPr="00910C21" w:rsidRDefault="00910C21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A3D0" w14:textId="77777777" w:rsidR="00910C21" w:rsidRDefault="00910C21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10C21">
              <w:rPr>
                <w:rFonts w:eastAsia="Arial Unicode MS" w:cs="Arial"/>
                <w:szCs w:val="18"/>
                <w:lang w:val="de-DE" w:eastAsia="ar-SA"/>
              </w:rPr>
              <w:t>Revision of S1-250148.</w:t>
            </w:r>
          </w:p>
          <w:p w14:paraId="16864A6C" w14:textId="51DE5079" w:rsidR="00910C21" w:rsidRPr="00910C21" w:rsidRDefault="00910C21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Sensing?</w:t>
            </w:r>
          </w:p>
        </w:tc>
      </w:tr>
      <w:tr w:rsidR="004F2106" w:rsidRPr="002B5B90" w14:paraId="73673094" w14:textId="77777777" w:rsidTr="006F6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78595" w14:textId="517A8EDE" w:rsidR="004F2106" w:rsidRPr="00CA4CEB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4CE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CAB54" w14:textId="412D1DE3" w:rsidR="004F2106" w:rsidRPr="00CA4CEB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1" w:history="1">
              <w:r w:rsidR="004F2106" w:rsidRPr="00CA4CEB">
                <w:rPr>
                  <w:rStyle w:val="Hyperlink"/>
                  <w:rFonts w:cs="Arial"/>
                  <w:color w:val="auto"/>
                  <w:lang w:val="fr-FR"/>
                </w:rPr>
                <w:t>S1-250185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57548" w14:textId="0BC5CD93" w:rsidR="004F2106" w:rsidRPr="00CA4CE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A4CEB">
              <w:rPr>
                <w:lang w:val="fr-FR"/>
              </w:rPr>
              <w:t xml:space="preserve">China Telecom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114BD" w14:textId="3850E41F" w:rsidR="004F2106" w:rsidRPr="00CA4CE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A4CEB">
              <w:rPr>
                <w:lang w:val="fr-FR"/>
              </w:rPr>
              <w:t>New Use Case on enhanced user experience with mega LEO constellation deployment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5585F" w14:textId="5C24CCCF" w:rsidR="004F2106" w:rsidRPr="00CA4CEB" w:rsidRDefault="00CA4CE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4CEB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C19D0" w14:textId="77777777" w:rsidR="004F2106" w:rsidRPr="00CA4CEB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2106" w:rsidRPr="002B5B90" w14:paraId="2FF7AEE9" w14:textId="77777777" w:rsidTr="006F6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F8CCF" w14:textId="65C7AB92" w:rsidR="004F2106" w:rsidRPr="006F6A4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6A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9C288" w14:textId="5ABB14C3" w:rsidR="004F2106" w:rsidRPr="006F6A47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2" w:history="1">
              <w:r w:rsidR="004F2106" w:rsidRPr="006F6A47">
                <w:rPr>
                  <w:rStyle w:val="Hyperlink"/>
                  <w:rFonts w:cs="Arial"/>
                  <w:color w:val="auto"/>
                  <w:lang w:val="fr-FR"/>
                </w:rPr>
                <w:t>S1-250192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8B360" w14:textId="3EBD503E" w:rsidR="004F2106" w:rsidRPr="006F6A4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F6A47">
              <w:rPr>
                <w:lang w:val="fr-FR"/>
              </w:rPr>
              <w:t>CSCN,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626CC" w14:textId="124C5BF2" w:rsidR="004F2106" w:rsidRPr="006F6A4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F6A47">
              <w:rPr>
                <w:lang w:val="fr-FR"/>
              </w:rPr>
              <w:t>Use case on roaming subscriber control for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B0713" w14:textId="069BE24C" w:rsidR="004F2106" w:rsidRPr="006F6A47" w:rsidRDefault="006F6A4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6A4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B28C3" w14:textId="77777777" w:rsidR="004F2106" w:rsidRPr="006F6A4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2106" w:rsidRPr="002B5B90" w14:paraId="1183F0EC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DF3F7" w14:textId="380DE079" w:rsidR="004F2106" w:rsidRPr="006F6A4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6A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523F8" w14:textId="1E06BEA5" w:rsidR="004F2106" w:rsidRPr="006F6A47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3" w:history="1">
              <w:r w:rsidR="004F2106" w:rsidRPr="006F6A47">
                <w:rPr>
                  <w:rStyle w:val="Hyperlink"/>
                  <w:rFonts w:cs="Arial"/>
                  <w:color w:val="auto"/>
                  <w:lang w:val="fr-FR"/>
                </w:rPr>
                <w:t>S1-250193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1C7BF" w14:textId="7FBC42E5" w:rsidR="004F2106" w:rsidRPr="006F6A4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F6A47">
              <w:rPr>
                <w:lang w:val="fr-FR"/>
              </w:rPr>
              <w:t>CSCN,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8BE61" w14:textId="16700EDC" w:rsidR="004F2106" w:rsidRPr="006F6A4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F6A47">
              <w:rPr>
                <w:lang w:val="fr-FR"/>
              </w:rPr>
              <w:t>Use Case on maritime communication via LEO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C80D4" w14:textId="64852CC8" w:rsidR="004F2106" w:rsidRPr="006F6A47" w:rsidRDefault="006F6A4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6A47">
              <w:rPr>
                <w:rFonts w:eastAsia="Times New Roman" w:cs="Arial"/>
                <w:szCs w:val="18"/>
                <w:lang w:val="de-DE" w:eastAsia="ar-SA"/>
              </w:rPr>
              <w:t>Revised to S1-250833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72CF1" w14:textId="77777777" w:rsidR="004F2106" w:rsidRPr="006F6A4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F6A47" w:rsidRPr="002B5B90" w14:paraId="27D44764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826FC" w14:textId="1A5571DD" w:rsidR="006F6A47" w:rsidRPr="00E27C01" w:rsidRDefault="006F6A4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C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C7D39" w14:textId="0DA90B29" w:rsidR="006F6A47" w:rsidRPr="00E27C01" w:rsidRDefault="00FD1AEF" w:rsidP="004F2106">
            <w:pPr>
              <w:snapToGrid w:val="0"/>
              <w:spacing w:after="0" w:line="240" w:lineRule="auto"/>
            </w:pPr>
            <w:hyperlink r:id="rId54" w:history="1">
              <w:r w:rsidR="006F6A47" w:rsidRPr="00E27C01">
                <w:rPr>
                  <w:rStyle w:val="Hyperlink"/>
                  <w:rFonts w:cs="Arial"/>
                  <w:color w:val="auto"/>
                </w:rPr>
                <w:t>S1-250833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CA7DC" w14:textId="0BEB4D3B" w:rsidR="006F6A47" w:rsidRPr="00E27C01" w:rsidRDefault="006F6A4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CSCN,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06695" w14:textId="5CFE7991" w:rsidR="006F6A47" w:rsidRPr="00E27C01" w:rsidRDefault="006F6A4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Use Case on maritime communication via LEO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9C3CCB" w14:textId="1D6DAC57" w:rsidR="006F6A47" w:rsidRPr="00E27C01" w:rsidRDefault="00E27C01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7C0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50958" w14:textId="15C399AD" w:rsidR="006F6A47" w:rsidRPr="00E27C01" w:rsidRDefault="006F6A47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szCs w:val="18"/>
                <w:lang w:val="de-DE" w:eastAsia="ar-SA"/>
              </w:rPr>
              <w:t>Revision of S1-250193.</w:t>
            </w:r>
          </w:p>
        </w:tc>
      </w:tr>
      <w:tr w:rsidR="004F2106" w:rsidRPr="002B5B90" w14:paraId="0AD9B626" w14:textId="77777777" w:rsidTr="008939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E3945" w14:textId="07695309" w:rsidR="004F2106" w:rsidRPr="00893919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9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7D3FF" w14:textId="1CE36D14" w:rsidR="004F2106" w:rsidRPr="00893919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5" w:history="1">
              <w:r w:rsidR="004F2106" w:rsidRPr="00893919">
                <w:rPr>
                  <w:rStyle w:val="Hyperlink"/>
                  <w:rFonts w:cs="Arial"/>
                  <w:color w:val="auto"/>
                  <w:lang w:val="fr-FR"/>
                </w:rPr>
                <w:t>S1-250195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CC5DD" w14:textId="745F4C5D" w:rsidR="004F2106" w:rsidRPr="00893919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93919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F7C2A" w14:textId="63F6CD62" w:rsidR="004F2106" w:rsidRPr="00893919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93919">
              <w:rPr>
                <w:lang w:val="fr-FR"/>
              </w:rPr>
              <w:t>Use case on Deterministic Services with Satellite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B18AB" w14:textId="2C661E7E" w:rsidR="004F2106" w:rsidRPr="00893919" w:rsidRDefault="0089391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93919">
              <w:rPr>
                <w:rFonts w:eastAsia="Times New Roman" w:cs="Arial"/>
                <w:szCs w:val="18"/>
                <w:lang w:val="de-DE" w:eastAsia="ar-SA"/>
              </w:rPr>
              <w:t>Revised to S1-250834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E47EA" w14:textId="77777777" w:rsidR="004F2106" w:rsidRPr="00893919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93919" w:rsidRPr="002B5B90" w14:paraId="5D3340FE" w14:textId="77777777" w:rsidTr="008939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255F" w14:textId="1D82B484" w:rsidR="00893919" w:rsidRPr="00893919" w:rsidRDefault="0089391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9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8B9F" w14:textId="37559B36" w:rsidR="00893919" w:rsidRPr="00893919" w:rsidRDefault="00FD1AEF" w:rsidP="004F2106">
            <w:pPr>
              <w:snapToGrid w:val="0"/>
              <w:spacing w:after="0" w:line="240" w:lineRule="auto"/>
            </w:pPr>
            <w:hyperlink r:id="rId56" w:history="1">
              <w:r w:rsidR="00893919" w:rsidRPr="00893919">
                <w:rPr>
                  <w:rStyle w:val="Hyperlink"/>
                  <w:rFonts w:cs="Arial"/>
                  <w:color w:val="auto"/>
                </w:rPr>
                <w:t>S1-250834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3200" w14:textId="4E988E68" w:rsidR="00893919" w:rsidRPr="00893919" w:rsidRDefault="0089391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93919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D84F" w14:textId="4D9BFE80" w:rsidR="00893919" w:rsidRPr="00893919" w:rsidRDefault="0089391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93919">
              <w:rPr>
                <w:lang w:val="fr-FR"/>
              </w:rPr>
              <w:t>Use case on Deterministic Services with Satellite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0BEB" w14:textId="77777777" w:rsidR="00893919" w:rsidRPr="00893919" w:rsidRDefault="0089391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F934" w14:textId="125128D7" w:rsidR="00893919" w:rsidRPr="00893919" w:rsidRDefault="00893919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3919">
              <w:rPr>
                <w:rFonts w:eastAsia="Arial Unicode MS" w:cs="Arial"/>
                <w:szCs w:val="18"/>
                <w:lang w:val="de-DE" w:eastAsia="ar-SA"/>
              </w:rPr>
              <w:t>Revision of S1-250195.</w:t>
            </w:r>
          </w:p>
        </w:tc>
      </w:tr>
      <w:tr w:rsidR="004F2106" w:rsidRPr="002B5B90" w14:paraId="46A8C2E6" w14:textId="77777777" w:rsidTr="003B6C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D96FC" w14:textId="6EA321E9" w:rsidR="004F2106" w:rsidRPr="008F7BBF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7BB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630D1" w14:textId="203BAA3E" w:rsidR="004F2106" w:rsidRPr="008F7BBF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7" w:history="1">
              <w:r w:rsidR="004F2106" w:rsidRPr="008F7BBF">
                <w:rPr>
                  <w:rStyle w:val="Hyperlink"/>
                  <w:rFonts w:cs="Arial"/>
                  <w:color w:val="auto"/>
                  <w:lang w:val="fr-FR"/>
                </w:rPr>
                <w:t>S1-250223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B91A6" w14:textId="070191B0" w:rsidR="004F2106" w:rsidRPr="008F7BB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F7BBF">
              <w:rPr>
                <w:lang w:val="fr-FR"/>
              </w:rPr>
              <w:t>IIT Bombay, ONE Media 3.0, IIT Kanpur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F7156" w14:textId="0E32230A" w:rsidR="004F2106" w:rsidRPr="008F7BB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F7BBF">
              <w:rPr>
                <w:lang w:val="fr-FR"/>
              </w:rPr>
              <w:t xml:space="preserve">Use case on affordable multicast/broadcast connectivity for sparsely populated remote and rural areas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BB687" w14:textId="576CA532" w:rsidR="004F2106" w:rsidRPr="008F7BBF" w:rsidRDefault="008F7BB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F7BBF">
              <w:rPr>
                <w:rFonts w:eastAsia="Times New Roman" w:cs="Arial"/>
                <w:szCs w:val="18"/>
                <w:lang w:val="de-DE" w:eastAsia="ar-SA"/>
              </w:rPr>
              <w:t>Revised to S1-250809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61B0D" w14:textId="77777777" w:rsidR="004F2106" w:rsidRPr="008F7BBF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F7BBF" w:rsidRPr="002B5B90" w14:paraId="534262E0" w14:textId="77777777" w:rsidTr="003B6C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DED57" w14:textId="6B3BFB65" w:rsidR="008F7BBF" w:rsidRPr="003B6C5B" w:rsidRDefault="008F7BB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C5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6DD1F" w14:textId="4CA8A96F" w:rsidR="008F7BBF" w:rsidRPr="003B6C5B" w:rsidRDefault="00FD1AEF" w:rsidP="004F2106">
            <w:pPr>
              <w:snapToGrid w:val="0"/>
              <w:spacing w:after="0" w:line="240" w:lineRule="auto"/>
            </w:pPr>
            <w:hyperlink r:id="rId58" w:history="1">
              <w:r w:rsidR="008F7BBF" w:rsidRPr="003B6C5B">
                <w:rPr>
                  <w:rStyle w:val="Hyperlink"/>
                  <w:rFonts w:cs="Arial"/>
                  <w:color w:val="auto"/>
                </w:rPr>
                <w:t>S1-250809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DE926" w14:textId="61F5F67E" w:rsidR="008F7BBF" w:rsidRPr="003B6C5B" w:rsidRDefault="008F7BB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B6C5B">
              <w:rPr>
                <w:lang w:val="fr-FR"/>
              </w:rPr>
              <w:t>IIT Bombay, ONE Media 3.0, IIT Kanpur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6119F" w14:textId="33FE186A" w:rsidR="008F7BBF" w:rsidRPr="003B6C5B" w:rsidRDefault="008F7BB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B6C5B">
              <w:rPr>
                <w:lang w:val="fr-FR"/>
              </w:rPr>
              <w:t xml:space="preserve">Use case on affordable multicast/broadcast connectivity for sparsely populated remote and rural areas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EF128" w14:textId="3D8802C1" w:rsidR="008F7BBF" w:rsidRPr="003B6C5B" w:rsidRDefault="003B6C5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B6C5B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650B1" w14:textId="34D81DA4" w:rsidR="008F7BBF" w:rsidRPr="003B6C5B" w:rsidRDefault="008F7BBF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B6C5B">
              <w:rPr>
                <w:rFonts w:eastAsia="Arial Unicode MS" w:cs="Arial"/>
                <w:szCs w:val="18"/>
                <w:lang w:val="de-DE" w:eastAsia="ar-SA"/>
              </w:rPr>
              <w:t>Revision of S1-250223.</w:t>
            </w:r>
          </w:p>
        </w:tc>
      </w:tr>
      <w:tr w:rsidR="004F2106" w:rsidRPr="002B5B90" w14:paraId="74EEE0B7" w14:textId="77777777" w:rsidTr="00C700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9D116" w14:textId="0358D6D8" w:rsidR="004F2106" w:rsidRPr="00D56193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619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72989" w14:textId="32B5F549" w:rsidR="004F2106" w:rsidRPr="00D56193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59" w:history="1">
              <w:r w:rsidR="004F2106" w:rsidRPr="00D56193">
                <w:rPr>
                  <w:rStyle w:val="Hyperlink"/>
                  <w:rFonts w:cs="Arial"/>
                  <w:color w:val="auto"/>
                  <w:lang w:val="fr-FR"/>
                </w:rPr>
                <w:t>S1-250244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13FDE" w14:textId="6F6F8394" w:rsidR="004F2106" w:rsidRPr="00D56193" w:rsidRDefault="00665A83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56193">
              <w:rPr>
                <w:lang w:val="fr-FR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BEBFB" w14:textId="3476E278" w:rsidR="004F2106" w:rsidRPr="00D5619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56193">
              <w:rPr>
                <w:lang w:val="fr-FR"/>
              </w:rPr>
              <w:t>6G system supporting MEC onboarding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8EF32" w14:textId="0582FFE5" w:rsidR="004F2106" w:rsidRPr="00D56193" w:rsidRDefault="00D5619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56193">
              <w:rPr>
                <w:rFonts w:eastAsia="Times New Roman" w:cs="Arial"/>
                <w:szCs w:val="18"/>
                <w:lang w:val="de-DE" w:eastAsia="ar-SA"/>
              </w:rPr>
              <w:t>Revised to S1-250810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D4A7A" w14:textId="77777777" w:rsidR="004F2106" w:rsidRPr="00D56193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56193" w:rsidRPr="002B5B90" w14:paraId="5728577D" w14:textId="77777777" w:rsidTr="00C700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9438F" w14:textId="079ED93D" w:rsidR="00D56193" w:rsidRPr="00C70054" w:rsidRDefault="00D5619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05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18995" w14:textId="6FC008B3" w:rsidR="00D56193" w:rsidRPr="00C70054" w:rsidRDefault="00FD1AEF" w:rsidP="004F2106">
            <w:pPr>
              <w:snapToGrid w:val="0"/>
              <w:spacing w:after="0" w:line="240" w:lineRule="auto"/>
            </w:pPr>
            <w:hyperlink r:id="rId60" w:history="1">
              <w:r w:rsidR="00D56193" w:rsidRPr="00C70054">
                <w:rPr>
                  <w:rStyle w:val="Hyperlink"/>
                  <w:rFonts w:cs="Arial"/>
                  <w:color w:val="auto"/>
                </w:rPr>
                <w:t>S1-250810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801A8" w14:textId="47AE60BD" w:rsidR="00D56193" w:rsidRPr="00C70054" w:rsidRDefault="00D56193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70054">
              <w:rPr>
                <w:lang w:val="fr-FR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44C6B" w14:textId="07C208AE" w:rsidR="00D56193" w:rsidRPr="00C70054" w:rsidRDefault="00D56193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70054">
              <w:rPr>
                <w:lang w:val="fr-FR"/>
              </w:rPr>
              <w:t>6G system supporting MEC onboarding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47C2A" w14:textId="40E79922" w:rsidR="00D56193" w:rsidRPr="00C70054" w:rsidRDefault="00C7005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70054">
              <w:rPr>
                <w:rFonts w:eastAsia="Times New Roman" w:cs="Arial"/>
                <w:szCs w:val="18"/>
                <w:lang w:val="de-DE" w:eastAsia="ar-SA"/>
              </w:rPr>
              <w:t>Revised to S1-250835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C2230" w14:textId="41B13E43" w:rsidR="00D56193" w:rsidRPr="00C70054" w:rsidRDefault="00D56193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70054">
              <w:rPr>
                <w:rFonts w:eastAsia="Arial Unicode MS" w:cs="Arial"/>
                <w:szCs w:val="18"/>
                <w:lang w:val="de-DE" w:eastAsia="ar-SA"/>
              </w:rPr>
              <w:t>Revision of S1-250244.</w:t>
            </w:r>
          </w:p>
        </w:tc>
      </w:tr>
      <w:tr w:rsidR="00C70054" w:rsidRPr="002B5B90" w14:paraId="77A7CC55" w14:textId="77777777" w:rsidTr="003B6C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11B3" w14:textId="0BCAEB91" w:rsidR="00C70054" w:rsidRPr="00C70054" w:rsidRDefault="00C7005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00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5C8" w14:textId="26E8F609" w:rsidR="00C70054" w:rsidRPr="00C70054" w:rsidRDefault="00FD1AEF" w:rsidP="004F2106">
            <w:pPr>
              <w:snapToGrid w:val="0"/>
              <w:spacing w:after="0" w:line="240" w:lineRule="auto"/>
            </w:pPr>
            <w:hyperlink r:id="rId61" w:history="1">
              <w:r w:rsidR="00C70054" w:rsidRPr="00C70054">
                <w:rPr>
                  <w:rStyle w:val="Hyperlink"/>
                  <w:rFonts w:cs="Arial"/>
                  <w:color w:val="auto"/>
                </w:rPr>
                <w:t>S1-250835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F6E9" w14:textId="4D880FBD" w:rsidR="00C70054" w:rsidRPr="00C70054" w:rsidRDefault="00C7005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70054">
              <w:rPr>
                <w:lang w:val="fr-FR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0688" w14:textId="77D09E26" w:rsidR="00C70054" w:rsidRPr="00C70054" w:rsidRDefault="00C7005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70054">
              <w:rPr>
                <w:lang w:val="fr-FR"/>
              </w:rPr>
              <w:t>6G system supporting MEC onboarding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90F4" w14:textId="77777777" w:rsidR="00C70054" w:rsidRPr="00C70054" w:rsidRDefault="00C7005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F439" w14:textId="7BF33359" w:rsidR="00C70054" w:rsidRDefault="00C7005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70054">
              <w:rPr>
                <w:rFonts w:eastAsia="Arial Unicode MS" w:cs="Arial"/>
                <w:i/>
                <w:szCs w:val="18"/>
                <w:lang w:val="de-DE" w:eastAsia="ar-SA"/>
              </w:rPr>
              <w:t>Revision of S1-250244.</w:t>
            </w:r>
          </w:p>
          <w:p w14:paraId="75AFE316" w14:textId="02BBD59F" w:rsidR="00C70054" w:rsidRPr="00C70054" w:rsidRDefault="00C7005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70054">
              <w:rPr>
                <w:rFonts w:eastAsia="Arial Unicode MS" w:cs="Arial"/>
                <w:szCs w:val="18"/>
                <w:lang w:val="de-DE" w:eastAsia="ar-SA"/>
              </w:rPr>
              <w:t>Revision of S1-250810.</w:t>
            </w:r>
          </w:p>
        </w:tc>
      </w:tr>
      <w:tr w:rsidR="004F2106" w:rsidRPr="002B5B90" w14:paraId="7580A1E3" w14:textId="77777777" w:rsidTr="00FF70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7B79" w14:textId="00330418" w:rsidR="004F2106" w:rsidRPr="003B6C5B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C5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9059" w14:textId="17BF7E5C" w:rsidR="004F2106" w:rsidRPr="003B6C5B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62" w:history="1">
              <w:r w:rsidR="004F2106" w:rsidRPr="003B6C5B">
                <w:rPr>
                  <w:rStyle w:val="Hyperlink"/>
                  <w:rFonts w:cs="Arial"/>
                  <w:color w:val="auto"/>
                  <w:lang w:val="fr-FR"/>
                </w:rPr>
                <w:t>S1-250294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736E" w14:textId="7479159F" w:rsidR="004F2106" w:rsidRPr="003B6C5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B6C5B">
              <w:rPr>
                <w:lang w:val="fr-FR"/>
              </w:rPr>
              <w:t>IIT, Kharagpur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3FA5" w14:textId="1B04E3EC" w:rsidR="004F2106" w:rsidRPr="003B6C5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B6C5B">
              <w:rPr>
                <w:lang w:val="fr-FR"/>
              </w:rPr>
              <w:t xml:space="preserve">Use case on unmanned aerial vehicle (UAV) and autonomous vehicle mounted base stations for post-disaster emergency temporary communication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5A03" w14:textId="57B56CCD" w:rsidR="004F2106" w:rsidRPr="003B6C5B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D9FD" w14:textId="52E7A427" w:rsidR="004F2106" w:rsidRPr="003B6C5B" w:rsidRDefault="003B6C5B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Not treated. </w:t>
            </w:r>
          </w:p>
        </w:tc>
      </w:tr>
      <w:tr w:rsidR="00FF70DF" w:rsidRPr="002B5B90" w14:paraId="3EC5E2EF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1DFF0" w14:textId="77777777" w:rsidR="00FF70DF" w:rsidRPr="00FF70DF" w:rsidRDefault="00FF70D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0D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8DC44" w14:textId="77777777" w:rsidR="00FF70DF" w:rsidRPr="00FF70DF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63" w:history="1">
              <w:r w:rsidR="00FF70DF" w:rsidRPr="00FF70DF">
                <w:rPr>
                  <w:rStyle w:val="Hyperlink"/>
                  <w:rFonts w:cs="Arial"/>
                  <w:color w:val="auto"/>
                  <w:lang w:val="fr-FR"/>
                </w:rPr>
                <w:t>S1-250197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713FD" w14:textId="77777777" w:rsidR="00FF70DF" w:rsidRPr="00FF70DF" w:rsidRDefault="00FF70D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F70DF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6B157" w14:textId="77777777" w:rsidR="00FF70DF" w:rsidRPr="00FF70DF" w:rsidRDefault="00FF70D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FF70DF">
              <w:rPr>
                <w:lang w:val="fr-FR"/>
              </w:rPr>
              <w:t>Use Case on integration of satellite sensing and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E4E0A" w14:textId="6A55BEDF" w:rsidR="00FF70DF" w:rsidRPr="00FF70DF" w:rsidRDefault="00FF70D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F70DF">
              <w:rPr>
                <w:rFonts w:eastAsia="Times New Roman" w:cs="Arial"/>
                <w:szCs w:val="18"/>
                <w:lang w:val="de-DE" w:eastAsia="ar-SA"/>
              </w:rPr>
              <w:t>Revised to S1-250659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4C428" w14:textId="4B467DD2" w:rsidR="00FF70DF" w:rsidRPr="00FF70DF" w:rsidRDefault="00FF70D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144">
              <w:rPr>
                <w:rFonts w:eastAsia="Arial Unicode MS" w:cs="Arial"/>
                <w:szCs w:val="18"/>
                <w:highlight w:val="yellow"/>
                <w:lang w:val="de-DE" w:eastAsia="ar-SA"/>
              </w:rPr>
              <w:t>Moved from Sensing</w:t>
            </w:r>
            <w:r w:rsidRPr="00FF70DF">
              <w:rPr>
                <w:rFonts w:eastAsia="Arial Unicode MS" w:cs="Arial"/>
                <w:szCs w:val="18"/>
                <w:lang w:val="de-DE" w:eastAsia="ar-SA"/>
              </w:rPr>
              <w:t xml:space="preserve"> </w:t>
            </w:r>
          </w:p>
        </w:tc>
      </w:tr>
      <w:tr w:rsidR="00FF70DF" w:rsidRPr="002B5B90" w14:paraId="49455FB4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853A4" w14:textId="4217B250" w:rsidR="00FF70DF" w:rsidRPr="00E27C01" w:rsidRDefault="00FF70D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C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D70FA" w14:textId="65A3650E" w:rsidR="00FF70DF" w:rsidRPr="00E27C01" w:rsidRDefault="00FD1AEF" w:rsidP="00211E0B">
            <w:pPr>
              <w:snapToGrid w:val="0"/>
              <w:spacing w:after="0" w:line="240" w:lineRule="auto"/>
            </w:pPr>
            <w:hyperlink r:id="rId64" w:history="1">
              <w:r w:rsidR="00FF70DF" w:rsidRPr="00E27C01">
                <w:rPr>
                  <w:rStyle w:val="Hyperlink"/>
                  <w:rFonts w:cs="Arial"/>
                  <w:color w:val="auto"/>
                </w:rPr>
                <w:t>S1-250659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3FBB7" w14:textId="01434991" w:rsidR="00FF70DF" w:rsidRPr="00E27C01" w:rsidRDefault="00FF70D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C6D9B" w14:textId="0D69F447" w:rsidR="00FF70DF" w:rsidRPr="00E27C01" w:rsidRDefault="00FF70D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Use Case on integration of satellite sensing and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589C8" w14:textId="3A17016E" w:rsidR="00FF70DF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7C01">
              <w:rPr>
                <w:rFonts w:eastAsia="Times New Roman" w:cs="Arial"/>
                <w:szCs w:val="18"/>
                <w:lang w:val="de-DE" w:eastAsia="ar-SA"/>
              </w:rPr>
              <w:t>Revised to S1-250863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E6BF8" w14:textId="5441FDCA" w:rsidR="00FF70DF" w:rsidRPr="00E27C01" w:rsidRDefault="00FF70D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highlight w:val="yellow"/>
                <w:lang w:val="de-DE" w:eastAsia="ar-SA"/>
              </w:rPr>
              <w:t>Moved from Sensing</w:t>
            </w: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 xml:space="preserve"> </w:t>
            </w:r>
          </w:p>
          <w:p w14:paraId="32A39985" w14:textId="22208300" w:rsidR="00FF70DF" w:rsidRPr="00E27C01" w:rsidRDefault="00FF70D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szCs w:val="18"/>
                <w:lang w:val="de-DE" w:eastAsia="ar-SA"/>
              </w:rPr>
              <w:t>Revision of S1-250197.</w:t>
            </w:r>
          </w:p>
        </w:tc>
      </w:tr>
      <w:tr w:rsidR="00E27C01" w:rsidRPr="002B5B90" w14:paraId="025C0028" w14:textId="77777777" w:rsidTr="00E27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FBBB" w14:textId="1038A41A" w:rsidR="00E27C01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C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0C72" w14:textId="30FD7965" w:rsidR="00E27C01" w:rsidRPr="00E27C01" w:rsidRDefault="00FD1AEF" w:rsidP="00211E0B">
            <w:pPr>
              <w:snapToGrid w:val="0"/>
              <w:spacing w:after="0" w:line="240" w:lineRule="auto"/>
            </w:pPr>
            <w:hyperlink r:id="rId65" w:history="1">
              <w:r w:rsidR="00E27C01" w:rsidRPr="00E27C01">
                <w:rPr>
                  <w:rStyle w:val="Hyperlink"/>
                  <w:rFonts w:cs="Arial"/>
                  <w:color w:val="auto"/>
                </w:rPr>
                <w:t>S1-250863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779C" w14:textId="7F967058" w:rsidR="00E27C01" w:rsidRPr="00E27C01" w:rsidRDefault="00E27C0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81CC" w14:textId="4960D11C" w:rsidR="00E27C01" w:rsidRPr="00E27C01" w:rsidRDefault="00E27C0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27C01">
              <w:rPr>
                <w:lang w:val="fr-FR"/>
              </w:rPr>
              <w:t>Use Case on integration of satellite sensing and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5F0D" w14:textId="77777777" w:rsidR="00E27C01" w:rsidRPr="00E27C01" w:rsidRDefault="00E27C0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EF5F" w14:textId="77777777" w:rsidR="00E27C01" w:rsidRPr="00E27C01" w:rsidRDefault="00E27C01" w:rsidP="00E27C0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highlight w:val="yellow"/>
                <w:lang w:val="de-DE" w:eastAsia="ar-SA"/>
              </w:rPr>
              <w:t>Moved from Sensing</w:t>
            </w: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 xml:space="preserve"> </w:t>
            </w:r>
          </w:p>
          <w:p w14:paraId="50542B68" w14:textId="4736DB90" w:rsidR="00E27C01" w:rsidRDefault="00E27C01" w:rsidP="00E27C0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i/>
                <w:szCs w:val="18"/>
                <w:lang w:val="de-DE" w:eastAsia="ar-SA"/>
              </w:rPr>
              <w:t>Revision of S1-250197.</w:t>
            </w:r>
          </w:p>
          <w:p w14:paraId="54775DF2" w14:textId="67FC2CEB" w:rsidR="00E27C01" w:rsidRPr="00E27C01" w:rsidRDefault="00E27C01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27C01">
              <w:rPr>
                <w:rFonts w:eastAsia="Arial Unicode MS" w:cs="Arial"/>
                <w:szCs w:val="18"/>
                <w:lang w:val="de-DE" w:eastAsia="ar-SA"/>
              </w:rPr>
              <w:t>Revision of S1-250659.</w:t>
            </w:r>
          </w:p>
        </w:tc>
      </w:tr>
      <w:tr w:rsidR="00DC5334" w:rsidRPr="00745D37" w14:paraId="6BA72B49" w14:textId="77777777" w:rsidTr="0062578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DC338" w14:textId="28FED631" w:rsidR="00DC5334" w:rsidRDefault="00DC5334" w:rsidP="00C47C45">
            <w:pPr>
              <w:pStyle w:val="Heading1"/>
            </w:pPr>
            <w:r>
              <w:t xml:space="preserve">Further </w:t>
            </w:r>
            <w:r w:rsidRPr="008977B4">
              <w:t>Use Cases on Industry and Verticals</w:t>
            </w:r>
          </w:p>
        </w:tc>
      </w:tr>
      <w:tr w:rsidR="00785189" w:rsidRPr="002B5B90" w14:paraId="323E352C" w14:textId="77777777" w:rsidTr="009215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ABDFF" w14:textId="77777777" w:rsidR="00785189" w:rsidRPr="00625787" w:rsidRDefault="00785189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57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7CE44" w14:textId="77777777" w:rsidR="00785189" w:rsidRPr="00625787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66" w:history="1">
              <w:r w:rsidR="00785189" w:rsidRPr="00625787">
                <w:rPr>
                  <w:rStyle w:val="Hyperlink"/>
                  <w:rFonts w:cs="Arial"/>
                  <w:color w:val="auto"/>
                  <w:lang w:val="fr-FR"/>
                </w:rPr>
                <w:t>S1-250107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0FB24" w14:textId="77777777" w:rsidR="00785189" w:rsidRPr="00625787" w:rsidRDefault="00785189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625787">
              <w:rPr>
                <w:lang w:val="fr-FR"/>
              </w:rPr>
              <w:t>China Telecom,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F7842" w14:textId="77777777" w:rsidR="00785189" w:rsidRPr="00625787" w:rsidRDefault="00785189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625787">
              <w:rPr>
                <w:lang w:val="fr-FR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55032" w14:textId="106844A9" w:rsidR="00785189" w:rsidRPr="00625787" w:rsidRDefault="00625787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5787">
              <w:rPr>
                <w:rFonts w:eastAsia="Times New Roman" w:cs="Arial"/>
                <w:szCs w:val="18"/>
                <w:lang w:eastAsia="ar-SA"/>
              </w:rPr>
              <w:t>Revised to S1-250811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26E4D" w14:textId="77777777" w:rsidR="00785189" w:rsidRPr="00625787" w:rsidRDefault="00785189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25787" w:rsidRPr="002B5B90" w14:paraId="717B960D" w14:textId="77777777" w:rsidTr="009215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2685D" w14:textId="34632ADF" w:rsidR="00625787" w:rsidRPr="00921599" w:rsidRDefault="00625787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5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ABFA2" w14:textId="30B4485C" w:rsidR="00625787" w:rsidRPr="00921599" w:rsidRDefault="00FD1AEF" w:rsidP="00211E0B">
            <w:pPr>
              <w:snapToGrid w:val="0"/>
              <w:spacing w:after="0" w:line="240" w:lineRule="auto"/>
            </w:pPr>
            <w:hyperlink r:id="rId67" w:history="1">
              <w:r w:rsidR="00625787" w:rsidRPr="00921599">
                <w:rPr>
                  <w:rStyle w:val="Hyperlink"/>
                  <w:rFonts w:cs="Arial"/>
                  <w:color w:val="auto"/>
                </w:rPr>
                <w:t>S1-250811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66978" w14:textId="672BFE78" w:rsidR="00625787" w:rsidRPr="00921599" w:rsidRDefault="00625787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21599">
              <w:rPr>
                <w:lang w:val="fr-FR"/>
              </w:rPr>
              <w:t>China Telecom,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8DC3E" w14:textId="1DCE2ED7" w:rsidR="00625787" w:rsidRPr="00921599" w:rsidRDefault="00625787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21599">
              <w:rPr>
                <w:lang w:val="fr-FR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5DA1D" w14:textId="41D4ED28" w:rsidR="00625787" w:rsidRPr="00921599" w:rsidRDefault="00921599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59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D6F17" w14:textId="2D38629D" w:rsidR="00625787" w:rsidRPr="00921599" w:rsidRDefault="00625787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1599">
              <w:rPr>
                <w:rFonts w:eastAsia="Arial Unicode MS" w:cs="Arial"/>
                <w:szCs w:val="18"/>
                <w:lang w:eastAsia="ar-SA"/>
              </w:rPr>
              <w:t>Revision of S1-250107.</w:t>
            </w:r>
          </w:p>
        </w:tc>
      </w:tr>
      <w:tr w:rsidR="00666A1E" w:rsidRPr="002B5B90" w14:paraId="5DF3CCD0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398EA" w14:textId="77777777" w:rsidR="00666A1E" w:rsidRPr="002640B1" w:rsidRDefault="00666A1E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0B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DF477" w14:textId="77777777" w:rsidR="00666A1E" w:rsidRPr="002640B1" w:rsidRDefault="00FD1AEF" w:rsidP="00DB4E52">
            <w:pPr>
              <w:snapToGrid w:val="0"/>
              <w:spacing w:after="0" w:line="240" w:lineRule="auto"/>
              <w:rPr>
                <w:lang w:val="fr-FR"/>
              </w:rPr>
            </w:pPr>
            <w:hyperlink r:id="rId68" w:history="1">
              <w:r w:rsidR="00666A1E" w:rsidRPr="002640B1">
                <w:rPr>
                  <w:rStyle w:val="Hyperlink"/>
                  <w:rFonts w:cs="Arial"/>
                  <w:color w:val="auto"/>
                  <w:lang w:val="fr-FR"/>
                </w:rPr>
                <w:t>S1-250312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8608E" w14:textId="77777777" w:rsidR="00666A1E" w:rsidRPr="002640B1" w:rsidRDefault="00666A1E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2640B1">
              <w:rPr>
                <w:lang w:val="fr-FR"/>
              </w:rPr>
              <w:t xml:space="preserve">Siemens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D13EF" w14:textId="77777777" w:rsidR="00666A1E" w:rsidRPr="002640B1" w:rsidRDefault="00666A1E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2640B1">
              <w:rPr>
                <w:lang w:val="fr-FR"/>
              </w:rPr>
              <w:t>New use case on Cooperating Mobile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28453" w14:textId="7278B60B" w:rsidR="00666A1E" w:rsidRPr="002640B1" w:rsidRDefault="002640B1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0B1">
              <w:rPr>
                <w:rFonts w:eastAsia="Times New Roman" w:cs="Arial"/>
                <w:szCs w:val="18"/>
                <w:lang w:eastAsia="ar-SA"/>
              </w:rPr>
              <w:t>Revised to S1-250812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B4F73" w14:textId="77777777" w:rsidR="00666A1E" w:rsidRPr="002640B1" w:rsidRDefault="00666A1E" w:rsidP="00DB4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40B1" w:rsidRPr="002B5B90" w14:paraId="7B179175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9E5FC" w14:textId="3869506B" w:rsidR="002640B1" w:rsidRPr="00BE6F46" w:rsidRDefault="002640B1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F4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8DDD1" w14:textId="3FDDD497" w:rsidR="002640B1" w:rsidRPr="00BE6F46" w:rsidRDefault="00FD1AEF" w:rsidP="00DB4E52">
            <w:pPr>
              <w:snapToGrid w:val="0"/>
              <w:spacing w:after="0" w:line="240" w:lineRule="auto"/>
            </w:pPr>
            <w:hyperlink r:id="rId69" w:history="1">
              <w:r w:rsidR="002640B1" w:rsidRPr="00BE6F46">
                <w:rPr>
                  <w:rStyle w:val="Hyperlink"/>
                  <w:rFonts w:cs="Arial"/>
                  <w:color w:val="auto"/>
                </w:rPr>
                <w:t>S1-250812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2A300" w14:textId="34AD3894" w:rsidR="002640B1" w:rsidRPr="00BE6F46" w:rsidRDefault="002640B1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 xml:space="preserve">Siemens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3E515" w14:textId="7460533D" w:rsidR="002640B1" w:rsidRPr="00BE6F46" w:rsidRDefault="002640B1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New use case on Cooperating Mobile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8254D" w14:textId="6C8E34F1" w:rsidR="002640B1" w:rsidRPr="00BE6F46" w:rsidRDefault="00BE6F46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F46">
              <w:rPr>
                <w:rFonts w:eastAsia="Times New Roman" w:cs="Arial"/>
                <w:szCs w:val="18"/>
                <w:lang w:eastAsia="ar-SA"/>
              </w:rPr>
              <w:t>Revised to S1-250881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BF08A" w14:textId="52341F9A" w:rsidR="002640B1" w:rsidRPr="00BE6F46" w:rsidRDefault="002640B1" w:rsidP="00DB4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F46">
              <w:rPr>
                <w:rFonts w:eastAsia="Arial Unicode MS" w:cs="Arial"/>
                <w:szCs w:val="18"/>
                <w:lang w:eastAsia="ar-SA"/>
              </w:rPr>
              <w:t>Revision of S1-250312.</w:t>
            </w:r>
          </w:p>
        </w:tc>
      </w:tr>
      <w:tr w:rsidR="00BE6F46" w:rsidRPr="002B5B90" w14:paraId="2B6C23AF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2D32" w14:textId="6396DE11" w:rsidR="00BE6F46" w:rsidRPr="00BE6F46" w:rsidRDefault="00BE6F46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F4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A5FD" w14:textId="55FBA853" w:rsidR="00BE6F46" w:rsidRPr="00BE6F46" w:rsidRDefault="00FD1AEF" w:rsidP="00DB4E52">
            <w:pPr>
              <w:snapToGrid w:val="0"/>
              <w:spacing w:after="0" w:line="240" w:lineRule="auto"/>
            </w:pPr>
            <w:hyperlink r:id="rId70" w:history="1">
              <w:r w:rsidR="00BE6F46" w:rsidRPr="00BE6F46">
                <w:rPr>
                  <w:rStyle w:val="Hyperlink"/>
                  <w:rFonts w:cs="Arial"/>
                  <w:color w:val="auto"/>
                </w:rPr>
                <w:t>S1-250881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B80C" w14:textId="4FE7B5CB" w:rsidR="00BE6F46" w:rsidRPr="00BE6F46" w:rsidRDefault="00BE6F46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 xml:space="preserve">Siemens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75BB" w14:textId="0735F9DA" w:rsidR="00BE6F46" w:rsidRPr="00BE6F46" w:rsidRDefault="00BE6F46" w:rsidP="00DB4E52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New use case on Cooperating Mobile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6ACF" w14:textId="77777777" w:rsidR="00BE6F46" w:rsidRPr="00BE6F46" w:rsidRDefault="00BE6F46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0887" w14:textId="07F8ED52" w:rsidR="00BE6F46" w:rsidRDefault="00BE6F46" w:rsidP="00DB4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F46">
              <w:rPr>
                <w:rFonts w:eastAsia="Arial Unicode MS" w:cs="Arial"/>
                <w:i/>
                <w:szCs w:val="18"/>
                <w:lang w:eastAsia="ar-SA"/>
              </w:rPr>
              <w:t>Revision of S1-250312.</w:t>
            </w:r>
          </w:p>
          <w:p w14:paraId="3F228C46" w14:textId="2DD23048" w:rsidR="00BE6F46" w:rsidRPr="00BE6F46" w:rsidRDefault="00BE6F46" w:rsidP="00DB4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F46">
              <w:rPr>
                <w:rFonts w:eastAsia="Arial Unicode MS" w:cs="Arial"/>
                <w:szCs w:val="18"/>
                <w:lang w:eastAsia="ar-SA"/>
              </w:rPr>
              <w:t>Revision of S1-250812.</w:t>
            </w:r>
          </w:p>
        </w:tc>
      </w:tr>
      <w:tr w:rsidR="00480F43" w:rsidRPr="002B5B90" w14:paraId="471DC469" w14:textId="77777777" w:rsidTr="00D055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D36A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0F4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6D51" w14:textId="4CE1EF53" w:rsidR="00480F43" w:rsidRPr="00480F43" w:rsidRDefault="00FD1AEF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71" w:history="1">
              <w:r w:rsidR="00480F43" w:rsidRPr="00480F43">
                <w:rPr>
                  <w:rStyle w:val="Hyperlink"/>
                  <w:rFonts w:cs="Arial"/>
                  <w:color w:val="auto"/>
                  <w:lang w:val="fr-FR"/>
                </w:rPr>
                <w:t>S1-250027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7945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480F43">
              <w:rPr>
                <w:lang w:val="fr-FR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126D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480F43">
              <w:rPr>
                <w:lang w:val="fr-FR"/>
              </w:rPr>
              <w:t>Use Case on smart manufacturing enabled by diverse autonomous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A894" w14:textId="158844E0" w:rsidR="00480F43" w:rsidRPr="00480F43" w:rsidRDefault="00FC53D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2A31" w14:textId="77777777" w:rsidR="00480F43" w:rsidRDefault="00480F43" w:rsidP="00DE470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  <w:r w:rsidRPr="00480F43">
              <w:rPr>
                <w:rFonts w:eastAsia="Arial Unicode MS" w:cs="Arial"/>
                <w:i/>
                <w:iCs/>
                <w:szCs w:val="18"/>
                <w:lang w:val="de-DE" w:eastAsia="ar-SA"/>
              </w:rPr>
              <w:t>Moved from 8.1.6</w:t>
            </w:r>
          </w:p>
          <w:p w14:paraId="69CF0C75" w14:textId="27C70FEE" w:rsidR="002640B1" w:rsidRPr="00480F43" w:rsidRDefault="002640B1" w:rsidP="00DE470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val="de-DE" w:eastAsia="ar-SA"/>
              </w:rPr>
            </w:pPr>
          </w:p>
        </w:tc>
      </w:tr>
      <w:tr w:rsidR="004F2106" w:rsidRPr="001D2952" w14:paraId="6CE7FB2F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7E713" w14:textId="43867A85" w:rsidR="004F2106" w:rsidRPr="00D055CF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55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8A4A3" w14:textId="639DE305" w:rsidR="004F2106" w:rsidRPr="00D055CF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72" w:history="1">
              <w:r w:rsidR="004F2106" w:rsidRPr="00D055CF">
                <w:rPr>
                  <w:rStyle w:val="Hyperlink"/>
                  <w:rFonts w:cs="Arial"/>
                  <w:color w:val="auto"/>
                  <w:lang w:val="fr-FR"/>
                </w:rPr>
                <w:t>S1-250031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0C7CB" w14:textId="36D039EC" w:rsidR="004F2106" w:rsidRPr="00D055C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055CF">
              <w:rPr>
                <w:lang w:val="fr-FR"/>
              </w:rPr>
              <w:t>Nokia, TNO, KPN, Telefonica, Orange, 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DBB00" w14:textId="019044CD" w:rsidR="004F2106" w:rsidRPr="00D055C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055CF">
              <w:rPr>
                <w:lang w:val="fr-FR"/>
              </w:rPr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B930B" w14:textId="284C46B5" w:rsidR="004F2106" w:rsidRPr="00D055CF" w:rsidRDefault="00D055C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055CF">
              <w:rPr>
                <w:rFonts w:eastAsia="Times New Roman" w:cs="Arial"/>
                <w:szCs w:val="18"/>
                <w:lang w:val="en-US" w:eastAsia="ar-SA"/>
              </w:rPr>
              <w:t>Revised to S1-250838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4CEA3" w14:textId="179CFFCD" w:rsidR="004F2106" w:rsidRPr="00D055CF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055CF" w:rsidRPr="001D2952" w14:paraId="1BB80E87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6AC4D" w14:textId="6EE301FB" w:rsidR="00D055CF" w:rsidRPr="00BE6F46" w:rsidRDefault="00D055C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F4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CDBD7" w14:textId="3BB03BC2" w:rsidR="00D055CF" w:rsidRPr="00BE6F46" w:rsidRDefault="00FD1AEF" w:rsidP="004F2106">
            <w:pPr>
              <w:snapToGrid w:val="0"/>
              <w:spacing w:after="0" w:line="240" w:lineRule="auto"/>
            </w:pPr>
            <w:hyperlink r:id="rId73" w:history="1">
              <w:r w:rsidR="00D055CF" w:rsidRPr="00BE6F46">
                <w:rPr>
                  <w:rStyle w:val="Hyperlink"/>
                  <w:rFonts w:cs="Arial"/>
                  <w:color w:val="auto"/>
                </w:rPr>
                <w:t>S1-250838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AA716" w14:textId="74B0EC8A" w:rsidR="00D055CF" w:rsidRPr="00BE6F46" w:rsidRDefault="00D055C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Nokia, TNO, KPN, Telefonica, Orange, 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8EAFB" w14:textId="426F7307" w:rsidR="00D055CF" w:rsidRPr="00BE6F46" w:rsidRDefault="00D055C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B7FEA" w14:textId="02845F7A" w:rsidR="00D055CF" w:rsidRPr="00BE6F46" w:rsidRDefault="00BE6F4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E6F46">
              <w:rPr>
                <w:rFonts w:eastAsia="Times New Roman" w:cs="Arial"/>
                <w:szCs w:val="18"/>
                <w:lang w:val="en-US" w:eastAsia="ar-SA"/>
              </w:rPr>
              <w:t>Revised to S1-250882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720F4" w14:textId="7F121B5E" w:rsidR="00D055CF" w:rsidRPr="00BE6F46" w:rsidRDefault="00D055CF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6F46">
              <w:rPr>
                <w:rFonts w:eastAsia="Arial Unicode MS" w:cs="Arial"/>
                <w:szCs w:val="18"/>
                <w:lang w:val="en-US" w:eastAsia="ar-SA"/>
              </w:rPr>
              <w:t>Revision of S1-250031.</w:t>
            </w:r>
          </w:p>
        </w:tc>
      </w:tr>
      <w:tr w:rsidR="00BE6F46" w:rsidRPr="001D2952" w14:paraId="460D7595" w14:textId="77777777" w:rsidTr="00BE6F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F64D17" w14:textId="2E1438BF" w:rsidR="00BE6F46" w:rsidRPr="00BE6F46" w:rsidRDefault="00BE6F4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F4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F8292D" w14:textId="015AB41D" w:rsidR="00BE6F46" w:rsidRPr="00BE6F46" w:rsidRDefault="00FD1AEF" w:rsidP="004F2106">
            <w:pPr>
              <w:snapToGrid w:val="0"/>
              <w:spacing w:after="0" w:line="240" w:lineRule="auto"/>
            </w:pPr>
            <w:hyperlink r:id="rId74" w:history="1">
              <w:r w:rsidR="00BE6F46" w:rsidRPr="00BE6F46">
                <w:rPr>
                  <w:rStyle w:val="Hyperlink"/>
                  <w:rFonts w:cs="Arial"/>
                  <w:color w:val="auto"/>
                </w:rPr>
                <w:t>S1-250882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505135" w14:textId="6A45D584" w:rsidR="00BE6F46" w:rsidRPr="00BE6F46" w:rsidRDefault="00BE6F4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Nokia, TNO, KPN, Telefonica, Orange, 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481806" w14:textId="141D06C4" w:rsidR="00BE6F46" w:rsidRPr="00BE6F46" w:rsidRDefault="00BE6F4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E6F46">
              <w:rPr>
                <w:lang w:val="fr-FR"/>
              </w:rPr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CE79BE" w14:textId="12C71C54" w:rsidR="00BE6F46" w:rsidRPr="00BE6F46" w:rsidRDefault="00BE6F4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E6F46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6E4E95" w14:textId="4638738F" w:rsidR="00BE6F46" w:rsidRPr="00BE6F46" w:rsidRDefault="00BE6F4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6F46">
              <w:rPr>
                <w:rFonts w:eastAsia="Arial Unicode MS" w:cs="Arial"/>
                <w:i/>
                <w:szCs w:val="18"/>
                <w:lang w:val="en-US" w:eastAsia="ar-SA"/>
              </w:rPr>
              <w:t>Revision of S1-250031.</w:t>
            </w:r>
          </w:p>
          <w:p w14:paraId="112C5861" w14:textId="77777777" w:rsidR="00BE6F46" w:rsidRPr="00BE6F46" w:rsidRDefault="00BE6F4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6F46">
              <w:rPr>
                <w:rFonts w:eastAsia="Arial Unicode MS" w:cs="Arial"/>
                <w:szCs w:val="18"/>
                <w:lang w:val="en-US" w:eastAsia="ar-SA"/>
              </w:rPr>
              <w:t>Revision of S1-250838.</w:t>
            </w:r>
          </w:p>
          <w:p w14:paraId="27215D85" w14:textId="52DEBB5D" w:rsidR="00BE6F46" w:rsidRPr="00BE6F46" w:rsidRDefault="00BE6F4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6F46">
              <w:rPr>
                <w:rFonts w:eastAsia="Arial Unicode MS" w:cs="Arial"/>
                <w:szCs w:val="18"/>
                <w:lang w:val="en-US" w:eastAsia="ar-SA"/>
              </w:rPr>
              <w:t xml:space="preserve">Remove Req#1. Keep only KPI table. Delete editors note 2. </w:t>
            </w:r>
          </w:p>
        </w:tc>
      </w:tr>
      <w:tr w:rsidR="007669DC" w:rsidRPr="002B5B90" w14:paraId="12608427" w14:textId="77777777" w:rsidTr="004D2F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3F186" w14:textId="77777777" w:rsidR="007669DC" w:rsidRPr="002640B1" w:rsidRDefault="007669D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0B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59FC8" w14:textId="77777777" w:rsidR="007669DC" w:rsidRPr="002640B1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75" w:history="1">
              <w:r w:rsidR="007669DC" w:rsidRPr="002640B1">
                <w:rPr>
                  <w:rStyle w:val="Hyperlink"/>
                  <w:rFonts w:cs="Arial"/>
                  <w:color w:val="auto"/>
                  <w:lang w:val="fr-FR"/>
                </w:rPr>
                <w:t>S1-250091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FB064" w14:textId="77777777" w:rsidR="007669DC" w:rsidRPr="002640B1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2640B1">
              <w:rPr>
                <w:lang w:val="fr-FR"/>
              </w:rPr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EEC88" w14:textId="77777777" w:rsidR="007669DC" w:rsidRPr="002640B1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2640B1">
              <w:rPr>
                <w:lang w:val="fr-FR"/>
              </w:rPr>
              <w:t xml:space="preserve">Use Case on digital twin for Mining Industry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4EF28" w14:textId="3FC7A9BF" w:rsidR="007669DC" w:rsidRPr="002640B1" w:rsidRDefault="002640B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0B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78B87" w14:textId="77777777" w:rsidR="007669DC" w:rsidRPr="002640B1" w:rsidRDefault="007669DC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106" w:rsidRPr="002B5B90" w14:paraId="3EA9B688" w14:textId="77777777" w:rsidTr="008A58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C2E37" w14:textId="191723F9" w:rsidR="004F2106" w:rsidRPr="004D2F45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D2F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5BC6F" w14:textId="04A79040" w:rsidR="004F2106" w:rsidRPr="004D2F45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76" w:history="1">
              <w:r w:rsidR="004F2106" w:rsidRPr="004D2F45">
                <w:rPr>
                  <w:rStyle w:val="Hyperlink"/>
                  <w:rFonts w:cs="Arial"/>
                  <w:color w:val="auto"/>
                  <w:lang w:val="fr-FR"/>
                </w:rPr>
                <w:t>S1-250042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AE0F8" w14:textId="1D8A6BF4" w:rsidR="004F2106" w:rsidRPr="004D2F4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D2F45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53A47" w14:textId="16AC2E30" w:rsidR="004F2106" w:rsidRPr="004D2F4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D2F45">
              <w:rPr>
                <w:lang w:val="fr-FR"/>
              </w:rPr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96167" w14:textId="1EC9DA08" w:rsidR="004F2106" w:rsidRPr="004D2F45" w:rsidRDefault="004D2F4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F45">
              <w:rPr>
                <w:rFonts w:eastAsia="Times New Roman" w:cs="Arial"/>
                <w:szCs w:val="18"/>
                <w:lang w:eastAsia="ar-SA"/>
              </w:rPr>
              <w:t>Revised to S1-250813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A7B51" w14:textId="77777777" w:rsidR="004F2106" w:rsidRPr="004D2F45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2F45" w:rsidRPr="002B5B90" w14:paraId="3E8405E6" w14:textId="77777777" w:rsidTr="00E06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2C4DB" w14:textId="2AEF3354" w:rsidR="004D2F45" w:rsidRPr="008A58CC" w:rsidRDefault="004D2F4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8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6B61D" w14:textId="2A919812" w:rsidR="004D2F45" w:rsidRPr="008A58CC" w:rsidRDefault="00FD1AEF" w:rsidP="004F2106">
            <w:pPr>
              <w:snapToGrid w:val="0"/>
              <w:spacing w:after="0" w:line="240" w:lineRule="auto"/>
            </w:pPr>
            <w:hyperlink r:id="rId77" w:history="1">
              <w:r w:rsidR="004D2F45" w:rsidRPr="008A58CC">
                <w:rPr>
                  <w:rStyle w:val="Hyperlink"/>
                  <w:rFonts w:cs="Arial"/>
                  <w:color w:val="auto"/>
                </w:rPr>
                <w:t>S1-250813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544FC" w14:textId="4B129E32" w:rsidR="004D2F45" w:rsidRPr="008A58CC" w:rsidRDefault="004D2F4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A58CC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463AC" w14:textId="244BD382" w:rsidR="004D2F45" w:rsidRPr="008A58CC" w:rsidRDefault="004D2F4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A58CC">
              <w:rPr>
                <w:lang w:val="fr-FR"/>
              </w:rPr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07528" w14:textId="5B4EE4C7" w:rsidR="004D2F45" w:rsidRPr="008A58CC" w:rsidRDefault="008A58C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8CC">
              <w:rPr>
                <w:rFonts w:eastAsia="Times New Roman" w:cs="Arial"/>
                <w:szCs w:val="18"/>
                <w:lang w:eastAsia="ar-SA"/>
              </w:rPr>
              <w:t>Revised to S1-250841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B57CD" w14:textId="69E32BC2" w:rsidR="004D2F45" w:rsidRPr="008A58CC" w:rsidRDefault="004D2F4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58CC">
              <w:rPr>
                <w:rFonts w:eastAsia="Arial Unicode MS" w:cs="Arial"/>
                <w:szCs w:val="18"/>
                <w:lang w:eastAsia="ar-SA"/>
              </w:rPr>
              <w:t>Revision of S1-250042.</w:t>
            </w:r>
          </w:p>
        </w:tc>
      </w:tr>
      <w:tr w:rsidR="008A58CC" w:rsidRPr="002B5B90" w14:paraId="170B5E3F" w14:textId="77777777" w:rsidTr="00E06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25CE1" w14:textId="43D53C56" w:rsidR="008A58CC" w:rsidRPr="00E067B5" w:rsidRDefault="008A58C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7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31FF00" w14:textId="2F722BDA" w:rsidR="008A58CC" w:rsidRPr="00E067B5" w:rsidRDefault="00FD1AEF" w:rsidP="004F2106">
            <w:pPr>
              <w:snapToGrid w:val="0"/>
              <w:spacing w:after="0" w:line="240" w:lineRule="auto"/>
            </w:pPr>
            <w:hyperlink r:id="rId78" w:history="1">
              <w:r w:rsidR="008A58CC" w:rsidRPr="00E067B5">
                <w:rPr>
                  <w:rStyle w:val="Hyperlink"/>
                  <w:rFonts w:cs="Arial"/>
                  <w:color w:val="auto"/>
                </w:rPr>
                <w:t>S1-250841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085FA" w14:textId="5A775BF4" w:rsidR="008A58CC" w:rsidRPr="00E067B5" w:rsidRDefault="008A58CC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067B5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0C600" w14:textId="300F968E" w:rsidR="008A58CC" w:rsidRPr="00E067B5" w:rsidRDefault="008A58CC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067B5">
              <w:rPr>
                <w:lang w:val="fr-FR"/>
              </w:rPr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8C357" w14:textId="6464AE6B" w:rsidR="008A58CC" w:rsidRPr="00E067B5" w:rsidRDefault="00E06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7B5">
              <w:rPr>
                <w:rFonts w:eastAsia="Times New Roman" w:cs="Arial"/>
                <w:szCs w:val="18"/>
                <w:lang w:eastAsia="ar-SA"/>
              </w:rPr>
              <w:t>Revised to S1-250883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6C5AB" w14:textId="3B1A247F" w:rsidR="008A58CC" w:rsidRPr="00E067B5" w:rsidRDefault="008A58CC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67B5">
              <w:rPr>
                <w:rFonts w:eastAsia="Arial Unicode MS" w:cs="Arial"/>
                <w:i/>
                <w:szCs w:val="18"/>
                <w:lang w:eastAsia="ar-SA"/>
              </w:rPr>
              <w:t>Revision of S1-250042.</w:t>
            </w:r>
          </w:p>
          <w:p w14:paraId="739ADC89" w14:textId="66789631" w:rsidR="008A58CC" w:rsidRPr="00E067B5" w:rsidRDefault="008A58CC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67B5">
              <w:rPr>
                <w:rFonts w:eastAsia="Arial Unicode MS" w:cs="Arial"/>
                <w:szCs w:val="18"/>
                <w:lang w:eastAsia="ar-SA"/>
              </w:rPr>
              <w:t>Revision of S1-250813.</w:t>
            </w:r>
          </w:p>
        </w:tc>
      </w:tr>
      <w:tr w:rsidR="00E067B5" w:rsidRPr="002B5B90" w14:paraId="0BB0A2B3" w14:textId="77777777" w:rsidTr="00E06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032B" w14:textId="242E3A23" w:rsidR="00E067B5" w:rsidRPr="00E067B5" w:rsidRDefault="00E06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7B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7C4F" w14:textId="57CA0713" w:rsidR="00E067B5" w:rsidRPr="00E067B5" w:rsidRDefault="00FD1AEF" w:rsidP="004F2106">
            <w:pPr>
              <w:snapToGrid w:val="0"/>
              <w:spacing w:after="0" w:line="240" w:lineRule="auto"/>
            </w:pPr>
            <w:hyperlink r:id="rId79" w:history="1">
              <w:r w:rsidR="00E067B5" w:rsidRPr="00E067B5">
                <w:rPr>
                  <w:rStyle w:val="Hyperlink"/>
                  <w:rFonts w:cs="Arial"/>
                  <w:color w:val="auto"/>
                </w:rPr>
                <w:t>S1-250883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CDEB" w14:textId="4A5E1E63" w:rsidR="00E067B5" w:rsidRPr="00E067B5" w:rsidRDefault="00E067B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067B5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ADCC" w14:textId="17C09E46" w:rsidR="00E067B5" w:rsidRPr="00E067B5" w:rsidRDefault="00E067B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E067B5">
              <w:rPr>
                <w:lang w:val="fr-FR"/>
              </w:rPr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6E02" w14:textId="77777777" w:rsidR="00E067B5" w:rsidRPr="00E067B5" w:rsidRDefault="00E06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D005" w14:textId="77777777" w:rsidR="00E067B5" w:rsidRPr="00E067B5" w:rsidRDefault="00E067B5" w:rsidP="00E067B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067B5">
              <w:rPr>
                <w:rFonts w:eastAsia="Arial Unicode MS" w:cs="Arial"/>
                <w:i/>
                <w:szCs w:val="18"/>
                <w:lang w:eastAsia="ar-SA"/>
              </w:rPr>
              <w:t>Revision of S1-250042.</w:t>
            </w:r>
          </w:p>
          <w:p w14:paraId="6ACD9005" w14:textId="3A9B4A66" w:rsidR="00E067B5" w:rsidRDefault="00E067B5" w:rsidP="00E067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67B5">
              <w:rPr>
                <w:rFonts w:eastAsia="Arial Unicode MS" w:cs="Arial"/>
                <w:i/>
                <w:szCs w:val="18"/>
                <w:lang w:eastAsia="ar-SA"/>
              </w:rPr>
              <w:t>Revision of S1-250813.</w:t>
            </w:r>
          </w:p>
          <w:p w14:paraId="5ACD2927" w14:textId="1C790BFC" w:rsidR="00E067B5" w:rsidRPr="00E067B5" w:rsidRDefault="00E067B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67B5">
              <w:rPr>
                <w:rFonts w:eastAsia="Arial Unicode MS" w:cs="Arial"/>
                <w:szCs w:val="18"/>
                <w:lang w:eastAsia="ar-SA"/>
              </w:rPr>
              <w:t>Revision of S1-250841.</w:t>
            </w:r>
          </w:p>
        </w:tc>
      </w:tr>
      <w:tr w:rsidR="007669DC" w:rsidRPr="002B5B90" w14:paraId="50FC6A8F" w14:textId="77777777" w:rsidTr="00962F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0A452" w14:textId="77777777" w:rsidR="007669DC" w:rsidRPr="004D2F45" w:rsidRDefault="007669D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F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CCCE9" w14:textId="77777777" w:rsidR="007669DC" w:rsidRPr="004D2F45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80" w:history="1">
              <w:r w:rsidR="007669DC" w:rsidRPr="004D2F45">
                <w:rPr>
                  <w:rStyle w:val="Hyperlink"/>
                  <w:rFonts w:cs="Arial"/>
                  <w:color w:val="auto"/>
                  <w:lang w:val="fr-FR"/>
                </w:rPr>
                <w:t>S1-250305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DC86F" w14:textId="77777777" w:rsidR="007669DC" w:rsidRPr="004D2F45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4D2F45">
              <w:rPr>
                <w:lang w:val="fr-FR"/>
              </w:rPr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F103B" w14:textId="77777777" w:rsidR="007669DC" w:rsidRPr="004D2F45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4D2F45">
              <w:rPr>
                <w:lang w:val="fr-FR"/>
              </w:rPr>
              <w:t>Use cases on high rate aircraft communication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E9354" w14:textId="6E4F7FB7" w:rsidR="007669DC" w:rsidRPr="004D2F45" w:rsidRDefault="004D2F45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F45">
              <w:rPr>
                <w:rFonts w:eastAsia="Times New Roman" w:cs="Arial"/>
                <w:szCs w:val="18"/>
                <w:lang w:eastAsia="ar-SA"/>
              </w:rPr>
              <w:t>Revised to S1-250814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6ECF0" w14:textId="77777777" w:rsidR="007669DC" w:rsidRPr="004D2F45" w:rsidRDefault="007669DC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2F45" w:rsidRPr="002B5B90" w14:paraId="1239CD05" w14:textId="77777777" w:rsidTr="00BE35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1CC1F" w14:textId="0BAC24A7" w:rsidR="004D2F45" w:rsidRPr="00962F91" w:rsidRDefault="004D2F45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2F9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0916F" w14:textId="5A909F28" w:rsidR="004D2F45" w:rsidRPr="00962F91" w:rsidRDefault="00FD1AEF" w:rsidP="00211E0B">
            <w:pPr>
              <w:snapToGrid w:val="0"/>
              <w:spacing w:after="0" w:line="240" w:lineRule="auto"/>
            </w:pPr>
            <w:hyperlink r:id="rId81" w:history="1">
              <w:r w:rsidR="004D2F45" w:rsidRPr="00962F91">
                <w:rPr>
                  <w:rStyle w:val="Hyperlink"/>
                  <w:rFonts w:cs="Arial"/>
                  <w:color w:val="auto"/>
                </w:rPr>
                <w:t>S1-250814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836CD" w14:textId="5B85D967" w:rsidR="004D2F45" w:rsidRPr="00962F91" w:rsidRDefault="004D2F45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62F91">
              <w:rPr>
                <w:lang w:val="fr-FR"/>
              </w:rPr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B2A64" w14:textId="38F21F02" w:rsidR="004D2F45" w:rsidRPr="00962F91" w:rsidRDefault="004D2F45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962F91">
              <w:rPr>
                <w:lang w:val="fr-FR"/>
              </w:rPr>
              <w:t>Use cases on high rate aircraft communication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628F3" w14:textId="61C726CE" w:rsidR="004D2F45" w:rsidRPr="00962F91" w:rsidRDefault="00962F9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2F91">
              <w:rPr>
                <w:rFonts w:eastAsia="Times New Roman" w:cs="Arial"/>
                <w:szCs w:val="18"/>
                <w:lang w:eastAsia="ar-SA"/>
              </w:rPr>
              <w:t>Revised to S1-250842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DDE65" w14:textId="4E7AE3E6" w:rsidR="004D2F45" w:rsidRPr="00962F91" w:rsidRDefault="004D2F45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2F91">
              <w:rPr>
                <w:rFonts w:eastAsia="Arial Unicode MS" w:cs="Arial"/>
                <w:szCs w:val="18"/>
                <w:lang w:eastAsia="ar-SA"/>
              </w:rPr>
              <w:t>Revision of S1-250305.</w:t>
            </w:r>
          </w:p>
        </w:tc>
      </w:tr>
      <w:tr w:rsidR="00962F91" w:rsidRPr="002B5B90" w14:paraId="69FA9E21" w14:textId="77777777" w:rsidTr="00BE35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D6D2B" w14:textId="3FE703B0" w:rsidR="00962F91" w:rsidRPr="00BE3548" w:rsidRDefault="00962F9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54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1E7C2" w14:textId="0A6D735E" w:rsidR="00962F91" w:rsidRPr="00BE3548" w:rsidRDefault="00FD1AEF" w:rsidP="00211E0B">
            <w:pPr>
              <w:snapToGrid w:val="0"/>
              <w:spacing w:after="0" w:line="240" w:lineRule="auto"/>
            </w:pPr>
            <w:hyperlink r:id="rId82" w:history="1">
              <w:r w:rsidR="00962F91" w:rsidRPr="00BE3548">
                <w:rPr>
                  <w:rStyle w:val="Hyperlink"/>
                  <w:rFonts w:cs="Arial"/>
                  <w:color w:val="auto"/>
                </w:rPr>
                <w:t>S1-250842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4CEDA" w14:textId="351A0DB4" w:rsidR="00962F91" w:rsidRPr="00BE3548" w:rsidRDefault="00962F9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E3548">
              <w:rPr>
                <w:lang w:val="fr-FR"/>
              </w:rPr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03EB6" w14:textId="438C81BD" w:rsidR="00962F91" w:rsidRPr="00BE3548" w:rsidRDefault="00962F9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E3548">
              <w:rPr>
                <w:lang w:val="fr-FR"/>
              </w:rPr>
              <w:t>Use cases on high rate aircraft communication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2AAD3" w14:textId="6C4B9502" w:rsidR="00962F91" w:rsidRPr="00BE3548" w:rsidRDefault="00BE354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548">
              <w:rPr>
                <w:rFonts w:eastAsia="Times New Roman" w:cs="Arial"/>
                <w:szCs w:val="18"/>
                <w:lang w:eastAsia="ar-SA"/>
              </w:rPr>
              <w:t>Revised to S1-250884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9C7AE" w14:textId="2D3A0AC0" w:rsidR="00962F91" w:rsidRPr="00BE3548" w:rsidRDefault="00962F91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548">
              <w:rPr>
                <w:rFonts w:eastAsia="Arial Unicode MS" w:cs="Arial"/>
                <w:i/>
                <w:szCs w:val="18"/>
                <w:lang w:eastAsia="ar-SA"/>
              </w:rPr>
              <w:t>Revision of S1-250305.</w:t>
            </w:r>
          </w:p>
          <w:p w14:paraId="21C05146" w14:textId="1C8557E6" w:rsidR="00962F91" w:rsidRPr="00BE3548" w:rsidRDefault="00962F91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548">
              <w:rPr>
                <w:rFonts w:eastAsia="Arial Unicode MS" w:cs="Arial"/>
                <w:szCs w:val="18"/>
                <w:lang w:eastAsia="ar-SA"/>
              </w:rPr>
              <w:t>Revision of S1-250814.</w:t>
            </w:r>
          </w:p>
        </w:tc>
      </w:tr>
      <w:tr w:rsidR="00BE3548" w:rsidRPr="002B5B90" w14:paraId="1EAD163C" w14:textId="77777777" w:rsidTr="00BE35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435C" w14:textId="57EA797E" w:rsidR="00BE3548" w:rsidRPr="00BE3548" w:rsidRDefault="00BE354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54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D3D2" w14:textId="005BF029" w:rsidR="00BE3548" w:rsidRPr="00BE3548" w:rsidRDefault="00FD1AEF" w:rsidP="00211E0B">
            <w:pPr>
              <w:snapToGrid w:val="0"/>
              <w:spacing w:after="0" w:line="240" w:lineRule="auto"/>
            </w:pPr>
            <w:hyperlink r:id="rId83" w:history="1">
              <w:r w:rsidR="00BE3548" w:rsidRPr="00BE3548">
                <w:rPr>
                  <w:rStyle w:val="Hyperlink"/>
                  <w:rFonts w:cs="Arial"/>
                  <w:color w:val="auto"/>
                </w:rPr>
                <w:t>S1-250884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105B" w14:textId="73A21F41" w:rsidR="00BE3548" w:rsidRPr="00BE3548" w:rsidRDefault="00BE3548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E3548">
              <w:rPr>
                <w:lang w:val="fr-FR"/>
              </w:rPr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50A5" w14:textId="2D95F26E" w:rsidR="00BE3548" w:rsidRPr="00BE3548" w:rsidRDefault="00BE3548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BE3548">
              <w:rPr>
                <w:lang w:val="fr-FR"/>
              </w:rPr>
              <w:t>Use cases on high rate aircraft communication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9EC3" w14:textId="77777777" w:rsidR="00BE3548" w:rsidRPr="00BE3548" w:rsidRDefault="00BE354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5D57" w14:textId="77777777" w:rsidR="00BE3548" w:rsidRPr="00BE3548" w:rsidRDefault="00BE3548" w:rsidP="00BE35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E3548">
              <w:rPr>
                <w:rFonts w:eastAsia="Arial Unicode MS" w:cs="Arial"/>
                <w:i/>
                <w:szCs w:val="18"/>
                <w:lang w:eastAsia="ar-SA"/>
              </w:rPr>
              <w:t>Revision of S1-250305.</w:t>
            </w:r>
          </w:p>
          <w:p w14:paraId="16C9B277" w14:textId="4324B643" w:rsidR="00BE3548" w:rsidRDefault="00BE3548" w:rsidP="00BE35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548">
              <w:rPr>
                <w:rFonts w:eastAsia="Arial Unicode MS" w:cs="Arial"/>
                <w:i/>
                <w:szCs w:val="18"/>
                <w:lang w:eastAsia="ar-SA"/>
              </w:rPr>
              <w:t>Revision of S1-250814.</w:t>
            </w:r>
          </w:p>
          <w:p w14:paraId="4AD669FE" w14:textId="5943BD80" w:rsidR="00BE3548" w:rsidRPr="00BE3548" w:rsidRDefault="00BE3548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548">
              <w:rPr>
                <w:rFonts w:eastAsia="Arial Unicode MS" w:cs="Arial"/>
                <w:szCs w:val="18"/>
                <w:lang w:eastAsia="ar-SA"/>
              </w:rPr>
              <w:t>Revision of S1-250842.</w:t>
            </w:r>
          </w:p>
        </w:tc>
      </w:tr>
      <w:tr w:rsidR="007669DC" w:rsidRPr="002B5B90" w14:paraId="60EFCA75" w14:textId="77777777" w:rsidTr="00EA43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4E2F5" w14:textId="77777777" w:rsidR="007669DC" w:rsidRPr="00EA436D" w:rsidRDefault="007669D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3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3D002" w14:textId="77777777" w:rsidR="007669DC" w:rsidRPr="00EA436D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84" w:history="1">
              <w:r w:rsidR="007669DC" w:rsidRPr="00EA436D">
                <w:rPr>
                  <w:rStyle w:val="Hyperlink"/>
                  <w:rFonts w:cs="Arial"/>
                  <w:color w:val="auto"/>
                  <w:lang w:val="fr-FR"/>
                </w:rPr>
                <w:t>S1-250133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FB1FE" w14:textId="77777777" w:rsidR="007669DC" w:rsidRPr="00EA436D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A436D">
              <w:rPr>
                <w:lang w:val="fr-FR"/>
              </w:rPr>
              <w:t>Nokia,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C523C" w14:textId="77777777" w:rsidR="007669DC" w:rsidRPr="00EA436D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A436D">
              <w:rPr>
                <w:lang w:val="fr-FR"/>
              </w:rPr>
              <w:t>Pseudo-CR on on-board communication for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BB677" w14:textId="7A3F208C" w:rsidR="007669DC" w:rsidRPr="00EA436D" w:rsidRDefault="00EA436D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36D">
              <w:rPr>
                <w:rFonts w:eastAsia="Times New Roman" w:cs="Arial"/>
                <w:szCs w:val="18"/>
                <w:lang w:eastAsia="ar-SA"/>
              </w:rPr>
              <w:t>Revised to S1-250815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3D7EE" w14:textId="77777777" w:rsidR="007669DC" w:rsidRPr="00EA436D" w:rsidRDefault="007669DC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36D" w:rsidRPr="002B5B90" w14:paraId="5E7B69E8" w14:textId="77777777" w:rsidTr="002820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FAED52" w14:textId="50B03F98" w:rsidR="00EA436D" w:rsidRPr="00EA436D" w:rsidRDefault="00EA436D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3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F1BBC" w14:textId="25D205DB" w:rsidR="00EA436D" w:rsidRPr="00EA436D" w:rsidRDefault="00FD1AEF" w:rsidP="00211E0B">
            <w:pPr>
              <w:snapToGrid w:val="0"/>
              <w:spacing w:after="0" w:line="240" w:lineRule="auto"/>
            </w:pPr>
            <w:hyperlink r:id="rId85" w:history="1">
              <w:r w:rsidR="00EA436D" w:rsidRPr="00EA436D">
                <w:rPr>
                  <w:rStyle w:val="Hyperlink"/>
                  <w:rFonts w:cs="Arial"/>
                  <w:color w:val="auto"/>
                </w:rPr>
                <w:t>S1-250815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87D6EE" w14:textId="33A5FB1C" w:rsidR="00EA436D" w:rsidRPr="00EA436D" w:rsidRDefault="00EA436D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A436D">
              <w:rPr>
                <w:lang w:val="fr-FR"/>
              </w:rPr>
              <w:t>Nokia,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4D6E49" w14:textId="019F3240" w:rsidR="00EA436D" w:rsidRPr="00EA436D" w:rsidRDefault="00EA436D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EA436D">
              <w:rPr>
                <w:lang w:val="fr-FR"/>
              </w:rPr>
              <w:t>Pseudo-CR on on-board communication for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8CA9E1" w14:textId="41F081AA" w:rsidR="00EA436D" w:rsidRPr="00EA436D" w:rsidRDefault="00EA436D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36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37BDAD" w14:textId="77777777" w:rsidR="00EA436D" w:rsidRPr="00EA436D" w:rsidRDefault="00EA436D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36D">
              <w:rPr>
                <w:rFonts w:eastAsia="Arial Unicode MS" w:cs="Arial"/>
                <w:szCs w:val="18"/>
                <w:lang w:eastAsia="ar-SA"/>
              </w:rPr>
              <w:t>Revision of S1-250133.</w:t>
            </w:r>
          </w:p>
          <w:p w14:paraId="115E01E5" w14:textId="3523CE44" w:rsidR="00EA436D" w:rsidRPr="00EA436D" w:rsidRDefault="00EA436D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36D">
              <w:rPr>
                <w:rFonts w:eastAsia="Arial Unicode MS" w:cs="Arial"/>
                <w:szCs w:val="18"/>
                <w:lang w:eastAsia="ar-SA"/>
              </w:rPr>
              <w:t>Include table names and editorial changes.</w:t>
            </w:r>
          </w:p>
        </w:tc>
      </w:tr>
      <w:tr w:rsidR="007669DC" w:rsidRPr="002B5B90" w14:paraId="576AA1F2" w14:textId="77777777" w:rsidTr="00082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391FA" w14:textId="77777777" w:rsidR="007669DC" w:rsidRPr="00282000" w:rsidRDefault="007669DC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00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3DAE4" w14:textId="77777777" w:rsidR="007669DC" w:rsidRPr="00282000" w:rsidRDefault="00FD1AEF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86" w:history="1">
              <w:r w:rsidR="007669DC" w:rsidRPr="00282000">
                <w:rPr>
                  <w:rStyle w:val="Hyperlink"/>
                  <w:rFonts w:cs="Arial"/>
                  <w:color w:val="auto"/>
                  <w:lang w:val="fr-FR"/>
                </w:rPr>
                <w:t>S1-250170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14A14" w14:textId="77777777" w:rsidR="007669DC" w:rsidRPr="00282000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282000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38E4D" w14:textId="77777777" w:rsidR="007669DC" w:rsidRPr="00282000" w:rsidRDefault="007669DC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282000">
              <w:rPr>
                <w:lang w:val="fr-FR"/>
              </w:rPr>
              <w:t>Use Case on Assisted Airspace Management of UAV and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6D9D1" w14:textId="0F14FBFF" w:rsidR="007669DC" w:rsidRPr="00282000" w:rsidRDefault="0028200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000">
              <w:rPr>
                <w:rFonts w:eastAsia="Times New Roman" w:cs="Arial"/>
                <w:szCs w:val="18"/>
                <w:lang w:eastAsia="ar-SA"/>
              </w:rPr>
              <w:t>Revised to S1-250816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F0975" w14:textId="77777777" w:rsidR="007669DC" w:rsidRPr="00282000" w:rsidRDefault="007669DC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2000" w:rsidRPr="002B5B90" w14:paraId="3337324D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05465" w14:textId="484A4876" w:rsidR="00282000" w:rsidRPr="00082B6F" w:rsidRDefault="00282000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2B6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291D7" w14:textId="51B06AD8" w:rsidR="00282000" w:rsidRPr="00082B6F" w:rsidRDefault="00FD1AEF" w:rsidP="00211E0B">
            <w:pPr>
              <w:snapToGrid w:val="0"/>
              <w:spacing w:after="0" w:line="240" w:lineRule="auto"/>
            </w:pPr>
            <w:hyperlink r:id="rId87" w:history="1">
              <w:r w:rsidR="00282000" w:rsidRPr="00082B6F">
                <w:rPr>
                  <w:rStyle w:val="Hyperlink"/>
                  <w:rFonts w:cs="Arial"/>
                  <w:color w:val="auto"/>
                </w:rPr>
                <w:t>S1-250816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1B535" w14:textId="52E3B9CC" w:rsidR="00282000" w:rsidRPr="00082B6F" w:rsidRDefault="0028200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082B6F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16C66" w14:textId="055BB542" w:rsidR="00282000" w:rsidRPr="00082B6F" w:rsidRDefault="00282000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082B6F">
              <w:rPr>
                <w:lang w:val="fr-FR"/>
              </w:rPr>
              <w:t>Use Case on Assisted Airspace Management of UAV and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85D19" w14:textId="6B818603" w:rsidR="00282000" w:rsidRPr="00082B6F" w:rsidRDefault="00082B6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2B6F">
              <w:rPr>
                <w:rFonts w:eastAsia="Times New Roman" w:cs="Arial"/>
                <w:szCs w:val="18"/>
                <w:lang w:eastAsia="ar-SA"/>
              </w:rPr>
              <w:t>Revised to S1-250843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84BF7" w14:textId="67917934" w:rsidR="00282000" w:rsidRPr="00082B6F" w:rsidRDefault="00282000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2B6F">
              <w:rPr>
                <w:rFonts w:eastAsia="Arial Unicode MS" w:cs="Arial"/>
                <w:szCs w:val="18"/>
                <w:lang w:eastAsia="ar-SA"/>
              </w:rPr>
              <w:t>Revision of S1-250170.</w:t>
            </w:r>
          </w:p>
        </w:tc>
      </w:tr>
      <w:tr w:rsidR="00082B6F" w:rsidRPr="002B5B90" w14:paraId="1435EF54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DD3A0" w14:textId="363AF47C" w:rsidR="00082B6F" w:rsidRPr="00300C2A" w:rsidRDefault="00082B6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C878E" w14:textId="04ED60C9" w:rsidR="00082B6F" w:rsidRPr="00300C2A" w:rsidRDefault="00FD1AEF" w:rsidP="00211E0B">
            <w:pPr>
              <w:snapToGrid w:val="0"/>
              <w:spacing w:after="0" w:line="240" w:lineRule="auto"/>
            </w:pPr>
            <w:hyperlink r:id="rId88" w:history="1">
              <w:r w:rsidR="00082B6F" w:rsidRPr="00300C2A">
                <w:rPr>
                  <w:rStyle w:val="Hyperlink"/>
                  <w:rFonts w:cs="Arial"/>
                  <w:color w:val="auto"/>
                </w:rPr>
                <w:t>S1-250843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911C0" w14:textId="3426B7E8" w:rsidR="00082B6F" w:rsidRPr="00300C2A" w:rsidRDefault="00082B6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AD150" w14:textId="4C69FCCC" w:rsidR="00082B6F" w:rsidRPr="00300C2A" w:rsidRDefault="00082B6F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Use Case on Assisted Airspace Management of UAV and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CCA662" w14:textId="7CE7D86D" w:rsidR="00082B6F" w:rsidRPr="00300C2A" w:rsidRDefault="00300C2A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Revised to S1-250885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B19AC" w14:textId="18B99C2D" w:rsidR="00082B6F" w:rsidRPr="00300C2A" w:rsidRDefault="00082B6F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S1-250170.</w:t>
            </w:r>
          </w:p>
          <w:p w14:paraId="6717B98B" w14:textId="0EC216A3" w:rsidR="00082B6F" w:rsidRPr="00300C2A" w:rsidRDefault="00082B6F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szCs w:val="18"/>
                <w:lang w:eastAsia="ar-SA"/>
              </w:rPr>
              <w:t>Revision of S1-250816.</w:t>
            </w:r>
          </w:p>
        </w:tc>
      </w:tr>
      <w:tr w:rsidR="00300C2A" w:rsidRPr="002B5B90" w14:paraId="4D302AB1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F678" w14:textId="144E0BED" w:rsidR="00300C2A" w:rsidRPr="00300C2A" w:rsidRDefault="00300C2A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1C6D" w14:textId="7C4CC539" w:rsidR="00300C2A" w:rsidRPr="00300C2A" w:rsidRDefault="00FD1AEF" w:rsidP="00211E0B">
            <w:pPr>
              <w:snapToGrid w:val="0"/>
              <w:spacing w:after="0" w:line="240" w:lineRule="auto"/>
            </w:pPr>
            <w:hyperlink r:id="rId89" w:history="1">
              <w:r w:rsidR="00300C2A" w:rsidRPr="00300C2A">
                <w:rPr>
                  <w:rStyle w:val="Hyperlink"/>
                  <w:rFonts w:cs="Arial"/>
                  <w:color w:val="auto"/>
                </w:rPr>
                <w:t>S1-250885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82B3" w14:textId="51088A06" w:rsidR="00300C2A" w:rsidRPr="00300C2A" w:rsidRDefault="00300C2A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E5AC" w14:textId="4FA3F174" w:rsidR="00300C2A" w:rsidRPr="00300C2A" w:rsidRDefault="00300C2A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Use Case on Assisted Airspace Management of UAV and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A664" w14:textId="77777777" w:rsidR="00300C2A" w:rsidRPr="00300C2A" w:rsidRDefault="00300C2A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775F" w14:textId="77777777" w:rsidR="00300C2A" w:rsidRPr="00300C2A" w:rsidRDefault="00300C2A" w:rsidP="00300C2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S1-250170.</w:t>
            </w:r>
          </w:p>
          <w:p w14:paraId="67AF5D27" w14:textId="5B82267E" w:rsidR="00300C2A" w:rsidRDefault="00300C2A" w:rsidP="00300C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S1-250816.</w:t>
            </w:r>
          </w:p>
          <w:p w14:paraId="539318ED" w14:textId="112C330E" w:rsidR="00300C2A" w:rsidRPr="00300C2A" w:rsidRDefault="00300C2A" w:rsidP="00211E0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szCs w:val="18"/>
                <w:lang w:eastAsia="ar-SA"/>
              </w:rPr>
              <w:t>Revision of S1-250843.</w:t>
            </w:r>
          </w:p>
        </w:tc>
      </w:tr>
      <w:tr w:rsidR="004F2106" w:rsidRPr="002B5B90" w14:paraId="0B67D574" w14:textId="77777777" w:rsidTr="008504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C4CA9" w14:textId="27CBD143" w:rsidR="004F2106" w:rsidRPr="00C35C8E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5C8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5AD49" w14:textId="1E631382" w:rsidR="004F2106" w:rsidRPr="00C35C8E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90" w:history="1">
              <w:r w:rsidR="004F2106" w:rsidRPr="00C35C8E">
                <w:rPr>
                  <w:rStyle w:val="Hyperlink"/>
                  <w:rFonts w:cs="Arial"/>
                  <w:color w:val="auto"/>
                  <w:lang w:val="fr-FR"/>
                </w:rPr>
                <w:t>S1-250043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5A4B6" w14:textId="21BBB77A" w:rsidR="004F2106" w:rsidRPr="00C35C8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35C8E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C8FC5" w14:textId="6674A660" w:rsidR="004F2106" w:rsidRPr="00C35C8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35C8E">
              <w:rPr>
                <w:lang w:val="fr-FR"/>
              </w:rPr>
              <w:t>Collaborative Awareness in Dynamic Environments - Enhancing Mutual Decision-Making through Real-Time Data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42E25" w14:textId="70425377" w:rsidR="004F2106" w:rsidRPr="00C35C8E" w:rsidRDefault="00C35C8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5C8E">
              <w:rPr>
                <w:rFonts w:eastAsia="Times New Roman" w:cs="Arial"/>
                <w:szCs w:val="18"/>
                <w:lang w:eastAsia="ar-SA"/>
              </w:rPr>
              <w:t>Revised to S1-250817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AF00C" w14:textId="77777777" w:rsidR="004F2106" w:rsidRPr="00C35C8E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5C8E" w:rsidRPr="002B5B90" w14:paraId="1BA6EB27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45D8B" w14:textId="6D093501" w:rsidR="00C35C8E" w:rsidRPr="008504FE" w:rsidRDefault="00C35C8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4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58EF1" w14:textId="5FAB3F99" w:rsidR="00C35C8E" w:rsidRPr="008504FE" w:rsidRDefault="00FD1AEF" w:rsidP="004F2106">
            <w:pPr>
              <w:snapToGrid w:val="0"/>
              <w:spacing w:after="0" w:line="240" w:lineRule="auto"/>
            </w:pPr>
            <w:hyperlink r:id="rId91" w:history="1">
              <w:r w:rsidR="00C35C8E" w:rsidRPr="008504FE">
                <w:rPr>
                  <w:rStyle w:val="Hyperlink"/>
                  <w:rFonts w:cs="Arial"/>
                  <w:color w:val="auto"/>
                </w:rPr>
                <w:t>S1-250817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9672D" w14:textId="7B50483C" w:rsidR="00C35C8E" w:rsidRPr="008504FE" w:rsidRDefault="00C35C8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504FE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808F5" w14:textId="51F023E7" w:rsidR="00C35C8E" w:rsidRPr="008504FE" w:rsidRDefault="00C35C8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504FE">
              <w:rPr>
                <w:lang w:val="fr-FR"/>
              </w:rPr>
              <w:t>Collaborative Awareness in Dynamic Environments - Enhancing Mutual Decision-Making through Real-Time Data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C7027" w14:textId="31CDE6B6" w:rsidR="00C35C8E" w:rsidRPr="008504FE" w:rsidRDefault="008504F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4FE">
              <w:rPr>
                <w:rFonts w:eastAsia="Times New Roman" w:cs="Arial"/>
                <w:szCs w:val="18"/>
                <w:lang w:eastAsia="ar-SA"/>
              </w:rPr>
              <w:t>Revised to S1-250844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75725" w14:textId="6D98004C" w:rsidR="00C35C8E" w:rsidRPr="008504FE" w:rsidRDefault="00C35C8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04FE">
              <w:rPr>
                <w:rFonts w:eastAsia="Arial Unicode MS" w:cs="Arial"/>
                <w:szCs w:val="18"/>
                <w:lang w:eastAsia="ar-SA"/>
              </w:rPr>
              <w:t>Revision of S1-250043.</w:t>
            </w:r>
          </w:p>
        </w:tc>
      </w:tr>
      <w:tr w:rsidR="008504FE" w:rsidRPr="002B5B90" w14:paraId="3DBD3C71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B2B15" w14:textId="4024968C" w:rsidR="008504FE" w:rsidRPr="00300C2A" w:rsidRDefault="008504F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0855E" w14:textId="0B1660FD" w:rsidR="008504FE" w:rsidRPr="00300C2A" w:rsidRDefault="00FD1AEF" w:rsidP="004F2106">
            <w:pPr>
              <w:snapToGrid w:val="0"/>
              <w:spacing w:after="0" w:line="240" w:lineRule="auto"/>
            </w:pPr>
            <w:hyperlink r:id="rId92" w:history="1">
              <w:r w:rsidR="008504FE" w:rsidRPr="00300C2A">
                <w:rPr>
                  <w:rStyle w:val="Hyperlink"/>
                  <w:rFonts w:cs="Arial"/>
                  <w:color w:val="auto"/>
                </w:rPr>
                <w:t>S1-250844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93E98" w14:textId="5290EC02" w:rsidR="008504FE" w:rsidRPr="00300C2A" w:rsidRDefault="008504F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2FFB8" w14:textId="1CBAF79F" w:rsidR="008504FE" w:rsidRPr="00300C2A" w:rsidRDefault="008504F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Collaborative Awareness in Dynamic Environments - Enhancing Mutual Decision-Making through Real-Time Data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92004" w14:textId="3BBCA24B" w:rsidR="008504FE" w:rsidRPr="00300C2A" w:rsidRDefault="00300C2A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Revised to S1-250886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72E71" w14:textId="5C5C5180" w:rsidR="008504FE" w:rsidRPr="00300C2A" w:rsidRDefault="008504F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S1-250043.</w:t>
            </w:r>
          </w:p>
          <w:p w14:paraId="4E8E220D" w14:textId="56B052D9" w:rsidR="008504FE" w:rsidRPr="00300C2A" w:rsidRDefault="008504F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szCs w:val="18"/>
                <w:lang w:eastAsia="ar-SA"/>
              </w:rPr>
              <w:t>Revision of S1-250817.</w:t>
            </w:r>
          </w:p>
        </w:tc>
      </w:tr>
      <w:tr w:rsidR="00300C2A" w:rsidRPr="002B5B90" w14:paraId="4852BE67" w14:textId="77777777" w:rsidTr="00300C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4825" w14:textId="593B0F36" w:rsidR="00300C2A" w:rsidRPr="00300C2A" w:rsidRDefault="00300C2A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C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9BD2" w14:textId="5CBBD6C1" w:rsidR="00300C2A" w:rsidRPr="00300C2A" w:rsidRDefault="00FD1AEF" w:rsidP="004F2106">
            <w:pPr>
              <w:snapToGrid w:val="0"/>
              <w:spacing w:after="0" w:line="240" w:lineRule="auto"/>
            </w:pPr>
            <w:hyperlink r:id="rId93" w:history="1">
              <w:r w:rsidR="00300C2A" w:rsidRPr="00300C2A">
                <w:rPr>
                  <w:rStyle w:val="Hyperlink"/>
                  <w:rFonts w:cs="Arial"/>
                  <w:color w:val="auto"/>
                </w:rPr>
                <w:t>S1-250886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7BBC" w14:textId="4684DEC3" w:rsidR="00300C2A" w:rsidRPr="00300C2A" w:rsidRDefault="00300C2A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E131" w14:textId="7262C663" w:rsidR="00300C2A" w:rsidRPr="00300C2A" w:rsidRDefault="00300C2A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00C2A">
              <w:rPr>
                <w:lang w:val="fr-FR"/>
              </w:rPr>
              <w:t>Collaborative Awareness in Dynamic Environments - Enhancing Mutual Decision-Making through Real-Time Data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056B" w14:textId="77777777" w:rsidR="00300C2A" w:rsidRPr="00300C2A" w:rsidRDefault="00300C2A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F562" w14:textId="77777777" w:rsidR="00300C2A" w:rsidRPr="00300C2A" w:rsidRDefault="00300C2A" w:rsidP="00300C2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S1-250043.</w:t>
            </w:r>
          </w:p>
          <w:p w14:paraId="6C35FD08" w14:textId="07A07B89" w:rsidR="00300C2A" w:rsidRDefault="00300C2A" w:rsidP="00300C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i/>
                <w:szCs w:val="18"/>
                <w:lang w:eastAsia="ar-SA"/>
              </w:rPr>
              <w:t>Revision of S1-250817.</w:t>
            </w:r>
          </w:p>
          <w:p w14:paraId="389BB3F0" w14:textId="49C380EE" w:rsidR="00300C2A" w:rsidRPr="00300C2A" w:rsidRDefault="00300C2A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0C2A">
              <w:rPr>
                <w:rFonts w:eastAsia="Arial Unicode MS" w:cs="Arial"/>
                <w:szCs w:val="18"/>
                <w:lang w:eastAsia="ar-SA"/>
              </w:rPr>
              <w:t>Revision of S1-250844.</w:t>
            </w:r>
          </w:p>
        </w:tc>
      </w:tr>
      <w:tr w:rsidR="004F2106" w:rsidRPr="002B5B90" w14:paraId="1F50C5A8" w14:textId="77777777" w:rsidTr="00C35C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4757F" w14:textId="5127CDF5" w:rsidR="004F2106" w:rsidRPr="00224C8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90514404"/>
            <w:r w:rsidRPr="00224C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C3F02" w14:textId="442EB0C1" w:rsidR="004F2106" w:rsidRPr="00224C87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94" w:history="1">
              <w:r w:rsidR="004F2106" w:rsidRPr="00224C87">
                <w:rPr>
                  <w:rStyle w:val="Hyperlink"/>
                  <w:rFonts w:cs="Arial"/>
                  <w:color w:val="auto"/>
                  <w:lang w:val="fr-FR"/>
                </w:rPr>
                <w:t>S1-250047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A2091" w14:textId="3F6BD63B" w:rsidR="004F2106" w:rsidRPr="00224C8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24C87">
              <w:rPr>
                <w:lang w:val="fr-FR"/>
              </w:rPr>
              <w:t>ZTE,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049CC" w14:textId="241FAC65" w:rsidR="004F2106" w:rsidRPr="00224C8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24C87">
              <w:rPr>
                <w:lang w:val="fr-FR"/>
              </w:rPr>
              <w:t>3D factory model based AR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BD8F8" w14:textId="2AAE3F79" w:rsidR="004F2106" w:rsidRPr="00224C87" w:rsidRDefault="00224C8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C87">
              <w:rPr>
                <w:rFonts w:eastAsia="Times New Roman" w:cs="Arial"/>
                <w:szCs w:val="18"/>
                <w:lang w:eastAsia="ar-SA"/>
              </w:rPr>
              <w:t>Revised to S1-250333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F9556" w14:textId="77777777" w:rsidR="004F2106" w:rsidRPr="00224C8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24C87" w:rsidRPr="002B5B90" w14:paraId="799357DD" w14:textId="77777777" w:rsidTr="008504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00F82" w14:textId="7C131648" w:rsidR="00224C87" w:rsidRPr="00C35C8E" w:rsidRDefault="00224C8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5C8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FE68F" w14:textId="47F224F7" w:rsidR="00224C87" w:rsidRPr="00C35C8E" w:rsidRDefault="00FD1AEF" w:rsidP="004F2106">
            <w:pPr>
              <w:snapToGrid w:val="0"/>
              <w:spacing w:after="0" w:line="240" w:lineRule="auto"/>
            </w:pPr>
            <w:hyperlink r:id="rId95" w:history="1">
              <w:r w:rsidR="00224C87" w:rsidRPr="00C35C8E">
                <w:rPr>
                  <w:rStyle w:val="Hyperlink"/>
                  <w:rFonts w:cs="Arial"/>
                  <w:color w:val="auto"/>
                </w:rPr>
                <w:t>S1-250333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CF137" w14:textId="780B047B" w:rsidR="00224C87" w:rsidRPr="00C35C8E" w:rsidRDefault="00224C8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35C8E">
              <w:rPr>
                <w:lang w:val="fr-FR"/>
              </w:rPr>
              <w:t>ZTE,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E88CC" w14:textId="59B7E6DB" w:rsidR="00224C87" w:rsidRPr="00C35C8E" w:rsidRDefault="00224C8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35C8E">
              <w:rPr>
                <w:lang w:val="fr-FR"/>
              </w:rPr>
              <w:t>3D factory model based AR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2CE54" w14:textId="636133F6" w:rsidR="00224C87" w:rsidRPr="00C35C8E" w:rsidRDefault="00C35C8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5C8E">
              <w:rPr>
                <w:rFonts w:eastAsia="Times New Roman" w:cs="Arial"/>
                <w:szCs w:val="18"/>
                <w:lang w:eastAsia="ar-SA"/>
              </w:rPr>
              <w:t>Revised to S1-250818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24CA7" w14:textId="249EB824" w:rsidR="00224C87" w:rsidRPr="00C35C8E" w:rsidRDefault="00224C87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5C8E">
              <w:rPr>
                <w:rFonts w:eastAsia="Arial Unicode MS" w:cs="Arial"/>
                <w:szCs w:val="18"/>
                <w:lang w:eastAsia="ar-SA"/>
              </w:rPr>
              <w:t>Revision of S1-250047.</w:t>
            </w:r>
          </w:p>
        </w:tc>
      </w:tr>
      <w:tr w:rsidR="00C35C8E" w:rsidRPr="002B5B90" w14:paraId="3E6F7FDF" w14:textId="77777777" w:rsidTr="002704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AA4CD" w14:textId="5062B6C7" w:rsidR="00C35C8E" w:rsidRPr="008504FE" w:rsidRDefault="00C35C8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4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11D19" w14:textId="64138630" w:rsidR="00C35C8E" w:rsidRPr="008504FE" w:rsidRDefault="00FD1AEF" w:rsidP="004F2106">
            <w:pPr>
              <w:snapToGrid w:val="0"/>
              <w:spacing w:after="0" w:line="240" w:lineRule="auto"/>
            </w:pPr>
            <w:hyperlink r:id="rId96" w:history="1">
              <w:r w:rsidR="00C35C8E" w:rsidRPr="008504FE">
                <w:rPr>
                  <w:rStyle w:val="Hyperlink"/>
                  <w:rFonts w:cs="Arial"/>
                  <w:color w:val="auto"/>
                </w:rPr>
                <w:t>S1-250818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60CA5" w14:textId="71871AAC" w:rsidR="00C35C8E" w:rsidRPr="008504FE" w:rsidRDefault="00C35C8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504FE">
              <w:rPr>
                <w:lang w:val="fr-FR"/>
              </w:rPr>
              <w:t>ZTE,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FD122" w14:textId="671739E2" w:rsidR="00C35C8E" w:rsidRPr="008504FE" w:rsidRDefault="00C35C8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504FE">
              <w:rPr>
                <w:lang w:val="fr-FR"/>
              </w:rPr>
              <w:t>3D factory model based AR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6F23A" w14:textId="4055BB26" w:rsidR="00C35C8E" w:rsidRPr="008504FE" w:rsidRDefault="008504F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4FE">
              <w:rPr>
                <w:rFonts w:eastAsia="Times New Roman" w:cs="Arial"/>
                <w:szCs w:val="18"/>
                <w:lang w:eastAsia="ar-SA"/>
              </w:rPr>
              <w:t>Revised to S1-250845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C725D" w14:textId="22BB4434" w:rsidR="00C35C8E" w:rsidRPr="008504FE" w:rsidRDefault="00C35C8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04FE">
              <w:rPr>
                <w:rFonts w:eastAsia="Arial Unicode MS" w:cs="Arial"/>
                <w:i/>
                <w:szCs w:val="18"/>
                <w:lang w:eastAsia="ar-SA"/>
              </w:rPr>
              <w:t>Revision of S1-250047.</w:t>
            </w:r>
          </w:p>
          <w:p w14:paraId="075762A1" w14:textId="760AC675" w:rsidR="00C35C8E" w:rsidRPr="008504FE" w:rsidRDefault="00C35C8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04FE">
              <w:rPr>
                <w:rFonts w:eastAsia="Arial Unicode MS" w:cs="Arial"/>
                <w:szCs w:val="18"/>
                <w:lang w:eastAsia="ar-SA"/>
              </w:rPr>
              <w:t>Revision of S1-250333.</w:t>
            </w:r>
          </w:p>
        </w:tc>
      </w:tr>
      <w:tr w:rsidR="008504FE" w:rsidRPr="002B5B90" w14:paraId="3DEE3BDB" w14:textId="77777777" w:rsidTr="002704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46A82" w14:textId="7CA528C0" w:rsidR="008504FE" w:rsidRPr="002704AD" w:rsidRDefault="008504F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4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6CBAE" w14:textId="02BE34FE" w:rsidR="008504FE" w:rsidRPr="002704AD" w:rsidRDefault="00FD1AEF" w:rsidP="004F2106">
            <w:pPr>
              <w:snapToGrid w:val="0"/>
              <w:spacing w:after="0" w:line="240" w:lineRule="auto"/>
            </w:pPr>
            <w:hyperlink r:id="rId97" w:history="1">
              <w:r w:rsidR="008504FE" w:rsidRPr="002704AD">
                <w:rPr>
                  <w:rStyle w:val="Hyperlink"/>
                  <w:rFonts w:cs="Arial"/>
                  <w:color w:val="auto"/>
                </w:rPr>
                <w:t>S1-250845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08C80" w14:textId="47603BDC" w:rsidR="008504FE" w:rsidRPr="002704AD" w:rsidRDefault="008504F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704AD">
              <w:rPr>
                <w:lang w:val="fr-FR"/>
              </w:rPr>
              <w:t>ZTE,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B16D7" w14:textId="51E52FD4" w:rsidR="008504FE" w:rsidRPr="002704AD" w:rsidRDefault="008504F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704AD">
              <w:rPr>
                <w:lang w:val="fr-FR"/>
              </w:rPr>
              <w:t>3D factory model based AR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8182F" w14:textId="3288FC2E" w:rsidR="008504FE" w:rsidRPr="002704AD" w:rsidRDefault="002704AD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4AD">
              <w:rPr>
                <w:rFonts w:eastAsia="Times New Roman" w:cs="Arial"/>
                <w:szCs w:val="18"/>
                <w:lang w:eastAsia="ar-SA"/>
              </w:rPr>
              <w:t>Revised to S1-250887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8AC00" w14:textId="77777777" w:rsidR="008504FE" w:rsidRPr="002704AD" w:rsidRDefault="008504FE" w:rsidP="008504F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i/>
                <w:szCs w:val="18"/>
                <w:lang w:eastAsia="ar-SA"/>
              </w:rPr>
              <w:t>Revision of S1-250047.</w:t>
            </w:r>
          </w:p>
          <w:p w14:paraId="4D97606E" w14:textId="2A3B4DC0" w:rsidR="008504FE" w:rsidRPr="002704AD" w:rsidRDefault="008504FE" w:rsidP="008504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i/>
                <w:szCs w:val="18"/>
                <w:lang w:eastAsia="ar-SA"/>
              </w:rPr>
              <w:lastRenderedPageBreak/>
              <w:t>Revision of S1-250333.</w:t>
            </w:r>
          </w:p>
          <w:p w14:paraId="4B84BA5C" w14:textId="67193872" w:rsidR="008504FE" w:rsidRPr="002704AD" w:rsidRDefault="008504F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szCs w:val="18"/>
                <w:lang w:eastAsia="ar-SA"/>
              </w:rPr>
              <w:t>Revision of S1-250818.</w:t>
            </w:r>
          </w:p>
        </w:tc>
      </w:tr>
      <w:tr w:rsidR="002704AD" w:rsidRPr="002B5B90" w14:paraId="15D64114" w14:textId="77777777" w:rsidTr="002704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BAF3FF" w14:textId="3F6C3121" w:rsidR="002704AD" w:rsidRPr="002704AD" w:rsidRDefault="002704AD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4A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2F4AE3" w14:textId="0259A422" w:rsidR="002704AD" w:rsidRPr="002704AD" w:rsidRDefault="00FD1AEF" w:rsidP="004F2106">
            <w:pPr>
              <w:snapToGrid w:val="0"/>
              <w:spacing w:after="0" w:line="240" w:lineRule="auto"/>
            </w:pPr>
            <w:hyperlink r:id="rId98" w:history="1">
              <w:r w:rsidR="002704AD" w:rsidRPr="002704AD">
                <w:rPr>
                  <w:rStyle w:val="Hyperlink"/>
                  <w:rFonts w:cs="Arial"/>
                  <w:color w:val="auto"/>
                </w:rPr>
                <w:t>S1-250887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8CAB9" w14:textId="15540B26" w:rsidR="002704AD" w:rsidRPr="002704AD" w:rsidRDefault="002704AD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704AD">
              <w:rPr>
                <w:lang w:val="fr-FR"/>
              </w:rPr>
              <w:t>ZTE,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65D02F" w14:textId="543C6A6C" w:rsidR="002704AD" w:rsidRPr="002704AD" w:rsidRDefault="002704AD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704AD">
              <w:rPr>
                <w:lang w:val="fr-FR"/>
              </w:rPr>
              <w:t>3D factory model based AR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F05EA9" w14:textId="757C9B0F" w:rsidR="002704AD" w:rsidRPr="002704AD" w:rsidRDefault="002704AD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04A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4B41C5" w14:textId="77777777" w:rsidR="002704AD" w:rsidRPr="002704AD" w:rsidRDefault="002704AD" w:rsidP="002704A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i/>
                <w:szCs w:val="18"/>
                <w:lang w:eastAsia="ar-SA"/>
              </w:rPr>
              <w:t>Revision of S1-250047.</w:t>
            </w:r>
          </w:p>
          <w:p w14:paraId="4A26D811" w14:textId="77777777" w:rsidR="002704AD" w:rsidRPr="002704AD" w:rsidRDefault="002704AD" w:rsidP="002704A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i/>
                <w:szCs w:val="18"/>
                <w:lang w:eastAsia="ar-SA"/>
              </w:rPr>
              <w:t>Revision of S1-250333.</w:t>
            </w:r>
          </w:p>
          <w:p w14:paraId="4DCB46DF" w14:textId="4F3BD22D" w:rsidR="002704AD" w:rsidRPr="002704AD" w:rsidRDefault="002704AD" w:rsidP="002704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i/>
                <w:szCs w:val="18"/>
                <w:lang w:eastAsia="ar-SA"/>
              </w:rPr>
              <w:t>Revision of S1-250818.</w:t>
            </w:r>
          </w:p>
          <w:p w14:paraId="4BFE31A4" w14:textId="77777777" w:rsidR="002704AD" w:rsidRPr="002704AD" w:rsidRDefault="002704AD" w:rsidP="008504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szCs w:val="18"/>
                <w:lang w:eastAsia="ar-SA"/>
              </w:rPr>
              <w:t>Revision of S1-250845.</w:t>
            </w:r>
          </w:p>
          <w:p w14:paraId="26782E20" w14:textId="77777777" w:rsidR="002704AD" w:rsidRPr="002704AD" w:rsidRDefault="002704AD" w:rsidP="008504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04AD">
              <w:rPr>
                <w:rFonts w:eastAsia="Arial Unicode MS" w:cs="Arial"/>
                <w:szCs w:val="18"/>
                <w:lang w:eastAsia="ar-SA"/>
              </w:rPr>
              <w:t>Delete Note from Req#1.</w:t>
            </w:r>
          </w:p>
          <w:p w14:paraId="6B8E552B" w14:textId="77777777" w:rsidR="002704AD" w:rsidRPr="002704AD" w:rsidRDefault="002704AD" w:rsidP="002704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04AD">
              <w:rPr>
                <w:rFonts w:ascii="Times New Roman" w:eastAsia="Times New Roman" w:hAnsi="Times New Roman" w:hint="eastAsia"/>
                <w:sz w:val="20"/>
                <w:szCs w:val="20"/>
              </w:rPr>
              <w:t>[PR.</w:t>
            </w:r>
            <w:r w:rsidRPr="002704A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Pr="002704AD">
              <w:rPr>
                <w:rFonts w:ascii="Times New Roman" w:eastAsia="Times New Roman" w:hAnsi="Times New Roman" w:hint="eastAsia"/>
                <w:sz w:val="20"/>
                <w:szCs w:val="20"/>
              </w:rPr>
              <w:t>.</w:t>
            </w:r>
            <w:r w:rsidRPr="002704AD">
              <w:rPr>
                <w:rFonts w:ascii="Times New Roman" w:eastAsia="Times New Roman" w:hAnsi="Times New Roman"/>
                <w:sz w:val="20"/>
                <w:szCs w:val="20"/>
              </w:rPr>
              <w:t>x</w:t>
            </w:r>
            <w:r w:rsidRPr="002704AD">
              <w:rPr>
                <w:rFonts w:ascii="Times New Roman" w:eastAsia="Times New Roman" w:hAnsi="Times New Roman" w:hint="eastAsia"/>
                <w:sz w:val="20"/>
                <w:szCs w:val="20"/>
              </w:rPr>
              <w:t>.6-</w:t>
            </w:r>
            <w:r w:rsidRPr="002704A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2704AD">
              <w:rPr>
                <w:rFonts w:ascii="Times New Roman" w:eastAsia="Times New Roman" w:hAnsi="Times New Roman" w:hint="eastAsia"/>
                <w:sz w:val="20"/>
                <w:szCs w:val="20"/>
              </w:rPr>
              <w:t>]</w:t>
            </w:r>
            <w:r w:rsidRPr="002704AD">
              <w:rPr>
                <w:rFonts w:ascii="Times New Roman" w:eastAsia="Times New Roman" w:hAnsi="Times New Roman"/>
                <w:sz w:val="20"/>
                <w:szCs w:val="20"/>
              </w:rPr>
              <w:t xml:space="preserve"> Subject to operator’s policy and agreement with the 3rd party, the 6G system shall support horizontal and vertical location accuracies with sub-meter level in factory.</w:t>
            </w:r>
          </w:p>
          <w:p w14:paraId="116626F6" w14:textId="77777777" w:rsidR="002704AD" w:rsidRDefault="002704AD" w:rsidP="002704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04AD">
              <w:rPr>
                <w:rFonts w:ascii="Times New Roman" w:eastAsia="Times New Roman" w:hAnsi="Times New Roman"/>
                <w:sz w:val="20"/>
                <w:szCs w:val="20"/>
              </w:rPr>
              <w:t xml:space="preserve"> Editor’s Note: accuracy value is FFS</w:t>
            </w:r>
          </w:p>
          <w:p w14:paraId="406C4D17" w14:textId="31CD86DE" w:rsidR="002704AD" w:rsidRPr="002704AD" w:rsidRDefault="002704AD" w:rsidP="002704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Delete reference [x.1] on the whole tdoc.</w:t>
            </w:r>
          </w:p>
        </w:tc>
      </w:tr>
      <w:bookmarkEnd w:id="7"/>
      <w:tr w:rsidR="004F2106" w:rsidRPr="002B5B90" w14:paraId="2A6B3F94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768D9" w14:textId="6504F6B1" w:rsidR="004F2106" w:rsidRPr="007515CB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15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E48D7" w14:textId="1C642005" w:rsidR="004F2106" w:rsidRPr="007515CB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99" w:history="1">
              <w:r w:rsidR="004F2106" w:rsidRPr="007515CB">
                <w:rPr>
                  <w:rStyle w:val="Hyperlink"/>
                  <w:rFonts w:cs="Arial"/>
                  <w:color w:val="auto"/>
                  <w:lang w:val="fr-FR"/>
                </w:rPr>
                <w:t>S1-250092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D2B2F" w14:textId="14BFE93D" w:rsidR="004F2106" w:rsidRPr="007515C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15CB">
              <w:rPr>
                <w:lang w:val="fr-FR"/>
              </w:rPr>
              <w:t>Hytera Communications,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E8411" w14:textId="2E2EEF59" w:rsidR="004F2106" w:rsidRPr="007515C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15CB">
              <w:rPr>
                <w:lang w:val="fr-FR"/>
              </w:rPr>
              <w:t xml:space="preserve">Use case for 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D396B" w14:textId="4E57DF84" w:rsidR="004F2106" w:rsidRPr="007515CB" w:rsidRDefault="007515C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15CB">
              <w:rPr>
                <w:rFonts w:eastAsia="Times New Roman" w:cs="Arial"/>
                <w:szCs w:val="18"/>
                <w:lang w:eastAsia="ar-SA"/>
              </w:rPr>
              <w:t>Revised to S1-250819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0B562" w14:textId="77777777" w:rsidR="004F2106" w:rsidRPr="007515CB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15CB" w:rsidRPr="002B5B90" w14:paraId="21657B17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B7321" w14:textId="4E2A4DC9" w:rsidR="007515CB" w:rsidRPr="00920540" w:rsidRDefault="007515C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CAC9B" w14:textId="7F6E6B02" w:rsidR="007515CB" w:rsidRPr="00920540" w:rsidRDefault="00FD1AEF" w:rsidP="004F2106">
            <w:pPr>
              <w:snapToGrid w:val="0"/>
              <w:spacing w:after="0" w:line="240" w:lineRule="auto"/>
            </w:pPr>
            <w:hyperlink r:id="rId100" w:history="1">
              <w:r w:rsidR="007515CB" w:rsidRPr="00920540">
                <w:rPr>
                  <w:rStyle w:val="Hyperlink"/>
                  <w:rFonts w:cs="Arial"/>
                  <w:color w:val="auto"/>
                </w:rPr>
                <w:t>S1-250819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67433" w14:textId="3EE80258" w:rsidR="007515CB" w:rsidRPr="00920540" w:rsidRDefault="007515CB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Hytera Communications,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B4A3B8" w14:textId="65AEC634" w:rsidR="007515CB" w:rsidRPr="00920540" w:rsidRDefault="007515CB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 xml:space="preserve">Use case for 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97F7E" w14:textId="2322B3DE" w:rsidR="007515CB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Revised to S1-250846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CE0B6" w14:textId="4D2FD415" w:rsidR="007515CB" w:rsidRPr="00920540" w:rsidRDefault="007515CB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szCs w:val="18"/>
                <w:lang w:eastAsia="ar-SA"/>
              </w:rPr>
              <w:t>Revision of S1-250092.</w:t>
            </w:r>
          </w:p>
        </w:tc>
      </w:tr>
      <w:tr w:rsidR="00920540" w:rsidRPr="002B5B90" w14:paraId="57A53A96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25AE" w14:textId="4945CCF9" w:rsidR="00920540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7F9D" w14:textId="482C0CCD" w:rsidR="00920540" w:rsidRPr="00920540" w:rsidRDefault="00FD1AEF" w:rsidP="004F2106">
            <w:pPr>
              <w:snapToGrid w:val="0"/>
              <w:spacing w:after="0" w:line="240" w:lineRule="auto"/>
            </w:pPr>
            <w:hyperlink r:id="rId101" w:history="1">
              <w:r w:rsidR="00920540" w:rsidRPr="00920540">
                <w:rPr>
                  <w:rStyle w:val="Hyperlink"/>
                  <w:rFonts w:cs="Arial"/>
                  <w:color w:val="auto"/>
                </w:rPr>
                <w:t>S1-250846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B087" w14:textId="4A7A5F74" w:rsidR="00920540" w:rsidRPr="00920540" w:rsidRDefault="009205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Hytera Communications,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2D0C" w14:textId="53ACB816" w:rsidR="00920540" w:rsidRPr="00920540" w:rsidRDefault="009205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 xml:space="preserve">Use case for 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DE88" w14:textId="77777777" w:rsidR="00920540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FE7F" w14:textId="5CEE9296" w:rsidR="00920540" w:rsidRDefault="00920540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i/>
                <w:szCs w:val="18"/>
                <w:lang w:eastAsia="ar-SA"/>
              </w:rPr>
              <w:t>Revision of S1-250092.</w:t>
            </w:r>
          </w:p>
          <w:p w14:paraId="5EF0D195" w14:textId="15D54912" w:rsidR="00920540" w:rsidRPr="00920540" w:rsidRDefault="00920540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szCs w:val="18"/>
                <w:lang w:eastAsia="ar-SA"/>
              </w:rPr>
              <w:t>Revision of S1-250819.</w:t>
            </w:r>
          </w:p>
        </w:tc>
      </w:tr>
      <w:tr w:rsidR="004F2106" w:rsidRPr="002B5B90" w14:paraId="3E5535D3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2D579" w14:textId="0A78C8EF" w:rsidR="004F2106" w:rsidRPr="00510B0B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0B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47274" w14:textId="0FD0B059" w:rsidR="004F2106" w:rsidRPr="00510B0B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02" w:history="1">
              <w:r w:rsidR="004F2106" w:rsidRPr="00510B0B">
                <w:rPr>
                  <w:rStyle w:val="Hyperlink"/>
                  <w:rFonts w:cs="Arial"/>
                  <w:color w:val="auto"/>
                  <w:lang w:val="fr-FR"/>
                </w:rPr>
                <w:t>S1-250094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78A68" w14:textId="3FFAAA45" w:rsidR="004F2106" w:rsidRPr="00510B0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10B0B">
              <w:rPr>
                <w:lang w:val="fr-FR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58F72" w14:textId="59A0F156" w:rsidR="004F2106" w:rsidRPr="00510B0B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10B0B">
              <w:rPr>
                <w:lang w:val="fr-FR"/>
              </w:rPr>
              <w:t>Data Services for Connected Vehicle by Operator’s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CF62F" w14:textId="43D8AD79" w:rsidR="004F2106" w:rsidRPr="00510B0B" w:rsidRDefault="00510B0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0B0B">
              <w:rPr>
                <w:rFonts w:eastAsia="Times New Roman" w:cs="Arial"/>
                <w:szCs w:val="18"/>
                <w:lang w:eastAsia="ar-SA"/>
              </w:rPr>
              <w:t>Revised to S1-250820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D46E2" w14:textId="77777777" w:rsidR="004F2106" w:rsidRPr="00510B0B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0B0B" w:rsidRPr="002B5B90" w14:paraId="4F0A0B8A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872B7" w14:textId="410BFA07" w:rsidR="00510B0B" w:rsidRPr="00920540" w:rsidRDefault="00510B0B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5BF74" w14:textId="21A71496" w:rsidR="00510B0B" w:rsidRPr="00920540" w:rsidRDefault="00FD1AEF" w:rsidP="004F2106">
            <w:pPr>
              <w:snapToGrid w:val="0"/>
              <w:spacing w:after="0" w:line="240" w:lineRule="auto"/>
            </w:pPr>
            <w:hyperlink r:id="rId103" w:history="1">
              <w:r w:rsidR="00510B0B" w:rsidRPr="00920540">
                <w:rPr>
                  <w:rStyle w:val="Hyperlink"/>
                  <w:rFonts w:cs="Arial"/>
                  <w:color w:val="auto"/>
                </w:rPr>
                <w:t>S1-250820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EB169" w14:textId="1DB0F88A" w:rsidR="00510B0B" w:rsidRPr="00920540" w:rsidRDefault="00510B0B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8F50B" w14:textId="293B787D" w:rsidR="00510B0B" w:rsidRPr="00920540" w:rsidRDefault="00510B0B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Data Services for Connected Vehicle by Operator’s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D700D" w14:textId="7546282A" w:rsidR="00510B0B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Revised to S1-250847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08063" w14:textId="4F69821A" w:rsidR="00510B0B" w:rsidRPr="00920540" w:rsidRDefault="00510B0B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szCs w:val="18"/>
                <w:lang w:eastAsia="ar-SA"/>
              </w:rPr>
              <w:t>Revision of S1-250094.</w:t>
            </w:r>
          </w:p>
        </w:tc>
      </w:tr>
      <w:tr w:rsidR="00920540" w:rsidRPr="002B5B90" w14:paraId="50109373" w14:textId="77777777" w:rsidTr="009205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3951" w14:textId="3093E35D" w:rsidR="00920540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5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C0E1" w14:textId="5AD03064" w:rsidR="00920540" w:rsidRPr="00920540" w:rsidRDefault="00FD1AEF" w:rsidP="004F2106">
            <w:pPr>
              <w:snapToGrid w:val="0"/>
              <w:spacing w:after="0" w:line="240" w:lineRule="auto"/>
            </w:pPr>
            <w:hyperlink r:id="rId104" w:history="1">
              <w:r w:rsidR="00920540" w:rsidRPr="00920540">
                <w:rPr>
                  <w:rStyle w:val="Hyperlink"/>
                  <w:rFonts w:cs="Arial"/>
                  <w:color w:val="auto"/>
                </w:rPr>
                <w:t>S1-250847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334F" w14:textId="365B0CC3" w:rsidR="00920540" w:rsidRPr="00920540" w:rsidRDefault="009205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20AF" w14:textId="5E0571D3" w:rsidR="00920540" w:rsidRPr="00920540" w:rsidRDefault="0092054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20540">
              <w:rPr>
                <w:lang w:val="fr-FR"/>
              </w:rPr>
              <w:t>Data Services for Connected Vehicle by Operator’s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C240" w14:textId="77777777" w:rsidR="00920540" w:rsidRPr="00920540" w:rsidRDefault="0092054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7477" w14:textId="26308124" w:rsidR="00920540" w:rsidRDefault="00920540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i/>
                <w:szCs w:val="18"/>
                <w:lang w:eastAsia="ar-SA"/>
              </w:rPr>
              <w:t>Revision of S1-250094.</w:t>
            </w:r>
          </w:p>
          <w:p w14:paraId="00AEE194" w14:textId="34863B9B" w:rsidR="00920540" w:rsidRPr="00920540" w:rsidRDefault="00920540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0540">
              <w:rPr>
                <w:rFonts w:eastAsia="Arial Unicode MS" w:cs="Arial"/>
                <w:szCs w:val="18"/>
                <w:lang w:eastAsia="ar-SA"/>
              </w:rPr>
              <w:t>Revision of S1-250820.</w:t>
            </w:r>
          </w:p>
        </w:tc>
      </w:tr>
      <w:tr w:rsidR="004F2106" w:rsidRPr="002B5B90" w14:paraId="255F6C4C" w14:textId="77777777" w:rsidTr="004B2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2CA6C" w14:textId="4B79FB65" w:rsidR="004F2106" w:rsidRPr="004B27B5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27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C70EA" w14:textId="54768789" w:rsidR="004F2106" w:rsidRPr="004B27B5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05" w:history="1">
              <w:r w:rsidR="004F2106" w:rsidRPr="004B27B5">
                <w:rPr>
                  <w:rStyle w:val="Hyperlink"/>
                  <w:rFonts w:cs="Arial"/>
                  <w:color w:val="auto"/>
                  <w:lang w:val="fr-FR"/>
                </w:rPr>
                <w:t>S1-250120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4BF7D" w14:textId="04A324BE" w:rsidR="004F2106" w:rsidRPr="004B27B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B27B5">
              <w:rPr>
                <w:lang w:val="fr-FR"/>
              </w:rPr>
              <w:t>China Mobile, China Telecom, Robert Bosch GmbH,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2E944" w14:textId="48F51471" w:rsidR="004F2106" w:rsidRPr="004B27B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B27B5">
              <w:rPr>
                <w:lang w:val="fr-FR"/>
              </w:rPr>
              <w:t>Discussion on Distributed Autonomous SubNet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B9ACA" w14:textId="772EAFF5" w:rsidR="004F2106" w:rsidRPr="004B27B5" w:rsidRDefault="004B2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27B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DFCFE" w14:textId="77777777" w:rsidR="004F2106" w:rsidRPr="004B27B5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106" w:rsidRPr="002B5B90" w14:paraId="2AB253DC" w14:textId="77777777" w:rsidTr="004B2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A7926" w14:textId="21AE2F81" w:rsidR="004F2106" w:rsidRPr="003E72CE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72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682F7" w14:textId="19323BF4" w:rsidR="004F2106" w:rsidRPr="003E72CE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06" w:history="1">
              <w:r w:rsidR="004F2106" w:rsidRPr="003E72CE">
                <w:rPr>
                  <w:rStyle w:val="Hyperlink"/>
                  <w:rFonts w:cs="Arial"/>
                  <w:color w:val="auto"/>
                  <w:lang w:val="fr-FR"/>
                </w:rPr>
                <w:t>S1-250121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B279B" w14:textId="01C53F14" w:rsidR="004F2106" w:rsidRPr="003E72C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E72CE">
              <w:rPr>
                <w:lang w:val="fr-FR"/>
              </w:rPr>
              <w:t>China Mobile, China Telecom, Robert Bosch GmbH,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B3209" w14:textId="7D1E1B33" w:rsidR="004F2106" w:rsidRPr="003E72C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E72CE">
              <w:rPr>
                <w:lang w:val="fr-FR"/>
              </w:rPr>
              <w:t>New use case on Distributed Autonomous Sub-network for vertical industry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B5D1C" w14:textId="0C0CFFA0" w:rsidR="004F2106" w:rsidRPr="003E72CE" w:rsidRDefault="003E72C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72CE">
              <w:rPr>
                <w:rFonts w:eastAsia="Times New Roman" w:cs="Arial"/>
                <w:szCs w:val="18"/>
                <w:lang w:eastAsia="ar-SA"/>
              </w:rPr>
              <w:t>Revised to S1-250350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FCCD8" w14:textId="77777777" w:rsidR="004F2106" w:rsidRPr="003E72CE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72CE" w:rsidRPr="002B5B90" w14:paraId="01B223B3" w14:textId="77777777" w:rsidTr="008465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402F7" w14:textId="1BACD48C" w:rsidR="003E72CE" w:rsidRPr="004B27B5" w:rsidRDefault="003E72C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27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26631" w14:textId="29DD4944" w:rsidR="003E72CE" w:rsidRPr="004B27B5" w:rsidRDefault="00FD1AEF" w:rsidP="004F2106">
            <w:pPr>
              <w:snapToGrid w:val="0"/>
              <w:spacing w:after="0" w:line="240" w:lineRule="auto"/>
            </w:pPr>
            <w:hyperlink r:id="rId107" w:history="1">
              <w:r w:rsidR="003E72CE" w:rsidRPr="004B27B5">
                <w:rPr>
                  <w:rStyle w:val="Hyperlink"/>
                  <w:rFonts w:cs="Arial"/>
                  <w:color w:val="auto"/>
                </w:rPr>
                <w:t>S1-250350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742F0" w14:textId="4B7ED643" w:rsidR="003E72CE" w:rsidRPr="004B27B5" w:rsidRDefault="003E72C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B27B5">
              <w:rPr>
                <w:lang w:val="fr-FR"/>
              </w:rPr>
              <w:t>China Mobile, China Telecom, Robert Bosch GmbH,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FC28F" w14:textId="5BEEA8D9" w:rsidR="003E72CE" w:rsidRPr="004B27B5" w:rsidRDefault="003E72C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4B27B5">
              <w:rPr>
                <w:lang w:val="fr-FR"/>
              </w:rPr>
              <w:t>New use case on Distributed Autonomous Sub-network for vertical industry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7CBD4" w14:textId="5521330D" w:rsidR="003E72CE" w:rsidRPr="004B27B5" w:rsidRDefault="004B2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27B5">
              <w:rPr>
                <w:rFonts w:eastAsia="Times New Roman" w:cs="Arial"/>
                <w:szCs w:val="18"/>
                <w:lang w:eastAsia="ar-SA"/>
              </w:rPr>
              <w:t>Revised to S1-250839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362CD" w14:textId="2A10399C" w:rsidR="003E72CE" w:rsidRPr="004B27B5" w:rsidRDefault="003E72CE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27B5">
              <w:rPr>
                <w:rFonts w:eastAsia="Arial Unicode MS" w:cs="Arial"/>
                <w:szCs w:val="18"/>
                <w:lang w:eastAsia="ar-SA"/>
              </w:rPr>
              <w:t>Revision of S1-250121.</w:t>
            </w:r>
          </w:p>
        </w:tc>
      </w:tr>
      <w:tr w:rsidR="004B27B5" w:rsidRPr="002B5B90" w14:paraId="5A53B8ED" w14:textId="77777777" w:rsidTr="008465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11490" w14:textId="51C6C4C3" w:rsidR="004B27B5" w:rsidRPr="0084652C" w:rsidRDefault="004B27B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65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EA7E4" w14:textId="2F49C76A" w:rsidR="004B27B5" w:rsidRPr="0084652C" w:rsidRDefault="00FD1AEF" w:rsidP="004F2106">
            <w:pPr>
              <w:snapToGrid w:val="0"/>
              <w:spacing w:after="0" w:line="240" w:lineRule="auto"/>
            </w:pPr>
            <w:hyperlink r:id="rId108" w:history="1">
              <w:r w:rsidR="004B27B5" w:rsidRPr="0084652C">
                <w:rPr>
                  <w:rStyle w:val="Hyperlink"/>
                  <w:rFonts w:cs="Arial"/>
                  <w:color w:val="auto"/>
                </w:rPr>
                <w:t>S1-250839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0B8590" w14:textId="2EFB4924" w:rsidR="004B27B5" w:rsidRPr="0084652C" w:rsidRDefault="004B27B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4652C">
              <w:rPr>
                <w:lang w:val="fr-FR"/>
              </w:rPr>
              <w:t>China Mobile, China Telecom, Robert Bosch GmbH,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F8D79" w14:textId="7931BCA5" w:rsidR="004B27B5" w:rsidRPr="0084652C" w:rsidRDefault="004B27B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84652C">
              <w:rPr>
                <w:lang w:val="fr-FR"/>
              </w:rPr>
              <w:t>New use case on Distributed Autonomous Sub-network for vertical industry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34295" w14:textId="101988F5" w:rsidR="004B27B5" w:rsidRPr="0084652C" w:rsidRDefault="0084652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65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B69229" w14:textId="488ED04C" w:rsidR="004B27B5" w:rsidRPr="0084652C" w:rsidRDefault="004B27B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652C">
              <w:rPr>
                <w:rFonts w:eastAsia="Arial Unicode MS" w:cs="Arial"/>
                <w:i/>
                <w:szCs w:val="18"/>
                <w:lang w:eastAsia="ar-SA"/>
              </w:rPr>
              <w:t>Revision of S1-250121.</w:t>
            </w:r>
          </w:p>
          <w:p w14:paraId="2B0E2FFD" w14:textId="517759A3" w:rsidR="004B27B5" w:rsidRPr="0084652C" w:rsidRDefault="004B27B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652C">
              <w:rPr>
                <w:rFonts w:eastAsia="Arial Unicode MS" w:cs="Arial"/>
                <w:szCs w:val="18"/>
                <w:lang w:eastAsia="ar-SA"/>
              </w:rPr>
              <w:t>Revision of S1-250350.</w:t>
            </w:r>
          </w:p>
        </w:tc>
      </w:tr>
      <w:tr w:rsidR="004F2106" w:rsidRPr="002B5B90" w14:paraId="1D0206C3" w14:textId="77777777" w:rsidTr="005E55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E0F53" w14:textId="54C40EDC" w:rsidR="004F2106" w:rsidRPr="00FC53D3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E9C7A" w14:textId="238E78C1" w:rsidR="004F2106" w:rsidRPr="00FC53D3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09" w:history="1">
              <w:r w:rsidR="004F2106" w:rsidRPr="00FC53D3">
                <w:rPr>
                  <w:rStyle w:val="Hyperlink"/>
                  <w:rFonts w:cs="Arial"/>
                  <w:color w:val="auto"/>
                  <w:lang w:val="fr-FR"/>
                </w:rPr>
                <w:t>S1-250151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5A613" w14:textId="4A98D574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NICT, ESA,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0F1C2" w14:textId="1A960115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76491" w14:textId="1D7E4B9D" w:rsidR="004F2106" w:rsidRPr="00FC53D3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t>Revised to S1-250840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9ADEC" w14:textId="77777777" w:rsidR="004F2106" w:rsidRPr="00FC53D3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53D3" w:rsidRPr="002B5B90" w14:paraId="0B8A625E" w14:textId="77777777" w:rsidTr="005E55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C782B" w14:textId="3EE2BE8C" w:rsidR="00FC53D3" w:rsidRPr="005E5585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5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AECFA" w14:textId="155ECD3E" w:rsidR="00FC53D3" w:rsidRPr="005E5585" w:rsidRDefault="00FD1AEF" w:rsidP="004F2106">
            <w:pPr>
              <w:snapToGrid w:val="0"/>
              <w:spacing w:after="0" w:line="240" w:lineRule="auto"/>
            </w:pPr>
            <w:hyperlink r:id="rId110" w:history="1">
              <w:r w:rsidR="00FC53D3" w:rsidRPr="005E5585">
                <w:rPr>
                  <w:rStyle w:val="Hyperlink"/>
                  <w:rFonts w:cs="Arial"/>
                  <w:color w:val="auto"/>
                </w:rPr>
                <w:t>S1-250840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2071D" w14:textId="47EFE931" w:rsidR="00FC53D3" w:rsidRPr="005E5585" w:rsidRDefault="00FC53D3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E5585">
              <w:rPr>
                <w:lang w:val="fr-FR"/>
              </w:rPr>
              <w:t>NICT, ESA,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7CAA3" w14:textId="59D1CBD9" w:rsidR="00FC53D3" w:rsidRPr="005E5585" w:rsidRDefault="00FC53D3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E5585">
              <w:rPr>
                <w:lang w:val="fr-FR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5A6A7" w14:textId="15ACFF14" w:rsidR="00FC53D3" w:rsidRPr="005E5585" w:rsidRDefault="005E558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585">
              <w:rPr>
                <w:rFonts w:eastAsia="Times New Roman" w:cs="Arial"/>
                <w:szCs w:val="18"/>
                <w:lang w:eastAsia="ar-SA"/>
              </w:rPr>
              <w:t>Revised to S1-250888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753E5" w14:textId="56EC7275" w:rsidR="00FC53D3" w:rsidRPr="005E5585" w:rsidRDefault="00FC53D3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5585">
              <w:rPr>
                <w:rFonts w:eastAsia="Arial Unicode MS" w:cs="Arial"/>
                <w:szCs w:val="18"/>
                <w:lang w:eastAsia="ar-SA"/>
              </w:rPr>
              <w:t>Revision of S1-250151.</w:t>
            </w:r>
          </w:p>
        </w:tc>
      </w:tr>
      <w:tr w:rsidR="005E5585" w:rsidRPr="002B5B90" w14:paraId="55B75FAE" w14:textId="77777777" w:rsidTr="005E55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E1C0" w14:textId="37B35895" w:rsidR="005E5585" w:rsidRPr="005E5585" w:rsidRDefault="005E558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5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5313" w14:textId="623FDBC2" w:rsidR="005E5585" w:rsidRPr="005E5585" w:rsidRDefault="00FD1AEF" w:rsidP="004F2106">
            <w:pPr>
              <w:snapToGrid w:val="0"/>
              <w:spacing w:after="0" w:line="240" w:lineRule="auto"/>
            </w:pPr>
            <w:hyperlink r:id="rId111" w:history="1">
              <w:r w:rsidR="005E5585" w:rsidRPr="005E5585">
                <w:rPr>
                  <w:rStyle w:val="Hyperlink"/>
                  <w:rFonts w:cs="Arial"/>
                  <w:color w:val="auto"/>
                </w:rPr>
                <w:t>S1-250888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CEF3" w14:textId="508E5C99" w:rsidR="005E5585" w:rsidRPr="005E5585" w:rsidRDefault="005E558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E5585">
              <w:rPr>
                <w:lang w:val="fr-FR"/>
              </w:rPr>
              <w:t>NICT, ESA,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3251" w14:textId="00833C1E" w:rsidR="005E5585" w:rsidRPr="005E5585" w:rsidRDefault="005E558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5E5585">
              <w:rPr>
                <w:lang w:val="fr-FR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38CD" w14:textId="77777777" w:rsidR="005E5585" w:rsidRPr="005E5585" w:rsidRDefault="005E558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9414" w14:textId="14683B9F" w:rsidR="005E5585" w:rsidRDefault="005E558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5585">
              <w:rPr>
                <w:rFonts w:eastAsia="Arial Unicode MS" w:cs="Arial"/>
                <w:i/>
                <w:szCs w:val="18"/>
                <w:lang w:eastAsia="ar-SA"/>
              </w:rPr>
              <w:t>Revision of S1-250151.</w:t>
            </w:r>
          </w:p>
          <w:p w14:paraId="6E15CF1C" w14:textId="765A0F30" w:rsidR="005E5585" w:rsidRPr="005E5585" w:rsidRDefault="005E5585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5585">
              <w:rPr>
                <w:rFonts w:eastAsia="Arial Unicode MS" w:cs="Arial"/>
                <w:szCs w:val="18"/>
                <w:lang w:eastAsia="ar-SA"/>
              </w:rPr>
              <w:t>Revision of S1-250840.</w:t>
            </w:r>
          </w:p>
        </w:tc>
      </w:tr>
      <w:tr w:rsidR="004F2106" w:rsidRPr="002B5B90" w14:paraId="6D830087" w14:textId="77777777" w:rsidTr="00FC53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A3104" w14:textId="007AF002" w:rsidR="004F2106" w:rsidRPr="00FC53D3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75FE9" w14:textId="03E16A94" w:rsidR="004F2106" w:rsidRPr="00FC53D3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12" w:history="1">
              <w:r w:rsidR="004F2106" w:rsidRPr="00FC53D3">
                <w:rPr>
                  <w:rStyle w:val="Hyperlink"/>
                  <w:rFonts w:cs="Arial"/>
                  <w:color w:val="auto"/>
                  <w:lang w:val="fr-FR"/>
                </w:rPr>
                <w:t>S1-250152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7586B" w14:textId="6441A13D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7D491" w14:textId="07B452A8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Use Case on Remote and Automatic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29465" w14:textId="36DB0F73" w:rsidR="004F2106" w:rsidRPr="00FC53D3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3B8BD" w14:textId="77777777" w:rsidR="004F2106" w:rsidRPr="00FC53D3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106" w:rsidRPr="002B5B90" w14:paraId="5A80C87D" w14:textId="77777777" w:rsidTr="00FC53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95C5CB" w14:textId="0F2DFBF5" w:rsidR="004F2106" w:rsidRPr="00FC53D3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D1DEE7" w14:textId="09A7906E" w:rsidR="004F2106" w:rsidRPr="00FC53D3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13" w:history="1">
              <w:r w:rsidR="004F2106" w:rsidRPr="00FC53D3">
                <w:rPr>
                  <w:rStyle w:val="Hyperlink"/>
                  <w:rFonts w:cs="Arial"/>
                  <w:color w:val="auto"/>
                  <w:lang w:val="fr-FR"/>
                </w:rPr>
                <w:t>S1-250172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611BCF" w14:textId="0466CF88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74B082" w14:textId="72358F6A" w:rsidR="004F2106" w:rsidRPr="00FC53D3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C53D3">
              <w:rPr>
                <w:lang w:val="fr-FR"/>
              </w:rPr>
              <w:t>Use Case on Differentiated Connectivity Services with Local Area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A4630A" w14:textId="68D4ABFC" w:rsidR="004F2106" w:rsidRPr="00FC53D3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3D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7783B1D" w14:textId="77777777" w:rsidR="004F2106" w:rsidRPr="00FC53D3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106" w:rsidRPr="002B5B90" w14:paraId="4F5B91BD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8450B" w14:textId="72279C36" w:rsidR="004F2106" w:rsidRPr="007502B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02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D847A" w14:textId="34720ACC" w:rsidR="004F2106" w:rsidRPr="007502B4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14" w:history="1">
              <w:r w:rsidR="004F2106" w:rsidRPr="007502B4">
                <w:rPr>
                  <w:rStyle w:val="Hyperlink"/>
                  <w:rFonts w:cs="Arial"/>
                  <w:color w:val="auto"/>
                  <w:lang w:val="fr-FR"/>
                </w:rPr>
                <w:t>S1-250173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FE8C2" w14:textId="77344E53" w:rsidR="004F2106" w:rsidRPr="007502B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02B4">
              <w:rPr>
                <w:lang w:val="fr-FR"/>
              </w:rPr>
              <w:t>Rakuten Mobile, ZTE,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102F1" w14:textId="0BCBBF63" w:rsidR="004F2106" w:rsidRPr="007502B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02B4">
              <w:rPr>
                <w:lang w:val="fr-FR"/>
              </w:rPr>
              <w:t>Use case for Green Communications &amp; Computing Optimization using NDT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A99D3" w14:textId="60AB655D" w:rsidR="004F2106" w:rsidRPr="007502B4" w:rsidRDefault="007502B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02B4">
              <w:rPr>
                <w:rFonts w:eastAsia="Times New Roman" w:cs="Arial"/>
                <w:szCs w:val="18"/>
                <w:lang w:eastAsia="ar-SA"/>
              </w:rPr>
              <w:t>Revised to S1-250334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C13AD" w14:textId="77777777" w:rsidR="004F2106" w:rsidRPr="007502B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02B4" w:rsidRPr="002B5B90" w14:paraId="1A46EA65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9114" w14:textId="76260E4E" w:rsidR="007502B4" w:rsidRPr="007502B4" w:rsidRDefault="007502B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02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98C3" w14:textId="3604CC85" w:rsidR="007502B4" w:rsidRPr="007502B4" w:rsidRDefault="00FD1AEF" w:rsidP="004F2106">
            <w:pPr>
              <w:snapToGrid w:val="0"/>
              <w:spacing w:after="0" w:line="240" w:lineRule="auto"/>
            </w:pPr>
            <w:hyperlink r:id="rId115" w:history="1">
              <w:r w:rsidR="007502B4" w:rsidRPr="007502B4">
                <w:rPr>
                  <w:rStyle w:val="Hyperlink"/>
                  <w:rFonts w:cs="Arial"/>
                  <w:color w:val="auto"/>
                </w:rPr>
                <w:t>S1-250334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6248" w14:textId="29EAA9B5" w:rsidR="007502B4" w:rsidRPr="007502B4" w:rsidRDefault="007502B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02B4">
              <w:rPr>
                <w:lang w:val="fr-FR"/>
              </w:rPr>
              <w:t>Rakuten Mobile, ZTE,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3E4C" w14:textId="2A7D46C4" w:rsidR="007502B4" w:rsidRPr="007502B4" w:rsidRDefault="007502B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502B4">
              <w:rPr>
                <w:lang w:val="fr-FR"/>
              </w:rPr>
              <w:t>Use case for Green Communications &amp; Computing Optimization using NDT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B0CB" w14:textId="22FBF2C6" w:rsidR="007502B4" w:rsidRPr="007502B4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E0DE" w14:textId="77777777" w:rsidR="007502B4" w:rsidRDefault="007502B4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02B4">
              <w:rPr>
                <w:rFonts w:eastAsia="Arial Unicode MS" w:cs="Arial"/>
                <w:szCs w:val="18"/>
                <w:lang w:eastAsia="ar-SA"/>
              </w:rPr>
              <w:t>Revision of S1-250173.</w:t>
            </w:r>
          </w:p>
          <w:p w14:paraId="4CEC24A7" w14:textId="1ABAED0A" w:rsidR="00FC53D3" w:rsidRPr="007502B4" w:rsidRDefault="00FC53D3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106" w:rsidRPr="002B5B90" w14:paraId="5137C886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DADA" w14:textId="74A0C0A2" w:rsidR="004F2106" w:rsidRPr="0035555A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27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92D8" w14:textId="39E3C62F" w:rsidR="004F2106" w:rsidRPr="001D2952" w:rsidRDefault="00FD1AEF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16" w:history="1">
              <w:r w:rsidR="004F2106" w:rsidRPr="00480F43">
                <w:rPr>
                  <w:rStyle w:val="Hyperlink"/>
                  <w:rFonts w:cs="Arial"/>
                  <w:lang w:val="fr-FR"/>
                </w:rPr>
                <w:t>S1-250248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4469" w14:textId="2163978A" w:rsidR="004F2106" w:rsidRPr="001D2952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>MediaTek, Nvidia,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1EC0" w14:textId="2279DF68" w:rsidR="004F2106" w:rsidRPr="001D2952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84D6" w14:textId="5AF8E64F" w:rsidR="004F2106" w:rsidRPr="00CC1E3B" w:rsidRDefault="00FC53D3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04D3" w14:textId="75269BCA" w:rsidR="004F2106" w:rsidRPr="00CC1E3B" w:rsidRDefault="007669DC" w:rsidP="004F21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to others?</w:t>
            </w:r>
          </w:p>
        </w:tc>
      </w:tr>
      <w:tr w:rsidR="00C47C45" w:rsidRPr="00745D37" w14:paraId="2A591ACF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CB53C3" w14:textId="77777777" w:rsidR="00C47C45" w:rsidRPr="00E93093" w:rsidRDefault="00C47C45" w:rsidP="00C47C45">
            <w:pPr>
              <w:pStyle w:val="Heading1"/>
              <w:rPr>
                <w:lang w:val="en-US"/>
              </w:rPr>
            </w:pPr>
            <w:bookmarkStart w:id="8" w:name="_Hlk150412794"/>
            <w:r w:rsidRPr="004E36F9">
              <w:t>Tdoc numbers NOT allocated during drafting session (admin purposes only)</w:t>
            </w:r>
          </w:p>
        </w:tc>
      </w:tr>
      <w:tr w:rsidR="00C47C45" w:rsidRPr="00B209E2" w14:paraId="43D44E70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4F2A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E189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3875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CBBA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75A2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CA9A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B209E2" w14:paraId="2BA6012C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E605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24A9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2EDF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2C28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B9D9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7FF7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B209E2" w14:paraId="2C38AEC5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B1AE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18A1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D013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3ED8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CB6B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B7BD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B209E2" w14:paraId="2736F073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7EA1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AFC5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E4C5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28FE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606E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32BB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B209E2" w14:paraId="0049F30B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2E51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984A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37F0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AFA1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8B3A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24CF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B209E2" w14:paraId="49A879D0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984E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C1BA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D92E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A707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B845" w14:textId="77777777" w:rsidR="00C47C45" w:rsidRPr="00B209E2" w:rsidRDefault="00C47C45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0B4D" w14:textId="77777777" w:rsidR="00C47C45" w:rsidRPr="00B209E2" w:rsidRDefault="00C47C45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47C45" w:rsidRPr="00745D37" w14:paraId="03A46E5E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F560FAE" w14:textId="77777777" w:rsidR="00C47C45" w:rsidRPr="00745D37" w:rsidRDefault="00C47C45" w:rsidP="00C47C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C47C45" w:rsidRPr="00AA7BD2" w14:paraId="2C275718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62AABB1" w14:textId="77777777" w:rsidR="00C47C45" w:rsidRDefault="00C47C45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E099133" w14:textId="77777777" w:rsidR="00C47C45" w:rsidRPr="00894FB0" w:rsidRDefault="00C47C45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10141A96" w14:textId="78EEA153" w:rsidR="00C47C45" w:rsidRDefault="00C47C45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15428F">
              <w:rPr>
                <w:rFonts w:eastAsia="Arial Unicode MS" w:cs="Arial"/>
                <w:i/>
                <w:szCs w:val="18"/>
                <w:lang w:eastAsia="ko-KR"/>
              </w:rPr>
              <w:t>All documents treated</w:t>
            </w:r>
            <w:r w:rsidR="00FD1AEF">
              <w:rPr>
                <w:rFonts w:eastAsia="Arial Unicode MS" w:cs="Arial"/>
                <w:i/>
                <w:szCs w:val="18"/>
                <w:lang w:eastAsia="ko-KR"/>
              </w:rPr>
              <w:t xml:space="preserve"> and revised twice</w:t>
            </w:r>
            <w:r w:rsidR="0015428F">
              <w:rPr>
                <w:rFonts w:eastAsia="Arial Unicode MS" w:cs="Arial"/>
                <w:i/>
                <w:szCs w:val="18"/>
                <w:lang w:eastAsia="ko-KR"/>
              </w:rPr>
              <w:t>. 7 Documents agreed.</w:t>
            </w:r>
          </w:p>
          <w:p w14:paraId="6E4CA3C9" w14:textId="77777777" w:rsidR="00C47C45" w:rsidRPr="00894FB0" w:rsidRDefault="00C47C45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D34582C" w14:textId="77777777" w:rsidR="00C47C45" w:rsidRPr="00AA7BD2" w:rsidRDefault="00C47C45" w:rsidP="00C95FA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8"/>
      <w:tr w:rsidR="00C47C45" w:rsidRPr="00B04844" w14:paraId="7C9101DF" w14:textId="77777777" w:rsidTr="00C95FA6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7C44F5A7" w14:textId="77777777" w:rsidR="00C47C45" w:rsidRPr="00F45489" w:rsidRDefault="00C47C45" w:rsidP="00C47C45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5557B" w14:textId="77777777" w:rsidR="008B761E" w:rsidRDefault="008B761E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8B761E" w:rsidRDefault="008B761E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8B761E" w:rsidRDefault="008B76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8553" w14:textId="77777777" w:rsidR="008B761E" w:rsidRDefault="008B761E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8B761E" w:rsidRDefault="008B761E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8B761E" w:rsidRDefault="008B76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2C0836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6"/>
  <w:doNotDisplayPageBoundaries/>
  <w:attachedTemplate r:id="rId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9E9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1D6C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3D7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B6F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BF5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66A"/>
    <w:rsid w:val="000A135B"/>
    <w:rsid w:val="000A1683"/>
    <w:rsid w:val="000A19DB"/>
    <w:rsid w:val="000A2796"/>
    <w:rsid w:val="000A2A34"/>
    <w:rsid w:val="000A2BEC"/>
    <w:rsid w:val="000A2FCF"/>
    <w:rsid w:val="000A3304"/>
    <w:rsid w:val="000A405C"/>
    <w:rsid w:val="000A4138"/>
    <w:rsid w:val="000A51F5"/>
    <w:rsid w:val="000A5CAD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6BF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4AF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15E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28F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5F91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44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CBF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326"/>
    <w:rsid w:val="001934A3"/>
    <w:rsid w:val="001939AF"/>
    <w:rsid w:val="00194820"/>
    <w:rsid w:val="00194B7D"/>
    <w:rsid w:val="00194E1C"/>
    <w:rsid w:val="001955EC"/>
    <w:rsid w:val="00195E0C"/>
    <w:rsid w:val="0019617A"/>
    <w:rsid w:val="00196545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FE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84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2952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2D27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C6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D9A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AFA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17FF3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C87"/>
    <w:rsid w:val="00225F3F"/>
    <w:rsid w:val="00226E26"/>
    <w:rsid w:val="00227599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618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541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0B1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67B8E"/>
    <w:rsid w:val="002704AD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000"/>
    <w:rsid w:val="0028210B"/>
    <w:rsid w:val="00282374"/>
    <w:rsid w:val="002832D0"/>
    <w:rsid w:val="00283362"/>
    <w:rsid w:val="00283380"/>
    <w:rsid w:val="002833BF"/>
    <w:rsid w:val="0028374B"/>
    <w:rsid w:val="00283C4F"/>
    <w:rsid w:val="00283ED0"/>
    <w:rsid w:val="0028486D"/>
    <w:rsid w:val="00285C19"/>
    <w:rsid w:val="002867C3"/>
    <w:rsid w:val="002869E0"/>
    <w:rsid w:val="00286E4B"/>
    <w:rsid w:val="00286F27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6DF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091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271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66"/>
    <w:rsid w:val="00300203"/>
    <w:rsid w:val="00300258"/>
    <w:rsid w:val="0030093F"/>
    <w:rsid w:val="00300A16"/>
    <w:rsid w:val="00300C2A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799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33F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376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940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68F"/>
    <w:rsid w:val="00394C4C"/>
    <w:rsid w:val="0039555E"/>
    <w:rsid w:val="00396218"/>
    <w:rsid w:val="003962DA"/>
    <w:rsid w:val="003966A0"/>
    <w:rsid w:val="0039685B"/>
    <w:rsid w:val="00396A48"/>
    <w:rsid w:val="00397036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1D12"/>
    <w:rsid w:val="003A2B8A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C5B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2F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E72CE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B02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6F3D"/>
    <w:rsid w:val="0041741F"/>
    <w:rsid w:val="00417B17"/>
    <w:rsid w:val="00420C51"/>
    <w:rsid w:val="00420E58"/>
    <w:rsid w:val="00420E68"/>
    <w:rsid w:val="00421719"/>
    <w:rsid w:val="0042180B"/>
    <w:rsid w:val="0042186D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37F76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3554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082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57802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BC6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43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9C1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27B5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623"/>
    <w:rsid w:val="004D1979"/>
    <w:rsid w:val="004D2536"/>
    <w:rsid w:val="004D2ACC"/>
    <w:rsid w:val="004D2DAB"/>
    <w:rsid w:val="004D2F45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664"/>
    <w:rsid w:val="004F0AC9"/>
    <w:rsid w:val="004F0AF8"/>
    <w:rsid w:val="004F0CAE"/>
    <w:rsid w:val="004F0E1C"/>
    <w:rsid w:val="004F157A"/>
    <w:rsid w:val="004F1F38"/>
    <w:rsid w:val="004F2106"/>
    <w:rsid w:val="004F246E"/>
    <w:rsid w:val="004F24F2"/>
    <w:rsid w:val="004F253F"/>
    <w:rsid w:val="004F2BB2"/>
    <w:rsid w:val="004F2D13"/>
    <w:rsid w:val="004F3899"/>
    <w:rsid w:val="004F3950"/>
    <w:rsid w:val="004F3CC4"/>
    <w:rsid w:val="004F44C5"/>
    <w:rsid w:val="004F4E8D"/>
    <w:rsid w:val="004F4F4B"/>
    <w:rsid w:val="004F59E9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0B0B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24C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69D"/>
    <w:rsid w:val="00537A3A"/>
    <w:rsid w:val="005401ED"/>
    <w:rsid w:val="005402FE"/>
    <w:rsid w:val="00540A3E"/>
    <w:rsid w:val="00540A58"/>
    <w:rsid w:val="00540A85"/>
    <w:rsid w:val="0054104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DC8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AD0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CAC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65A"/>
    <w:rsid w:val="0057213A"/>
    <w:rsid w:val="00572158"/>
    <w:rsid w:val="005722FD"/>
    <w:rsid w:val="00572386"/>
    <w:rsid w:val="005724F1"/>
    <w:rsid w:val="00574594"/>
    <w:rsid w:val="00574633"/>
    <w:rsid w:val="00574916"/>
    <w:rsid w:val="00574AED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CBF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B3C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07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585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723"/>
    <w:rsid w:val="00605B32"/>
    <w:rsid w:val="00605BEC"/>
    <w:rsid w:val="00606172"/>
    <w:rsid w:val="00606336"/>
    <w:rsid w:val="00606B29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195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787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3"/>
    <w:rsid w:val="00665A85"/>
    <w:rsid w:val="00665D6F"/>
    <w:rsid w:val="00666121"/>
    <w:rsid w:val="0066636A"/>
    <w:rsid w:val="00666625"/>
    <w:rsid w:val="00666A1E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0E"/>
    <w:rsid w:val="006B7EDF"/>
    <w:rsid w:val="006C065B"/>
    <w:rsid w:val="006C0881"/>
    <w:rsid w:val="006C08B0"/>
    <w:rsid w:val="006C0A5C"/>
    <w:rsid w:val="006C1579"/>
    <w:rsid w:val="006C1A3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7DD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6CB9"/>
    <w:rsid w:val="006E7015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6A47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712"/>
    <w:rsid w:val="00707A56"/>
    <w:rsid w:val="007100F8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BBC"/>
    <w:rsid w:val="00741F3A"/>
    <w:rsid w:val="00742989"/>
    <w:rsid w:val="00742A7C"/>
    <w:rsid w:val="00742DDD"/>
    <w:rsid w:val="007439FF"/>
    <w:rsid w:val="00744151"/>
    <w:rsid w:val="007444A7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2B4"/>
    <w:rsid w:val="00750A61"/>
    <w:rsid w:val="00750D43"/>
    <w:rsid w:val="00750E38"/>
    <w:rsid w:val="007510C9"/>
    <w:rsid w:val="007511FC"/>
    <w:rsid w:val="007515CB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9DC"/>
    <w:rsid w:val="00766BDD"/>
    <w:rsid w:val="00766FDA"/>
    <w:rsid w:val="007670A1"/>
    <w:rsid w:val="007677E7"/>
    <w:rsid w:val="00767C30"/>
    <w:rsid w:val="007702E5"/>
    <w:rsid w:val="0077046D"/>
    <w:rsid w:val="007705A1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08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5AF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996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576C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1A2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6E4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65F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1D3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52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4FE"/>
    <w:rsid w:val="008506F0"/>
    <w:rsid w:val="008507C2"/>
    <w:rsid w:val="00851525"/>
    <w:rsid w:val="008518AF"/>
    <w:rsid w:val="008521C5"/>
    <w:rsid w:val="00854720"/>
    <w:rsid w:val="00855F84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A73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902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3919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6C9"/>
    <w:rsid w:val="008A3C83"/>
    <w:rsid w:val="008A470F"/>
    <w:rsid w:val="008A4842"/>
    <w:rsid w:val="008A4C22"/>
    <w:rsid w:val="008A58CC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3F1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095"/>
    <w:rsid w:val="008F048F"/>
    <w:rsid w:val="008F0F7D"/>
    <w:rsid w:val="008F1214"/>
    <w:rsid w:val="008F17D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BBF"/>
    <w:rsid w:val="008F7EA7"/>
    <w:rsid w:val="00900210"/>
    <w:rsid w:val="0090078B"/>
    <w:rsid w:val="009010A7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C5D"/>
    <w:rsid w:val="0091014B"/>
    <w:rsid w:val="00910C21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0540"/>
    <w:rsid w:val="00921068"/>
    <w:rsid w:val="00921599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2C8"/>
    <w:rsid w:val="00951856"/>
    <w:rsid w:val="00951E93"/>
    <w:rsid w:val="00952107"/>
    <w:rsid w:val="009528C4"/>
    <w:rsid w:val="00952FB1"/>
    <w:rsid w:val="0095480D"/>
    <w:rsid w:val="00954CFA"/>
    <w:rsid w:val="00954D89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57F1D"/>
    <w:rsid w:val="0096043B"/>
    <w:rsid w:val="00960BB8"/>
    <w:rsid w:val="0096128B"/>
    <w:rsid w:val="00962837"/>
    <w:rsid w:val="009629B9"/>
    <w:rsid w:val="00962A5B"/>
    <w:rsid w:val="00962B00"/>
    <w:rsid w:val="00962F91"/>
    <w:rsid w:val="00963206"/>
    <w:rsid w:val="0096324E"/>
    <w:rsid w:val="009632D4"/>
    <w:rsid w:val="009637FB"/>
    <w:rsid w:val="009639F3"/>
    <w:rsid w:val="00963C24"/>
    <w:rsid w:val="00963D25"/>
    <w:rsid w:val="0096524E"/>
    <w:rsid w:val="009654BB"/>
    <w:rsid w:val="00965E34"/>
    <w:rsid w:val="00966536"/>
    <w:rsid w:val="0096684D"/>
    <w:rsid w:val="00966DAE"/>
    <w:rsid w:val="0096754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A2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A0A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15BC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0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090F"/>
    <w:rsid w:val="009E137E"/>
    <w:rsid w:val="009E1A8F"/>
    <w:rsid w:val="009E1E2F"/>
    <w:rsid w:val="009E21DC"/>
    <w:rsid w:val="009E32BC"/>
    <w:rsid w:val="009E35E5"/>
    <w:rsid w:val="009E3C7F"/>
    <w:rsid w:val="009E50E7"/>
    <w:rsid w:val="009E5108"/>
    <w:rsid w:val="009E555A"/>
    <w:rsid w:val="009E599E"/>
    <w:rsid w:val="009E5DB8"/>
    <w:rsid w:val="009E6063"/>
    <w:rsid w:val="009E6A8A"/>
    <w:rsid w:val="009E6C4D"/>
    <w:rsid w:val="009E7255"/>
    <w:rsid w:val="009E7297"/>
    <w:rsid w:val="009E74B0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CD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7EC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AB4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978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6FCF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9F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227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91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C38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714"/>
    <w:rsid w:val="00B32900"/>
    <w:rsid w:val="00B331D0"/>
    <w:rsid w:val="00B33306"/>
    <w:rsid w:val="00B3379E"/>
    <w:rsid w:val="00B343DC"/>
    <w:rsid w:val="00B34522"/>
    <w:rsid w:val="00B34533"/>
    <w:rsid w:val="00B34712"/>
    <w:rsid w:val="00B3496D"/>
    <w:rsid w:val="00B34A82"/>
    <w:rsid w:val="00B35C28"/>
    <w:rsid w:val="00B3607C"/>
    <w:rsid w:val="00B365A1"/>
    <w:rsid w:val="00B36F24"/>
    <w:rsid w:val="00B37010"/>
    <w:rsid w:val="00B375D7"/>
    <w:rsid w:val="00B37B27"/>
    <w:rsid w:val="00B37D25"/>
    <w:rsid w:val="00B37D64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541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1F5"/>
    <w:rsid w:val="00BB728F"/>
    <w:rsid w:val="00BB7899"/>
    <w:rsid w:val="00BB7E61"/>
    <w:rsid w:val="00BB7EEF"/>
    <w:rsid w:val="00BB7FFE"/>
    <w:rsid w:val="00BC04B8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009"/>
    <w:rsid w:val="00BC590B"/>
    <w:rsid w:val="00BC5FC9"/>
    <w:rsid w:val="00BC615A"/>
    <w:rsid w:val="00BC6325"/>
    <w:rsid w:val="00BC67E6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BA7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548"/>
    <w:rsid w:val="00BE3FF1"/>
    <w:rsid w:val="00BE4663"/>
    <w:rsid w:val="00BE4955"/>
    <w:rsid w:val="00BE4B86"/>
    <w:rsid w:val="00BE5DD0"/>
    <w:rsid w:val="00BE6027"/>
    <w:rsid w:val="00BE69FA"/>
    <w:rsid w:val="00BE6C23"/>
    <w:rsid w:val="00BE6F46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492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A60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07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4331"/>
    <w:rsid w:val="00C35C8E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C45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56AA1"/>
    <w:rsid w:val="00C6016B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054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0E1B"/>
    <w:rsid w:val="00C810B1"/>
    <w:rsid w:val="00C8129D"/>
    <w:rsid w:val="00C81A24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2EC0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4CEB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B9"/>
    <w:rsid w:val="00CD74F4"/>
    <w:rsid w:val="00CD772B"/>
    <w:rsid w:val="00CD7EEB"/>
    <w:rsid w:val="00CE0030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5EF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B97"/>
    <w:rsid w:val="00CF0CEF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531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5C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243"/>
    <w:rsid w:val="00D1637C"/>
    <w:rsid w:val="00D16D62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C9E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193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27C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449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4C0"/>
    <w:rsid w:val="00D969A2"/>
    <w:rsid w:val="00D96BF3"/>
    <w:rsid w:val="00D974FF"/>
    <w:rsid w:val="00D97A9A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77C"/>
    <w:rsid w:val="00DA5ABD"/>
    <w:rsid w:val="00DA5BB1"/>
    <w:rsid w:val="00DA6084"/>
    <w:rsid w:val="00DA6942"/>
    <w:rsid w:val="00DA6AD5"/>
    <w:rsid w:val="00DA6B5E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6B7F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334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67B5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01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5E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B21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27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27C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A8F"/>
    <w:rsid w:val="00E83C96"/>
    <w:rsid w:val="00E83E18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36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4A61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5D4E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0E0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55C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F4C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9B4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2E4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8C8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261"/>
    <w:rsid w:val="00F977CE"/>
    <w:rsid w:val="00F97B29"/>
    <w:rsid w:val="00FA0C5E"/>
    <w:rsid w:val="00FA1131"/>
    <w:rsid w:val="00FA1229"/>
    <w:rsid w:val="00FA2624"/>
    <w:rsid w:val="00FA280C"/>
    <w:rsid w:val="00FA2917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97E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3D3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AEF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42B5"/>
    <w:rsid w:val="00FD5621"/>
    <w:rsid w:val="00FD57BA"/>
    <w:rsid w:val="00FD5DE8"/>
    <w:rsid w:val="00FD694B"/>
    <w:rsid w:val="00FD6B67"/>
    <w:rsid w:val="00FD79B4"/>
    <w:rsid w:val="00FE07EF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0D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47C45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C47C45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  <w:style w:type="paragraph" w:customStyle="1" w:styleId="TH">
    <w:name w:val="TH"/>
    <w:basedOn w:val="Normal"/>
    <w:qFormat/>
    <w:rsid w:val="001965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TSGS1_109_Athens\docs\S1-250802.zip" TargetMode="External"/><Relationship Id="rId117" Type="http://schemas.openxmlformats.org/officeDocument/2006/relationships/fontTable" Target="fontTable.xml"/><Relationship Id="rId21" Type="http://schemas.openxmlformats.org/officeDocument/2006/relationships/hyperlink" Target="file:///D:\TSGS1_109_Athens\docs\S1-250801.zip" TargetMode="External"/><Relationship Id="rId42" Type="http://schemas.openxmlformats.org/officeDocument/2006/relationships/hyperlink" Target="file:///D:\TSGS1_109_Athens\docs\S1-250804.zip" TargetMode="External"/><Relationship Id="rId47" Type="http://schemas.openxmlformats.org/officeDocument/2006/relationships/hyperlink" Target="file:///D:\TSGS1_109_Athens\docs\S1-250836.zip" TargetMode="External"/><Relationship Id="rId63" Type="http://schemas.openxmlformats.org/officeDocument/2006/relationships/hyperlink" Target="file:///D:\TSGS1_109_Athens\Docs\S1-250197.zip" TargetMode="External"/><Relationship Id="rId68" Type="http://schemas.openxmlformats.org/officeDocument/2006/relationships/hyperlink" Target="file:///D:\TSGS1_109_Athens\docs\S1-250312.zip" TargetMode="External"/><Relationship Id="rId84" Type="http://schemas.openxmlformats.org/officeDocument/2006/relationships/hyperlink" Target="file:///D:\TSGS1_109_Athens\docs\S1-250133.zip" TargetMode="External"/><Relationship Id="rId89" Type="http://schemas.openxmlformats.org/officeDocument/2006/relationships/hyperlink" Target="file:///D:\TSGS1_109_Athens\docs\S1-250885.zip" TargetMode="External"/><Relationship Id="rId112" Type="http://schemas.openxmlformats.org/officeDocument/2006/relationships/hyperlink" Target="file:///D:\TSGS1_109_Athens\docs\S1-250152.zip" TargetMode="External"/><Relationship Id="rId16" Type="http://schemas.openxmlformats.org/officeDocument/2006/relationships/hyperlink" Target="file:///D:\TSGS1_109_Athens\Docs\S1-250058.zip" TargetMode="External"/><Relationship Id="rId107" Type="http://schemas.openxmlformats.org/officeDocument/2006/relationships/hyperlink" Target="file:///D:\TSGS1_109_Athens\docs\S1-250350.zip" TargetMode="External"/><Relationship Id="rId11" Type="http://schemas.openxmlformats.org/officeDocument/2006/relationships/hyperlink" Target="file:///D:\TSGS1_109_Athens\docs\S1-250288.zip" TargetMode="External"/><Relationship Id="rId24" Type="http://schemas.openxmlformats.org/officeDocument/2006/relationships/hyperlink" Target="file:///D:\TSGS1_109_Athens\docs\S1-250378.zip" TargetMode="External"/><Relationship Id="rId32" Type="http://schemas.openxmlformats.org/officeDocument/2006/relationships/hyperlink" Target="file:///D:\TSGS1_109_Athens\docs\S1-250858.zip" TargetMode="External"/><Relationship Id="rId37" Type="http://schemas.openxmlformats.org/officeDocument/2006/relationships/hyperlink" Target="file:///D:\TSGS1_109_Athens\docs\S1-250864.zip" TargetMode="External"/><Relationship Id="rId40" Type="http://schemas.openxmlformats.org/officeDocument/2006/relationships/hyperlink" Target="file:///D:\TSGS1_109_Athens\docs\S1-250861.zip" TargetMode="External"/><Relationship Id="rId45" Type="http://schemas.openxmlformats.org/officeDocument/2006/relationships/hyperlink" Target="file:///D:\TSGS1_109_Athens\docs\S1-250303.zip" TargetMode="External"/><Relationship Id="rId53" Type="http://schemas.openxmlformats.org/officeDocument/2006/relationships/hyperlink" Target="file:///D:\TSGS1_109_Athens\docs\S1-250193.zip" TargetMode="External"/><Relationship Id="rId58" Type="http://schemas.openxmlformats.org/officeDocument/2006/relationships/hyperlink" Target="file:///D:\TSGS1_109_Athens\docs\S1-250809.zip" TargetMode="External"/><Relationship Id="rId66" Type="http://schemas.openxmlformats.org/officeDocument/2006/relationships/hyperlink" Target="file:///D:\TSGS1_109_Athens\docs\S1-250107.zip" TargetMode="External"/><Relationship Id="rId74" Type="http://schemas.openxmlformats.org/officeDocument/2006/relationships/hyperlink" Target="file:///D:\TSGS1_109_Athens\docs\S1-250882.zip" TargetMode="External"/><Relationship Id="rId79" Type="http://schemas.openxmlformats.org/officeDocument/2006/relationships/hyperlink" Target="file:///D:\TSGS1_109_Athens\docs\S1-250883.zip" TargetMode="External"/><Relationship Id="rId87" Type="http://schemas.openxmlformats.org/officeDocument/2006/relationships/hyperlink" Target="file:///D:\TSGS1_109_Athens\docs\S1-250816.zip" TargetMode="External"/><Relationship Id="rId102" Type="http://schemas.openxmlformats.org/officeDocument/2006/relationships/hyperlink" Target="file:///D:\TSGS1_109_Athens\docs\S1-250094.zip" TargetMode="External"/><Relationship Id="rId110" Type="http://schemas.openxmlformats.org/officeDocument/2006/relationships/hyperlink" Target="file:///D:\TSGS1_109_Athens\docs\S1-250840.zip" TargetMode="External"/><Relationship Id="rId115" Type="http://schemas.openxmlformats.org/officeDocument/2006/relationships/hyperlink" Target="file:///D:\TSGS1_109_Athens\docs\S1-250334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D:\TSGS1_109_Athens\docs\S1-250835.zip" TargetMode="External"/><Relationship Id="rId82" Type="http://schemas.openxmlformats.org/officeDocument/2006/relationships/hyperlink" Target="file:///D:\TSGS1_109_Athens\docs\S1-250842.zip" TargetMode="External"/><Relationship Id="rId90" Type="http://schemas.openxmlformats.org/officeDocument/2006/relationships/hyperlink" Target="file:///D:\TSGS1_109_Athens\docs\S1-250043.zip" TargetMode="External"/><Relationship Id="rId95" Type="http://schemas.openxmlformats.org/officeDocument/2006/relationships/hyperlink" Target="file:///C:\Users\almodovarchicojl\AppData\Local\Microsoft\Windows\INetCache\Content.Outlook\TW1SUC0P\docs\S1-250333.zip" TargetMode="External"/><Relationship Id="rId19" Type="http://schemas.openxmlformats.org/officeDocument/2006/relationships/hyperlink" Target="file:///D:\TSGS1_109_Athens\docs\S1-250379.zip" TargetMode="External"/><Relationship Id="rId14" Type="http://schemas.openxmlformats.org/officeDocument/2006/relationships/hyperlink" Target="file:///D:\TSGS1_109_Athens\Docs\S1-250057.zip" TargetMode="External"/><Relationship Id="rId22" Type="http://schemas.openxmlformats.org/officeDocument/2006/relationships/hyperlink" Target="file:///D:\TSGS1_109_Athens\docs\S1-250275.zip" TargetMode="External"/><Relationship Id="rId27" Type="http://schemas.openxmlformats.org/officeDocument/2006/relationships/hyperlink" Target="file:///D:\TSGS1_109_Athens\docs\S1-250832.zip" TargetMode="External"/><Relationship Id="rId30" Type="http://schemas.openxmlformats.org/officeDocument/2006/relationships/hyperlink" Target="file:///D:\TSGS1_109_Athens\Docs\S1-250126.zip" TargetMode="External"/><Relationship Id="rId35" Type="http://schemas.openxmlformats.org/officeDocument/2006/relationships/hyperlink" Target="file:///D:\TSGS1_109_Athens\docs\S1-250806.zip" TargetMode="External"/><Relationship Id="rId43" Type="http://schemas.openxmlformats.org/officeDocument/2006/relationships/hyperlink" Target="file:///D:\TSGS1_109_Athens\docs\S1-250837.zip" TargetMode="External"/><Relationship Id="rId48" Type="http://schemas.openxmlformats.org/officeDocument/2006/relationships/hyperlink" Target="file:///D:\TSGS1_109_Athens\docs\S1-250862.zip" TargetMode="External"/><Relationship Id="rId56" Type="http://schemas.openxmlformats.org/officeDocument/2006/relationships/hyperlink" Target="file:///D:\TSGS1_109_Athens\docs\S1-250834.zip" TargetMode="External"/><Relationship Id="rId64" Type="http://schemas.openxmlformats.org/officeDocument/2006/relationships/hyperlink" Target="file:///D:\TSGS1_109_Athens\docs\S1-250659.zip" TargetMode="External"/><Relationship Id="rId69" Type="http://schemas.openxmlformats.org/officeDocument/2006/relationships/hyperlink" Target="file:///D:\TSGS1_109_Athens\docs\S1-250812.zip" TargetMode="External"/><Relationship Id="rId77" Type="http://schemas.openxmlformats.org/officeDocument/2006/relationships/hyperlink" Target="file:///D:\TSGS1_109_Athens\docs\S1-250813.zip" TargetMode="External"/><Relationship Id="rId100" Type="http://schemas.openxmlformats.org/officeDocument/2006/relationships/hyperlink" Target="file:///D:\TSGS1_109_Athens\docs\S1-250819.zip" TargetMode="External"/><Relationship Id="rId105" Type="http://schemas.openxmlformats.org/officeDocument/2006/relationships/hyperlink" Target="file:///D:\TSGS1_109_Athens\docs\S1-250120.zip" TargetMode="External"/><Relationship Id="rId113" Type="http://schemas.openxmlformats.org/officeDocument/2006/relationships/hyperlink" Target="file:///D:\TSGS1_109_Athens\docs\S1-250172.zip" TargetMode="External"/><Relationship Id="rId11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D:\TSGS1_109_Athens\docs\S1-250185.zip" TargetMode="External"/><Relationship Id="rId72" Type="http://schemas.openxmlformats.org/officeDocument/2006/relationships/hyperlink" Target="file:///D:\TSGS1_109_Athens\docs\S1-250031.zip" TargetMode="External"/><Relationship Id="rId80" Type="http://schemas.openxmlformats.org/officeDocument/2006/relationships/hyperlink" Target="file:///D:\TSGS1_109_Athens\docs\S1-250305.zip" TargetMode="External"/><Relationship Id="rId85" Type="http://schemas.openxmlformats.org/officeDocument/2006/relationships/hyperlink" Target="file:///D:\TSGS1_109_Athens\docs\S1-250815.zip" TargetMode="External"/><Relationship Id="rId93" Type="http://schemas.openxmlformats.org/officeDocument/2006/relationships/hyperlink" Target="file:///D:\TSGS1_109_Athens\docs\S1-250886.zip" TargetMode="External"/><Relationship Id="rId98" Type="http://schemas.openxmlformats.org/officeDocument/2006/relationships/hyperlink" Target="file:///D:\TSGS1_109_Athens\docs\S1-250887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TSGS1_109_Athens\docs\S1-250800.zip" TargetMode="External"/><Relationship Id="rId17" Type="http://schemas.openxmlformats.org/officeDocument/2006/relationships/hyperlink" Target="file:///D:\TSGS1_109_Athens\docs\S1-250377.zip" TargetMode="External"/><Relationship Id="rId25" Type="http://schemas.openxmlformats.org/officeDocument/2006/relationships/hyperlink" Target="file:///D:\TSGS1_109_Athens\docs\S1-250144.zip" TargetMode="External"/><Relationship Id="rId33" Type="http://schemas.openxmlformats.org/officeDocument/2006/relationships/hyperlink" Target="file:///D:\TSGS1_109_Athens\docs\S1-250860.zip" TargetMode="External"/><Relationship Id="rId38" Type="http://schemas.openxmlformats.org/officeDocument/2006/relationships/hyperlink" Target="file:///D:\TSGS1_109_Athens\docs\S1-250132.zip" TargetMode="External"/><Relationship Id="rId46" Type="http://schemas.openxmlformats.org/officeDocument/2006/relationships/hyperlink" Target="file:///D:\TSGS1_109_Athens\docs\S1-250803.zip" TargetMode="External"/><Relationship Id="rId59" Type="http://schemas.openxmlformats.org/officeDocument/2006/relationships/hyperlink" Target="file:///D:\TSGS1_109_Athens\docs\S1-250244.zip" TargetMode="External"/><Relationship Id="rId67" Type="http://schemas.openxmlformats.org/officeDocument/2006/relationships/hyperlink" Target="file:///D:\TSGS1_109_Athens\docs\S1-250811.zip" TargetMode="External"/><Relationship Id="rId103" Type="http://schemas.openxmlformats.org/officeDocument/2006/relationships/hyperlink" Target="file:///D:\TSGS1_109_Athens\docs\S1-250820.zip" TargetMode="External"/><Relationship Id="rId108" Type="http://schemas.openxmlformats.org/officeDocument/2006/relationships/hyperlink" Target="file:///D:\TSGS1_109_Athens\docs\S1-250839.zip" TargetMode="External"/><Relationship Id="rId116" Type="http://schemas.openxmlformats.org/officeDocument/2006/relationships/hyperlink" Target="file:///D:\TSGS1_109_Athens\docs\S1-250248.zip" TargetMode="External"/><Relationship Id="rId20" Type="http://schemas.openxmlformats.org/officeDocument/2006/relationships/hyperlink" Target="file:///D:\TSGS1_109_Athens\docs\S1-250135.zip" TargetMode="External"/><Relationship Id="rId41" Type="http://schemas.openxmlformats.org/officeDocument/2006/relationships/hyperlink" Target="file:///D:\TSGS1_109_Athens\docs\S1-250136.zip" TargetMode="External"/><Relationship Id="rId54" Type="http://schemas.openxmlformats.org/officeDocument/2006/relationships/hyperlink" Target="file:///D:\TSGS1_109_Athens\docs\S1-250833.zip" TargetMode="External"/><Relationship Id="rId62" Type="http://schemas.openxmlformats.org/officeDocument/2006/relationships/hyperlink" Target="file:///D:\TSGS1_109_Athens\docs\S1-250294.zip" TargetMode="External"/><Relationship Id="rId70" Type="http://schemas.openxmlformats.org/officeDocument/2006/relationships/hyperlink" Target="file:///D:\TSGS1_109_Athens\docs\S1-250881.zip" TargetMode="External"/><Relationship Id="rId75" Type="http://schemas.openxmlformats.org/officeDocument/2006/relationships/hyperlink" Target="file:///D:\TSGS1_109_Athens\docs\S1-250091.zip" TargetMode="External"/><Relationship Id="rId83" Type="http://schemas.openxmlformats.org/officeDocument/2006/relationships/hyperlink" Target="file:///D:\TSGS1_109_Athens\docs\S1-250884.zip" TargetMode="External"/><Relationship Id="rId88" Type="http://schemas.openxmlformats.org/officeDocument/2006/relationships/hyperlink" Target="file:///D:\TSGS1_109_Athens\docs\S1-250843.zip" TargetMode="External"/><Relationship Id="rId91" Type="http://schemas.openxmlformats.org/officeDocument/2006/relationships/hyperlink" Target="file:///D:\TSGS1_109_Athens\docs\S1-250817.zip" TargetMode="External"/><Relationship Id="rId96" Type="http://schemas.openxmlformats.org/officeDocument/2006/relationships/hyperlink" Target="file:///D:\TSGS1_109_Athens\docs\S1-250818.zip" TargetMode="External"/><Relationship Id="rId111" Type="http://schemas.openxmlformats.org/officeDocument/2006/relationships/hyperlink" Target="file:///D:\TSGS1_109_Athens\docs\S1-25088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TSGS1_109_Athens\docs\S1-250376.zip" TargetMode="External"/><Relationship Id="rId23" Type="http://schemas.openxmlformats.org/officeDocument/2006/relationships/hyperlink" Target="file:///D:\TSGS1_109_Athens\Docs\S1-250061.zip" TargetMode="External"/><Relationship Id="rId28" Type="http://schemas.openxmlformats.org/officeDocument/2006/relationships/hyperlink" Target="file:///D:\TSGS1_109_Athens\docs\S1-250865.zip" TargetMode="External"/><Relationship Id="rId36" Type="http://schemas.openxmlformats.org/officeDocument/2006/relationships/hyperlink" Target="file:///D:\TSGS1_109_Athens\docs\S1-250859.zip" TargetMode="External"/><Relationship Id="rId49" Type="http://schemas.openxmlformats.org/officeDocument/2006/relationships/hyperlink" Target="file:///D:\TSGS1_109_Athens\docs\S1-250148.zip" TargetMode="External"/><Relationship Id="rId57" Type="http://schemas.openxmlformats.org/officeDocument/2006/relationships/hyperlink" Target="file:///D:\TSGS1_109_Athens\docs\S1-250223.zip" TargetMode="External"/><Relationship Id="rId106" Type="http://schemas.openxmlformats.org/officeDocument/2006/relationships/hyperlink" Target="file:///D:\TSGS1_109_Athens\docs\S1-250121.zip" TargetMode="External"/><Relationship Id="rId114" Type="http://schemas.openxmlformats.org/officeDocument/2006/relationships/hyperlink" Target="file:///D:\TSGS1_109_Athens\docs\S1-25017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TSGS1_109_Athens\docs\S1-250805.zip" TargetMode="External"/><Relationship Id="rId44" Type="http://schemas.openxmlformats.org/officeDocument/2006/relationships/hyperlink" Target="file:///D:\TSGS1_109_Athens\docs\S1-250252.zip" TargetMode="External"/><Relationship Id="rId52" Type="http://schemas.openxmlformats.org/officeDocument/2006/relationships/hyperlink" Target="file:///D:\TSGS1_109_Athens\docs\S1-250192.zip" TargetMode="External"/><Relationship Id="rId60" Type="http://schemas.openxmlformats.org/officeDocument/2006/relationships/hyperlink" Target="file:///D:\TSGS1_109_Athens\docs\S1-250810.zip" TargetMode="External"/><Relationship Id="rId65" Type="http://schemas.openxmlformats.org/officeDocument/2006/relationships/hyperlink" Target="file:///D:\TSGS1_109_Athens\docs\S1-250863.zip" TargetMode="External"/><Relationship Id="rId73" Type="http://schemas.openxmlformats.org/officeDocument/2006/relationships/hyperlink" Target="file:///D:\TSGS1_109_Athens\docs\S1-250838.zip" TargetMode="External"/><Relationship Id="rId78" Type="http://schemas.openxmlformats.org/officeDocument/2006/relationships/hyperlink" Target="file:///D:\TSGS1_109_Athens\docs\S1-250841.zip" TargetMode="External"/><Relationship Id="rId81" Type="http://schemas.openxmlformats.org/officeDocument/2006/relationships/hyperlink" Target="file:///D:\TSGS1_109_Athens\docs\S1-250814.zip" TargetMode="External"/><Relationship Id="rId86" Type="http://schemas.openxmlformats.org/officeDocument/2006/relationships/hyperlink" Target="file:///D:\TSGS1_109_Athens\docs\S1-250170.zip" TargetMode="External"/><Relationship Id="rId94" Type="http://schemas.openxmlformats.org/officeDocument/2006/relationships/hyperlink" Target="file:///D:\TSGS1_109_Athens\docs\S1-250047.zip" TargetMode="External"/><Relationship Id="rId99" Type="http://schemas.openxmlformats.org/officeDocument/2006/relationships/hyperlink" Target="file:///D:\TSGS1_109_Athens\docs\S1-250092.zip" TargetMode="External"/><Relationship Id="rId101" Type="http://schemas.openxmlformats.org/officeDocument/2006/relationships/hyperlink" Target="file:///D:\TSGS1_109_Athens\docs\S1-25084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D:\TSGS1_109_Athens\docs\S1-250831.zip" TargetMode="External"/><Relationship Id="rId18" Type="http://schemas.openxmlformats.org/officeDocument/2006/relationships/hyperlink" Target="file:///D:\TSGS1_109_Athens\Docs\S1-250059.zip" TargetMode="External"/><Relationship Id="rId39" Type="http://schemas.openxmlformats.org/officeDocument/2006/relationships/hyperlink" Target="file:///D:\TSGS1_109_Athens\docs\S1-250807.zip" TargetMode="External"/><Relationship Id="rId109" Type="http://schemas.openxmlformats.org/officeDocument/2006/relationships/hyperlink" Target="file:///D:\TSGS1_109_Athens\docs\S1-250151.zip" TargetMode="External"/><Relationship Id="rId34" Type="http://schemas.openxmlformats.org/officeDocument/2006/relationships/hyperlink" Target="file:///D:\TSGS1_109_Athens\docs\S1-250127.zip" TargetMode="External"/><Relationship Id="rId50" Type="http://schemas.openxmlformats.org/officeDocument/2006/relationships/hyperlink" Target="file:///D:\TSGS1_109_Athens\docs\S1-250808.zip" TargetMode="External"/><Relationship Id="rId55" Type="http://schemas.openxmlformats.org/officeDocument/2006/relationships/hyperlink" Target="file:///D:\TSGS1_109_Athens\docs\S1-250195.zip" TargetMode="External"/><Relationship Id="rId76" Type="http://schemas.openxmlformats.org/officeDocument/2006/relationships/hyperlink" Target="file:///D:\TSGS1_109_Athens\docs\S1-250042.zip" TargetMode="External"/><Relationship Id="rId97" Type="http://schemas.openxmlformats.org/officeDocument/2006/relationships/hyperlink" Target="file:///D:\TSGS1_109_Athens\docs\S1-250845.zip" TargetMode="External"/><Relationship Id="rId104" Type="http://schemas.openxmlformats.org/officeDocument/2006/relationships/hyperlink" Target="file:///D:\TSGS1_109_Athens\docs\S1-250847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09_Athens\docs\S1-250027.zip" TargetMode="External"/><Relationship Id="rId92" Type="http://schemas.openxmlformats.org/officeDocument/2006/relationships/hyperlink" Target="file:///D:\TSGS1_109_Athens\docs\S1-25084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D:\TSGS1_109_Athens\Docs\S1-2500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8</Pages>
  <Words>3530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22900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4</cp:revision>
  <dcterms:created xsi:type="dcterms:W3CDTF">2025-02-20T11:49:00Z</dcterms:created>
  <dcterms:modified xsi:type="dcterms:W3CDTF">2025-02-20T11:51:00Z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