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055D25" w14:textId="6852D330" w:rsidR="00B208FF" w:rsidRDefault="00B208FF" w:rsidP="0095783B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MS Mincho" w:cs="Arial"/>
          <w:b/>
          <w:sz w:val="24"/>
          <w:szCs w:val="24"/>
          <w:lang w:eastAsia="ja-JP"/>
        </w:rPr>
        <w:t>3GPP TSG-SA WG1 Meeting #10</w:t>
      </w:r>
      <w:r w:rsidR="001102DE">
        <w:rPr>
          <w:rFonts w:eastAsia="MS Mincho" w:cs="Arial"/>
          <w:b/>
          <w:sz w:val="24"/>
          <w:szCs w:val="24"/>
          <w:lang w:eastAsia="ja-JP"/>
        </w:rPr>
        <w:t>9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 w:rsidRPr="00BB5AE1">
        <w:rPr>
          <w:rFonts w:eastAsia="MS Mincho" w:cs="Arial"/>
          <w:b/>
          <w:sz w:val="24"/>
          <w:szCs w:val="24"/>
          <w:lang w:eastAsia="ja-JP"/>
        </w:rPr>
        <w:tab/>
      </w:r>
      <w:r w:rsidR="00D96132">
        <w:rPr>
          <w:rFonts w:eastAsia="MS Mincho" w:cs="Arial"/>
          <w:b/>
          <w:sz w:val="24"/>
          <w:szCs w:val="24"/>
          <w:lang w:eastAsia="ja-JP"/>
        </w:rPr>
        <w:tab/>
      </w:r>
      <w:r w:rsidRPr="00BB5AE1">
        <w:rPr>
          <w:rFonts w:eastAsia="MS Mincho" w:cs="Arial"/>
          <w:b/>
          <w:sz w:val="24"/>
          <w:szCs w:val="24"/>
          <w:lang w:eastAsia="ja-JP"/>
        </w:rPr>
        <w:t>S1-</w:t>
      </w:r>
      <w:r w:rsidR="00D96132">
        <w:rPr>
          <w:rFonts w:eastAsia="MS Mincho" w:cs="Arial"/>
          <w:b/>
          <w:sz w:val="24"/>
          <w:szCs w:val="24"/>
          <w:lang w:eastAsia="ja-JP"/>
        </w:rPr>
        <w:t>25</w:t>
      </w:r>
      <w:r w:rsidR="00217C7F">
        <w:rPr>
          <w:rFonts w:eastAsia="MS Mincho" w:cs="Arial"/>
          <w:b/>
          <w:sz w:val="24"/>
          <w:szCs w:val="24"/>
          <w:lang w:eastAsia="ja-JP"/>
        </w:rPr>
        <w:t>0</w:t>
      </w:r>
      <w:r w:rsidR="00902CE5">
        <w:rPr>
          <w:rFonts w:eastAsia="MS Mincho" w:cs="Arial"/>
          <w:b/>
          <w:sz w:val="24"/>
          <w:szCs w:val="24"/>
          <w:lang w:eastAsia="ja-JP"/>
        </w:rPr>
        <w:t>8</w:t>
      </w:r>
      <w:r w:rsidR="00217C7F">
        <w:rPr>
          <w:rFonts w:eastAsia="MS Mincho" w:cs="Arial"/>
          <w:b/>
          <w:sz w:val="24"/>
          <w:szCs w:val="24"/>
          <w:lang w:eastAsia="ja-JP"/>
        </w:rPr>
        <w:t>74</w:t>
      </w:r>
    </w:p>
    <w:p w14:paraId="0FEBC1DE" w14:textId="48D1E79E" w:rsidR="000924E4" w:rsidRPr="00835D67" w:rsidRDefault="00A90F16" w:rsidP="00835D67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r w:rsidRPr="00A90F16">
        <w:rPr>
          <w:rFonts w:eastAsia="MS Mincho" w:cs="Arial"/>
          <w:b/>
          <w:sz w:val="24"/>
          <w:szCs w:val="24"/>
          <w:lang w:eastAsia="ja-JP"/>
        </w:rPr>
        <w:t>17-21 Feb</w:t>
      </w:r>
      <w:r>
        <w:rPr>
          <w:rFonts w:eastAsia="MS Mincho" w:cs="Arial"/>
          <w:b/>
          <w:sz w:val="24"/>
          <w:szCs w:val="24"/>
          <w:lang w:eastAsia="ja-JP"/>
        </w:rPr>
        <w:t>ruary 2025, Athens, Greece</w:t>
      </w:r>
      <w:r w:rsidR="00835D67" w:rsidRPr="00FA4F19">
        <w:rPr>
          <w:rFonts w:eastAsia="MS Mincho" w:cs="Arial"/>
          <w:b/>
          <w:sz w:val="24"/>
          <w:szCs w:val="24"/>
          <w:lang w:eastAsia="ja-JP"/>
        </w:rPr>
        <w:tab/>
      </w:r>
      <w:r w:rsidR="00B208FF"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0EE09A30" w14:textId="1AB99C31" w:rsidR="00CB71EE" w:rsidRDefault="00CB71EE" w:rsidP="00CB71EE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217C7F">
        <w:rPr>
          <w:rFonts w:eastAsia="Times New Roman" w:cs="Arial"/>
          <w:sz w:val="22"/>
          <w:szCs w:val="20"/>
          <w:lang w:eastAsia="ar-SA"/>
        </w:rPr>
        <w:t>Report Drafting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  <w:r w:rsidRPr="002D04E9">
        <w:rPr>
          <w:rFonts w:eastAsia="Times New Roman" w:cs="Arial"/>
          <w:sz w:val="22"/>
          <w:szCs w:val="20"/>
          <w:lang w:eastAsia="ar-SA"/>
        </w:rPr>
        <w:t xml:space="preserve">6G </w:t>
      </w:r>
      <w:bookmarkStart w:id="3" w:name="OLE_LINK3"/>
      <w:bookmarkStart w:id="4" w:name="OLE_LINK4"/>
      <w:r w:rsidRPr="00CB71EE">
        <w:rPr>
          <w:rFonts w:eastAsia="Times New Roman" w:cs="Arial"/>
          <w:sz w:val="22"/>
          <w:szCs w:val="20"/>
          <w:lang w:eastAsia="ar-SA"/>
        </w:rPr>
        <w:t xml:space="preserve">Massive Com + Others </w:t>
      </w:r>
    </w:p>
    <w:p w14:paraId="2020B46E" w14:textId="6A6A6639" w:rsidR="00CB71EE" w:rsidRPr="00CC1E3B" w:rsidRDefault="00CB71EE" w:rsidP="00CB71EE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CC1E3B">
        <w:rPr>
          <w:rFonts w:eastAsia="Times New Roman" w:cs="Arial"/>
          <w:sz w:val="22"/>
          <w:szCs w:val="20"/>
          <w:lang w:val="fr-FR" w:eastAsia="ar-SA"/>
        </w:rPr>
        <w:t xml:space="preserve">Ag. </w:t>
      </w:r>
      <w:proofErr w:type="gramStart"/>
      <w:r w:rsidRPr="00CC1E3B">
        <w:rPr>
          <w:rFonts w:eastAsia="Times New Roman" w:cs="Arial"/>
          <w:sz w:val="22"/>
          <w:szCs w:val="20"/>
          <w:lang w:val="fr-FR" w:eastAsia="ar-SA"/>
        </w:rPr>
        <w:t>Item:</w:t>
      </w:r>
      <w:proofErr w:type="gramEnd"/>
      <w:r w:rsidRPr="00CC1E3B">
        <w:rPr>
          <w:rFonts w:eastAsia="Times New Roman" w:cs="Arial"/>
          <w:sz w:val="22"/>
          <w:szCs w:val="20"/>
          <w:lang w:val="fr-FR" w:eastAsia="ar-SA"/>
        </w:rPr>
        <w:tab/>
        <w:t>1</w:t>
      </w:r>
      <w:r>
        <w:rPr>
          <w:rFonts w:eastAsia="Times New Roman" w:cs="Arial"/>
          <w:sz w:val="22"/>
          <w:szCs w:val="20"/>
          <w:lang w:val="fr-FR" w:eastAsia="ar-SA"/>
        </w:rPr>
        <w:t>0</w:t>
      </w:r>
      <w:r w:rsidRPr="00CC1E3B">
        <w:rPr>
          <w:rFonts w:eastAsia="Times New Roman" w:cs="Arial"/>
          <w:sz w:val="22"/>
          <w:szCs w:val="20"/>
          <w:lang w:val="fr-FR" w:eastAsia="ar-SA"/>
        </w:rPr>
        <w:t>.1</w:t>
      </w:r>
    </w:p>
    <w:p w14:paraId="21B6B42F" w14:textId="77777777" w:rsidR="00CB71EE" w:rsidRPr="00CC1E3B" w:rsidRDefault="00CB71EE" w:rsidP="00CB71EE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proofErr w:type="gramStart"/>
      <w:r w:rsidRPr="00CC1E3B">
        <w:rPr>
          <w:rFonts w:eastAsia="Times New Roman" w:cs="Arial"/>
          <w:sz w:val="22"/>
          <w:szCs w:val="20"/>
          <w:lang w:val="fr-FR" w:eastAsia="ar-SA"/>
        </w:rPr>
        <w:t>Source:</w:t>
      </w:r>
      <w:bookmarkEnd w:id="3"/>
      <w:bookmarkEnd w:id="4"/>
      <w:proofErr w:type="gramEnd"/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Drafting</w:t>
      </w:r>
      <w:r w:rsidRPr="00F45489">
        <w:rPr>
          <w:rFonts w:eastAsia="Times New Roman" w:cs="Arial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Chairperson</w:t>
      </w:r>
    </w:p>
    <w:p w14:paraId="4A4AD20C" w14:textId="4E42A4DE" w:rsidR="000924E4" w:rsidRDefault="00CB71EE" w:rsidP="00CB71EE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2"/>
          <w:szCs w:val="20"/>
          <w:lang w:val="fr-FR" w:eastAsia="ar-SA"/>
        </w:rPr>
      </w:pPr>
      <w:proofErr w:type="gramStart"/>
      <w:r w:rsidRPr="00CC1E3B">
        <w:rPr>
          <w:rFonts w:eastAsia="Times New Roman" w:cs="Arial"/>
          <w:sz w:val="22"/>
          <w:szCs w:val="20"/>
          <w:lang w:val="fr-FR" w:eastAsia="ar-SA"/>
        </w:rPr>
        <w:t>Contact:</w:t>
      </w:r>
      <w:proofErr w:type="gramEnd"/>
      <w:r w:rsidR="00380A93">
        <w:rPr>
          <w:rFonts w:eastAsia="Times New Roman" w:cs="Arial"/>
          <w:sz w:val="22"/>
          <w:szCs w:val="20"/>
          <w:lang w:val="fr-FR" w:eastAsia="ar-SA"/>
        </w:rPr>
        <w:tab/>
        <w:t xml:space="preserve">         Jose Luis Almodovar Chico</w:t>
      </w:r>
    </w:p>
    <w:p w14:paraId="42382B6B" w14:textId="77777777" w:rsidR="00CB71EE" w:rsidRPr="00CC1E3B" w:rsidRDefault="00CB71EE" w:rsidP="00CB71EE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val="fr-FR" w:eastAsia="ar-SA"/>
        </w:rPr>
      </w:pPr>
    </w:p>
    <w:p w14:paraId="679F6294" w14:textId="77777777" w:rsidR="00CB71EE" w:rsidRDefault="00CB71EE" w:rsidP="00CB71EE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1F732E6B" w14:textId="19979798" w:rsidR="00CB71EE" w:rsidRPr="008754F9" w:rsidRDefault="00CB71EE" w:rsidP="00CB71EE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20C87A97" w14:textId="77777777" w:rsidR="00CB71EE" w:rsidRDefault="00CB71EE" w:rsidP="00CB71EE">
      <w:pPr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Plenary</w:t>
      </w:r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: </w:t>
      </w:r>
      <w:r w:rsidRPr="00250541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Caryatids V-VI </w:t>
      </w: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ab/>
      </w:r>
      <w:r w:rsidRPr="00915C02">
        <w:rPr>
          <w:rFonts w:eastAsia="Arial Unicode MS"/>
          <w:sz w:val="24"/>
          <w:szCs w:val="24"/>
          <w:lang w:eastAsia="ar-SA"/>
        </w:rPr>
        <w:t xml:space="preserve">            </w:t>
      </w:r>
    </w:p>
    <w:p w14:paraId="4613C3C7" w14:textId="77777777" w:rsidR="00CB71EE" w:rsidRPr="008B761E" w:rsidRDefault="00CB71EE" w:rsidP="00CB71EE">
      <w:pPr>
        <w:spacing w:after="0" w:line="240" w:lineRule="auto"/>
        <w:rPr>
          <w:rFonts w:ascii="Aptos" w:eastAsia="Times New Roman" w:hAnsi="Aptos"/>
          <w:sz w:val="22"/>
          <w:lang w:eastAsia="nl-NL"/>
        </w:rPr>
      </w:pPr>
      <w:r>
        <w:rPr>
          <w:rFonts w:eastAsia="Arial Unicode MS"/>
          <w:sz w:val="24"/>
          <w:szCs w:val="24"/>
          <w:lang w:eastAsia="ar-SA"/>
        </w:rPr>
        <w:t xml:space="preserve">Breakout Drafting 1: </w:t>
      </w:r>
      <w:r w:rsidRPr="00250541">
        <w:rPr>
          <w:rFonts w:eastAsia="Arial Unicode MS"/>
          <w:sz w:val="24"/>
          <w:szCs w:val="24"/>
          <w:lang w:eastAsia="ar-SA"/>
        </w:rPr>
        <w:t>Caryatids VI</w:t>
      </w:r>
    </w:p>
    <w:p w14:paraId="7F4A89B9" w14:textId="77777777" w:rsidR="00CB71EE" w:rsidRDefault="00CB71EE" w:rsidP="00CB71EE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915C02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Drafting 2: Estia (Monday and Thursday) - </w:t>
      </w:r>
      <w:r w:rsidRPr="00250541">
        <w:rPr>
          <w:rFonts w:eastAsia="Arial Unicode MS" w:cs="Arial"/>
          <w:color w:val="00B050"/>
          <w:sz w:val="24"/>
          <w:szCs w:val="24"/>
          <w:lang w:eastAsia="ar-SA"/>
        </w:rPr>
        <w:t>Caryatids V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(Tuesday and Wednesday)</w:t>
      </w:r>
    </w:p>
    <w:p w14:paraId="699275A4" w14:textId="77777777" w:rsidR="00CB71EE" w:rsidRDefault="00CB71EE" w:rsidP="00CB71EE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6603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9"/>
        <w:gridCol w:w="692"/>
        <w:gridCol w:w="2776"/>
        <w:gridCol w:w="2776"/>
      </w:tblGrid>
      <w:tr w:rsidR="00CB71EE" w:rsidRPr="00015298" w14:paraId="39B332E6" w14:textId="77777777" w:rsidTr="00C95FA6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32B80319" w14:textId="77777777" w:rsidR="00CB71EE" w:rsidRPr="00015298" w:rsidRDefault="00CB71EE" w:rsidP="00C95FA6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5" w:name="_Hlk16683286"/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585BACD9" w14:textId="77777777" w:rsidR="00CB71EE" w:rsidRPr="00015298" w:rsidRDefault="00CB71EE" w:rsidP="00C95FA6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5002E7B5" w14:textId="77777777" w:rsidR="00CB71EE" w:rsidRPr="00015298" w:rsidRDefault="00CB71EE" w:rsidP="00C95FA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A7FF3A8" w14:textId="77777777" w:rsidR="00CB71EE" w:rsidRPr="00015298" w:rsidRDefault="00CB71EE" w:rsidP="00C95FA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CB71EE" w:rsidRPr="00AB0F3E" w14:paraId="324EBA23" w14:textId="77777777" w:rsidTr="00C95FA6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AB4643E" w14:textId="77777777" w:rsidR="00CB71EE" w:rsidRPr="00AB0F3E" w:rsidRDefault="00CB71EE" w:rsidP="00C95FA6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5766B53" w14:textId="77777777" w:rsidR="00CB71EE" w:rsidRPr="00AB0F3E" w:rsidRDefault="00CB71EE" w:rsidP="00C95FA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B002FF7" w14:textId="77777777" w:rsidR="00CB71EE" w:rsidRPr="00480F43" w:rsidRDefault="00CB71EE" w:rsidP="00C95FA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13CBDEC" w14:textId="77777777" w:rsidR="00CB71EE" w:rsidRPr="00480F43" w:rsidRDefault="00CB71EE" w:rsidP="00C95FA6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</w:tr>
      <w:tr w:rsidR="00CB71EE" w:rsidRPr="00015298" w14:paraId="23C90EC7" w14:textId="77777777" w:rsidTr="00C95FA6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1479B6C" w14:textId="77777777" w:rsidR="00CB71EE" w:rsidRPr="00AB0F3E" w:rsidRDefault="00CB71EE" w:rsidP="00C95FA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3223563" w14:textId="77777777" w:rsidR="00CB71EE" w:rsidRPr="00AB0F3E" w:rsidRDefault="00CB71EE" w:rsidP="00C95FA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5266BE74" w14:textId="77777777" w:rsidR="00CB71EE" w:rsidRPr="00AB0F3E" w:rsidRDefault="00CB71EE" w:rsidP="00C95FA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A5376B" w14:textId="77777777" w:rsidR="00CB71EE" w:rsidRPr="00480F43" w:rsidRDefault="00CB71EE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3F4BD518" w14:textId="77777777" w:rsidR="00CB71EE" w:rsidRPr="00480F43" w:rsidRDefault="00CB71EE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8.1.3 Sensing + 8.1.5 Immersive</w:t>
            </w:r>
          </w:p>
          <w:p w14:paraId="5B3ACFA9" w14:textId="77777777" w:rsidR="00CB71EE" w:rsidRPr="00480F43" w:rsidRDefault="00CB71EE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7A3D6D58" w14:textId="77777777" w:rsidR="00CB71EE" w:rsidRPr="00480F43" w:rsidRDefault="00CB71EE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2198B8D7" w14:textId="77777777" w:rsidR="00CB71EE" w:rsidRPr="00480F43" w:rsidRDefault="00CB71EE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8.1.6. Massive + 8.1.8 Others 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F7CAEC" w14:textId="77777777" w:rsidR="00CB71EE" w:rsidRPr="00480F43" w:rsidRDefault="00CB71EE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0F30B021" w14:textId="77777777" w:rsidR="00CB71EE" w:rsidRPr="00480F43" w:rsidRDefault="00CB71EE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8.1.3 Sensing + 8.1.5 Immersive</w:t>
            </w:r>
          </w:p>
          <w:p w14:paraId="59E1A725" w14:textId="77777777" w:rsidR="00CB71EE" w:rsidRPr="00480F43" w:rsidRDefault="00CB71EE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40D62962" w14:textId="77777777" w:rsidR="00CB71EE" w:rsidRPr="00480F43" w:rsidRDefault="00CB71EE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72FE6080" w14:textId="77777777" w:rsidR="00CB71EE" w:rsidRPr="00480F43" w:rsidRDefault="00CB71EE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8.1.6. Massive + 8.1.8 Others</w:t>
            </w:r>
          </w:p>
        </w:tc>
      </w:tr>
      <w:tr w:rsidR="00CB71EE" w:rsidRPr="00AB0F3E" w14:paraId="7C95D854" w14:textId="77777777" w:rsidTr="00C95FA6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348C0EE" w14:textId="77777777" w:rsidR="00CB71EE" w:rsidRPr="00AB0F3E" w:rsidRDefault="00CB71EE" w:rsidP="00C95FA6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91E6618" w14:textId="77777777" w:rsidR="00CB71EE" w:rsidRPr="00AB0F3E" w:rsidRDefault="00CB71EE" w:rsidP="00C95FA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E3F7578" w14:textId="77777777" w:rsidR="00CB71EE" w:rsidRPr="00415AA2" w:rsidRDefault="00CB71EE" w:rsidP="00C95FA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38A52C3" w14:textId="77777777" w:rsidR="00CB71EE" w:rsidRPr="00415AA2" w:rsidRDefault="00CB71EE" w:rsidP="00C95FA6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CB71EE" w:rsidRPr="00015298" w14:paraId="7D82D618" w14:textId="77777777" w:rsidTr="00C95FA6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B991863" w14:textId="77777777" w:rsidR="00CB71EE" w:rsidRPr="00AB0F3E" w:rsidRDefault="00CB71EE" w:rsidP="00C95FA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B4949D5" w14:textId="77777777" w:rsidR="00CB71EE" w:rsidRPr="00AB0F3E" w:rsidRDefault="00CB71EE" w:rsidP="00C95FA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10</w:t>
            </w:r>
          </w:p>
          <w:p w14:paraId="25A24F3D" w14:textId="77777777" w:rsidR="00CB71EE" w:rsidRPr="00AB0F3E" w:rsidRDefault="00CB71EE" w:rsidP="00C95FA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5EC6AF59" w14:textId="77777777" w:rsidR="00CB71EE" w:rsidRPr="00541045" w:rsidRDefault="00CB71EE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2"/>
                <w:szCs w:val="28"/>
                <w:lang w:eastAsia="ja-JP"/>
              </w:rPr>
            </w:pPr>
            <w:r w:rsidRPr="00541045">
              <w:rPr>
                <w:rFonts w:eastAsia="MS Mincho" w:cs="Arial"/>
                <w:b/>
                <w:bCs/>
                <w:color w:val="000000"/>
                <w:kern w:val="24"/>
                <w:sz w:val="22"/>
                <w:szCs w:val="28"/>
                <w:lang w:eastAsia="ja-JP"/>
              </w:rPr>
              <w:t>MMS</w:t>
            </w:r>
          </w:p>
          <w:p w14:paraId="0741E185" w14:textId="77777777" w:rsidR="00CB71EE" w:rsidRPr="00BD4335" w:rsidRDefault="00CB71EE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lang w:eastAsia="ja-JP"/>
              </w:rPr>
            </w:pPr>
            <w:r w:rsidRPr="00541045">
              <w:rPr>
                <w:rFonts w:eastAsia="MS Mincho" w:cs="Arial"/>
                <w:bCs/>
                <w:color w:val="000000"/>
                <w:kern w:val="24"/>
                <w:sz w:val="22"/>
                <w:szCs w:val="28"/>
                <w:lang w:eastAsia="ja-JP"/>
              </w:rPr>
              <w:t>(18:30)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05756C48" w14:textId="77777777" w:rsidR="00CB71EE" w:rsidRPr="00480F43" w:rsidRDefault="00CB71EE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04C7CC25" w14:textId="77777777" w:rsidR="00CB71EE" w:rsidRPr="00480F43" w:rsidRDefault="00CB71EE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8.1.3 Sensing + 8.1.5 Immersive</w:t>
            </w:r>
          </w:p>
          <w:p w14:paraId="7FEF4D94" w14:textId="77777777" w:rsidR="00CB71EE" w:rsidRPr="00480F43" w:rsidRDefault="00CB71EE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1A801211" w14:textId="77777777" w:rsidR="00CB71EE" w:rsidRPr="00480F43" w:rsidRDefault="00CB71EE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3E41CDD9" w14:textId="0723E802" w:rsidR="00CB71EE" w:rsidRPr="008D3CDA" w:rsidRDefault="00380A93" w:rsidP="00C95FA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lang w:val="en-US" w:eastAsia="ja-JP"/>
              </w:rPr>
            </w:pPr>
            <w:r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-</w:t>
            </w:r>
          </w:p>
        </w:tc>
      </w:tr>
      <w:bookmarkEnd w:id="5"/>
    </w:tbl>
    <w:p w14:paraId="5E08EAC3" w14:textId="77777777" w:rsidR="00CB71EE" w:rsidRPr="00F45489" w:rsidRDefault="00CB71EE" w:rsidP="00CB71EE">
      <w:pPr>
        <w:keepNext/>
        <w:suppressAutoHyphens/>
        <w:spacing w:before="240" w:after="120" w:line="240" w:lineRule="auto"/>
        <w:rPr>
          <w:rFonts w:eastAsia="MS Mincho" w:cs="Arial"/>
          <w:bCs/>
          <w:sz w:val="36"/>
          <w:szCs w:val="36"/>
          <w:lang w:eastAsia="ar-SA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136"/>
        <w:gridCol w:w="2132"/>
        <w:gridCol w:w="3650"/>
      </w:tblGrid>
      <w:tr w:rsidR="00DC5334" w:rsidRPr="00745D37" w14:paraId="61A4F719" w14:textId="77777777" w:rsidTr="00443554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bookmarkEnd w:id="0"/>
          <w:bookmarkEnd w:id="1"/>
          <w:p w14:paraId="2EED5364" w14:textId="58F99FCE" w:rsidR="00DC5334" w:rsidRDefault="00DC5334" w:rsidP="00CB71EE">
            <w:pPr>
              <w:pStyle w:val="Heading1"/>
            </w:pPr>
            <w:r>
              <w:t>Massive Communication</w:t>
            </w:r>
          </w:p>
        </w:tc>
      </w:tr>
      <w:tr w:rsidR="00DC5334" w:rsidRPr="006E6FF4" w14:paraId="54BBAFF7" w14:textId="77777777" w:rsidTr="00B93F45"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4A2DA910" w14:textId="77777777" w:rsidR="00DC5334" w:rsidRPr="00D01712" w:rsidRDefault="00DC5334" w:rsidP="00DC5334">
            <w:pPr>
              <w:pStyle w:val="Heading8"/>
              <w:jc w:val="left"/>
              <w:rPr>
                <w:color w:val="1F497D" w:themeColor="text2"/>
                <w:sz w:val="18"/>
                <w:szCs w:val="22"/>
              </w:rPr>
            </w:pPr>
            <w:r>
              <w:rPr>
                <w:color w:val="1F497D" w:themeColor="text2"/>
                <w:sz w:val="18"/>
                <w:szCs w:val="22"/>
              </w:rPr>
              <w:t>General</w:t>
            </w:r>
          </w:p>
        </w:tc>
      </w:tr>
      <w:tr w:rsidR="00665A83" w:rsidRPr="002B5B90" w14:paraId="3500A7D8" w14:textId="77777777" w:rsidTr="00B93F4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D2A9A2" w14:textId="77777777" w:rsidR="00665A83" w:rsidRPr="00B93F45" w:rsidRDefault="00665A83" w:rsidP="00DE47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93F4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C2A89B" w14:textId="3C8ECACF" w:rsidR="00665A83" w:rsidRPr="00B93F45" w:rsidRDefault="00BB7942" w:rsidP="00DE470E">
            <w:pPr>
              <w:snapToGrid w:val="0"/>
              <w:spacing w:after="0" w:line="240" w:lineRule="auto"/>
              <w:rPr>
                <w:lang w:val="fr-FR"/>
              </w:rPr>
            </w:pPr>
            <w:hyperlink r:id="rId11" w:history="1">
              <w:r w:rsidR="00665A83" w:rsidRPr="00B93F45">
                <w:rPr>
                  <w:rStyle w:val="Hyperlink"/>
                  <w:rFonts w:cs="Arial"/>
                  <w:color w:val="auto"/>
                  <w:lang w:val="fr-FR"/>
                </w:rPr>
                <w:t>S1-250125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CB2CC9" w14:textId="77777777" w:rsidR="00665A83" w:rsidRPr="00B93F45" w:rsidRDefault="00665A83" w:rsidP="00DE470E">
            <w:pPr>
              <w:snapToGrid w:val="0"/>
              <w:spacing w:after="0" w:line="240" w:lineRule="auto"/>
              <w:rPr>
                <w:lang w:val="fr-FR"/>
              </w:rPr>
            </w:pPr>
            <w:r w:rsidRPr="00B93F45">
              <w:rPr>
                <w:lang w:val="fr-FR"/>
              </w:rPr>
              <w:t xml:space="preserve">ZTE, Huawei, </w:t>
            </w:r>
            <w:proofErr w:type="spellStart"/>
            <w:r w:rsidRPr="00B93F45">
              <w:rPr>
                <w:lang w:val="fr-FR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81D2D7" w14:textId="77777777" w:rsidR="00665A83" w:rsidRPr="00B93F45" w:rsidRDefault="00665A83" w:rsidP="00DE470E">
            <w:pPr>
              <w:snapToGrid w:val="0"/>
              <w:spacing w:after="0" w:line="240" w:lineRule="auto"/>
              <w:rPr>
                <w:lang w:val="fr-FR"/>
              </w:rPr>
            </w:pPr>
            <w:r w:rsidRPr="00B93F45">
              <w:rPr>
                <w:lang w:val="fr-FR"/>
              </w:rPr>
              <w:t xml:space="preserve">Discussion </w:t>
            </w:r>
            <w:proofErr w:type="spellStart"/>
            <w:r w:rsidRPr="00B93F45">
              <w:rPr>
                <w:lang w:val="fr-FR"/>
              </w:rPr>
              <w:t>paper</w:t>
            </w:r>
            <w:proofErr w:type="spellEnd"/>
            <w:r w:rsidRPr="00B93F45">
              <w:rPr>
                <w:lang w:val="fr-FR"/>
              </w:rPr>
              <w:t xml:space="preserve"> of A-WPT for IoT </w:t>
            </w:r>
            <w:proofErr w:type="spellStart"/>
            <w:r w:rsidRPr="00B93F45">
              <w:rPr>
                <w:lang w:val="fr-FR"/>
              </w:rPr>
              <w:t>Devices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82684F" w14:textId="73F2F20D" w:rsidR="00665A83" w:rsidRPr="00B93F45" w:rsidRDefault="00B93F45" w:rsidP="00DE47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93F45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E86F40" w14:textId="77777777" w:rsidR="00665A83" w:rsidRPr="00B93F45" w:rsidRDefault="00665A83" w:rsidP="00DE470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DC5334" w:rsidRPr="006E6FF4" w14:paraId="4603F4C2" w14:textId="77777777" w:rsidTr="00F25C04"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1222397C" w14:textId="77777777" w:rsidR="00DC5334" w:rsidRPr="00D01712" w:rsidRDefault="00DC5334" w:rsidP="00DC5334">
            <w:pPr>
              <w:pStyle w:val="Heading8"/>
              <w:jc w:val="left"/>
              <w:rPr>
                <w:color w:val="1F497D" w:themeColor="text2"/>
                <w:sz w:val="18"/>
                <w:szCs w:val="22"/>
              </w:rPr>
            </w:pPr>
            <w:r>
              <w:rPr>
                <w:color w:val="1F497D" w:themeColor="text2"/>
                <w:sz w:val="18"/>
                <w:szCs w:val="22"/>
              </w:rPr>
              <w:t>New Use cases</w:t>
            </w:r>
          </w:p>
        </w:tc>
      </w:tr>
      <w:tr w:rsidR="004F2106" w:rsidRPr="002B5B90" w14:paraId="3875BAA1" w14:textId="77777777" w:rsidTr="00F25C0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4CAD01" w14:textId="0BA03F62" w:rsidR="004F2106" w:rsidRPr="00F25C04" w:rsidRDefault="004F210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25C0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95A9DA" w14:textId="4E5C5768" w:rsidR="004F2106" w:rsidRPr="00F25C04" w:rsidRDefault="00BB7942" w:rsidP="004F2106">
            <w:pPr>
              <w:snapToGrid w:val="0"/>
              <w:spacing w:after="0" w:line="240" w:lineRule="auto"/>
              <w:rPr>
                <w:lang w:val="fr-FR"/>
              </w:rPr>
            </w:pPr>
            <w:hyperlink r:id="rId12" w:history="1">
              <w:r w:rsidR="004F2106" w:rsidRPr="00F25C04">
                <w:rPr>
                  <w:rStyle w:val="Hyperlink"/>
                  <w:rFonts w:cs="Arial"/>
                  <w:color w:val="auto"/>
                  <w:lang w:val="fr-FR"/>
                </w:rPr>
                <w:t>S1-250052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A1C34C" w14:textId="6932B723" w:rsidR="004F2106" w:rsidRPr="00F25C04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F25C04">
              <w:rPr>
                <w:lang w:val="fr-FR"/>
              </w:rPr>
              <w:t>IPLOOK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CE1E2C" w14:textId="57647506" w:rsidR="004F2106" w:rsidRPr="00F25C04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F25C04">
              <w:rPr>
                <w:lang w:val="fr-FR"/>
              </w:rPr>
              <w:t xml:space="preserve">22.870 Pseudo-CR on Use Case on </w:t>
            </w:r>
            <w:proofErr w:type="spellStart"/>
            <w:r w:rsidRPr="00F25C04">
              <w:rPr>
                <w:lang w:val="fr-FR"/>
              </w:rPr>
              <w:t>Precision</w:t>
            </w:r>
            <w:proofErr w:type="spellEnd"/>
            <w:r w:rsidRPr="00F25C04">
              <w:rPr>
                <w:lang w:val="fr-FR"/>
              </w:rPr>
              <w:t xml:space="preserve"> </w:t>
            </w:r>
            <w:proofErr w:type="spellStart"/>
            <w:r w:rsidRPr="00F25C04">
              <w:rPr>
                <w:lang w:val="fr-FR"/>
              </w:rPr>
              <w:t>Livestock</w:t>
            </w:r>
            <w:proofErr w:type="spellEnd"/>
            <w:r w:rsidRPr="00F25C04">
              <w:rPr>
                <w:lang w:val="fr-FR"/>
              </w:rPr>
              <w:t xml:space="preserve"> </w:t>
            </w:r>
            <w:proofErr w:type="spellStart"/>
            <w:r w:rsidRPr="00F25C04">
              <w:rPr>
                <w:lang w:val="fr-FR"/>
              </w:rPr>
              <w:t>Farming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6848B0" w14:textId="54A32176" w:rsidR="004F2106" w:rsidRPr="00F25C04" w:rsidRDefault="00F25C04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F25C04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B96572" w14:textId="77777777" w:rsidR="004F2106" w:rsidRPr="00F25C04" w:rsidRDefault="004F2106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4F2106" w:rsidRPr="002B5B90" w14:paraId="09400DEB" w14:textId="77777777" w:rsidTr="00F25C0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8581C4" w14:textId="1DAC5298" w:rsidR="004F2106" w:rsidRPr="006B50DE" w:rsidRDefault="004F210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B50D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CFF66B" w14:textId="0D25A442" w:rsidR="004F2106" w:rsidRPr="006B50DE" w:rsidRDefault="00BB7942" w:rsidP="004F2106">
            <w:pPr>
              <w:snapToGrid w:val="0"/>
              <w:spacing w:after="0" w:line="240" w:lineRule="auto"/>
              <w:rPr>
                <w:lang w:val="fr-FR"/>
              </w:rPr>
            </w:pPr>
            <w:hyperlink r:id="rId13" w:history="1">
              <w:r w:rsidR="004F2106" w:rsidRPr="006B50DE">
                <w:rPr>
                  <w:rStyle w:val="Hyperlink"/>
                  <w:rFonts w:cs="Arial"/>
                  <w:color w:val="auto"/>
                  <w:lang w:val="fr-FR"/>
                </w:rPr>
                <w:t>S1-250060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2D6C3F" w14:textId="59A8AA42" w:rsidR="004F2106" w:rsidRPr="006B50DE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6B50DE">
              <w:rPr>
                <w:lang w:val="fr-FR"/>
              </w:rPr>
              <w:t>IPLOOK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9E6CA6" w14:textId="43EA3D59" w:rsidR="004F2106" w:rsidRPr="006B50DE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6B50DE">
              <w:rPr>
                <w:lang w:val="fr-FR"/>
              </w:rPr>
              <w:t xml:space="preserve">Use case </w:t>
            </w:r>
            <w:proofErr w:type="gramStart"/>
            <w:r w:rsidRPr="006B50DE">
              <w:rPr>
                <w:lang w:val="fr-FR"/>
              </w:rPr>
              <w:t xml:space="preserve">on  </w:t>
            </w:r>
            <w:proofErr w:type="spellStart"/>
            <w:r w:rsidRPr="006B50DE">
              <w:rPr>
                <w:lang w:val="fr-FR"/>
              </w:rPr>
              <w:t>deep</w:t>
            </w:r>
            <w:proofErr w:type="spellEnd"/>
            <w:proofErr w:type="gramEnd"/>
            <w:r w:rsidRPr="006B50DE">
              <w:rPr>
                <w:lang w:val="fr-FR"/>
              </w:rPr>
              <w:t xml:space="preserve"> cover for 6G IoT </w:t>
            </w:r>
            <w:proofErr w:type="spellStart"/>
            <w:r w:rsidRPr="006B50DE">
              <w:rPr>
                <w:lang w:val="fr-FR"/>
              </w:rPr>
              <w:t>devices</w:t>
            </w:r>
            <w:proofErr w:type="spellEnd"/>
            <w:r w:rsidRPr="006B50DE">
              <w:rPr>
                <w:lang w:val="fr-FR"/>
              </w:rPr>
              <w:t xml:space="preserve"> in </w:t>
            </w:r>
            <w:proofErr w:type="spellStart"/>
            <w:r w:rsidRPr="006B50DE">
              <w:rPr>
                <w:lang w:val="fr-FR"/>
              </w:rPr>
              <w:t>forest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BB0C3F" w14:textId="47684A6D" w:rsidR="004F2106" w:rsidRPr="006B50DE" w:rsidRDefault="006B50DE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6B50DE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D1C35A" w14:textId="77777777" w:rsidR="004F2106" w:rsidRPr="006B50DE" w:rsidRDefault="004F2106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4F2106" w:rsidRPr="002B5B90" w14:paraId="1A3F3F09" w14:textId="77777777" w:rsidTr="00F25C0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B773CE" w14:textId="6EAF6A51" w:rsidR="004F2106" w:rsidRPr="00F25C04" w:rsidRDefault="004F210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25C0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E2981A" w14:textId="0173E3FA" w:rsidR="004F2106" w:rsidRPr="00F25C04" w:rsidRDefault="00BB7942" w:rsidP="004F2106">
            <w:pPr>
              <w:snapToGrid w:val="0"/>
              <w:spacing w:after="0" w:line="240" w:lineRule="auto"/>
              <w:rPr>
                <w:lang w:val="fr-FR"/>
              </w:rPr>
            </w:pPr>
            <w:hyperlink r:id="rId14" w:history="1">
              <w:r w:rsidR="004F2106" w:rsidRPr="00F25C04">
                <w:rPr>
                  <w:rStyle w:val="Hyperlink"/>
                  <w:rFonts w:cs="Arial"/>
                  <w:color w:val="auto"/>
                  <w:lang w:val="fr-FR"/>
                </w:rPr>
                <w:t>S1-250140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F1F76F" w14:textId="1269923D" w:rsidR="004F2106" w:rsidRPr="00F25C04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F25C04">
              <w:rPr>
                <w:lang w:val="fr-FR"/>
              </w:rPr>
              <w:t xml:space="preserve">Nokia, AT&amp;T, Deutsche Telekom, </w:t>
            </w:r>
            <w:proofErr w:type="spellStart"/>
            <w:r w:rsidRPr="00F25C04">
              <w:rPr>
                <w:lang w:val="fr-FR"/>
              </w:rPr>
              <w:t>MediaTek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AE3CEE" w14:textId="1B030629" w:rsidR="004F2106" w:rsidRPr="00F25C04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F25C04">
              <w:rPr>
                <w:lang w:val="fr-FR"/>
              </w:rPr>
              <w:t xml:space="preserve">Use case on </w:t>
            </w:r>
            <w:proofErr w:type="spellStart"/>
            <w:r w:rsidRPr="00F25C04">
              <w:rPr>
                <w:lang w:val="fr-FR"/>
              </w:rPr>
              <w:t>wide</w:t>
            </w:r>
            <w:proofErr w:type="spellEnd"/>
            <w:r w:rsidRPr="00F25C04">
              <w:rPr>
                <w:lang w:val="fr-FR"/>
              </w:rPr>
              <w:t xml:space="preserve">-area </w:t>
            </w:r>
            <w:proofErr w:type="spellStart"/>
            <w:r w:rsidRPr="00F25C04">
              <w:rPr>
                <w:lang w:val="fr-FR"/>
              </w:rPr>
              <w:t>coverage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646DF9" w14:textId="114783C3" w:rsidR="004F2106" w:rsidRPr="00F25C04" w:rsidRDefault="00F25C04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F25C04">
              <w:rPr>
                <w:rFonts w:eastAsia="Times New Roman" w:cs="Arial"/>
                <w:szCs w:val="18"/>
                <w:lang w:val="de-DE" w:eastAsia="ar-SA"/>
              </w:rPr>
              <w:t>Revised to S1-250338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DBB86F" w14:textId="77777777" w:rsidR="004F2106" w:rsidRPr="00F25C04" w:rsidRDefault="004F2106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F25C04" w:rsidRPr="002B5B90" w14:paraId="1B975BEF" w14:textId="77777777" w:rsidTr="00181BF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9A47A0" w14:textId="3931F4FA" w:rsidR="00F25C04" w:rsidRPr="00F25C04" w:rsidRDefault="00F25C04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25C0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BA7F6B" w14:textId="691AFAE0" w:rsidR="00F25C04" w:rsidRPr="00F25C04" w:rsidRDefault="00BB7942" w:rsidP="004F2106">
            <w:pPr>
              <w:snapToGrid w:val="0"/>
              <w:spacing w:after="0" w:line="240" w:lineRule="auto"/>
            </w:pPr>
            <w:hyperlink r:id="rId15" w:history="1">
              <w:r w:rsidR="00F25C04" w:rsidRPr="00F25C04">
                <w:rPr>
                  <w:rStyle w:val="Hyperlink"/>
                  <w:rFonts w:cs="Arial"/>
                  <w:color w:val="auto"/>
                </w:rPr>
                <w:t>S1-250338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B711D9" w14:textId="7F52603E" w:rsidR="00F25C04" w:rsidRPr="00F25C04" w:rsidRDefault="00F25C04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F25C04">
              <w:rPr>
                <w:lang w:val="fr-FR"/>
              </w:rPr>
              <w:t xml:space="preserve">Nokia, AT&amp;T, Deutsche Telekom, </w:t>
            </w:r>
            <w:proofErr w:type="spellStart"/>
            <w:r w:rsidRPr="00F25C04">
              <w:rPr>
                <w:lang w:val="fr-FR"/>
              </w:rPr>
              <w:t>MediaTek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3493D6" w14:textId="16431440" w:rsidR="00F25C04" w:rsidRPr="00F25C04" w:rsidRDefault="00F25C04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F25C04">
              <w:rPr>
                <w:lang w:val="fr-FR"/>
              </w:rPr>
              <w:t xml:space="preserve">Use case on </w:t>
            </w:r>
            <w:proofErr w:type="spellStart"/>
            <w:r w:rsidRPr="00F25C04">
              <w:rPr>
                <w:lang w:val="fr-FR"/>
              </w:rPr>
              <w:t>wide</w:t>
            </w:r>
            <w:proofErr w:type="spellEnd"/>
            <w:r w:rsidRPr="00F25C04">
              <w:rPr>
                <w:lang w:val="fr-FR"/>
              </w:rPr>
              <w:t xml:space="preserve">-area </w:t>
            </w:r>
            <w:proofErr w:type="spellStart"/>
            <w:r w:rsidRPr="00F25C04">
              <w:rPr>
                <w:lang w:val="fr-FR"/>
              </w:rPr>
              <w:t>coverage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186910" w14:textId="24350017" w:rsidR="00F25C04" w:rsidRPr="00F25C04" w:rsidRDefault="00F25C04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F25C04">
              <w:rPr>
                <w:rFonts w:eastAsia="Times New Roman" w:cs="Arial"/>
                <w:szCs w:val="18"/>
                <w:lang w:val="de-DE" w:eastAsia="ar-SA"/>
              </w:rPr>
              <w:t>Revised to S1-250822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834913" w14:textId="18AEA73C" w:rsidR="00F25C04" w:rsidRPr="00F25C04" w:rsidRDefault="00F25C04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F25C04">
              <w:rPr>
                <w:rFonts w:eastAsia="Arial Unicode MS" w:cs="Arial"/>
                <w:szCs w:val="18"/>
                <w:lang w:val="de-DE" w:eastAsia="ar-SA"/>
              </w:rPr>
              <w:t>Revision of S1-250140.</w:t>
            </w:r>
          </w:p>
        </w:tc>
      </w:tr>
      <w:tr w:rsidR="00F25C04" w:rsidRPr="002B5B90" w14:paraId="5110A487" w14:textId="77777777" w:rsidTr="00181BF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53E6AD" w14:textId="08CBEE53" w:rsidR="00F25C04" w:rsidRPr="00181BF4" w:rsidRDefault="00F25C04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81BF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C52748" w14:textId="65E935A3" w:rsidR="00F25C04" w:rsidRPr="00181BF4" w:rsidRDefault="00BB7942" w:rsidP="004F2106">
            <w:pPr>
              <w:snapToGrid w:val="0"/>
              <w:spacing w:after="0" w:line="240" w:lineRule="auto"/>
              <w:rPr>
                <w:rFonts w:cs="Arial"/>
              </w:rPr>
            </w:pPr>
            <w:hyperlink r:id="rId16" w:history="1">
              <w:r w:rsidR="00F25C04" w:rsidRPr="00181BF4">
                <w:rPr>
                  <w:rStyle w:val="Hyperlink"/>
                  <w:rFonts w:cs="Arial"/>
                  <w:color w:val="auto"/>
                </w:rPr>
                <w:t>S1-250822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80C3FA" w14:textId="2DC7EFD0" w:rsidR="00F25C04" w:rsidRPr="00181BF4" w:rsidRDefault="00F25C04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181BF4">
              <w:rPr>
                <w:lang w:val="fr-FR"/>
              </w:rPr>
              <w:t xml:space="preserve">Nokia, AT&amp;T, Deutsche Telekom, </w:t>
            </w:r>
            <w:proofErr w:type="spellStart"/>
            <w:r w:rsidRPr="00181BF4">
              <w:rPr>
                <w:lang w:val="fr-FR"/>
              </w:rPr>
              <w:t>MediaTek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EB5152" w14:textId="6A47D088" w:rsidR="00F25C04" w:rsidRPr="00181BF4" w:rsidRDefault="00F25C04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181BF4">
              <w:rPr>
                <w:lang w:val="fr-FR"/>
              </w:rPr>
              <w:t xml:space="preserve">Use case on </w:t>
            </w:r>
            <w:proofErr w:type="spellStart"/>
            <w:r w:rsidRPr="00181BF4">
              <w:rPr>
                <w:lang w:val="fr-FR"/>
              </w:rPr>
              <w:t>wide</w:t>
            </w:r>
            <w:proofErr w:type="spellEnd"/>
            <w:r w:rsidRPr="00181BF4">
              <w:rPr>
                <w:lang w:val="fr-FR"/>
              </w:rPr>
              <w:t xml:space="preserve">-area </w:t>
            </w:r>
            <w:proofErr w:type="spellStart"/>
            <w:r w:rsidRPr="00181BF4">
              <w:rPr>
                <w:lang w:val="fr-FR"/>
              </w:rPr>
              <w:t>coverage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9B883D" w14:textId="10350CBE" w:rsidR="00F25C04" w:rsidRPr="00181BF4" w:rsidRDefault="00181BF4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81BF4">
              <w:rPr>
                <w:rFonts w:eastAsia="Times New Roman" w:cs="Arial"/>
                <w:szCs w:val="18"/>
                <w:lang w:val="de-DE" w:eastAsia="ar-SA"/>
              </w:rPr>
              <w:t>Revised to S1-250852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3E27CF" w14:textId="55F572BB" w:rsidR="00F25C04" w:rsidRPr="00181BF4" w:rsidRDefault="00F25C04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181BF4">
              <w:rPr>
                <w:rFonts w:eastAsia="Arial Unicode MS" w:cs="Arial"/>
                <w:i/>
                <w:szCs w:val="18"/>
                <w:lang w:val="de-DE" w:eastAsia="ar-SA"/>
              </w:rPr>
              <w:t>Revision of S1-250140.</w:t>
            </w:r>
          </w:p>
          <w:p w14:paraId="16C650A6" w14:textId="12829942" w:rsidR="00F25C04" w:rsidRPr="00181BF4" w:rsidRDefault="00F25C04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181BF4">
              <w:rPr>
                <w:rFonts w:eastAsia="Arial Unicode MS" w:cs="Arial"/>
                <w:szCs w:val="18"/>
                <w:lang w:val="de-DE" w:eastAsia="ar-SA"/>
              </w:rPr>
              <w:t>Revision of S1-250338.</w:t>
            </w:r>
          </w:p>
        </w:tc>
      </w:tr>
      <w:tr w:rsidR="00181BF4" w:rsidRPr="002B5B90" w14:paraId="5776B726" w14:textId="77777777" w:rsidTr="00181BF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F12D0" w14:textId="6916EA78" w:rsidR="00181BF4" w:rsidRPr="00181BF4" w:rsidRDefault="00181BF4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81BF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161EB" w14:textId="68FCAFEC" w:rsidR="00181BF4" w:rsidRPr="00181BF4" w:rsidRDefault="00BB7942" w:rsidP="004F2106">
            <w:pPr>
              <w:snapToGrid w:val="0"/>
              <w:spacing w:after="0" w:line="240" w:lineRule="auto"/>
            </w:pPr>
            <w:hyperlink r:id="rId17" w:history="1">
              <w:r w:rsidR="00181BF4" w:rsidRPr="00181BF4">
                <w:rPr>
                  <w:rStyle w:val="Hyperlink"/>
                  <w:rFonts w:cs="Arial"/>
                  <w:color w:val="auto"/>
                </w:rPr>
                <w:t>S1-250852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66297" w14:textId="0EF6B589" w:rsidR="00181BF4" w:rsidRPr="00181BF4" w:rsidRDefault="00181BF4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181BF4">
              <w:rPr>
                <w:lang w:val="fr-FR"/>
              </w:rPr>
              <w:t xml:space="preserve">Nokia, AT&amp;T, Deutsche Telekom, </w:t>
            </w:r>
            <w:proofErr w:type="spellStart"/>
            <w:r w:rsidRPr="00181BF4">
              <w:rPr>
                <w:lang w:val="fr-FR"/>
              </w:rPr>
              <w:t>MediaTek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11C1D" w14:textId="299EFCEC" w:rsidR="00181BF4" w:rsidRPr="00181BF4" w:rsidRDefault="00181BF4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181BF4">
              <w:rPr>
                <w:lang w:val="fr-FR"/>
              </w:rPr>
              <w:t xml:space="preserve">Use case on </w:t>
            </w:r>
            <w:proofErr w:type="spellStart"/>
            <w:r w:rsidRPr="00181BF4">
              <w:rPr>
                <w:lang w:val="fr-FR"/>
              </w:rPr>
              <w:t>wide</w:t>
            </w:r>
            <w:proofErr w:type="spellEnd"/>
            <w:r w:rsidRPr="00181BF4">
              <w:rPr>
                <w:lang w:val="fr-FR"/>
              </w:rPr>
              <w:t xml:space="preserve">-area </w:t>
            </w:r>
            <w:proofErr w:type="spellStart"/>
            <w:r w:rsidRPr="00181BF4">
              <w:rPr>
                <w:lang w:val="fr-FR"/>
              </w:rPr>
              <w:t>coverage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05588" w14:textId="77777777" w:rsidR="00181BF4" w:rsidRPr="00181BF4" w:rsidRDefault="00181BF4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385CC" w14:textId="77777777" w:rsidR="00181BF4" w:rsidRPr="00181BF4" w:rsidRDefault="00181BF4" w:rsidP="00181BF4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181BF4">
              <w:rPr>
                <w:rFonts w:eastAsia="Arial Unicode MS" w:cs="Arial"/>
                <w:i/>
                <w:szCs w:val="18"/>
                <w:lang w:val="de-DE" w:eastAsia="ar-SA"/>
              </w:rPr>
              <w:t>Revision of S1-250140.</w:t>
            </w:r>
          </w:p>
          <w:p w14:paraId="11DE9340" w14:textId="7A00A98A" w:rsidR="00181BF4" w:rsidRDefault="00181BF4" w:rsidP="00181BF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181BF4">
              <w:rPr>
                <w:rFonts w:eastAsia="Arial Unicode MS" w:cs="Arial"/>
                <w:i/>
                <w:szCs w:val="18"/>
                <w:lang w:val="de-DE" w:eastAsia="ar-SA"/>
              </w:rPr>
              <w:t>Revision of S1-250338.</w:t>
            </w:r>
          </w:p>
          <w:p w14:paraId="205E29CF" w14:textId="2F2DFA0D" w:rsidR="00181BF4" w:rsidRPr="00181BF4" w:rsidRDefault="00181BF4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181BF4">
              <w:rPr>
                <w:rFonts w:eastAsia="Arial Unicode MS" w:cs="Arial"/>
                <w:szCs w:val="18"/>
                <w:lang w:val="de-DE" w:eastAsia="ar-SA"/>
              </w:rPr>
              <w:t>Revision of S1-250822.</w:t>
            </w:r>
          </w:p>
        </w:tc>
      </w:tr>
      <w:tr w:rsidR="004F2106" w:rsidRPr="002B5B90" w14:paraId="2BD68E8A" w14:textId="77777777" w:rsidTr="00353B1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620567" w14:textId="5A8E8BDA" w:rsidR="004F2106" w:rsidRPr="00041D6C" w:rsidRDefault="004F210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6" w:name="_Hlk190513145"/>
            <w:proofErr w:type="spellStart"/>
            <w:r w:rsidRPr="00041D6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75FEAF" w14:textId="4E851B55" w:rsidR="004F2106" w:rsidRPr="00041D6C" w:rsidRDefault="00BB7942" w:rsidP="004F2106">
            <w:pPr>
              <w:snapToGrid w:val="0"/>
              <w:spacing w:after="0" w:line="240" w:lineRule="auto"/>
              <w:rPr>
                <w:lang w:val="fr-FR"/>
              </w:rPr>
            </w:pPr>
            <w:hyperlink r:id="rId18" w:history="1">
              <w:r w:rsidR="004F2106" w:rsidRPr="00041D6C">
                <w:rPr>
                  <w:rStyle w:val="Hyperlink"/>
                  <w:rFonts w:cs="Arial"/>
                  <w:color w:val="auto"/>
                  <w:lang w:val="fr-FR"/>
                </w:rPr>
                <w:t>S1-250184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B8573E" w14:textId="771BFACF" w:rsidR="004F2106" w:rsidRPr="00041D6C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041D6C">
              <w:rPr>
                <w:lang w:val="fr-FR"/>
              </w:rPr>
              <w:t xml:space="preserve">China </w:t>
            </w:r>
            <w:proofErr w:type="spellStart"/>
            <w:r w:rsidRPr="00041D6C">
              <w:rPr>
                <w:lang w:val="fr-FR"/>
              </w:rPr>
              <w:t>Unicom</w:t>
            </w:r>
            <w:proofErr w:type="spellEnd"/>
            <w:r w:rsidRPr="00041D6C">
              <w:rPr>
                <w:lang w:val="fr-FR"/>
              </w:rPr>
              <w:t>, 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F7ACEE" w14:textId="5E100EC3" w:rsidR="004F2106" w:rsidRPr="00041D6C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041D6C">
              <w:rPr>
                <w:lang w:val="fr-FR"/>
              </w:rPr>
              <w:t xml:space="preserve">Programmable </w:t>
            </w:r>
            <w:proofErr w:type="spellStart"/>
            <w:r w:rsidRPr="00041D6C">
              <w:rPr>
                <w:lang w:val="fr-FR"/>
              </w:rPr>
              <w:t>device</w:t>
            </w:r>
            <w:proofErr w:type="spellEnd"/>
            <w:r w:rsidRPr="00041D6C">
              <w:rPr>
                <w:lang w:val="fr-FR"/>
              </w:rPr>
              <w:t xml:space="preserve"> </w:t>
            </w:r>
            <w:proofErr w:type="spellStart"/>
            <w:r w:rsidRPr="00041D6C">
              <w:rPr>
                <w:lang w:val="fr-FR"/>
              </w:rPr>
              <w:t>functionality</w:t>
            </w:r>
            <w:proofErr w:type="spellEnd"/>
            <w:r w:rsidRPr="00041D6C">
              <w:rPr>
                <w:lang w:val="fr-FR"/>
              </w:rPr>
              <w:t xml:space="preserve"> adaptation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B20445" w14:textId="6BD4C26A" w:rsidR="004F2106" w:rsidRPr="00041D6C" w:rsidRDefault="00041D6C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041D6C">
              <w:rPr>
                <w:rFonts w:eastAsia="Times New Roman" w:cs="Arial"/>
                <w:szCs w:val="18"/>
                <w:lang w:val="de-DE" w:eastAsia="ar-SA"/>
              </w:rPr>
              <w:t>Revised to S1-250328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5AB4CA" w14:textId="77777777" w:rsidR="004F2106" w:rsidRPr="00041D6C" w:rsidRDefault="004F2106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041D6C" w:rsidRPr="002B5B90" w14:paraId="3E5411FF" w14:textId="77777777" w:rsidTr="00353B1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AEC1DA" w14:textId="0671213B" w:rsidR="00041D6C" w:rsidRPr="00353B1C" w:rsidRDefault="00041D6C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53B1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4FCAA6" w14:textId="1060BF81" w:rsidR="00041D6C" w:rsidRPr="00353B1C" w:rsidRDefault="00BB7942" w:rsidP="004F2106">
            <w:pPr>
              <w:snapToGrid w:val="0"/>
              <w:spacing w:after="0" w:line="240" w:lineRule="auto"/>
            </w:pPr>
            <w:hyperlink r:id="rId19" w:history="1">
              <w:r w:rsidR="00041D6C" w:rsidRPr="00353B1C">
                <w:rPr>
                  <w:rStyle w:val="Hyperlink"/>
                  <w:rFonts w:cs="Arial"/>
                  <w:color w:val="auto"/>
                </w:rPr>
                <w:t>S1-250328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1DFEEC" w14:textId="413E1B9F" w:rsidR="00041D6C" w:rsidRPr="00353B1C" w:rsidRDefault="00041D6C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353B1C">
              <w:rPr>
                <w:lang w:val="fr-FR"/>
              </w:rPr>
              <w:t xml:space="preserve">China </w:t>
            </w:r>
            <w:proofErr w:type="spellStart"/>
            <w:r w:rsidRPr="00353B1C">
              <w:rPr>
                <w:lang w:val="fr-FR"/>
              </w:rPr>
              <w:t>Unicom</w:t>
            </w:r>
            <w:proofErr w:type="spellEnd"/>
            <w:r w:rsidRPr="00353B1C">
              <w:rPr>
                <w:lang w:val="fr-FR"/>
              </w:rPr>
              <w:t>, 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C97B8C" w14:textId="06B6776F" w:rsidR="00041D6C" w:rsidRPr="00353B1C" w:rsidRDefault="00041D6C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353B1C">
              <w:rPr>
                <w:lang w:val="fr-FR"/>
              </w:rPr>
              <w:t xml:space="preserve">Programmable </w:t>
            </w:r>
            <w:proofErr w:type="spellStart"/>
            <w:r w:rsidRPr="00353B1C">
              <w:rPr>
                <w:lang w:val="fr-FR"/>
              </w:rPr>
              <w:t>device</w:t>
            </w:r>
            <w:proofErr w:type="spellEnd"/>
            <w:r w:rsidRPr="00353B1C">
              <w:rPr>
                <w:lang w:val="fr-FR"/>
              </w:rPr>
              <w:t xml:space="preserve"> </w:t>
            </w:r>
            <w:proofErr w:type="spellStart"/>
            <w:r w:rsidRPr="00353B1C">
              <w:rPr>
                <w:lang w:val="fr-FR"/>
              </w:rPr>
              <w:t>functionality</w:t>
            </w:r>
            <w:proofErr w:type="spellEnd"/>
            <w:r w:rsidRPr="00353B1C">
              <w:rPr>
                <w:lang w:val="fr-FR"/>
              </w:rPr>
              <w:t xml:space="preserve"> adaptation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95A591" w14:textId="6ABA3AB6" w:rsidR="00041D6C" w:rsidRPr="00353B1C" w:rsidRDefault="00353B1C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53B1C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FD813E" w14:textId="3A4341BF" w:rsidR="00041D6C" w:rsidRPr="00353B1C" w:rsidRDefault="00041D6C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53B1C">
              <w:rPr>
                <w:rFonts w:eastAsia="Arial Unicode MS" w:cs="Arial"/>
                <w:szCs w:val="18"/>
                <w:lang w:val="de-DE" w:eastAsia="ar-SA"/>
              </w:rPr>
              <w:t>Revision of S1-250184.</w:t>
            </w:r>
          </w:p>
        </w:tc>
      </w:tr>
      <w:bookmarkEnd w:id="6"/>
      <w:tr w:rsidR="004F2106" w:rsidRPr="002B5B90" w14:paraId="3B071E46" w14:textId="77777777" w:rsidTr="00181BF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970D8F" w14:textId="29980FBA" w:rsidR="004F2106" w:rsidRPr="00B93F45" w:rsidRDefault="004F210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93F4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F0201C" w14:textId="499F8312" w:rsidR="004F2106" w:rsidRPr="00B93F45" w:rsidRDefault="00BB7942" w:rsidP="004F2106">
            <w:pPr>
              <w:snapToGrid w:val="0"/>
              <w:spacing w:after="0" w:line="240" w:lineRule="auto"/>
              <w:rPr>
                <w:lang w:val="fr-FR"/>
              </w:rPr>
            </w:pPr>
            <w:hyperlink r:id="rId20" w:history="1">
              <w:r w:rsidR="004F2106" w:rsidRPr="00B93F45">
                <w:rPr>
                  <w:rStyle w:val="Hyperlink"/>
                  <w:rFonts w:cs="Arial"/>
                  <w:color w:val="auto"/>
                  <w:lang w:val="fr-FR"/>
                </w:rPr>
                <w:t>S1-250267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0CA112" w14:textId="0771D070" w:rsidR="004F2106" w:rsidRPr="00B93F45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B93F45">
              <w:rPr>
                <w:lang w:val="fr-FR"/>
              </w:rPr>
              <w:t xml:space="preserve">Ericsson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8C13A5" w14:textId="29132DB3" w:rsidR="004F2106" w:rsidRPr="00B93F45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B93F45">
              <w:rPr>
                <w:lang w:val="fr-FR"/>
              </w:rPr>
              <w:t>Use case on Massive IoT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DA6E32" w14:textId="779C37AD" w:rsidR="004F2106" w:rsidRPr="00B93F45" w:rsidRDefault="00B93F45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93F45">
              <w:rPr>
                <w:rFonts w:eastAsia="Times New Roman" w:cs="Arial"/>
                <w:szCs w:val="18"/>
                <w:lang w:val="de-DE" w:eastAsia="ar-SA"/>
              </w:rPr>
              <w:t>Revised to S1-250821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C2320E" w14:textId="77777777" w:rsidR="004F2106" w:rsidRPr="00B93F45" w:rsidRDefault="004F2106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B93F45" w:rsidRPr="002B5B90" w14:paraId="31ED89A5" w14:textId="77777777" w:rsidTr="00181BF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260425" w14:textId="54F608E0" w:rsidR="00B93F45" w:rsidRPr="00181BF4" w:rsidRDefault="00B93F45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81BF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79B550" w14:textId="4B412155" w:rsidR="00B93F45" w:rsidRPr="00181BF4" w:rsidRDefault="00BB7942" w:rsidP="004F2106">
            <w:pPr>
              <w:snapToGrid w:val="0"/>
              <w:spacing w:after="0" w:line="240" w:lineRule="auto"/>
            </w:pPr>
            <w:hyperlink r:id="rId21" w:history="1">
              <w:r w:rsidR="00B93F45" w:rsidRPr="00181BF4">
                <w:rPr>
                  <w:rStyle w:val="Hyperlink"/>
                  <w:rFonts w:cs="Arial"/>
                  <w:color w:val="auto"/>
                </w:rPr>
                <w:t>S1-250821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2DAEE8" w14:textId="53DE671D" w:rsidR="00B93F45" w:rsidRPr="00181BF4" w:rsidRDefault="00B93F45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181BF4">
              <w:rPr>
                <w:lang w:val="fr-FR"/>
              </w:rPr>
              <w:t xml:space="preserve">Ericsson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9BC2E3" w14:textId="16269BF4" w:rsidR="00B93F45" w:rsidRPr="00181BF4" w:rsidRDefault="00B93F45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181BF4">
              <w:rPr>
                <w:lang w:val="fr-FR"/>
              </w:rPr>
              <w:t>Use case on Massive IoT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9058AD" w14:textId="52F82D0F" w:rsidR="00B93F45" w:rsidRPr="00181BF4" w:rsidRDefault="00181BF4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81BF4">
              <w:rPr>
                <w:rFonts w:eastAsia="Times New Roman" w:cs="Arial"/>
                <w:szCs w:val="18"/>
                <w:lang w:val="de-DE" w:eastAsia="ar-SA"/>
              </w:rPr>
              <w:t>Revised to S1-250853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A6D95D" w14:textId="00C65603" w:rsidR="00B93F45" w:rsidRPr="00181BF4" w:rsidRDefault="00B93F45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181BF4">
              <w:rPr>
                <w:rFonts w:eastAsia="Arial Unicode MS" w:cs="Arial"/>
                <w:szCs w:val="18"/>
                <w:lang w:val="de-DE" w:eastAsia="ar-SA"/>
              </w:rPr>
              <w:t>Revision of S1-250267.</w:t>
            </w:r>
          </w:p>
        </w:tc>
      </w:tr>
      <w:tr w:rsidR="00181BF4" w:rsidRPr="002B5B90" w14:paraId="3FAD3D24" w14:textId="77777777" w:rsidTr="00181BF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16CDD" w14:textId="44B29651" w:rsidR="00181BF4" w:rsidRPr="00181BF4" w:rsidRDefault="00181BF4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81BF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A207E" w14:textId="11859BAC" w:rsidR="00181BF4" w:rsidRPr="00181BF4" w:rsidRDefault="00BB7942" w:rsidP="004F2106">
            <w:pPr>
              <w:snapToGrid w:val="0"/>
              <w:spacing w:after="0" w:line="240" w:lineRule="auto"/>
            </w:pPr>
            <w:hyperlink r:id="rId22" w:history="1">
              <w:r w:rsidR="00181BF4" w:rsidRPr="00181BF4">
                <w:rPr>
                  <w:rStyle w:val="Hyperlink"/>
                  <w:rFonts w:cs="Arial"/>
                  <w:color w:val="auto"/>
                </w:rPr>
                <w:t>S1-250853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D632F" w14:textId="10515A2E" w:rsidR="00181BF4" w:rsidRPr="00181BF4" w:rsidRDefault="00181BF4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181BF4">
              <w:rPr>
                <w:lang w:val="fr-FR"/>
              </w:rPr>
              <w:t xml:space="preserve">Ericsson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2BAA5" w14:textId="1BFD5DAC" w:rsidR="00181BF4" w:rsidRPr="00181BF4" w:rsidRDefault="00181BF4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181BF4">
              <w:rPr>
                <w:lang w:val="fr-FR"/>
              </w:rPr>
              <w:t>Use case on Massive IoT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F2B19" w14:textId="77777777" w:rsidR="00181BF4" w:rsidRPr="00181BF4" w:rsidRDefault="00181BF4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E85DD" w14:textId="2841A5FA" w:rsidR="00181BF4" w:rsidRDefault="00181BF4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181BF4">
              <w:rPr>
                <w:rFonts w:eastAsia="Arial Unicode MS" w:cs="Arial"/>
                <w:i/>
                <w:szCs w:val="18"/>
                <w:lang w:val="de-DE" w:eastAsia="ar-SA"/>
              </w:rPr>
              <w:t>Revision of S1-250267.</w:t>
            </w:r>
          </w:p>
          <w:p w14:paraId="32855226" w14:textId="123D81F0" w:rsidR="00181BF4" w:rsidRPr="00181BF4" w:rsidRDefault="00181BF4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181BF4">
              <w:rPr>
                <w:rFonts w:eastAsia="Arial Unicode MS" w:cs="Arial"/>
                <w:szCs w:val="18"/>
                <w:lang w:val="de-DE" w:eastAsia="ar-SA"/>
              </w:rPr>
              <w:t>Revision of S1-250821.</w:t>
            </w:r>
          </w:p>
        </w:tc>
      </w:tr>
      <w:tr w:rsidR="00E5192F" w:rsidRPr="002B5B90" w14:paraId="31C2FBCE" w14:textId="77777777" w:rsidTr="006054F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31DC6B" w14:textId="77777777" w:rsidR="00E5192F" w:rsidRPr="00E5192F" w:rsidRDefault="00E5192F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5192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E1C81E" w14:textId="77777777" w:rsidR="00E5192F" w:rsidRPr="00E5192F" w:rsidRDefault="00BB7942" w:rsidP="00211E0B">
            <w:pPr>
              <w:snapToGrid w:val="0"/>
              <w:spacing w:after="0" w:line="240" w:lineRule="auto"/>
              <w:rPr>
                <w:lang w:val="fr-FR"/>
              </w:rPr>
            </w:pPr>
            <w:hyperlink r:id="rId23" w:history="1">
              <w:r w:rsidR="00E5192F" w:rsidRPr="00E5192F">
                <w:rPr>
                  <w:rStyle w:val="Hyperlink"/>
                  <w:rFonts w:cs="Arial"/>
                  <w:color w:val="auto"/>
                  <w:lang w:val="fr-FR"/>
                </w:rPr>
                <w:t>S1-250017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C6F92C" w14:textId="77777777" w:rsidR="00E5192F" w:rsidRPr="00E5192F" w:rsidRDefault="00E5192F" w:rsidP="00211E0B">
            <w:pPr>
              <w:snapToGrid w:val="0"/>
              <w:spacing w:after="0" w:line="240" w:lineRule="auto"/>
              <w:rPr>
                <w:lang w:val="fr-FR"/>
              </w:rPr>
            </w:pPr>
            <w:proofErr w:type="gramStart"/>
            <w:r w:rsidRPr="00E5192F">
              <w:rPr>
                <w:lang w:val="fr-FR"/>
              </w:rPr>
              <w:t>vivo</w:t>
            </w:r>
            <w:proofErr w:type="gram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51D166" w14:textId="77777777" w:rsidR="00E5192F" w:rsidRPr="00E5192F" w:rsidRDefault="00E5192F" w:rsidP="00211E0B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E5192F">
              <w:rPr>
                <w:lang w:val="fr-FR"/>
              </w:rPr>
              <w:t>Considerations</w:t>
            </w:r>
            <w:proofErr w:type="spellEnd"/>
            <w:r w:rsidRPr="00E5192F">
              <w:rPr>
                <w:lang w:val="fr-FR"/>
              </w:rPr>
              <w:t xml:space="preserve"> for 6G LPWA and </w:t>
            </w:r>
            <w:proofErr w:type="spellStart"/>
            <w:r w:rsidRPr="00E5192F">
              <w:rPr>
                <w:lang w:val="fr-FR"/>
              </w:rPr>
              <w:t>eMBB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DAE34F" w14:textId="27A68737" w:rsidR="00E5192F" w:rsidRPr="00E5192F" w:rsidRDefault="00E5192F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5192F">
              <w:rPr>
                <w:rFonts w:eastAsia="Times New Roman" w:cs="Arial"/>
                <w:szCs w:val="18"/>
                <w:lang w:val="de-DE" w:eastAsia="ar-SA"/>
              </w:rPr>
              <w:t>Revised to S1-250529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4F42D0" w14:textId="4C064589" w:rsidR="00E5192F" w:rsidRPr="00E5192F" w:rsidRDefault="00E5192F" w:rsidP="00211E0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5192F">
              <w:rPr>
                <w:rFonts w:eastAsia="Arial Unicode MS" w:cs="Arial"/>
                <w:szCs w:val="18"/>
                <w:lang w:val="de-DE" w:eastAsia="ar-SA"/>
              </w:rPr>
              <w:t>Moved from 8.1.1</w:t>
            </w:r>
          </w:p>
        </w:tc>
      </w:tr>
      <w:tr w:rsidR="00E5192F" w:rsidRPr="002B5B90" w14:paraId="06337B85" w14:textId="77777777" w:rsidTr="006054F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594DD6" w14:textId="26054B55" w:rsidR="00E5192F" w:rsidRPr="006054F8" w:rsidRDefault="00E5192F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054F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0BF358" w14:textId="69D571CE" w:rsidR="00E5192F" w:rsidRPr="006054F8" w:rsidRDefault="00BB7942" w:rsidP="00211E0B">
            <w:pPr>
              <w:snapToGrid w:val="0"/>
              <w:spacing w:after="0" w:line="240" w:lineRule="auto"/>
            </w:pPr>
            <w:hyperlink r:id="rId24" w:history="1">
              <w:r w:rsidR="00E5192F" w:rsidRPr="006054F8">
                <w:rPr>
                  <w:rStyle w:val="Hyperlink"/>
                  <w:rFonts w:cs="Arial"/>
                  <w:color w:val="auto"/>
                </w:rPr>
                <w:t>S1-250529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834054" w14:textId="7203FA7A" w:rsidR="00E5192F" w:rsidRPr="006054F8" w:rsidRDefault="00E5192F" w:rsidP="00211E0B">
            <w:pPr>
              <w:snapToGrid w:val="0"/>
              <w:spacing w:after="0" w:line="240" w:lineRule="auto"/>
              <w:rPr>
                <w:lang w:val="fr-FR"/>
              </w:rPr>
            </w:pPr>
            <w:proofErr w:type="gramStart"/>
            <w:r w:rsidRPr="006054F8">
              <w:rPr>
                <w:lang w:val="fr-FR"/>
              </w:rPr>
              <w:t>vivo</w:t>
            </w:r>
            <w:proofErr w:type="gram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478352" w14:textId="1DAD144F" w:rsidR="00E5192F" w:rsidRPr="006054F8" w:rsidRDefault="00E5192F" w:rsidP="00211E0B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6054F8">
              <w:rPr>
                <w:lang w:val="fr-FR"/>
              </w:rPr>
              <w:t>Considerations</w:t>
            </w:r>
            <w:proofErr w:type="spellEnd"/>
            <w:r w:rsidRPr="006054F8">
              <w:rPr>
                <w:lang w:val="fr-FR"/>
              </w:rPr>
              <w:t xml:space="preserve"> for 6G LPWA and </w:t>
            </w:r>
            <w:proofErr w:type="spellStart"/>
            <w:r w:rsidRPr="006054F8">
              <w:rPr>
                <w:lang w:val="fr-FR"/>
              </w:rPr>
              <w:t>eMBB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85D275" w14:textId="7B27CC71" w:rsidR="00E5192F" w:rsidRPr="006054F8" w:rsidRDefault="006054F8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6054F8">
              <w:rPr>
                <w:rFonts w:eastAsia="Times New Roman" w:cs="Arial"/>
                <w:szCs w:val="18"/>
                <w:lang w:val="de-DE" w:eastAsia="ar-SA"/>
              </w:rPr>
              <w:t>Revised to S1-250851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B579C3" w14:textId="0C25965B" w:rsidR="00E5192F" w:rsidRPr="006054F8" w:rsidRDefault="00E5192F" w:rsidP="00211E0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6054F8">
              <w:rPr>
                <w:rFonts w:eastAsia="Arial Unicode MS" w:cs="Arial"/>
                <w:i/>
                <w:szCs w:val="18"/>
                <w:lang w:val="de-DE" w:eastAsia="ar-SA"/>
              </w:rPr>
              <w:t>Moved from 8.1.1</w:t>
            </w:r>
          </w:p>
          <w:p w14:paraId="2EE79B09" w14:textId="3427B773" w:rsidR="00E5192F" w:rsidRPr="006054F8" w:rsidRDefault="00E5192F" w:rsidP="00211E0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6054F8">
              <w:rPr>
                <w:rFonts w:eastAsia="Arial Unicode MS" w:cs="Arial"/>
                <w:szCs w:val="18"/>
                <w:lang w:val="de-DE" w:eastAsia="ar-SA"/>
              </w:rPr>
              <w:t>Revision of S1-250017.</w:t>
            </w:r>
          </w:p>
        </w:tc>
      </w:tr>
      <w:tr w:rsidR="006054F8" w:rsidRPr="002B5B90" w14:paraId="7DF0C3A0" w14:textId="77777777" w:rsidTr="006054F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ABD75" w14:textId="47A9AEE9" w:rsidR="006054F8" w:rsidRPr="006054F8" w:rsidRDefault="006054F8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054F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3166F" w14:textId="6BF99627" w:rsidR="006054F8" w:rsidRPr="006054F8" w:rsidRDefault="00BB7942" w:rsidP="00211E0B">
            <w:pPr>
              <w:snapToGrid w:val="0"/>
              <w:spacing w:after="0" w:line="240" w:lineRule="auto"/>
              <w:rPr>
                <w:rFonts w:cs="Arial"/>
              </w:rPr>
            </w:pPr>
            <w:hyperlink r:id="rId25" w:history="1">
              <w:r w:rsidR="006054F8" w:rsidRPr="006054F8">
                <w:rPr>
                  <w:rStyle w:val="Hyperlink"/>
                  <w:rFonts w:cs="Arial"/>
                  <w:color w:val="auto"/>
                </w:rPr>
                <w:t>S1-250851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06D81" w14:textId="10403C52" w:rsidR="006054F8" w:rsidRPr="006054F8" w:rsidRDefault="006054F8" w:rsidP="00211E0B">
            <w:pPr>
              <w:snapToGrid w:val="0"/>
              <w:spacing w:after="0" w:line="240" w:lineRule="auto"/>
              <w:rPr>
                <w:lang w:val="fr-FR"/>
              </w:rPr>
            </w:pPr>
            <w:proofErr w:type="gramStart"/>
            <w:r w:rsidRPr="006054F8">
              <w:rPr>
                <w:lang w:val="fr-FR"/>
              </w:rPr>
              <w:t>vivo</w:t>
            </w:r>
            <w:proofErr w:type="gram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5A4CA" w14:textId="0B56E0B9" w:rsidR="006054F8" w:rsidRPr="006054F8" w:rsidRDefault="006054F8" w:rsidP="00211E0B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6054F8">
              <w:rPr>
                <w:lang w:val="fr-FR"/>
              </w:rPr>
              <w:t>Considerations</w:t>
            </w:r>
            <w:proofErr w:type="spellEnd"/>
            <w:r w:rsidRPr="006054F8">
              <w:rPr>
                <w:lang w:val="fr-FR"/>
              </w:rPr>
              <w:t xml:space="preserve"> for 6G LPWA and </w:t>
            </w:r>
            <w:proofErr w:type="spellStart"/>
            <w:r w:rsidRPr="006054F8">
              <w:rPr>
                <w:lang w:val="fr-FR"/>
              </w:rPr>
              <w:t>eMBB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F9255" w14:textId="77777777" w:rsidR="006054F8" w:rsidRPr="006054F8" w:rsidRDefault="006054F8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007B6" w14:textId="77777777" w:rsidR="006054F8" w:rsidRPr="006054F8" w:rsidRDefault="006054F8" w:rsidP="006054F8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6054F8">
              <w:rPr>
                <w:rFonts w:eastAsia="Arial Unicode MS" w:cs="Arial"/>
                <w:i/>
                <w:szCs w:val="18"/>
                <w:lang w:val="de-DE" w:eastAsia="ar-SA"/>
              </w:rPr>
              <w:t>Moved from 8.1.1</w:t>
            </w:r>
          </w:p>
          <w:p w14:paraId="6E6F36A6" w14:textId="5CC48232" w:rsidR="006054F8" w:rsidRDefault="006054F8" w:rsidP="006054F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6054F8">
              <w:rPr>
                <w:rFonts w:eastAsia="Arial Unicode MS" w:cs="Arial"/>
                <w:i/>
                <w:szCs w:val="18"/>
                <w:lang w:val="de-DE" w:eastAsia="ar-SA"/>
              </w:rPr>
              <w:t>Revision of S1-250017.</w:t>
            </w:r>
          </w:p>
          <w:p w14:paraId="5ADD7C27" w14:textId="53A7FBAE" w:rsidR="006054F8" w:rsidRPr="006054F8" w:rsidRDefault="006054F8" w:rsidP="00211E0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6054F8">
              <w:rPr>
                <w:rFonts w:eastAsia="Arial Unicode MS" w:cs="Arial"/>
                <w:szCs w:val="18"/>
                <w:lang w:val="de-DE" w:eastAsia="ar-SA"/>
              </w:rPr>
              <w:t>Revision of S1-250529.</w:t>
            </w:r>
          </w:p>
        </w:tc>
      </w:tr>
      <w:tr w:rsidR="00665A83" w:rsidRPr="002B5B90" w14:paraId="62DAA2E9" w14:textId="77777777" w:rsidTr="004435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C822B8" w14:textId="77777777" w:rsidR="00665A83" w:rsidRPr="00665A83" w:rsidRDefault="00665A83" w:rsidP="00DE47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65A8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E8CEC7" w14:textId="6AE10665" w:rsidR="00665A83" w:rsidRPr="00665A83" w:rsidRDefault="00BB7942" w:rsidP="00DE470E">
            <w:pPr>
              <w:snapToGrid w:val="0"/>
              <w:spacing w:after="0" w:line="240" w:lineRule="auto"/>
              <w:rPr>
                <w:lang w:val="fr-FR"/>
              </w:rPr>
            </w:pPr>
            <w:hyperlink r:id="rId26" w:history="1">
              <w:r w:rsidR="00665A83" w:rsidRPr="00665A83">
                <w:rPr>
                  <w:rStyle w:val="Hyperlink"/>
                  <w:rFonts w:cs="Arial"/>
                  <w:color w:val="auto"/>
                  <w:lang w:val="fr-FR"/>
                </w:rPr>
                <w:t>S1-250026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516B48" w14:textId="77777777" w:rsidR="00665A83" w:rsidRPr="00665A83" w:rsidRDefault="00665A83" w:rsidP="00DE470E">
            <w:pPr>
              <w:snapToGrid w:val="0"/>
              <w:spacing w:after="0" w:line="240" w:lineRule="auto"/>
              <w:rPr>
                <w:lang w:val="fr-FR"/>
              </w:rPr>
            </w:pPr>
            <w:r w:rsidRPr="00665A83">
              <w:rPr>
                <w:lang w:val="fr-FR"/>
              </w:rPr>
              <w:t>Orange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8D6B78" w14:textId="77777777" w:rsidR="00665A83" w:rsidRPr="00665A83" w:rsidRDefault="00665A83" w:rsidP="00DE470E">
            <w:pPr>
              <w:snapToGrid w:val="0"/>
              <w:spacing w:after="0" w:line="240" w:lineRule="auto"/>
              <w:rPr>
                <w:lang w:val="fr-FR"/>
              </w:rPr>
            </w:pPr>
            <w:r w:rsidRPr="00665A83">
              <w:rPr>
                <w:lang w:val="fr-FR"/>
              </w:rPr>
              <w:t xml:space="preserve">Use Case on </w:t>
            </w:r>
            <w:proofErr w:type="spellStart"/>
            <w:r w:rsidRPr="00665A83">
              <w:rPr>
                <w:lang w:val="fr-FR"/>
              </w:rPr>
              <w:t>Personal</w:t>
            </w:r>
            <w:proofErr w:type="spellEnd"/>
            <w:r w:rsidRPr="00665A83">
              <w:rPr>
                <w:lang w:val="fr-FR"/>
              </w:rPr>
              <w:t xml:space="preserve"> AI assistant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60AAEC" w14:textId="77777777" w:rsidR="00665A83" w:rsidRPr="00665A83" w:rsidRDefault="00665A83" w:rsidP="00DE47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665A83">
              <w:rPr>
                <w:rFonts w:eastAsia="Times New Roman" w:cs="Arial"/>
                <w:szCs w:val="18"/>
                <w:lang w:val="de-DE"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val="de-DE" w:eastAsia="ar-SA"/>
              </w:rPr>
              <w:t>8.1.2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89C86D" w14:textId="77777777" w:rsidR="00665A83" w:rsidRPr="00665A83" w:rsidRDefault="00665A83" w:rsidP="00DE470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480F43" w:rsidRPr="002B5B90" w14:paraId="01948299" w14:textId="77777777" w:rsidTr="004435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28D0FF" w14:textId="77777777" w:rsidR="00480F43" w:rsidRPr="00480F43" w:rsidRDefault="00480F43" w:rsidP="00DE47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80F4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E67192" w14:textId="331876E2" w:rsidR="00480F43" w:rsidRPr="00480F43" w:rsidRDefault="00BB7942" w:rsidP="00DE470E">
            <w:pPr>
              <w:snapToGrid w:val="0"/>
              <w:spacing w:after="0" w:line="240" w:lineRule="auto"/>
              <w:rPr>
                <w:lang w:val="fr-FR"/>
              </w:rPr>
            </w:pPr>
            <w:hyperlink r:id="rId27" w:history="1">
              <w:r w:rsidR="00480F43" w:rsidRPr="00480F43">
                <w:rPr>
                  <w:rStyle w:val="Hyperlink"/>
                  <w:rFonts w:cs="Arial"/>
                  <w:color w:val="auto"/>
                  <w:lang w:val="fr-FR"/>
                </w:rPr>
                <w:t>S1-250027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9FCAF4" w14:textId="77777777" w:rsidR="00480F43" w:rsidRPr="00480F43" w:rsidRDefault="00480F43" w:rsidP="00DE470E">
            <w:pPr>
              <w:snapToGrid w:val="0"/>
              <w:spacing w:after="0" w:line="240" w:lineRule="auto"/>
              <w:rPr>
                <w:lang w:val="fr-FR"/>
              </w:rPr>
            </w:pPr>
            <w:r w:rsidRPr="00480F43">
              <w:rPr>
                <w:lang w:val="fr-FR"/>
              </w:rPr>
              <w:t>Orange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39AF1B" w14:textId="77777777" w:rsidR="00480F43" w:rsidRPr="00480F43" w:rsidRDefault="00480F43" w:rsidP="00DE470E">
            <w:pPr>
              <w:snapToGrid w:val="0"/>
              <w:spacing w:after="0" w:line="240" w:lineRule="auto"/>
              <w:rPr>
                <w:lang w:val="fr-FR"/>
              </w:rPr>
            </w:pPr>
            <w:r w:rsidRPr="00480F43">
              <w:rPr>
                <w:lang w:val="fr-FR"/>
              </w:rPr>
              <w:t xml:space="preserve">Use Case on smart </w:t>
            </w:r>
            <w:proofErr w:type="spellStart"/>
            <w:r w:rsidRPr="00480F43">
              <w:rPr>
                <w:lang w:val="fr-FR"/>
              </w:rPr>
              <w:t>manufacturing</w:t>
            </w:r>
            <w:proofErr w:type="spellEnd"/>
            <w:r w:rsidRPr="00480F43">
              <w:rPr>
                <w:lang w:val="fr-FR"/>
              </w:rPr>
              <w:t xml:space="preserve"> </w:t>
            </w:r>
            <w:proofErr w:type="spellStart"/>
            <w:r w:rsidRPr="00480F43">
              <w:rPr>
                <w:lang w:val="fr-FR"/>
              </w:rPr>
              <w:t>enabled</w:t>
            </w:r>
            <w:proofErr w:type="spellEnd"/>
            <w:r w:rsidRPr="00480F43">
              <w:rPr>
                <w:lang w:val="fr-FR"/>
              </w:rPr>
              <w:t xml:space="preserve"> by diverse </w:t>
            </w:r>
            <w:proofErr w:type="spellStart"/>
            <w:r w:rsidRPr="00480F43">
              <w:rPr>
                <w:lang w:val="fr-FR"/>
              </w:rPr>
              <w:t>autonomous</w:t>
            </w:r>
            <w:proofErr w:type="spellEnd"/>
            <w:r w:rsidRPr="00480F43">
              <w:rPr>
                <w:lang w:val="fr-FR"/>
              </w:rPr>
              <w:t xml:space="preserve"> robots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FF8F0C" w14:textId="77777777" w:rsidR="00480F43" w:rsidRPr="00480F43" w:rsidRDefault="00480F43" w:rsidP="00DE47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480F43">
              <w:rPr>
                <w:rFonts w:eastAsia="Times New Roman" w:cs="Arial"/>
                <w:szCs w:val="18"/>
                <w:lang w:val="de-DE"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val="de-DE" w:eastAsia="ar-SA"/>
              </w:rPr>
              <w:t>8.1.7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1FC34E" w14:textId="77777777" w:rsidR="00480F43" w:rsidRPr="00480F43" w:rsidRDefault="00480F43" w:rsidP="00DE470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DC5334" w:rsidRPr="00745D37" w14:paraId="7ACD43DF" w14:textId="77777777" w:rsidTr="00443554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1613F7C" w14:textId="37BA6722" w:rsidR="00DC5334" w:rsidRDefault="00DC5334" w:rsidP="00CB71EE">
            <w:pPr>
              <w:pStyle w:val="Heading1"/>
            </w:pPr>
            <w:r>
              <w:t>Other Use Cases</w:t>
            </w:r>
          </w:p>
        </w:tc>
      </w:tr>
      <w:tr w:rsidR="00DC5334" w:rsidRPr="006E6FF4" w14:paraId="334B34F8" w14:textId="77777777" w:rsidTr="006973FC"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38691B5B" w14:textId="77777777" w:rsidR="00DC5334" w:rsidRPr="00D01712" w:rsidRDefault="00DC5334" w:rsidP="00DC5334">
            <w:pPr>
              <w:pStyle w:val="Heading8"/>
              <w:jc w:val="left"/>
              <w:rPr>
                <w:color w:val="1F497D" w:themeColor="text2"/>
                <w:sz w:val="18"/>
                <w:szCs w:val="22"/>
              </w:rPr>
            </w:pPr>
            <w:r>
              <w:rPr>
                <w:color w:val="1F497D" w:themeColor="text2"/>
                <w:sz w:val="18"/>
                <w:szCs w:val="22"/>
              </w:rPr>
              <w:t>Former Use cases</w:t>
            </w:r>
          </w:p>
        </w:tc>
      </w:tr>
      <w:tr w:rsidR="00480F43" w:rsidRPr="002B5B90" w14:paraId="6C439914" w14:textId="77777777" w:rsidTr="008335E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036895" w14:textId="77777777" w:rsidR="00480F43" w:rsidRPr="006973FC" w:rsidRDefault="00480F43" w:rsidP="00DE47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973F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D01404" w14:textId="0F10E6D6" w:rsidR="00480F43" w:rsidRPr="006973FC" w:rsidRDefault="00BB7942" w:rsidP="00DE470E">
            <w:pPr>
              <w:snapToGrid w:val="0"/>
              <w:spacing w:after="0" w:line="240" w:lineRule="auto"/>
              <w:rPr>
                <w:lang w:val="fr-FR"/>
              </w:rPr>
            </w:pPr>
            <w:hyperlink r:id="rId28" w:history="1">
              <w:r w:rsidR="00480F43" w:rsidRPr="006973FC">
                <w:rPr>
                  <w:rStyle w:val="Hyperlink"/>
                  <w:rFonts w:cs="Arial"/>
                  <w:color w:val="auto"/>
                  <w:lang w:val="fr-FR"/>
                </w:rPr>
                <w:t>S1-250171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9CA8E8" w14:textId="77777777" w:rsidR="00480F43" w:rsidRPr="006973FC" w:rsidRDefault="00480F43" w:rsidP="00DE470E">
            <w:pPr>
              <w:snapToGrid w:val="0"/>
              <w:spacing w:after="0" w:line="240" w:lineRule="auto"/>
              <w:rPr>
                <w:lang w:val="fr-FR"/>
              </w:rPr>
            </w:pPr>
            <w:r w:rsidRPr="006973FC">
              <w:rPr>
                <w:lang w:val="fr-FR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08A2C0" w14:textId="77777777" w:rsidR="00480F43" w:rsidRPr="006973FC" w:rsidRDefault="00480F43" w:rsidP="00DE470E">
            <w:pPr>
              <w:snapToGrid w:val="0"/>
              <w:spacing w:after="0" w:line="240" w:lineRule="auto"/>
              <w:rPr>
                <w:lang w:val="fr-FR"/>
              </w:rPr>
            </w:pPr>
            <w:r w:rsidRPr="006973FC">
              <w:rPr>
                <w:lang w:val="fr-FR"/>
              </w:rPr>
              <w:t>Update on W.1 Use Case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586AC1" w14:textId="6885A5AF" w:rsidR="00480F43" w:rsidRPr="006973FC" w:rsidRDefault="006973FC" w:rsidP="00DE47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6973FC">
              <w:rPr>
                <w:rFonts w:eastAsia="Times New Roman" w:cs="Arial"/>
                <w:szCs w:val="18"/>
                <w:lang w:val="de-DE" w:eastAsia="ar-SA"/>
              </w:rPr>
              <w:t>Revised to S1-250823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044123" w14:textId="77777777" w:rsidR="00480F43" w:rsidRPr="006973FC" w:rsidRDefault="00480F43" w:rsidP="00DE470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6973FC" w:rsidRPr="002B5B90" w14:paraId="29465F56" w14:textId="77777777" w:rsidTr="008335E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DDBCB" w14:textId="7C36D225" w:rsidR="006973FC" w:rsidRPr="008335EE" w:rsidRDefault="006973FC" w:rsidP="00DE47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335E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5DDA8" w14:textId="138231A1" w:rsidR="006973FC" w:rsidRPr="008335EE" w:rsidRDefault="00BB7942" w:rsidP="00DE470E">
            <w:pPr>
              <w:snapToGrid w:val="0"/>
              <w:spacing w:after="0" w:line="240" w:lineRule="auto"/>
            </w:pPr>
            <w:hyperlink r:id="rId29" w:history="1">
              <w:r w:rsidR="006973FC" w:rsidRPr="008335EE">
                <w:rPr>
                  <w:rStyle w:val="Hyperlink"/>
                  <w:rFonts w:cs="Arial"/>
                  <w:color w:val="auto"/>
                </w:rPr>
                <w:t>S1-250823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52083" w14:textId="7DBF5224" w:rsidR="006973FC" w:rsidRPr="008335EE" w:rsidRDefault="006973FC" w:rsidP="00DE470E">
            <w:pPr>
              <w:snapToGrid w:val="0"/>
              <w:spacing w:after="0" w:line="240" w:lineRule="auto"/>
              <w:rPr>
                <w:lang w:val="fr-FR"/>
              </w:rPr>
            </w:pPr>
            <w:r w:rsidRPr="008335EE">
              <w:rPr>
                <w:lang w:val="fr-FR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D416C" w14:textId="2FBF2A1D" w:rsidR="006973FC" w:rsidRPr="008335EE" w:rsidRDefault="006973FC" w:rsidP="00DE470E">
            <w:pPr>
              <w:snapToGrid w:val="0"/>
              <w:spacing w:after="0" w:line="240" w:lineRule="auto"/>
              <w:rPr>
                <w:lang w:val="fr-FR"/>
              </w:rPr>
            </w:pPr>
            <w:r w:rsidRPr="008335EE">
              <w:rPr>
                <w:lang w:val="fr-FR"/>
              </w:rPr>
              <w:t>Update on W.1 Use Case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37B36" w14:textId="2F0B4AAB" w:rsidR="006973FC" w:rsidRPr="008335EE" w:rsidRDefault="006973FC" w:rsidP="00DE47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AC28D" w14:textId="20592C56" w:rsidR="006973FC" w:rsidRPr="008335EE" w:rsidRDefault="006973FC" w:rsidP="00DE470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335EE">
              <w:rPr>
                <w:rFonts w:eastAsia="Arial Unicode MS" w:cs="Arial"/>
                <w:szCs w:val="18"/>
                <w:lang w:val="de-DE" w:eastAsia="ar-SA"/>
              </w:rPr>
              <w:t>Revision of S1-250171.</w:t>
            </w:r>
          </w:p>
        </w:tc>
      </w:tr>
      <w:tr w:rsidR="00480F43" w:rsidRPr="002B5B90" w14:paraId="2744EF4C" w14:textId="77777777" w:rsidTr="009D743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0ACFC0" w14:textId="77777777" w:rsidR="00480F43" w:rsidRPr="009D743A" w:rsidRDefault="00480F43" w:rsidP="00DE47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D743A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D0C495" w14:textId="21085329" w:rsidR="00480F43" w:rsidRPr="009D743A" w:rsidRDefault="00BB7942" w:rsidP="00DE470E">
            <w:pPr>
              <w:snapToGrid w:val="0"/>
              <w:spacing w:after="0" w:line="240" w:lineRule="auto"/>
              <w:rPr>
                <w:lang w:val="fr-FR"/>
              </w:rPr>
            </w:pPr>
            <w:hyperlink r:id="rId30" w:history="1">
              <w:r w:rsidR="00480F43" w:rsidRPr="009D743A">
                <w:rPr>
                  <w:rStyle w:val="Hyperlink"/>
                  <w:rFonts w:cs="Arial"/>
                  <w:color w:val="auto"/>
                  <w:lang w:val="fr-FR"/>
                </w:rPr>
                <w:t>S1-250166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1234B6" w14:textId="77777777" w:rsidR="00480F43" w:rsidRPr="009D743A" w:rsidRDefault="00480F43" w:rsidP="00DE470E">
            <w:pPr>
              <w:snapToGrid w:val="0"/>
              <w:spacing w:after="0" w:line="240" w:lineRule="auto"/>
              <w:rPr>
                <w:lang w:val="fr-FR"/>
              </w:rPr>
            </w:pPr>
            <w:r w:rsidRPr="009D743A">
              <w:rPr>
                <w:lang w:val="fr-FR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7D06E2" w14:textId="77777777" w:rsidR="00480F43" w:rsidRPr="009D743A" w:rsidRDefault="00480F43" w:rsidP="00DE470E">
            <w:pPr>
              <w:snapToGrid w:val="0"/>
              <w:spacing w:after="0" w:line="240" w:lineRule="auto"/>
              <w:rPr>
                <w:lang w:val="fr-FR"/>
              </w:rPr>
            </w:pPr>
            <w:r w:rsidRPr="009D743A">
              <w:rPr>
                <w:lang w:val="fr-FR"/>
              </w:rPr>
              <w:t>Update on W.2 Use Case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7DBAA2" w14:textId="31864FA8" w:rsidR="00480F43" w:rsidRPr="009D743A" w:rsidRDefault="009D743A" w:rsidP="00DE47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D743A">
              <w:rPr>
                <w:rFonts w:eastAsia="Times New Roman" w:cs="Arial"/>
                <w:szCs w:val="18"/>
                <w:lang w:val="de-DE" w:eastAsia="ar-SA"/>
              </w:rPr>
              <w:t>Revised to S1-250824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6DAAF9" w14:textId="77777777" w:rsidR="00480F43" w:rsidRPr="009D743A" w:rsidRDefault="00480F43" w:rsidP="00DE470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9D743A" w:rsidRPr="002B5B90" w14:paraId="6CBB0C45" w14:textId="77777777" w:rsidTr="009D743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A72F8" w14:textId="3F79702D" w:rsidR="009D743A" w:rsidRPr="009D743A" w:rsidRDefault="009D743A" w:rsidP="00DE47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D743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97619" w14:textId="45E245D9" w:rsidR="009D743A" w:rsidRPr="009D743A" w:rsidRDefault="00BB7942" w:rsidP="00DE470E">
            <w:pPr>
              <w:snapToGrid w:val="0"/>
              <w:spacing w:after="0" w:line="240" w:lineRule="auto"/>
            </w:pPr>
            <w:hyperlink r:id="rId31" w:history="1">
              <w:r w:rsidR="009D743A" w:rsidRPr="009D743A">
                <w:rPr>
                  <w:rStyle w:val="Hyperlink"/>
                  <w:rFonts w:cs="Arial"/>
                  <w:color w:val="auto"/>
                </w:rPr>
                <w:t>S1-250824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48D67" w14:textId="50D5D69C" w:rsidR="009D743A" w:rsidRPr="009D743A" w:rsidRDefault="009D743A" w:rsidP="00DE470E">
            <w:pPr>
              <w:snapToGrid w:val="0"/>
              <w:spacing w:after="0" w:line="240" w:lineRule="auto"/>
              <w:rPr>
                <w:lang w:val="fr-FR"/>
              </w:rPr>
            </w:pPr>
            <w:r w:rsidRPr="009D743A">
              <w:rPr>
                <w:lang w:val="fr-FR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166AF" w14:textId="369707B9" w:rsidR="009D743A" w:rsidRPr="009D743A" w:rsidRDefault="009D743A" w:rsidP="00DE470E">
            <w:pPr>
              <w:snapToGrid w:val="0"/>
              <w:spacing w:after="0" w:line="240" w:lineRule="auto"/>
              <w:rPr>
                <w:lang w:val="fr-FR"/>
              </w:rPr>
            </w:pPr>
            <w:r w:rsidRPr="009D743A">
              <w:rPr>
                <w:lang w:val="fr-FR"/>
              </w:rPr>
              <w:t>Update on W.2 Use Case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D1F3E" w14:textId="77777777" w:rsidR="009D743A" w:rsidRPr="009D743A" w:rsidRDefault="009D743A" w:rsidP="00DE47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454EF" w14:textId="5ED29CCA" w:rsidR="009D743A" w:rsidRPr="009D743A" w:rsidRDefault="009D743A" w:rsidP="00DE470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D743A">
              <w:rPr>
                <w:rFonts w:eastAsia="Arial Unicode MS" w:cs="Arial"/>
                <w:szCs w:val="18"/>
                <w:lang w:val="de-DE" w:eastAsia="ar-SA"/>
              </w:rPr>
              <w:t>Revision of S1-250166.</w:t>
            </w:r>
          </w:p>
        </w:tc>
      </w:tr>
      <w:tr w:rsidR="00480F43" w:rsidRPr="002B5B90" w14:paraId="640159AB" w14:textId="77777777" w:rsidTr="008335E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D86AC6" w14:textId="77777777" w:rsidR="00480F43" w:rsidRPr="009D743A" w:rsidRDefault="00480F43" w:rsidP="00DE47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D743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84E05C" w14:textId="602B39DC" w:rsidR="00480F43" w:rsidRPr="009D743A" w:rsidRDefault="00BB7942" w:rsidP="00DE470E">
            <w:pPr>
              <w:snapToGrid w:val="0"/>
              <w:spacing w:after="0" w:line="240" w:lineRule="auto"/>
              <w:rPr>
                <w:lang w:val="fr-FR"/>
              </w:rPr>
            </w:pPr>
            <w:hyperlink r:id="rId32" w:history="1">
              <w:r w:rsidR="00480F43" w:rsidRPr="009D743A">
                <w:rPr>
                  <w:rStyle w:val="Hyperlink"/>
                  <w:rFonts w:cs="Arial"/>
                  <w:color w:val="auto"/>
                  <w:lang w:val="fr-FR"/>
                </w:rPr>
                <w:t>S1-250307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9FE644" w14:textId="77777777" w:rsidR="00480F43" w:rsidRPr="009D743A" w:rsidRDefault="00480F43" w:rsidP="00DE470E">
            <w:pPr>
              <w:snapToGrid w:val="0"/>
              <w:spacing w:after="0" w:line="240" w:lineRule="auto"/>
              <w:rPr>
                <w:lang w:val="fr-FR"/>
              </w:rPr>
            </w:pPr>
            <w:r w:rsidRPr="009D743A">
              <w:rPr>
                <w:lang w:val="fr-FR"/>
              </w:rPr>
              <w:t xml:space="preserve">Philips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518510" w14:textId="77777777" w:rsidR="00480F43" w:rsidRPr="009D743A" w:rsidRDefault="00480F43" w:rsidP="00DE470E">
            <w:pPr>
              <w:snapToGrid w:val="0"/>
              <w:spacing w:after="0" w:line="240" w:lineRule="auto"/>
              <w:rPr>
                <w:lang w:val="fr-FR"/>
              </w:rPr>
            </w:pPr>
            <w:r w:rsidRPr="009D743A">
              <w:rPr>
                <w:lang w:val="fr-FR"/>
              </w:rPr>
              <w:t xml:space="preserve">Update use case W.2 </w:t>
            </w:r>
            <w:proofErr w:type="spellStart"/>
            <w:r w:rsidRPr="009D743A">
              <w:rPr>
                <w:lang w:val="fr-FR"/>
              </w:rPr>
              <w:t>with</w:t>
            </w:r>
            <w:proofErr w:type="spellEnd"/>
            <w:r w:rsidRPr="009D743A">
              <w:rPr>
                <w:lang w:val="fr-FR"/>
              </w:rPr>
              <w:t xml:space="preserve"> </w:t>
            </w:r>
            <w:proofErr w:type="spellStart"/>
            <w:r w:rsidRPr="009D743A">
              <w:rPr>
                <w:lang w:val="fr-FR"/>
              </w:rPr>
              <w:t>resource</w:t>
            </w:r>
            <w:proofErr w:type="spellEnd"/>
            <w:r w:rsidRPr="009D743A">
              <w:rPr>
                <w:lang w:val="fr-FR"/>
              </w:rPr>
              <w:t xml:space="preserve"> </w:t>
            </w:r>
            <w:proofErr w:type="spellStart"/>
            <w:r w:rsidRPr="009D743A">
              <w:rPr>
                <w:lang w:val="fr-FR"/>
              </w:rPr>
              <w:t>scheduling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6A7FCA" w14:textId="30D147E3" w:rsidR="00480F43" w:rsidRPr="009D743A" w:rsidRDefault="009D743A" w:rsidP="00DE47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D743A">
              <w:rPr>
                <w:rFonts w:eastAsia="Times New Roman" w:cs="Arial"/>
                <w:szCs w:val="18"/>
                <w:lang w:val="de-DE" w:eastAsia="ar-SA"/>
              </w:rPr>
              <w:t>Revised to S1-250825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B56570" w14:textId="77777777" w:rsidR="00480F43" w:rsidRPr="009D743A" w:rsidRDefault="00480F43" w:rsidP="00DE470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9D743A" w:rsidRPr="002B5B90" w14:paraId="2B6C35BF" w14:textId="77777777" w:rsidTr="008335E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699F8A" w14:textId="588EC535" w:rsidR="009D743A" w:rsidRPr="008335EE" w:rsidRDefault="009D743A" w:rsidP="00DE47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335E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1A63A0" w14:textId="33724015" w:rsidR="009D743A" w:rsidRPr="008335EE" w:rsidRDefault="00BB7942" w:rsidP="00DE470E">
            <w:pPr>
              <w:snapToGrid w:val="0"/>
              <w:spacing w:after="0" w:line="240" w:lineRule="auto"/>
            </w:pPr>
            <w:hyperlink r:id="rId33" w:history="1">
              <w:r w:rsidR="009D743A" w:rsidRPr="008335EE">
                <w:rPr>
                  <w:rStyle w:val="Hyperlink"/>
                  <w:rFonts w:cs="Arial"/>
                  <w:color w:val="auto"/>
                </w:rPr>
                <w:t>S1-250825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6CB995" w14:textId="22E06689" w:rsidR="009D743A" w:rsidRPr="008335EE" w:rsidRDefault="009D743A" w:rsidP="00DE470E">
            <w:pPr>
              <w:snapToGrid w:val="0"/>
              <w:spacing w:after="0" w:line="240" w:lineRule="auto"/>
              <w:rPr>
                <w:lang w:val="fr-FR"/>
              </w:rPr>
            </w:pPr>
            <w:r w:rsidRPr="008335EE">
              <w:rPr>
                <w:lang w:val="fr-FR"/>
              </w:rPr>
              <w:t xml:space="preserve">Philips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185567" w14:textId="15CA5696" w:rsidR="009D743A" w:rsidRPr="008335EE" w:rsidRDefault="009D743A" w:rsidP="00DE470E">
            <w:pPr>
              <w:snapToGrid w:val="0"/>
              <w:spacing w:after="0" w:line="240" w:lineRule="auto"/>
              <w:rPr>
                <w:lang w:val="fr-FR"/>
              </w:rPr>
            </w:pPr>
            <w:r w:rsidRPr="008335EE">
              <w:rPr>
                <w:lang w:val="fr-FR"/>
              </w:rPr>
              <w:t xml:space="preserve">Update use case W.2 </w:t>
            </w:r>
            <w:proofErr w:type="spellStart"/>
            <w:r w:rsidRPr="008335EE">
              <w:rPr>
                <w:lang w:val="fr-FR"/>
              </w:rPr>
              <w:t>with</w:t>
            </w:r>
            <w:proofErr w:type="spellEnd"/>
            <w:r w:rsidRPr="008335EE">
              <w:rPr>
                <w:lang w:val="fr-FR"/>
              </w:rPr>
              <w:t xml:space="preserve"> </w:t>
            </w:r>
            <w:proofErr w:type="spellStart"/>
            <w:r w:rsidRPr="008335EE">
              <w:rPr>
                <w:lang w:val="fr-FR"/>
              </w:rPr>
              <w:t>resource</w:t>
            </w:r>
            <w:proofErr w:type="spellEnd"/>
            <w:r w:rsidRPr="008335EE">
              <w:rPr>
                <w:lang w:val="fr-FR"/>
              </w:rPr>
              <w:t xml:space="preserve"> </w:t>
            </w:r>
            <w:proofErr w:type="spellStart"/>
            <w:r w:rsidRPr="008335EE">
              <w:rPr>
                <w:lang w:val="fr-FR"/>
              </w:rPr>
              <w:t>scheduling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914D2C" w14:textId="4E874CEB" w:rsidR="009D743A" w:rsidRPr="008335EE" w:rsidRDefault="008335EE" w:rsidP="00DE47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335EE">
              <w:rPr>
                <w:rFonts w:eastAsia="Times New Roman" w:cs="Arial"/>
                <w:szCs w:val="18"/>
                <w:lang w:val="de-DE" w:eastAsia="ar-SA"/>
              </w:rPr>
              <w:t>Revised to S1-250854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4A7B63" w14:textId="71569D60" w:rsidR="009D743A" w:rsidRPr="008335EE" w:rsidRDefault="009D743A" w:rsidP="00DE470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335EE">
              <w:rPr>
                <w:rFonts w:eastAsia="Arial Unicode MS" w:cs="Arial"/>
                <w:szCs w:val="18"/>
                <w:lang w:val="de-DE" w:eastAsia="ar-SA"/>
              </w:rPr>
              <w:t>Revision of S1-250307.</w:t>
            </w:r>
          </w:p>
        </w:tc>
      </w:tr>
      <w:tr w:rsidR="008335EE" w:rsidRPr="002B5B90" w14:paraId="32B21D4A" w14:textId="77777777" w:rsidTr="008335E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DA5E7" w14:textId="760A726F" w:rsidR="008335EE" w:rsidRPr="008335EE" w:rsidRDefault="008335EE" w:rsidP="00DE47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335E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25C18" w14:textId="4D8689B8" w:rsidR="008335EE" w:rsidRPr="008335EE" w:rsidRDefault="00BB7942" w:rsidP="00DE470E">
            <w:pPr>
              <w:snapToGrid w:val="0"/>
              <w:spacing w:after="0" w:line="240" w:lineRule="auto"/>
            </w:pPr>
            <w:hyperlink r:id="rId34" w:history="1">
              <w:r w:rsidR="008335EE" w:rsidRPr="008335EE">
                <w:rPr>
                  <w:rStyle w:val="Hyperlink"/>
                  <w:rFonts w:cs="Arial"/>
                  <w:color w:val="auto"/>
                </w:rPr>
                <w:t>S1-250854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3E201" w14:textId="6FBF8B42" w:rsidR="008335EE" w:rsidRPr="008335EE" w:rsidRDefault="008335EE" w:rsidP="00DE470E">
            <w:pPr>
              <w:snapToGrid w:val="0"/>
              <w:spacing w:after="0" w:line="240" w:lineRule="auto"/>
              <w:rPr>
                <w:lang w:val="fr-FR"/>
              </w:rPr>
            </w:pPr>
            <w:r w:rsidRPr="008335EE">
              <w:rPr>
                <w:lang w:val="fr-FR"/>
              </w:rPr>
              <w:t xml:space="preserve">Philips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21FAB" w14:textId="224E4DE7" w:rsidR="008335EE" w:rsidRPr="008335EE" w:rsidRDefault="008335EE" w:rsidP="00DE470E">
            <w:pPr>
              <w:snapToGrid w:val="0"/>
              <w:spacing w:after="0" w:line="240" w:lineRule="auto"/>
              <w:rPr>
                <w:lang w:val="fr-FR"/>
              </w:rPr>
            </w:pPr>
            <w:r w:rsidRPr="008335EE">
              <w:rPr>
                <w:lang w:val="fr-FR"/>
              </w:rPr>
              <w:t xml:space="preserve">Update use case W.2 </w:t>
            </w:r>
            <w:proofErr w:type="spellStart"/>
            <w:r w:rsidRPr="008335EE">
              <w:rPr>
                <w:lang w:val="fr-FR"/>
              </w:rPr>
              <w:t>with</w:t>
            </w:r>
            <w:proofErr w:type="spellEnd"/>
            <w:r w:rsidRPr="008335EE">
              <w:rPr>
                <w:lang w:val="fr-FR"/>
              </w:rPr>
              <w:t xml:space="preserve"> </w:t>
            </w:r>
            <w:proofErr w:type="spellStart"/>
            <w:r w:rsidRPr="008335EE">
              <w:rPr>
                <w:lang w:val="fr-FR"/>
              </w:rPr>
              <w:t>resource</w:t>
            </w:r>
            <w:proofErr w:type="spellEnd"/>
            <w:r w:rsidRPr="008335EE">
              <w:rPr>
                <w:lang w:val="fr-FR"/>
              </w:rPr>
              <w:t xml:space="preserve"> </w:t>
            </w:r>
            <w:proofErr w:type="spellStart"/>
            <w:r w:rsidRPr="008335EE">
              <w:rPr>
                <w:lang w:val="fr-FR"/>
              </w:rPr>
              <w:t>scheduling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5E51F" w14:textId="77777777" w:rsidR="008335EE" w:rsidRPr="008335EE" w:rsidRDefault="008335EE" w:rsidP="00DE47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C51EA" w14:textId="75DFBBA5" w:rsidR="008335EE" w:rsidRDefault="008335EE" w:rsidP="00DE470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335EE">
              <w:rPr>
                <w:rFonts w:eastAsia="Arial Unicode MS" w:cs="Arial"/>
                <w:i/>
                <w:szCs w:val="18"/>
                <w:lang w:val="de-DE" w:eastAsia="ar-SA"/>
              </w:rPr>
              <w:t>Revision of S1-250307.</w:t>
            </w:r>
          </w:p>
          <w:p w14:paraId="7993B5CB" w14:textId="09D4F4B4" w:rsidR="008335EE" w:rsidRPr="008335EE" w:rsidRDefault="008335EE" w:rsidP="00DE470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335EE">
              <w:rPr>
                <w:rFonts w:eastAsia="Arial Unicode MS" w:cs="Arial"/>
                <w:szCs w:val="18"/>
                <w:lang w:val="de-DE" w:eastAsia="ar-SA"/>
              </w:rPr>
              <w:t>Revision of S1-250825.</w:t>
            </w:r>
          </w:p>
        </w:tc>
      </w:tr>
      <w:tr w:rsidR="00DC5334" w:rsidRPr="006E6FF4" w14:paraId="016B5FEC" w14:textId="77777777" w:rsidTr="009D743A"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673BEFCC" w14:textId="77777777" w:rsidR="00DC5334" w:rsidRPr="00D01712" w:rsidRDefault="00DC5334" w:rsidP="00DC5334">
            <w:pPr>
              <w:pStyle w:val="Heading8"/>
              <w:jc w:val="left"/>
              <w:rPr>
                <w:color w:val="1F497D" w:themeColor="text2"/>
                <w:sz w:val="18"/>
                <w:szCs w:val="22"/>
              </w:rPr>
            </w:pPr>
            <w:r>
              <w:rPr>
                <w:color w:val="1F497D" w:themeColor="text2"/>
                <w:sz w:val="18"/>
                <w:szCs w:val="22"/>
              </w:rPr>
              <w:t>New Use cases</w:t>
            </w:r>
          </w:p>
        </w:tc>
      </w:tr>
      <w:tr w:rsidR="00DC5334" w:rsidRPr="002B5B90" w14:paraId="20E6FD7F" w14:textId="77777777" w:rsidTr="009D743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8BE7AB" w14:textId="6FBB5FAB" w:rsidR="00DC5334" w:rsidRPr="009D743A" w:rsidRDefault="00480F43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D743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43645C" w14:textId="462EA427" w:rsidR="00DC5334" w:rsidRPr="009D743A" w:rsidRDefault="00BB7942" w:rsidP="00DC5334">
            <w:pPr>
              <w:snapToGrid w:val="0"/>
              <w:spacing w:after="0" w:line="240" w:lineRule="auto"/>
              <w:rPr>
                <w:lang w:val="fr-FR"/>
              </w:rPr>
            </w:pPr>
            <w:hyperlink r:id="rId35" w:history="1">
              <w:r w:rsidR="00DC5334" w:rsidRPr="009D743A">
                <w:rPr>
                  <w:rStyle w:val="Hyperlink"/>
                  <w:rFonts w:cs="Arial"/>
                  <w:color w:val="auto"/>
                  <w:lang w:val="fr-FR"/>
                </w:rPr>
                <w:t>S1-250010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6E0413" w14:textId="1BA6E424" w:rsidR="00DC5334" w:rsidRPr="009D743A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9D743A">
              <w:rPr>
                <w:lang w:val="fr-FR"/>
              </w:rPr>
              <w:t xml:space="preserve">Qualcomm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9F20E5" w14:textId="45B7F1D5" w:rsidR="00DC5334" w:rsidRPr="009D743A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9D743A">
              <w:rPr>
                <w:lang w:val="fr-FR"/>
              </w:rPr>
              <w:t xml:space="preserve">Use case on </w:t>
            </w:r>
            <w:proofErr w:type="spellStart"/>
            <w:r w:rsidRPr="009D743A">
              <w:rPr>
                <w:lang w:val="fr-FR"/>
              </w:rPr>
              <w:t>Supplemental</w:t>
            </w:r>
            <w:proofErr w:type="spellEnd"/>
            <w:r w:rsidRPr="009D743A">
              <w:rPr>
                <w:lang w:val="fr-FR"/>
              </w:rPr>
              <w:t xml:space="preserve"> NW Extension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BDE2C9" w14:textId="4F6A83CC" w:rsidR="00DC5334" w:rsidRPr="009D743A" w:rsidRDefault="009D743A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D743A">
              <w:rPr>
                <w:rFonts w:eastAsia="Times New Roman" w:cs="Arial"/>
                <w:szCs w:val="18"/>
                <w:lang w:val="de-DE" w:eastAsia="ar-SA"/>
              </w:rPr>
              <w:t>Revised to S1-250826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B1FA95" w14:textId="77777777" w:rsidR="00DC5334" w:rsidRPr="009D743A" w:rsidRDefault="00DC5334" w:rsidP="00DC533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9D743A" w:rsidRPr="002B5B90" w14:paraId="5EE684A3" w14:textId="77777777" w:rsidTr="006F4D5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2678F" w14:textId="6C475605" w:rsidR="009D743A" w:rsidRPr="009D743A" w:rsidRDefault="009D743A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D743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BE6A4" w14:textId="199E4351" w:rsidR="009D743A" w:rsidRPr="009D743A" w:rsidRDefault="00BB7942" w:rsidP="00DC5334">
            <w:pPr>
              <w:snapToGrid w:val="0"/>
              <w:spacing w:after="0" w:line="240" w:lineRule="auto"/>
            </w:pPr>
            <w:hyperlink r:id="rId36" w:history="1">
              <w:r w:rsidR="009D743A" w:rsidRPr="009D743A">
                <w:rPr>
                  <w:rStyle w:val="Hyperlink"/>
                  <w:rFonts w:cs="Arial"/>
                  <w:color w:val="auto"/>
                </w:rPr>
                <w:t>S1-250826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BE7A3" w14:textId="31165CEB" w:rsidR="009D743A" w:rsidRPr="009D743A" w:rsidRDefault="009D743A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9D743A">
              <w:rPr>
                <w:lang w:val="fr-FR"/>
              </w:rPr>
              <w:t xml:space="preserve">Qualcomm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22BAF" w14:textId="41F77E7C" w:rsidR="009D743A" w:rsidRPr="009D743A" w:rsidRDefault="009D743A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9D743A">
              <w:rPr>
                <w:lang w:val="fr-FR"/>
              </w:rPr>
              <w:t xml:space="preserve">Use case on </w:t>
            </w:r>
            <w:proofErr w:type="spellStart"/>
            <w:r w:rsidRPr="009D743A">
              <w:rPr>
                <w:lang w:val="fr-FR"/>
              </w:rPr>
              <w:t>Supplemental</w:t>
            </w:r>
            <w:proofErr w:type="spellEnd"/>
            <w:r w:rsidRPr="009D743A">
              <w:rPr>
                <w:lang w:val="fr-FR"/>
              </w:rPr>
              <w:t xml:space="preserve"> NW Extension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2BFC1" w14:textId="77777777" w:rsidR="009D743A" w:rsidRPr="009D743A" w:rsidRDefault="009D743A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30729" w14:textId="4C7B4BC3" w:rsidR="009D743A" w:rsidRPr="009D743A" w:rsidRDefault="009D743A" w:rsidP="00DC533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D743A">
              <w:rPr>
                <w:rFonts w:eastAsia="Arial Unicode MS" w:cs="Arial"/>
                <w:szCs w:val="18"/>
                <w:lang w:val="de-DE" w:eastAsia="ar-SA"/>
              </w:rPr>
              <w:t>Revision of S1-250010.</w:t>
            </w:r>
          </w:p>
        </w:tc>
      </w:tr>
      <w:tr w:rsidR="00DC5334" w:rsidRPr="002B5B90" w14:paraId="5CDB6A49" w14:textId="77777777" w:rsidTr="008335E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97C308" w14:textId="06698ACF" w:rsidR="00DC5334" w:rsidRPr="006F4D53" w:rsidRDefault="00480F43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F4D5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21F833" w14:textId="193646BA" w:rsidR="00DC5334" w:rsidRPr="006F4D53" w:rsidRDefault="00BB7942" w:rsidP="00DC5334">
            <w:pPr>
              <w:snapToGrid w:val="0"/>
              <w:spacing w:after="0" w:line="240" w:lineRule="auto"/>
              <w:rPr>
                <w:lang w:val="fr-FR"/>
              </w:rPr>
            </w:pPr>
            <w:hyperlink r:id="rId37" w:history="1">
              <w:r w:rsidR="00DC5334" w:rsidRPr="006F4D53">
                <w:rPr>
                  <w:rStyle w:val="Hyperlink"/>
                  <w:rFonts w:cs="Arial"/>
                  <w:color w:val="auto"/>
                  <w:lang w:val="fr-FR"/>
                </w:rPr>
                <w:t>S1-250015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3BA4C1" w14:textId="6C8AFB16" w:rsidR="00DC5334" w:rsidRPr="006F4D53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proofErr w:type="gramStart"/>
            <w:r w:rsidRPr="006F4D53">
              <w:rPr>
                <w:lang w:val="fr-FR"/>
              </w:rPr>
              <w:t>vivo</w:t>
            </w:r>
            <w:proofErr w:type="gramEnd"/>
            <w:r w:rsidRPr="006F4D53">
              <w:rPr>
                <w:lang w:val="fr-FR"/>
              </w:rPr>
              <w:t>, China Mobile, 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2C4CFD" w14:textId="3CC557BA" w:rsidR="00DC5334" w:rsidRPr="006F4D53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6F4D53">
              <w:rPr>
                <w:lang w:val="fr-FR"/>
              </w:rPr>
              <w:t xml:space="preserve">Use case on </w:t>
            </w:r>
            <w:proofErr w:type="spellStart"/>
            <w:r w:rsidRPr="006F4D53">
              <w:rPr>
                <w:lang w:val="fr-FR"/>
              </w:rPr>
              <w:t>computing</w:t>
            </w:r>
            <w:proofErr w:type="spellEnd"/>
            <w:r w:rsidRPr="006F4D53">
              <w:rPr>
                <w:lang w:val="fr-FR"/>
              </w:rPr>
              <w:t xml:space="preserve"> service for XR </w:t>
            </w:r>
            <w:proofErr w:type="spellStart"/>
            <w:r w:rsidRPr="006F4D53">
              <w:rPr>
                <w:lang w:val="fr-FR"/>
              </w:rPr>
              <w:t>game</w:t>
            </w:r>
            <w:proofErr w:type="spellEnd"/>
            <w:r w:rsidRPr="006F4D53">
              <w:rPr>
                <w:lang w:val="fr-FR"/>
              </w:rPr>
              <w:t xml:space="preserve"> </w:t>
            </w:r>
            <w:proofErr w:type="spellStart"/>
            <w:r w:rsidRPr="006F4D53">
              <w:rPr>
                <w:lang w:val="fr-FR"/>
              </w:rPr>
              <w:t>acceleration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926DB0" w14:textId="2F3B5077" w:rsidR="00DC5334" w:rsidRPr="006F4D53" w:rsidRDefault="006F4D53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6F4D53">
              <w:rPr>
                <w:rFonts w:eastAsia="Times New Roman" w:cs="Arial"/>
                <w:szCs w:val="18"/>
                <w:lang w:val="de-DE" w:eastAsia="ar-SA"/>
              </w:rPr>
              <w:t>Revised to S1-250827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86C25E" w14:textId="77777777" w:rsidR="00DC5334" w:rsidRPr="006F4D53" w:rsidRDefault="00DC5334" w:rsidP="00DC533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6F4D53" w:rsidRPr="002B5B90" w14:paraId="02D495F1" w14:textId="77777777" w:rsidTr="008335E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FF8970" w14:textId="16B2EA7F" w:rsidR="006F4D53" w:rsidRPr="008335EE" w:rsidRDefault="006F4D53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335E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484EA7" w14:textId="58F37663" w:rsidR="006F4D53" w:rsidRPr="008335EE" w:rsidRDefault="00BB7942" w:rsidP="00DC5334">
            <w:pPr>
              <w:snapToGrid w:val="0"/>
              <w:spacing w:after="0" w:line="240" w:lineRule="auto"/>
            </w:pPr>
            <w:hyperlink r:id="rId38" w:history="1">
              <w:r w:rsidR="006F4D53" w:rsidRPr="008335EE">
                <w:rPr>
                  <w:rStyle w:val="Hyperlink"/>
                  <w:rFonts w:cs="Arial"/>
                  <w:color w:val="auto"/>
                </w:rPr>
                <w:t>S1-250827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FE22A6" w14:textId="109FE962" w:rsidR="006F4D53" w:rsidRPr="008335EE" w:rsidRDefault="006F4D53" w:rsidP="00DC5334">
            <w:pPr>
              <w:snapToGrid w:val="0"/>
              <w:spacing w:after="0" w:line="240" w:lineRule="auto"/>
              <w:rPr>
                <w:lang w:val="fr-FR"/>
              </w:rPr>
            </w:pPr>
            <w:proofErr w:type="gramStart"/>
            <w:r w:rsidRPr="008335EE">
              <w:rPr>
                <w:lang w:val="fr-FR"/>
              </w:rPr>
              <w:t>vivo</w:t>
            </w:r>
            <w:proofErr w:type="gramEnd"/>
            <w:r w:rsidRPr="008335EE">
              <w:rPr>
                <w:lang w:val="fr-FR"/>
              </w:rPr>
              <w:t>, China Mobile, 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842D2B" w14:textId="61C91D5B" w:rsidR="006F4D53" w:rsidRPr="008335EE" w:rsidRDefault="006F4D53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8335EE">
              <w:rPr>
                <w:lang w:val="fr-FR"/>
              </w:rPr>
              <w:t xml:space="preserve">Use case on </w:t>
            </w:r>
            <w:proofErr w:type="spellStart"/>
            <w:r w:rsidRPr="008335EE">
              <w:rPr>
                <w:lang w:val="fr-FR"/>
              </w:rPr>
              <w:t>computing</w:t>
            </w:r>
            <w:proofErr w:type="spellEnd"/>
            <w:r w:rsidRPr="008335EE">
              <w:rPr>
                <w:lang w:val="fr-FR"/>
              </w:rPr>
              <w:t xml:space="preserve"> service for XR </w:t>
            </w:r>
            <w:proofErr w:type="spellStart"/>
            <w:r w:rsidRPr="008335EE">
              <w:rPr>
                <w:lang w:val="fr-FR"/>
              </w:rPr>
              <w:t>game</w:t>
            </w:r>
            <w:proofErr w:type="spellEnd"/>
            <w:r w:rsidRPr="008335EE">
              <w:rPr>
                <w:lang w:val="fr-FR"/>
              </w:rPr>
              <w:t xml:space="preserve"> </w:t>
            </w:r>
            <w:proofErr w:type="spellStart"/>
            <w:r w:rsidRPr="008335EE">
              <w:rPr>
                <w:lang w:val="fr-FR"/>
              </w:rPr>
              <w:t>acceleration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C5B5FF" w14:textId="39F7D571" w:rsidR="006F4D53" w:rsidRPr="008335EE" w:rsidRDefault="008335EE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335EE">
              <w:rPr>
                <w:rFonts w:eastAsia="Times New Roman" w:cs="Arial"/>
                <w:szCs w:val="18"/>
                <w:lang w:val="de-DE" w:eastAsia="ar-SA"/>
              </w:rPr>
              <w:t>Revised to S1-250855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E3B646" w14:textId="3088F15A" w:rsidR="006F4D53" w:rsidRPr="008335EE" w:rsidRDefault="006F4D53" w:rsidP="00DC533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335EE">
              <w:rPr>
                <w:rFonts w:eastAsia="Arial Unicode MS" w:cs="Arial"/>
                <w:szCs w:val="18"/>
                <w:lang w:val="de-DE" w:eastAsia="ar-SA"/>
              </w:rPr>
              <w:t>Revision of S1-250015.</w:t>
            </w:r>
          </w:p>
        </w:tc>
      </w:tr>
      <w:tr w:rsidR="008335EE" w:rsidRPr="002B5B90" w14:paraId="3BD22524" w14:textId="77777777" w:rsidTr="008335E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0D907" w14:textId="11EC6129" w:rsidR="008335EE" w:rsidRPr="008335EE" w:rsidRDefault="008335EE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335E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29A58" w14:textId="5B4FE6B8" w:rsidR="008335EE" w:rsidRPr="008335EE" w:rsidRDefault="00BB7942" w:rsidP="00DC5334">
            <w:pPr>
              <w:snapToGrid w:val="0"/>
              <w:spacing w:after="0" w:line="240" w:lineRule="auto"/>
            </w:pPr>
            <w:hyperlink r:id="rId39" w:history="1">
              <w:r w:rsidR="008335EE" w:rsidRPr="008335EE">
                <w:rPr>
                  <w:rStyle w:val="Hyperlink"/>
                  <w:rFonts w:cs="Arial"/>
                  <w:color w:val="auto"/>
                </w:rPr>
                <w:t>S1-250855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7C94E" w14:textId="5E68BB23" w:rsidR="008335EE" w:rsidRPr="008335EE" w:rsidRDefault="008335EE" w:rsidP="00DC5334">
            <w:pPr>
              <w:snapToGrid w:val="0"/>
              <w:spacing w:after="0" w:line="240" w:lineRule="auto"/>
              <w:rPr>
                <w:lang w:val="fr-FR"/>
              </w:rPr>
            </w:pPr>
            <w:proofErr w:type="gramStart"/>
            <w:r w:rsidRPr="008335EE">
              <w:rPr>
                <w:lang w:val="fr-FR"/>
              </w:rPr>
              <w:t>vivo</w:t>
            </w:r>
            <w:proofErr w:type="gramEnd"/>
            <w:r w:rsidRPr="008335EE">
              <w:rPr>
                <w:lang w:val="fr-FR"/>
              </w:rPr>
              <w:t>, China Mobile, 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29D09" w14:textId="72E0109E" w:rsidR="008335EE" w:rsidRPr="008335EE" w:rsidRDefault="008335EE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8335EE">
              <w:rPr>
                <w:lang w:val="fr-FR"/>
              </w:rPr>
              <w:t xml:space="preserve">Use case on </w:t>
            </w:r>
            <w:proofErr w:type="spellStart"/>
            <w:r w:rsidRPr="008335EE">
              <w:rPr>
                <w:lang w:val="fr-FR"/>
              </w:rPr>
              <w:t>computing</w:t>
            </w:r>
            <w:proofErr w:type="spellEnd"/>
            <w:r w:rsidRPr="008335EE">
              <w:rPr>
                <w:lang w:val="fr-FR"/>
              </w:rPr>
              <w:t xml:space="preserve"> service for XR </w:t>
            </w:r>
            <w:proofErr w:type="spellStart"/>
            <w:r w:rsidRPr="008335EE">
              <w:rPr>
                <w:lang w:val="fr-FR"/>
              </w:rPr>
              <w:t>game</w:t>
            </w:r>
            <w:proofErr w:type="spellEnd"/>
            <w:r w:rsidRPr="008335EE">
              <w:rPr>
                <w:lang w:val="fr-FR"/>
              </w:rPr>
              <w:t xml:space="preserve"> </w:t>
            </w:r>
            <w:proofErr w:type="spellStart"/>
            <w:r w:rsidRPr="008335EE">
              <w:rPr>
                <w:lang w:val="fr-FR"/>
              </w:rPr>
              <w:t>acceleration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F4B17" w14:textId="77777777" w:rsidR="008335EE" w:rsidRPr="008335EE" w:rsidRDefault="008335EE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DA5EE" w14:textId="59FCCF23" w:rsidR="008335EE" w:rsidRDefault="008335EE" w:rsidP="00DC533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335EE">
              <w:rPr>
                <w:rFonts w:eastAsia="Arial Unicode MS" w:cs="Arial"/>
                <w:i/>
                <w:szCs w:val="18"/>
                <w:lang w:val="de-DE" w:eastAsia="ar-SA"/>
              </w:rPr>
              <w:t>Revision of S1-250015.</w:t>
            </w:r>
          </w:p>
          <w:p w14:paraId="4380B5FB" w14:textId="34582D46" w:rsidR="008335EE" w:rsidRPr="008335EE" w:rsidRDefault="008335EE" w:rsidP="00DC533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335EE">
              <w:rPr>
                <w:rFonts w:eastAsia="Arial Unicode MS" w:cs="Arial"/>
                <w:szCs w:val="18"/>
                <w:lang w:val="de-DE" w:eastAsia="ar-SA"/>
              </w:rPr>
              <w:t>Revision of S1-250827.</w:t>
            </w:r>
          </w:p>
        </w:tc>
      </w:tr>
      <w:tr w:rsidR="00480F43" w:rsidRPr="002B5B90" w14:paraId="5D63A5DA" w14:textId="77777777" w:rsidTr="00A60CE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896010" w14:textId="640BAB02" w:rsidR="00480F43" w:rsidRPr="00A77785" w:rsidRDefault="00480F43" w:rsidP="00480F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7778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373514" w14:textId="305238A2" w:rsidR="00480F43" w:rsidRPr="00A77785" w:rsidRDefault="00BB7942" w:rsidP="00480F43">
            <w:pPr>
              <w:snapToGrid w:val="0"/>
              <w:spacing w:after="0" w:line="240" w:lineRule="auto"/>
              <w:rPr>
                <w:lang w:val="fr-FR"/>
              </w:rPr>
            </w:pPr>
            <w:hyperlink r:id="rId40" w:history="1">
              <w:r w:rsidR="00480F43" w:rsidRPr="00A77785">
                <w:rPr>
                  <w:rStyle w:val="Hyperlink"/>
                  <w:rFonts w:cs="Arial"/>
                  <w:color w:val="auto"/>
                  <w:lang w:val="fr-FR"/>
                </w:rPr>
                <w:t>S1-250032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FC365A" w14:textId="2ACF7C2C" w:rsidR="00480F43" w:rsidRPr="00A77785" w:rsidRDefault="00480F43" w:rsidP="00480F43">
            <w:pPr>
              <w:snapToGrid w:val="0"/>
              <w:spacing w:after="0" w:line="240" w:lineRule="auto"/>
              <w:rPr>
                <w:lang w:val="fr-FR"/>
              </w:rPr>
            </w:pPr>
            <w:r w:rsidRPr="00A77785">
              <w:rPr>
                <w:lang w:val="fr-FR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BDFEB9" w14:textId="79C3468B" w:rsidR="00480F43" w:rsidRPr="00A77785" w:rsidRDefault="00480F43" w:rsidP="00480F43">
            <w:pPr>
              <w:snapToGrid w:val="0"/>
              <w:spacing w:after="0" w:line="240" w:lineRule="auto"/>
              <w:rPr>
                <w:lang w:val="fr-FR"/>
              </w:rPr>
            </w:pPr>
            <w:r w:rsidRPr="00A77785">
              <w:rPr>
                <w:lang w:val="fr-FR"/>
              </w:rPr>
              <w:t xml:space="preserve">New use case on </w:t>
            </w:r>
            <w:proofErr w:type="spellStart"/>
            <w:r w:rsidRPr="00A77785">
              <w:rPr>
                <w:lang w:val="fr-FR"/>
              </w:rPr>
              <w:t>Compute</w:t>
            </w:r>
            <w:proofErr w:type="spellEnd"/>
            <w:r w:rsidRPr="00A77785">
              <w:rPr>
                <w:lang w:val="fr-FR"/>
              </w:rPr>
              <w:t xml:space="preserve"> Service Discovery in Coordination </w:t>
            </w:r>
            <w:proofErr w:type="spellStart"/>
            <w:r w:rsidRPr="00A77785">
              <w:rPr>
                <w:lang w:val="fr-FR"/>
              </w:rPr>
              <w:t>with</w:t>
            </w:r>
            <w:proofErr w:type="spellEnd"/>
            <w:r w:rsidRPr="00A77785">
              <w:rPr>
                <w:lang w:val="fr-FR"/>
              </w:rPr>
              <w:t xml:space="preserve"> the Network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E1EBDA" w14:textId="020D4AE8" w:rsidR="00480F43" w:rsidRPr="00A77785" w:rsidRDefault="00A77785" w:rsidP="00480F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A77785">
              <w:rPr>
                <w:rFonts w:eastAsia="Times New Roman" w:cs="Arial"/>
                <w:szCs w:val="18"/>
                <w:lang w:val="de-DE" w:eastAsia="ar-SA"/>
              </w:rPr>
              <w:t>Revised to S1-250828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21F293" w14:textId="77777777" w:rsidR="00480F43" w:rsidRPr="00A77785" w:rsidRDefault="00480F43" w:rsidP="00480F4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A77785" w:rsidRPr="002B5B90" w14:paraId="658BA825" w14:textId="77777777" w:rsidTr="00A60CE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D392F6" w14:textId="5C2F7533" w:rsidR="00A77785" w:rsidRPr="00A60CEA" w:rsidRDefault="00A77785" w:rsidP="00480F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60C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B9D848" w14:textId="1F0E0CB5" w:rsidR="00A77785" w:rsidRPr="00A60CEA" w:rsidRDefault="00BB7942" w:rsidP="00480F43">
            <w:pPr>
              <w:snapToGrid w:val="0"/>
              <w:spacing w:after="0" w:line="240" w:lineRule="auto"/>
            </w:pPr>
            <w:hyperlink r:id="rId41" w:history="1">
              <w:r w:rsidR="00A77785" w:rsidRPr="00A60CEA">
                <w:rPr>
                  <w:rStyle w:val="Hyperlink"/>
                  <w:rFonts w:cs="Arial"/>
                  <w:color w:val="auto"/>
                </w:rPr>
                <w:t>S1-250828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AB3817" w14:textId="5AC94570" w:rsidR="00A77785" w:rsidRPr="00A60CEA" w:rsidRDefault="00A77785" w:rsidP="00480F43">
            <w:pPr>
              <w:snapToGrid w:val="0"/>
              <w:spacing w:after="0" w:line="240" w:lineRule="auto"/>
              <w:rPr>
                <w:lang w:val="fr-FR"/>
              </w:rPr>
            </w:pPr>
            <w:r w:rsidRPr="00A60CEA">
              <w:rPr>
                <w:lang w:val="fr-FR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93C6D0" w14:textId="7679BB64" w:rsidR="00A77785" w:rsidRPr="00A60CEA" w:rsidRDefault="00A77785" w:rsidP="00480F43">
            <w:pPr>
              <w:snapToGrid w:val="0"/>
              <w:spacing w:after="0" w:line="240" w:lineRule="auto"/>
              <w:rPr>
                <w:lang w:val="fr-FR"/>
              </w:rPr>
            </w:pPr>
            <w:r w:rsidRPr="00A60CEA">
              <w:rPr>
                <w:lang w:val="fr-FR"/>
              </w:rPr>
              <w:t xml:space="preserve">New use case on </w:t>
            </w:r>
            <w:proofErr w:type="spellStart"/>
            <w:r w:rsidRPr="00A60CEA">
              <w:rPr>
                <w:lang w:val="fr-FR"/>
              </w:rPr>
              <w:t>Compute</w:t>
            </w:r>
            <w:proofErr w:type="spellEnd"/>
            <w:r w:rsidRPr="00A60CEA">
              <w:rPr>
                <w:lang w:val="fr-FR"/>
              </w:rPr>
              <w:t xml:space="preserve"> Service Discovery in Coordination </w:t>
            </w:r>
            <w:proofErr w:type="spellStart"/>
            <w:r w:rsidRPr="00A60CEA">
              <w:rPr>
                <w:lang w:val="fr-FR"/>
              </w:rPr>
              <w:t>with</w:t>
            </w:r>
            <w:proofErr w:type="spellEnd"/>
            <w:r w:rsidRPr="00A60CEA">
              <w:rPr>
                <w:lang w:val="fr-FR"/>
              </w:rPr>
              <w:t xml:space="preserve"> the Network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3EE82A" w14:textId="0E455309" w:rsidR="00A77785" w:rsidRPr="00A60CEA" w:rsidRDefault="00A60CEA" w:rsidP="00480F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A60CEA">
              <w:rPr>
                <w:rFonts w:eastAsia="Times New Roman" w:cs="Arial"/>
                <w:szCs w:val="18"/>
                <w:lang w:val="de-DE" w:eastAsia="ar-SA"/>
              </w:rPr>
              <w:t>Revised to S1-250856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5D5B7D" w14:textId="39BE7633" w:rsidR="00A77785" w:rsidRPr="00A60CEA" w:rsidRDefault="00A77785" w:rsidP="00480F4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60CEA">
              <w:rPr>
                <w:rFonts w:eastAsia="Arial Unicode MS" w:cs="Arial"/>
                <w:szCs w:val="18"/>
                <w:lang w:val="de-DE" w:eastAsia="ar-SA"/>
              </w:rPr>
              <w:t>Revision of S1-250032.</w:t>
            </w:r>
          </w:p>
        </w:tc>
      </w:tr>
      <w:tr w:rsidR="00A60CEA" w:rsidRPr="002B5B90" w14:paraId="20440A64" w14:textId="77777777" w:rsidTr="00A60CE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08FA0" w14:textId="448C70FD" w:rsidR="00A60CEA" w:rsidRPr="00A60CEA" w:rsidRDefault="00A60CEA" w:rsidP="00480F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60C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2EB3B" w14:textId="4AF7F4E8" w:rsidR="00A60CEA" w:rsidRPr="00A60CEA" w:rsidRDefault="00BB7942" w:rsidP="00480F43">
            <w:pPr>
              <w:snapToGrid w:val="0"/>
              <w:spacing w:after="0" w:line="240" w:lineRule="auto"/>
            </w:pPr>
            <w:hyperlink r:id="rId42" w:history="1">
              <w:r w:rsidR="00A60CEA" w:rsidRPr="00A60CEA">
                <w:rPr>
                  <w:rStyle w:val="Hyperlink"/>
                  <w:rFonts w:cs="Arial"/>
                  <w:color w:val="auto"/>
                </w:rPr>
                <w:t>S1-250856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704CF" w14:textId="1BB3A774" w:rsidR="00A60CEA" w:rsidRPr="00A60CEA" w:rsidRDefault="00A60CEA" w:rsidP="00480F43">
            <w:pPr>
              <w:snapToGrid w:val="0"/>
              <w:spacing w:after="0" w:line="240" w:lineRule="auto"/>
              <w:rPr>
                <w:lang w:val="fr-FR"/>
              </w:rPr>
            </w:pPr>
            <w:r w:rsidRPr="00A60CEA">
              <w:rPr>
                <w:lang w:val="fr-FR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052E4" w14:textId="562BC3EA" w:rsidR="00A60CEA" w:rsidRPr="00A60CEA" w:rsidRDefault="00A60CEA" w:rsidP="00480F43">
            <w:pPr>
              <w:snapToGrid w:val="0"/>
              <w:spacing w:after="0" w:line="240" w:lineRule="auto"/>
              <w:rPr>
                <w:lang w:val="fr-FR"/>
              </w:rPr>
            </w:pPr>
            <w:r w:rsidRPr="00A60CEA">
              <w:rPr>
                <w:lang w:val="fr-FR"/>
              </w:rPr>
              <w:t xml:space="preserve">New use case on </w:t>
            </w:r>
            <w:proofErr w:type="spellStart"/>
            <w:r w:rsidRPr="00A60CEA">
              <w:rPr>
                <w:lang w:val="fr-FR"/>
              </w:rPr>
              <w:t>Compute</w:t>
            </w:r>
            <w:proofErr w:type="spellEnd"/>
            <w:r w:rsidRPr="00A60CEA">
              <w:rPr>
                <w:lang w:val="fr-FR"/>
              </w:rPr>
              <w:t xml:space="preserve"> Service Discovery in Coordination </w:t>
            </w:r>
            <w:proofErr w:type="spellStart"/>
            <w:r w:rsidRPr="00A60CEA">
              <w:rPr>
                <w:lang w:val="fr-FR"/>
              </w:rPr>
              <w:t>with</w:t>
            </w:r>
            <w:proofErr w:type="spellEnd"/>
            <w:r w:rsidRPr="00A60CEA">
              <w:rPr>
                <w:lang w:val="fr-FR"/>
              </w:rPr>
              <w:t xml:space="preserve"> the Network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8B891" w14:textId="77777777" w:rsidR="00A60CEA" w:rsidRPr="00A60CEA" w:rsidRDefault="00A60CEA" w:rsidP="00480F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5AC31" w14:textId="2718AAF1" w:rsidR="00A60CEA" w:rsidRDefault="00A60CEA" w:rsidP="00480F4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60CEA">
              <w:rPr>
                <w:rFonts w:eastAsia="Arial Unicode MS" w:cs="Arial"/>
                <w:i/>
                <w:szCs w:val="18"/>
                <w:lang w:val="de-DE" w:eastAsia="ar-SA"/>
              </w:rPr>
              <w:t>Revision of S1-250032.</w:t>
            </w:r>
          </w:p>
          <w:p w14:paraId="151D4DF2" w14:textId="5AD77E50" w:rsidR="00A60CEA" w:rsidRPr="00A60CEA" w:rsidRDefault="00A60CEA" w:rsidP="00480F4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60CEA">
              <w:rPr>
                <w:rFonts w:eastAsia="Arial Unicode MS" w:cs="Arial"/>
                <w:szCs w:val="18"/>
                <w:lang w:val="de-DE" w:eastAsia="ar-SA"/>
              </w:rPr>
              <w:t>Revision of S1-250828.</w:t>
            </w:r>
          </w:p>
        </w:tc>
      </w:tr>
      <w:tr w:rsidR="00480F43" w:rsidRPr="002B5B90" w14:paraId="0C4CCABD" w14:textId="77777777" w:rsidTr="0049157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DE7BBA" w14:textId="2EAC5C58" w:rsidR="00480F43" w:rsidRPr="0049157D" w:rsidRDefault="00480F43" w:rsidP="00480F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9157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3D7F1D" w14:textId="07A8C418" w:rsidR="00480F43" w:rsidRPr="0049157D" w:rsidRDefault="00BB7942" w:rsidP="00480F43">
            <w:pPr>
              <w:snapToGrid w:val="0"/>
              <w:spacing w:after="0" w:line="240" w:lineRule="auto"/>
              <w:rPr>
                <w:lang w:val="fr-FR"/>
              </w:rPr>
            </w:pPr>
            <w:hyperlink r:id="rId43" w:history="1">
              <w:r w:rsidR="00480F43" w:rsidRPr="0049157D">
                <w:rPr>
                  <w:rStyle w:val="Hyperlink"/>
                  <w:rFonts w:cs="Arial"/>
                  <w:color w:val="auto"/>
                  <w:lang w:val="fr-FR"/>
                </w:rPr>
                <w:t>S1-250093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424EA2" w14:textId="74DB5D27" w:rsidR="00480F43" w:rsidRPr="0049157D" w:rsidRDefault="00480F43" w:rsidP="00480F43">
            <w:pPr>
              <w:snapToGrid w:val="0"/>
              <w:spacing w:after="0" w:line="240" w:lineRule="auto"/>
              <w:rPr>
                <w:lang w:val="fr-FR"/>
              </w:rPr>
            </w:pPr>
            <w:r w:rsidRPr="0049157D">
              <w:rPr>
                <w:lang w:val="fr-FR"/>
              </w:rPr>
              <w:t>NEC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CF612F" w14:textId="537649BE" w:rsidR="00480F43" w:rsidRPr="0049157D" w:rsidRDefault="00480F43" w:rsidP="00480F43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49157D">
              <w:rPr>
                <w:lang w:val="fr-FR"/>
              </w:rPr>
              <w:t>Computing</w:t>
            </w:r>
            <w:proofErr w:type="spellEnd"/>
            <w:r w:rsidRPr="0049157D">
              <w:rPr>
                <w:lang w:val="fr-FR"/>
              </w:rPr>
              <w:t xml:space="preserve"> service in </w:t>
            </w:r>
            <w:proofErr w:type="spellStart"/>
            <w:r w:rsidRPr="0049157D">
              <w:rPr>
                <w:lang w:val="fr-FR"/>
              </w:rPr>
              <w:t>Operator</w:t>
            </w:r>
            <w:proofErr w:type="spellEnd"/>
            <w:r w:rsidRPr="0049157D">
              <w:rPr>
                <w:lang w:val="fr-FR"/>
              </w:rPr>
              <w:t xml:space="preserve"> </w:t>
            </w:r>
            <w:proofErr w:type="spellStart"/>
            <w:r w:rsidRPr="0049157D">
              <w:rPr>
                <w:lang w:val="fr-FR"/>
              </w:rPr>
              <w:t>managed</w:t>
            </w:r>
            <w:proofErr w:type="spellEnd"/>
            <w:r w:rsidRPr="0049157D">
              <w:rPr>
                <w:lang w:val="fr-FR"/>
              </w:rPr>
              <w:t xml:space="preserve"> data network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D03B16" w14:textId="129FFB33" w:rsidR="00480F43" w:rsidRPr="0049157D" w:rsidRDefault="0049157D" w:rsidP="00480F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49157D">
              <w:rPr>
                <w:rFonts w:eastAsia="Times New Roman" w:cs="Arial"/>
                <w:szCs w:val="18"/>
                <w:lang w:val="de-DE" w:eastAsia="ar-SA"/>
              </w:rPr>
              <w:t>Revised to S1-250829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77B44C" w14:textId="77777777" w:rsidR="00480F43" w:rsidRPr="0049157D" w:rsidRDefault="00480F43" w:rsidP="00480F4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49157D" w:rsidRPr="002B5B90" w14:paraId="62F7A45F" w14:textId="77777777" w:rsidTr="0049157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D5FFA" w14:textId="02F37243" w:rsidR="0049157D" w:rsidRPr="0049157D" w:rsidRDefault="0049157D" w:rsidP="00480F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9157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7D623" w14:textId="526B7D8F" w:rsidR="0049157D" w:rsidRPr="0049157D" w:rsidRDefault="00BB7942" w:rsidP="00480F43">
            <w:pPr>
              <w:snapToGrid w:val="0"/>
              <w:spacing w:after="0" w:line="240" w:lineRule="auto"/>
            </w:pPr>
            <w:hyperlink r:id="rId44" w:history="1">
              <w:r w:rsidR="0049157D" w:rsidRPr="0049157D">
                <w:rPr>
                  <w:rStyle w:val="Hyperlink"/>
                  <w:rFonts w:cs="Arial"/>
                  <w:color w:val="auto"/>
                </w:rPr>
                <w:t>S1-250829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EA7CD" w14:textId="624DDB9A" w:rsidR="0049157D" w:rsidRPr="0049157D" w:rsidRDefault="0049157D" w:rsidP="00480F43">
            <w:pPr>
              <w:snapToGrid w:val="0"/>
              <w:spacing w:after="0" w:line="240" w:lineRule="auto"/>
              <w:rPr>
                <w:lang w:val="fr-FR"/>
              </w:rPr>
            </w:pPr>
            <w:r w:rsidRPr="0049157D">
              <w:rPr>
                <w:lang w:val="fr-FR"/>
              </w:rPr>
              <w:t>NEC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827F5" w14:textId="5FEE82ED" w:rsidR="0049157D" w:rsidRPr="0049157D" w:rsidRDefault="0049157D" w:rsidP="00480F43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49157D">
              <w:rPr>
                <w:lang w:val="fr-FR"/>
              </w:rPr>
              <w:t>Computing</w:t>
            </w:r>
            <w:proofErr w:type="spellEnd"/>
            <w:r w:rsidRPr="0049157D">
              <w:rPr>
                <w:lang w:val="fr-FR"/>
              </w:rPr>
              <w:t xml:space="preserve"> service in </w:t>
            </w:r>
            <w:proofErr w:type="spellStart"/>
            <w:r w:rsidRPr="0049157D">
              <w:rPr>
                <w:lang w:val="fr-FR"/>
              </w:rPr>
              <w:t>Operator</w:t>
            </w:r>
            <w:proofErr w:type="spellEnd"/>
            <w:r w:rsidRPr="0049157D">
              <w:rPr>
                <w:lang w:val="fr-FR"/>
              </w:rPr>
              <w:t xml:space="preserve"> </w:t>
            </w:r>
            <w:proofErr w:type="spellStart"/>
            <w:r w:rsidRPr="0049157D">
              <w:rPr>
                <w:lang w:val="fr-FR"/>
              </w:rPr>
              <w:t>managed</w:t>
            </w:r>
            <w:proofErr w:type="spellEnd"/>
            <w:r w:rsidRPr="0049157D">
              <w:rPr>
                <w:lang w:val="fr-FR"/>
              </w:rPr>
              <w:t xml:space="preserve"> data network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1BC98" w14:textId="77777777" w:rsidR="0049157D" w:rsidRPr="0049157D" w:rsidRDefault="0049157D" w:rsidP="00480F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CDDD8" w14:textId="5169C8EC" w:rsidR="0049157D" w:rsidRPr="0049157D" w:rsidRDefault="0049157D" w:rsidP="00480F4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49157D">
              <w:rPr>
                <w:rFonts w:eastAsia="Arial Unicode MS" w:cs="Arial"/>
                <w:szCs w:val="18"/>
                <w:lang w:val="de-DE" w:eastAsia="ar-SA"/>
              </w:rPr>
              <w:t>Revision of S1-250093.</w:t>
            </w:r>
          </w:p>
        </w:tc>
      </w:tr>
      <w:tr w:rsidR="00480F43" w:rsidRPr="002B5B90" w14:paraId="5C51AF65" w14:textId="77777777" w:rsidTr="0049157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C9F2C4" w14:textId="7C96313F" w:rsidR="00480F43" w:rsidRPr="0049157D" w:rsidRDefault="00480F43" w:rsidP="00480F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9157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730D50" w14:textId="2D8F6CEB" w:rsidR="00480F43" w:rsidRPr="0049157D" w:rsidRDefault="00BB7942" w:rsidP="00480F43">
            <w:pPr>
              <w:snapToGrid w:val="0"/>
              <w:spacing w:after="0" w:line="240" w:lineRule="auto"/>
              <w:rPr>
                <w:lang w:val="fr-FR"/>
              </w:rPr>
            </w:pPr>
            <w:hyperlink r:id="rId45" w:history="1">
              <w:r w:rsidR="00480F43" w:rsidRPr="0049157D">
                <w:rPr>
                  <w:rStyle w:val="Hyperlink"/>
                  <w:rFonts w:cs="Arial"/>
                  <w:color w:val="auto"/>
                  <w:lang w:val="fr-FR"/>
                </w:rPr>
                <w:t>S1-250217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D2942C" w14:textId="55A3F3DC" w:rsidR="00480F43" w:rsidRPr="0049157D" w:rsidRDefault="00480F43" w:rsidP="00480F43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49157D">
              <w:rPr>
                <w:lang w:val="fr-FR"/>
              </w:rPr>
              <w:t>CEWiT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8B3B38" w14:textId="42F22CCC" w:rsidR="00480F43" w:rsidRPr="0049157D" w:rsidRDefault="00480F43" w:rsidP="00480F43">
            <w:pPr>
              <w:snapToGrid w:val="0"/>
              <w:spacing w:after="0" w:line="240" w:lineRule="auto"/>
              <w:rPr>
                <w:lang w:val="fr-FR"/>
              </w:rPr>
            </w:pPr>
            <w:r w:rsidRPr="0049157D">
              <w:rPr>
                <w:lang w:val="fr-FR"/>
              </w:rPr>
              <w:t xml:space="preserve">New use case on </w:t>
            </w:r>
            <w:proofErr w:type="spellStart"/>
            <w:r w:rsidRPr="0049157D">
              <w:rPr>
                <w:lang w:val="fr-FR"/>
              </w:rPr>
              <w:t>Anonymity</w:t>
            </w:r>
            <w:proofErr w:type="spellEnd"/>
            <w:r w:rsidRPr="0049157D">
              <w:rPr>
                <w:lang w:val="fr-FR"/>
              </w:rPr>
              <w:t xml:space="preserve"> </w:t>
            </w:r>
            <w:proofErr w:type="spellStart"/>
            <w:r w:rsidRPr="0049157D">
              <w:rPr>
                <w:lang w:val="fr-FR"/>
              </w:rPr>
              <w:t>based</w:t>
            </w:r>
            <w:proofErr w:type="spellEnd"/>
            <w:r w:rsidRPr="0049157D">
              <w:rPr>
                <w:lang w:val="fr-FR"/>
              </w:rPr>
              <w:t xml:space="preserve"> 6G system Information </w:t>
            </w:r>
            <w:proofErr w:type="spellStart"/>
            <w:r w:rsidRPr="0049157D">
              <w:rPr>
                <w:lang w:val="fr-FR"/>
              </w:rPr>
              <w:t>Exposure</w:t>
            </w:r>
            <w:proofErr w:type="spellEnd"/>
            <w:r w:rsidRPr="0049157D">
              <w:rPr>
                <w:lang w:val="fr-FR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6BA803" w14:textId="6AB4A6A7" w:rsidR="00480F43" w:rsidRPr="0049157D" w:rsidRDefault="0049157D" w:rsidP="00480F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49157D">
              <w:rPr>
                <w:rFonts w:eastAsia="Times New Roman" w:cs="Arial"/>
                <w:szCs w:val="18"/>
                <w:lang w:val="de-DE" w:eastAsia="ar-SA"/>
              </w:rPr>
              <w:t>Revised to S1-250365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195EAC" w14:textId="77777777" w:rsidR="00480F43" w:rsidRPr="0049157D" w:rsidRDefault="00480F43" w:rsidP="00480F4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49157D" w:rsidRPr="002B5B90" w14:paraId="48E895C1" w14:textId="77777777" w:rsidTr="00A60CE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1B9FE3" w14:textId="3E9334C3" w:rsidR="0049157D" w:rsidRPr="0049157D" w:rsidRDefault="0049157D" w:rsidP="00480F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9157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D1ACB1" w14:textId="10596054" w:rsidR="0049157D" w:rsidRPr="0049157D" w:rsidRDefault="00BB7942" w:rsidP="00480F43">
            <w:pPr>
              <w:snapToGrid w:val="0"/>
              <w:spacing w:after="0" w:line="240" w:lineRule="auto"/>
            </w:pPr>
            <w:hyperlink r:id="rId46" w:history="1">
              <w:r w:rsidR="0049157D" w:rsidRPr="0049157D">
                <w:rPr>
                  <w:rStyle w:val="Hyperlink"/>
                  <w:rFonts w:cs="Arial"/>
                  <w:color w:val="auto"/>
                </w:rPr>
                <w:t>S1-250365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DAEB59" w14:textId="4F254EB0" w:rsidR="0049157D" w:rsidRPr="0049157D" w:rsidRDefault="0049157D" w:rsidP="00480F43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49157D">
              <w:rPr>
                <w:lang w:val="fr-FR"/>
              </w:rPr>
              <w:t>CEWiT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83A87E" w14:textId="65489206" w:rsidR="0049157D" w:rsidRPr="0049157D" w:rsidRDefault="0049157D" w:rsidP="00480F43">
            <w:pPr>
              <w:snapToGrid w:val="0"/>
              <w:spacing w:after="0" w:line="240" w:lineRule="auto"/>
              <w:rPr>
                <w:lang w:val="fr-FR"/>
              </w:rPr>
            </w:pPr>
            <w:r w:rsidRPr="0049157D">
              <w:rPr>
                <w:lang w:val="fr-FR"/>
              </w:rPr>
              <w:t xml:space="preserve">New use case on </w:t>
            </w:r>
            <w:proofErr w:type="spellStart"/>
            <w:r w:rsidRPr="0049157D">
              <w:rPr>
                <w:lang w:val="fr-FR"/>
              </w:rPr>
              <w:t>Anonymity</w:t>
            </w:r>
            <w:proofErr w:type="spellEnd"/>
            <w:r w:rsidRPr="0049157D">
              <w:rPr>
                <w:lang w:val="fr-FR"/>
              </w:rPr>
              <w:t xml:space="preserve"> </w:t>
            </w:r>
            <w:proofErr w:type="spellStart"/>
            <w:r w:rsidRPr="0049157D">
              <w:rPr>
                <w:lang w:val="fr-FR"/>
              </w:rPr>
              <w:t>based</w:t>
            </w:r>
            <w:proofErr w:type="spellEnd"/>
            <w:r w:rsidRPr="0049157D">
              <w:rPr>
                <w:lang w:val="fr-FR"/>
              </w:rPr>
              <w:t xml:space="preserve"> 6G system Information </w:t>
            </w:r>
            <w:proofErr w:type="spellStart"/>
            <w:r w:rsidRPr="0049157D">
              <w:rPr>
                <w:lang w:val="fr-FR"/>
              </w:rPr>
              <w:t>Exposure</w:t>
            </w:r>
            <w:proofErr w:type="spellEnd"/>
            <w:r w:rsidRPr="0049157D">
              <w:rPr>
                <w:lang w:val="fr-FR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E3F105" w14:textId="56ACDD4E" w:rsidR="0049157D" w:rsidRPr="0049157D" w:rsidRDefault="0049157D" w:rsidP="00480F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49157D">
              <w:rPr>
                <w:rFonts w:eastAsia="Times New Roman" w:cs="Arial"/>
                <w:szCs w:val="18"/>
                <w:lang w:val="de-DE" w:eastAsia="ar-SA"/>
              </w:rPr>
              <w:t>Revised to S1-250830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A22169" w14:textId="1DC5FA70" w:rsidR="0049157D" w:rsidRPr="0049157D" w:rsidRDefault="0049157D" w:rsidP="00480F4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49157D">
              <w:rPr>
                <w:rFonts w:eastAsia="Arial Unicode MS" w:cs="Arial"/>
                <w:szCs w:val="18"/>
                <w:lang w:val="de-DE" w:eastAsia="ar-SA"/>
              </w:rPr>
              <w:t>Revision of S1-250217.</w:t>
            </w:r>
          </w:p>
        </w:tc>
      </w:tr>
      <w:tr w:rsidR="0049157D" w:rsidRPr="002B5B90" w14:paraId="20B0EAEF" w14:textId="77777777" w:rsidTr="00A60CE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1D2A0D" w14:textId="04B2D200" w:rsidR="0049157D" w:rsidRPr="00A60CEA" w:rsidRDefault="0049157D" w:rsidP="00480F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60C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E2F1DD" w14:textId="4949B276" w:rsidR="0049157D" w:rsidRPr="00A60CEA" w:rsidRDefault="00BB7942" w:rsidP="00480F43">
            <w:pPr>
              <w:snapToGrid w:val="0"/>
              <w:spacing w:after="0" w:line="240" w:lineRule="auto"/>
              <w:rPr>
                <w:rFonts w:cs="Arial"/>
              </w:rPr>
            </w:pPr>
            <w:hyperlink r:id="rId47" w:history="1">
              <w:r w:rsidR="0049157D" w:rsidRPr="00A60CEA">
                <w:rPr>
                  <w:rStyle w:val="Hyperlink"/>
                  <w:rFonts w:cs="Arial"/>
                  <w:color w:val="auto"/>
                </w:rPr>
                <w:t>S1-250830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658D83" w14:textId="0FDCC869" w:rsidR="0049157D" w:rsidRPr="00A60CEA" w:rsidRDefault="0049157D" w:rsidP="00480F43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A60CEA">
              <w:rPr>
                <w:lang w:val="fr-FR"/>
              </w:rPr>
              <w:t>CEWiT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F2DFD1" w14:textId="2401263C" w:rsidR="0049157D" w:rsidRPr="00A60CEA" w:rsidRDefault="0049157D" w:rsidP="00480F43">
            <w:pPr>
              <w:snapToGrid w:val="0"/>
              <w:spacing w:after="0" w:line="240" w:lineRule="auto"/>
              <w:rPr>
                <w:lang w:val="fr-FR"/>
              </w:rPr>
            </w:pPr>
            <w:r w:rsidRPr="00A60CEA">
              <w:rPr>
                <w:lang w:val="fr-FR"/>
              </w:rPr>
              <w:t xml:space="preserve">New use case on </w:t>
            </w:r>
            <w:proofErr w:type="spellStart"/>
            <w:r w:rsidRPr="00A60CEA">
              <w:rPr>
                <w:lang w:val="fr-FR"/>
              </w:rPr>
              <w:t>Anonymity</w:t>
            </w:r>
            <w:proofErr w:type="spellEnd"/>
            <w:r w:rsidRPr="00A60CEA">
              <w:rPr>
                <w:lang w:val="fr-FR"/>
              </w:rPr>
              <w:t xml:space="preserve"> </w:t>
            </w:r>
            <w:proofErr w:type="spellStart"/>
            <w:r w:rsidRPr="00A60CEA">
              <w:rPr>
                <w:lang w:val="fr-FR"/>
              </w:rPr>
              <w:t>based</w:t>
            </w:r>
            <w:proofErr w:type="spellEnd"/>
            <w:r w:rsidRPr="00A60CEA">
              <w:rPr>
                <w:lang w:val="fr-FR"/>
              </w:rPr>
              <w:t xml:space="preserve"> 6G system Information </w:t>
            </w:r>
            <w:proofErr w:type="spellStart"/>
            <w:r w:rsidRPr="00A60CEA">
              <w:rPr>
                <w:lang w:val="fr-FR"/>
              </w:rPr>
              <w:t>Exposure</w:t>
            </w:r>
            <w:proofErr w:type="spellEnd"/>
            <w:r w:rsidRPr="00A60CEA">
              <w:rPr>
                <w:lang w:val="fr-FR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8106E7" w14:textId="5B52A7FD" w:rsidR="0049157D" w:rsidRPr="00A60CEA" w:rsidRDefault="00A60CEA" w:rsidP="00480F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A60CEA">
              <w:rPr>
                <w:rFonts w:eastAsia="Times New Roman" w:cs="Arial"/>
                <w:szCs w:val="18"/>
                <w:lang w:val="de-DE" w:eastAsia="ar-SA"/>
              </w:rPr>
              <w:t>Revised to S1-250857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06B440" w14:textId="6FA93619" w:rsidR="0049157D" w:rsidRPr="00A60CEA" w:rsidRDefault="0049157D" w:rsidP="00480F4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60CEA">
              <w:rPr>
                <w:rFonts w:eastAsia="Arial Unicode MS" w:cs="Arial"/>
                <w:i/>
                <w:szCs w:val="18"/>
                <w:lang w:val="de-DE" w:eastAsia="ar-SA"/>
              </w:rPr>
              <w:t>Revision of S1-250217.</w:t>
            </w:r>
          </w:p>
          <w:p w14:paraId="48F2ABAD" w14:textId="5B2F0604" w:rsidR="0049157D" w:rsidRPr="00A60CEA" w:rsidRDefault="0049157D" w:rsidP="00480F4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60CEA">
              <w:rPr>
                <w:rFonts w:eastAsia="Arial Unicode MS" w:cs="Arial"/>
                <w:szCs w:val="18"/>
                <w:lang w:val="de-DE" w:eastAsia="ar-SA"/>
              </w:rPr>
              <w:t>Revision of S1-250365.</w:t>
            </w:r>
          </w:p>
        </w:tc>
      </w:tr>
      <w:tr w:rsidR="00A60CEA" w:rsidRPr="002B5B90" w14:paraId="3DF98759" w14:textId="77777777" w:rsidTr="00A60CE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9D476" w14:textId="2D7BDB8E" w:rsidR="00A60CEA" w:rsidRPr="00A60CEA" w:rsidRDefault="00A60CEA" w:rsidP="00480F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60C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8928C" w14:textId="4E7B8DA4" w:rsidR="00A60CEA" w:rsidRPr="00A60CEA" w:rsidRDefault="00BB7942" w:rsidP="00480F43">
            <w:pPr>
              <w:snapToGrid w:val="0"/>
              <w:spacing w:after="0" w:line="240" w:lineRule="auto"/>
            </w:pPr>
            <w:hyperlink r:id="rId48" w:history="1">
              <w:r w:rsidR="00A60CEA" w:rsidRPr="00A60CEA">
                <w:rPr>
                  <w:rStyle w:val="Hyperlink"/>
                  <w:rFonts w:cs="Arial"/>
                  <w:color w:val="auto"/>
                </w:rPr>
                <w:t>S1-250857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B0356" w14:textId="724CAD25" w:rsidR="00A60CEA" w:rsidRPr="00A60CEA" w:rsidRDefault="00A60CEA" w:rsidP="00480F43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A60CEA">
              <w:rPr>
                <w:lang w:val="fr-FR"/>
              </w:rPr>
              <w:t>CEWiT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BEB76" w14:textId="029B4EB2" w:rsidR="00A60CEA" w:rsidRPr="00A60CEA" w:rsidRDefault="00A60CEA" w:rsidP="00480F43">
            <w:pPr>
              <w:snapToGrid w:val="0"/>
              <w:spacing w:after="0" w:line="240" w:lineRule="auto"/>
              <w:rPr>
                <w:lang w:val="fr-FR"/>
              </w:rPr>
            </w:pPr>
            <w:r w:rsidRPr="00A60CEA">
              <w:rPr>
                <w:lang w:val="fr-FR"/>
              </w:rPr>
              <w:t xml:space="preserve">New use case on </w:t>
            </w:r>
            <w:proofErr w:type="spellStart"/>
            <w:r w:rsidRPr="00A60CEA">
              <w:rPr>
                <w:lang w:val="fr-FR"/>
              </w:rPr>
              <w:t>Anonymity</w:t>
            </w:r>
            <w:proofErr w:type="spellEnd"/>
            <w:r w:rsidRPr="00A60CEA">
              <w:rPr>
                <w:lang w:val="fr-FR"/>
              </w:rPr>
              <w:t xml:space="preserve"> </w:t>
            </w:r>
            <w:proofErr w:type="spellStart"/>
            <w:r w:rsidRPr="00A60CEA">
              <w:rPr>
                <w:lang w:val="fr-FR"/>
              </w:rPr>
              <w:t>based</w:t>
            </w:r>
            <w:proofErr w:type="spellEnd"/>
            <w:r w:rsidRPr="00A60CEA">
              <w:rPr>
                <w:lang w:val="fr-FR"/>
              </w:rPr>
              <w:t xml:space="preserve"> 6G system Information </w:t>
            </w:r>
            <w:proofErr w:type="spellStart"/>
            <w:r w:rsidRPr="00A60CEA">
              <w:rPr>
                <w:lang w:val="fr-FR"/>
              </w:rPr>
              <w:t>Exposure</w:t>
            </w:r>
            <w:proofErr w:type="spellEnd"/>
            <w:r w:rsidRPr="00A60CEA">
              <w:rPr>
                <w:lang w:val="fr-FR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4D2F3" w14:textId="77777777" w:rsidR="00A60CEA" w:rsidRPr="00A60CEA" w:rsidRDefault="00A60CEA" w:rsidP="00480F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17B3C" w14:textId="77777777" w:rsidR="00A60CEA" w:rsidRPr="00A60CEA" w:rsidRDefault="00A60CEA" w:rsidP="00A60CEA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A60CEA">
              <w:rPr>
                <w:rFonts w:eastAsia="Arial Unicode MS" w:cs="Arial"/>
                <w:i/>
                <w:szCs w:val="18"/>
                <w:lang w:val="de-DE" w:eastAsia="ar-SA"/>
              </w:rPr>
              <w:t>Revision of S1-250217.</w:t>
            </w:r>
          </w:p>
          <w:p w14:paraId="119F4B0F" w14:textId="0681593C" w:rsidR="00A60CEA" w:rsidRDefault="00A60CEA" w:rsidP="00A60CEA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60CEA">
              <w:rPr>
                <w:rFonts w:eastAsia="Arial Unicode MS" w:cs="Arial"/>
                <w:i/>
                <w:szCs w:val="18"/>
                <w:lang w:val="de-DE" w:eastAsia="ar-SA"/>
              </w:rPr>
              <w:t>Revision of S1-250365.</w:t>
            </w:r>
          </w:p>
          <w:p w14:paraId="15FDA040" w14:textId="03A2A4F7" w:rsidR="00A60CEA" w:rsidRPr="00A60CEA" w:rsidRDefault="00A60CEA" w:rsidP="00480F4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60CEA">
              <w:rPr>
                <w:rFonts w:eastAsia="Arial Unicode MS" w:cs="Arial"/>
                <w:szCs w:val="18"/>
                <w:lang w:val="de-DE" w:eastAsia="ar-SA"/>
              </w:rPr>
              <w:t>Revision of S1-250830.</w:t>
            </w:r>
          </w:p>
        </w:tc>
      </w:tr>
      <w:tr w:rsidR="00480F43" w:rsidRPr="002B5B90" w14:paraId="5CBED5DF" w14:textId="77777777" w:rsidTr="002E219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A1CAC8" w14:textId="7BACB9A9" w:rsidR="00480F43" w:rsidRPr="002E2194" w:rsidRDefault="00480F43" w:rsidP="00480F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E219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ED47AE" w14:textId="21D2173B" w:rsidR="00480F43" w:rsidRPr="002E2194" w:rsidRDefault="00BB7942" w:rsidP="00480F43">
            <w:pPr>
              <w:snapToGrid w:val="0"/>
              <w:spacing w:after="0" w:line="240" w:lineRule="auto"/>
              <w:rPr>
                <w:lang w:val="fr-FR"/>
              </w:rPr>
            </w:pPr>
            <w:hyperlink r:id="rId49" w:history="1">
              <w:r w:rsidR="00480F43" w:rsidRPr="002E2194">
                <w:rPr>
                  <w:rStyle w:val="Hyperlink"/>
                  <w:rFonts w:cs="Arial"/>
                  <w:color w:val="auto"/>
                  <w:lang w:val="fr-FR"/>
                </w:rPr>
                <w:t>S1-250235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E39CB4" w14:textId="1A5FA00F" w:rsidR="00480F43" w:rsidRPr="002E2194" w:rsidRDefault="00480F43" w:rsidP="00480F43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2E2194">
              <w:rPr>
                <w:lang w:val="fr-FR"/>
              </w:rPr>
              <w:t>CEWiT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FF6B99" w14:textId="43DB7238" w:rsidR="00480F43" w:rsidRPr="002E2194" w:rsidRDefault="00480F43" w:rsidP="00480F43">
            <w:pPr>
              <w:snapToGrid w:val="0"/>
              <w:spacing w:after="0" w:line="240" w:lineRule="auto"/>
              <w:rPr>
                <w:lang w:val="fr-FR"/>
              </w:rPr>
            </w:pPr>
            <w:r w:rsidRPr="002E2194">
              <w:rPr>
                <w:lang w:val="fr-FR"/>
              </w:rPr>
              <w:t xml:space="preserve">New use case on UE user </w:t>
            </w:r>
            <w:proofErr w:type="spellStart"/>
            <w:r w:rsidRPr="002E2194">
              <w:rPr>
                <w:lang w:val="fr-FR"/>
              </w:rPr>
              <w:t>experience</w:t>
            </w:r>
            <w:proofErr w:type="spellEnd"/>
            <w:r w:rsidRPr="002E2194">
              <w:rPr>
                <w:lang w:val="fr-FR"/>
              </w:rPr>
              <w:t xml:space="preserve"> </w:t>
            </w:r>
            <w:proofErr w:type="spellStart"/>
            <w:r w:rsidRPr="002E2194">
              <w:rPr>
                <w:lang w:val="fr-FR"/>
              </w:rPr>
              <w:t>improvement</w:t>
            </w:r>
            <w:proofErr w:type="spellEnd"/>
            <w:r w:rsidRPr="002E2194">
              <w:rPr>
                <w:lang w:val="fr-FR"/>
              </w:rPr>
              <w:t xml:space="preserve"> </w:t>
            </w:r>
            <w:proofErr w:type="spellStart"/>
            <w:r w:rsidRPr="002E2194">
              <w:rPr>
                <w:lang w:val="fr-FR"/>
              </w:rPr>
              <w:t>based</w:t>
            </w:r>
            <w:proofErr w:type="spellEnd"/>
            <w:r w:rsidRPr="002E2194">
              <w:rPr>
                <w:lang w:val="fr-FR"/>
              </w:rPr>
              <w:t xml:space="preserve"> on </w:t>
            </w:r>
            <w:proofErr w:type="spellStart"/>
            <w:r w:rsidRPr="002E2194">
              <w:rPr>
                <w:lang w:val="fr-FR"/>
              </w:rPr>
              <w:t>specific</w:t>
            </w:r>
            <w:proofErr w:type="spellEnd"/>
            <w:r w:rsidRPr="002E2194">
              <w:rPr>
                <w:lang w:val="fr-FR"/>
              </w:rPr>
              <w:t xml:space="preserve"> Applications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CFC4FC" w14:textId="427A88FD" w:rsidR="00480F43" w:rsidRPr="002E2194" w:rsidRDefault="002E2194" w:rsidP="00480F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2E2194">
              <w:rPr>
                <w:rFonts w:eastAsia="Times New Roman" w:cs="Arial"/>
                <w:szCs w:val="18"/>
                <w:lang w:val="de-DE" w:eastAsia="ar-SA"/>
              </w:rPr>
              <w:t>Revised to S1-250363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C4BE20" w14:textId="77777777" w:rsidR="00480F43" w:rsidRPr="002E2194" w:rsidRDefault="00480F43" w:rsidP="00480F4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2E2194" w:rsidRPr="002B5B90" w14:paraId="1C49D407" w14:textId="77777777" w:rsidTr="002D139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FF3959" w14:textId="1E7285EE" w:rsidR="002E2194" w:rsidRPr="002E2194" w:rsidRDefault="002E2194" w:rsidP="00480F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E219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47B95F" w14:textId="75A08841" w:rsidR="002E2194" w:rsidRPr="002E2194" w:rsidRDefault="00BB7942" w:rsidP="00480F43">
            <w:pPr>
              <w:snapToGrid w:val="0"/>
              <w:spacing w:after="0" w:line="240" w:lineRule="auto"/>
            </w:pPr>
            <w:hyperlink r:id="rId50" w:history="1">
              <w:r w:rsidR="002E2194" w:rsidRPr="002E2194">
                <w:rPr>
                  <w:rStyle w:val="Hyperlink"/>
                  <w:rFonts w:cs="Arial"/>
                  <w:color w:val="auto"/>
                </w:rPr>
                <w:t>S1-250363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9F763F" w14:textId="607D1DA7" w:rsidR="002E2194" w:rsidRPr="002E2194" w:rsidRDefault="002E2194" w:rsidP="00480F43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2E2194">
              <w:rPr>
                <w:lang w:val="fr-FR"/>
              </w:rPr>
              <w:t>CEWiT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88335E" w14:textId="3AE78C20" w:rsidR="002E2194" w:rsidRPr="002E2194" w:rsidRDefault="002E2194" w:rsidP="00480F43">
            <w:pPr>
              <w:snapToGrid w:val="0"/>
              <w:spacing w:after="0" w:line="240" w:lineRule="auto"/>
              <w:rPr>
                <w:lang w:val="fr-FR"/>
              </w:rPr>
            </w:pPr>
            <w:r w:rsidRPr="002E2194">
              <w:rPr>
                <w:lang w:val="fr-FR"/>
              </w:rPr>
              <w:t xml:space="preserve">New use case on UE user </w:t>
            </w:r>
            <w:proofErr w:type="spellStart"/>
            <w:r w:rsidRPr="002E2194">
              <w:rPr>
                <w:lang w:val="fr-FR"/>
              </w:rPr>
              <w:t>experience</w:t>
            </w:r>
            <w:proofErr w:type="spellEnd"/>
            <w:r w:rsidRPr="002E2194">
              <w:rPr>
                <w:lang w:val="fr-FR"/>
              </w:rPr>
              <w:t xml:space="preserve"> </w:t>
            </w:r>
            <w:proofErr w:type="spellStart"/>
            <w:r w:rsidRPr="002E2194">
              <w:rPr>
                <w:lang w:val="fr-FR"/>
              </w:rPr>
              <w:t>improvement</w:t>
            </w:r>
            <w:proofErr w:type="spellEnd"/>
            <w:r w:rsidRPr="002E2194">
              <w:rPr>
                <w:lang w:val="fr-FR"/>
              </w:rPr>
              <w:t xml:space="preserve"> </w:t>
            </w:r>
            <w:proofErr w:type="spellStart"/>
            <w:r w:rsidRPr="002E2194">
              <w:rPr>
                <w:lang w:val="fr-FR"/>
              </w:rPr>
              <w:t>based</w:t>
            </w:r>
            <w:proofErr w:type="spellEnd"/>
            <w:r w:rsidRPr="002E2194">
              <w:rPr>
                <w:lang w:val="fr-FR"/>
              </w:rPr>
              <w:t xml:space="preserve"> on </w:t>
            </w:r>
            <w:proofErr w:type="spellStart"/>
            <w:r w:rsidRPr="002E2194">
              <w:rPr>
                <w:lang w:val="fr-FR"/>
              </w:rPr>
              <w:t>specific</w:t>
            </w:r>
            <w:proofErr w:type="spellEnd"/>
            <w:r w:rsidRPr="002E2194">
              <w:rPr>
                <w:lang w:val="fr-FR"/>
              </w:rPr>
              <w:t xml:space="preserve"> Applications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2766E1" w14:textId="2A88CC89" w:rsidR="002E2194" w:rsidRPr="002E2194" w:rsidRDefault="002E2194" w:rsidP="00480F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2E2194">
              <w:rPr>
                <w:rFonts w:eastAsia="Times New Roman" w:cs="Arial"/>
                <w:szCs w:val="18"/>
                <w:lang w:val="de-DE" w:eastAsia="ar-SA"/>
              </w:rPr>
              <w:t>Revised to S1-250848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A29562" w14:textId="5757DB18" w:rsidR="002E2194" w:rsidRPr="002E2194" w:rsidRDefault="002E2194" w:rsidP="00480F4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E2194">
              <w:rPr>
                <w:rFonts w:eastAsia="Arial Unicode MS" w:cs="Arial"/>
                <w:szCs w:val="18"/>
                <w:lang w:val="de-DE" w:eastAsia="ar-SA"/>
              </w:rPr>
              <w:t>Revision of S1-250235.</w:t>
            </w:r>
          </w:p>
        </w:tc>
      </w:tr>
      <w:tr w:rsidR="002E2194" w:rsidRPr="002B5B90" w14:paraId="748BC12E" w14:textId="77777777" w:rsidTr="00FC14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7B5762" w14:textId="1AAD2CCC" w:rsidR="002E2194" w:rsidRPr="002D1395" w:rsidRDefault="002E2194" w:rsidP="00480F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D139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D4214B" w14:textId="3CE23C72" w:rsidR="002E2194" w:rsidRPr="002D1395" w:rsidRDefault="00BB7942" w:rsidP="00480F43">
            <w:pPr>
              <w:snapToGrid w:val="0"/>
              <w:spacing w:after="0" w:line="240" w:lineRule="auto"/>
              <w:rPr>
                <w:rFonts w:cs="Arial"/>
              </w:rPr>
            </w:pPr>
            <w:hyperlink r:id="rId51" w:history="1">
              <w:r w:rsidR="002E2194" w:rsidRPr="002D1395">
                <w:rPr>
                  <w:rStyle w:val="Hyperlink"/>
                  <w:rFonts w:cs="Arial"/>
                  <w:color w:val="auto"/>
                </w:rPr>
                <w:t>S1-250848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0E1A27" w14:textId="1498B2D3" w:rsidR="002E2194" w:rsidRPr="002D1395" w:rsidRDefault="002E2194" w:rsidP="00480F43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2D1395">
              <w:rPr>
                <w:lang w:val="fr-FR"/>
              </w:rPr>
              <w:t>CEWiT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0E3731" w14:textId="41110C8A" w:rsidR="002E2194" w:rsidRPr="002D1395" w:rsidRDefault="002E2194" w:rsidP="00480F43">
            <w:pPr>
              <w:snapToGrid w:val="0"/>
              <w:spacing w:after="0" w:line="240" w:lineRule="auto"/>
              <w:rPr>
                <w:lang w:val="fr-FR"/>
              </w:rPr>
            </w:pPr>
            <w:r w:rsidRPr="002D1395">
              <w:rPr>
                <w:lang w:val="fr-FR"/>
              </w:rPr>
              <w:t xml:space="preserve">New use case on UE user </w:t>
            </w:r>
            <w:proofErr w:type="spellStart"/>
            <w:r w:rsidRPr="002D1395">
              <w:rPr>
                <w:lang w:val="fr-FR"/>
              </w:rPr>
              <w:t>experience</w:t>
            </w:r>
            <w:proofErr w:type="spellEnd"/>
            <w:r w:rsidRPr="002D1395">
              <w:rPr>
                <w:lang w:val="fr-FR"/>
              </w:rPr>
              <w:t xml:space="preserve"> </w:t>
            </w:r>
            <w:proofErr w:type="spellStart"/>
            <w:r w:rsidRPr="002D1395">
              <w:rPr>
                <w:lang w:val="fr-FR"/>
              </w:rPr>
              <w:t>improvement</w:t>
            </w:r>
            <w:proofErr w:type="spellEnd"/>
            <w:r w:rsidRPr="002D1395">
              <w:rPr>
                <w:lang w:val="fr-FR"/>
              </w:rPr>
              <w:t xml:space="preserve"> </w:t>
            </w:r>
            <w:proofErr w:type="spellStart"/>
            <w:r w:rsidRPr="002D1395">
              <w:rPr>
                <w:lang w:val="fr-FR"/>
              </w:rPr>
              <w:t>based</w:t>
            </w:r>
            <w:proofErr w:type="spellEnd"/>
            <w:r w:rsidRPr="002D1395">
              <w:rPr>
                <w:lang w:val="fr-FR"/>
              </w:rPr>
              <w:t xml:space="preserve"> on </w:t>
            </w:r>
            <w:proofErr w:type="spellStart"/>
            <w:r w:rsidRPr="002D1395">
              <w:rPr>
                <w:lang w:val="fr-FR"/>
              </w:rPr>
              <w:t>specific</w:t>
            </w:r>
            <w:proofErr w:type="spellEnd"/>
            <w:r w:rsidRPr="002D1395">
              <w:rPr>
                <w:lang w:val="fr-FR"/>
              </w:rPr>
              <w:t xml:space="preserve"> Applications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68114B" w14:textId="79377E6A" w:rsidR="002E2194" w:rsidRPr="002D1395" w:rsidRDefault="002D1395" w:rsidP="00480F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2D1395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16E2F6" w14:textId="2168C8C3" w:rsidR="002E2194" w:rsidRPr="002D1395" w:rsidRDefault="002E2194" w:rsidP="00480F4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D1395">
              <w:rPr>
                <w:rFonts w:eastAsia="Arial Unicode MS" w:cs="Arial"/>
                <w:i/>
                <w:szCs w:val="18"/>
                <w:lang w:val="de-DE" w:eastAsia="ar-SA"/>
              </w:rPr>
              <w:t>Revision of S1-250235.</w:t>
            </w:r>
          </w:p>
          <w:p w14:paraId="7F6C3074" w14:textId="009C4530" w:rsidR="002E2194" w:rsidRPr="002D1395" w:rsidRDefault="002E2194" w:rsidP="00480F4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D1395">
              <w:rPr>
                <w:rFonts w:eastAsia="Arial Unicode MS" w:cs="Arial"/>
                <w:szCs w:val="18"/>
                <w:lang w:val="de-DE" w:eastAsia="ar-SA"/>
              </w:rPr>
              <w:t>Revision of S1-250363.</w:t>
            </w:r>
          </w:p>
        </w:tc>
      </w:tr>
      <w:tr w:rsidR="00480F43" w:rsidRPr="002B5B90" w14:paraId="0A075A01" w14:textId="77777777" w:rsidTr="00FC14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1FBCC8" w14:textId="2C5B92F0" w:rsidR="00480F43" w:rsidRPr="00FC140C" w:rsidRDefault="00480F43" w:rsidP="00480F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C140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9A064A" w14:textId="7FDA513C" w:rsidR="00480F43" w:rsidRPr="00FC140C" w:rsidRDefault="00BB7942" w:rsidP="00480F43">
            <w:pPr>
              <w:snapToGrid w:val="0"/>
              <w:spacing w:after="0" w:line="240" w:lineRule="auto"/>
              <w:rPr>
                <w:lang w:val="fr-FR"/>
              </w:rPr>
            </w:pPr>
            <w:hyperlink r:id="rId52" w:history="1">
              <w:r w:rsidR="00480F43" w:rsidRPr="00FC140C">
                <w:rPr>
                  <w:rStyle w:val="Hyperlink"/>
                  <w:rFonts w:cs="Arial"/>
                  <w:color w:val="auto"/>
                  <w:lang w:val="fr-FR"/>
                </w:rPr>
                <w:t>S1-250256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F04995" w14:textId="618C0E94" w:rsidR="00480F43" w:rsidRPr="00FC140C" w:rsidRDefault="00480F43" w:rsidP="00480F43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FC140C">
              <w:rPr>
                <w:lang w:val="fr-FR"/>
              </w:rPr>
              <w:t>InterDigital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43A6FC" w14:textId="54B9A449" w:rsidR="00480F43" w:rsidRPr="00FC140C" w:rsidRDefault="00480F43" w:rsidP="00480F43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FC140C">
              <w:rPr>
                <w:lang w:val="fr-FR"/>
              </w:rPr>
              <w:t>Computing</w:t>
            </w:r>
            <w:proofErr w:type="spellEnd"/>
            <w:r w:rsidRPr="00FC140C">
              <w:rPr>
                <w:lang w:val="fr-FR"/>
              </w:rPr>
              <w:t xml:space="preserve"> as </w:t>
            </w:r>
            <w:proofErr w:type="gramStart"/>
            <w:r w:rsidRPr="00FC140C">
              <w:rPr>
                <w:lang w:val="fr-FR"/>
              </w:rPr>
              <w:t>a</w:t>
            </w:r>
            <w:proofErr w:type="gramEnd"/>
            <w:r w:rsidRPr="00FC140C">
              <w:rPr>
                <w:lang w:val="fr-FR"/>
              </w:rPr>
              <w:t xml:space="preserve">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69BA76" w14:textId="52284586" w:rsidR="00480F43" w:rsidRPr="00FC140C" w:rsidRDefault="00FC140C" w:rsidP="00480F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FC140C">
              <w:rPr>
                <w:rFonts w:eastAsia="Times New Roman" w:cs="Arial"/>
                <w:szCs w:val="18"/>
                <w:lang w:val="de-DE" w:eastAsia="ar-SA"/>
              </w:rPr>
              <w:t>Revised to S1-250850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22FB16" w14:textId="77777777" w:rsidR="00480F43" w:rsidRPr="00FC140C" w:rsidRDefault="00480F43" w:rsidP="00480F4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FC140C" w:rsidRPr="002B5B90" w14:paraId="514B0517" w14:textId="77777777" w:rsidTr="00FC14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122D5" w14:textId="6E3B976D" w:rsidR="00FC140C" w:rsidRPr="00FC140C" w:rsidRDefault="00FC140C" w:rsidP="00480F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C140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2109B" w14:textId="7C980116" w:rsidR="00FC140C" w:rsidRPr="00FC140C" w:rsidRDefault="00BB7942" w:rsidP="00480F43">
            <w:pPr>
              <w:snapToGrid w:val="0"/>
              <w:spacing w:after="0" w:line="240" w:lineRule="auto"/>
            </w:pPr>
            <w:hyperlink r:id="rId53" w:history="1">
              <w:r w:rsidR="00FC140C" w:rsidRPr="00FC140C">
                <w:rPr>
                  <w:rStyle w:val="Hyperlink"/>
                  <w:rFonts w:cs="Arial"/>
                  <w:color w:val="auto"/>
                </w:rPr>
                <w:t>S1-250850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3F23D" w14:textId="50AE4CFE" w:rsidR="00FC140C" w:rsidRPr="00FC140C" w:rsidRDefault="00FC140C" w:rsidP="00480F43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FC140C">
              <w:rPr>
                <w:lang w:val="fr-FR"/>
              </w:rPr>
              <w:t>InterDigital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0BF2A" w14:textId="49CC9C11" w:rsidR="00FC140C" w:rsidRPr="00FC140C" w:rsidRDefault="00FC140C" w:rsidP="00480F43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FC140C">
              <w:rPr>
                <w:lang w:val="fr-FR"/>
              </w:rPr>
              <w:t>Computing</w:t>
            </w:r>
            <w:proofErr w:type="spellEnd"/>
            <w:r w:rsidRPr="00FC140C">
              <w:rPr>
                <w:lang w:val="fr-FR"/>
              </w:rPr>
              <w:t xml:space="preserve"> as </w:t>
            </w:r>
            <w:proofErr w:type="gramStart"/>
            <w:r w:rsidRPr="00FC140C">
              <w:rPr>
                <w:lang w:val="fr-FR"/>
              </w:rPr>
              <w:t>a</w:t>
            </w:r>
            <w:proofErr w:type="gramEnd"/>
            <w:r w:rsidRPr="00FC140C">
              <w:rPr>
                <w:lang w:val="fr-FR"/>
              </w:rPr>
              <w:t xml:space="preserve">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28028" w14:textId="77777777" w:rsidR="00FC140C" w:rsidRPr="00FC140C" w:rsidRDefault="00FC140C" w:rsidP="00480F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0B29A" w14:textId="77777777" w:rsidR="00FC140C" w:rsidRDefault="00FC140C" w:rsidP="00480F4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FC140C">
              <w:rPr>
                <w:rFonts w:eastAsia="Arial Unicode MS" w:cs="Arial"/>
                <w:szCs w:val="18"/>
                <w:lang w:val="de-DE" w:eastAsia="ar-SA"/>
              </w:rPr>
              <w:t>Revision of S1-250256.</w:t>
            </w:r>
          </w:p>
          <w:p w14:paraId="617B4676" w14:textId="3E7C7E64" w:rsidR="00FC140C" w:rsidRPr="00FC140C" w:rsidRDefault="00FC140C" w:rsidP="00480F4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lastRenderedPageBreak/>
              <w:t>Move to other section?</w:t>
            </w:r>
          </w:p>
        </w:tc>
      </w:tr>
      <w:tr w:rsidR="00480F43" w:rsidRPr="002B5B90" w14:paraId="4BFEF3B6" w14:textId="77777777" w:rsidTr="00A65F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51C66E" w14:textId="16AAB6CA" w:rsidR="00480F43" w:rsidRPr="00A65FCB" w:rsidRDefault="00480F43" w:rsidP="00480F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65FCB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36557C" w14:textId="70337A9B" w:rsidR="00480F43" w:rsidRPr="00A65FCB" w:rsidRDefault="00BB7942" w:rsidP="00480F43">
            <w:pPr>
              <w:snapToGrid w:val="0"/>
              <w:spacing w:after="0" w:line="240" w:lineRule="auto"/>
              <w:rPr>
                <w:lang w:val="fr-FR"/>
              </w:rPr>
            </w:pPr>
            <w:hyperlink r:id="rId54" w:history="1">
              <w:r w:rsidR="00480F43" w:rsidRPr="00A65FCB">
                <w:rPr>
                  <w:rStyle w:val="Hyperlink"/>
                  <w:rFonts w:cs="Arial"/>
                  <w:color w:val="auto"/>
                  <w:lang w:val="fr-FR"/>
                </w:rPr>
                <w:t>S1-250292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7A42A0" w14:textId="1AA7644D" w:rsidR="00480F43" w:rsidRPr="00A65FCB" w:rsidRDefault="00480F43" w:rsidP="00480F43">
            <w:pPr>
              <w:snapToGrid w:val="0"/>
              <w:spacing w:after="0" w:line="240" w:lineRule="auto"/>
              <w:rPr>
                <w:lang w:val="fr-FR"/>
              </w:rPr>
            </w:pPr>
            <w:r w:rsidRPr="00A65FCB">
              <w:rPr>
                <w:lang w:val="fr-FR"/>
              </w:rPr>
              <w:t xml:space="preserve">Google, </w:t>
            </w:r>
            <w:proofErr w:type="spellStart"/>
            <w:r w:rsidRPr="00A65FCB">
              <w:rPr>
                <w:lang w:val="fr-FR"/>
              </w:rPr>
              <w:t>Viasat</w:t>
            </w:r>
            <w:proofErr w:type="spellEnd"/>
            <w:r w:rsidRPr="00A65FCB">
              <w:rPr>
                <w:lang w:val="fr-FR"/>
              </w:rPr>
              <w:t xml:space="preserve">, </w:t>
            </w:r>
            <w:proofErr w:type="spellStart"/>
            <w:r w:rsidRPr="00A65FCB">
              <w:rPr>
                <w:lang w:val="fr-FR"/>
              </w:rPr>
              <w:t>Inmarsat</w:t>
            </w:r>
            <w:proofErr w:type="spellEnd"/>
            <w:r w:rsidRPr="00A65FCB">
              <w:rPr>
                <w:lang w:val="fr-FR"/>
              </w:rPr>
              <w:t xml:space="preserve">, </w:t>
            </w:r>
            <w:proofErr w:type="spellStart"/>
            <w:r w:rsidRPr="00A65FCB">
              <w:rPr>
                <w:lang w:val="fr-FR"/>
              </w:rPr>
              <w:t>SyncTechno</w:t>
            </w:r>
            <w:proofErr w:type="spellEnd"/>
            <w:r w:rsidRPr="00A65FCB">
              <w:rPr>
                <w:lang w:val="fr-FR"/>
              </w:rPr>
              <w:t xml:space="preserve">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5AC006" w14:textId="6C87CA76" w:rsidR="00480F43" w:rsidRPr="00A65FCB" w:rsidRDefault="00480F43" w:rsidP="00480F43">
            <w:pPr>
              <w:snapToGrid w:val="0"/>
              <w:spacing w:after="0" w:line="240" w:lineRule="auto"/>
              <w:rPr>
                <w:lang w:val="fr-FR"/>
              </w:rPr>
            </w:pPr>
            <w:r w:rsidRPr="00A65FCB">
              <w:rPr>
                <w:lang w:val="fr-FR"/>
              </w:rPr>
              <w:t xml:space="preserve">Use case on 6G Messaging Service </w:t>
            </w:r>
            <w:proofErr w:type="spellStart"/>
            <w:r w:rsidRPr="00A65FCB">
              <w:rPr>
                <w:lang w:val="fr-FR"/>
              </w:rPr>
              <w:t>Exposure</w:t>
            </w:r>
            <w:proofErr w:type="spellEnd"/>
            <w:r w:rsidRPr="00A65FCB">
              <w:rPr>
                <w:lang w:val="fr-FR"/>
              </w:rPr>
              <w:t xml:space="preserve"> for urgent </w:t>
            </w:r>
            <w:proofErr w:type="spellStart"/>
            <w:r w:rsidRPr="00A65FCB">
              <w:rPr>
                <w:lang w:val="fr-FR"/>
              </w:rPr>
              <w:t>access</w:t>
            </w:r>
            <w:proofErr w:type="spellEnd"/>
            <w:r w:rsidRPr="00A65FCB">
              <w:rPr>
                <w:lang w:val="fr-FR"/>
              </w:rPr>
              <w:t xml:space="preserve"> and </w:t>
            </w:r>
            <w:proofErr w:type="spellStart"/>
            <w:r w:rsidRPr="00A65FCB">
              <w:rPr>
                <w:lang w:val="fr-FR"/>
              </w:rPr>
              <w:t>delivery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85A675" w14:textId="2A959A5A" w:rsidR="00480F43" w:rsidRPr="00A65FCB" w:rsidRDefault="00A65FCB" w:rsidP="00480F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A65FCB">
              <w:rPr>
                <w:rFonts w:eastAsia="Times New Roman" w:cs="Arial"/>
                <w:szCs w:val="18"/>
                <w:lang w:val="de-DE" w:eastAsia="ar-SA"/>
              </w:rPr>
              <w:t>Revised to S1-250849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4FAF25" w14:textId="77777777" w:rsidR="00480F43" w:rsidRPr="00A65FCB" w:rsidRDefault="00480F43" w:rsidP="00480F4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A65FCB" w:rsidRPr="002B5B90" w14:paraId="42969C52" w14:textId="77777777" w:rsidTr="00A65F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3B308" w14:textId="5628EDCD" w:rsidR="00A65FCB" w:rsidRPr="00A65FCB" w:rsidRDefault="00A65FCB" w:rsidP="00480F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65FC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80BF4" w14:textId="0F5F4397" w:rsidR="00A65FCB" w:rsidRPr="00A65FCB" w:rsidRDefault="00BB7942" w:rsidP="00480F43">
            <w:pPr>
              <w:snapToGrid w:val="0"/>
              <w:spacing w:after="0" w:line="240" w:lineRule="auto"/>
            </w:pPr>
            <w:hyperlink r:id="rId55" w:history="1">
              <w:r w:rsidR="00A65FCB" w:rsidRPr="00A65FCB">
                <w:rPr>
                  <w:rStyle w:val="Hyperlink"/>
                  <w:rFonts w:cs="Arial"/>
                  <w:color w:val="auto"/>
                </w:rPr>
                <w:t>S1-250849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F6581" w14:textId="0BF0A4A5" w:rsidR="00A65FCB" w:rsidRPr="00A65FCB" w:rsidRDefault="00A65FCB" w:rsidP="00480F43">
            <w:pPr>
              <w:snapToGrid w:val="0"/>
              <w:spacing w:after="0" w:line="240" w:lineRule="auto"/>
              <w:rPr>
                <w:lang w:val="fr-FR"/>
              </w:rPr>
            </w:pPr>
            <w:r w:rsidRPr="00A65FCB">
              <w:rPr>
                <w:lang w:val="fr-FR"/>
              </w:rPr>
              <w:t xml:space="preserve">Google, </w:t>
            </w:r>
            <w:proofErr w:type="spellStart"/>
            <w:r w:rsidRPr="00A65FCB">
              <w:rPr>
                <w:lang w:val="fr-FR"/>
              </w:rPr>
              <w:t>Viasat</w:t>
            </w:r>
            <w:proofErr w:type="spellEnd"/>
            <w:r w:rsidRPr="00A65FCB">
              <w:rPr>
                <w:lang w:val="fr-FR"/>
              </w:rPr>
              <w:t xml:space="preserve">, </w:t>
            </w:r>
            <w:proofErr w:type="spellStart"/>
            <w:r w:rsidRPr="00A65FCB">
              <w:rPr>
                <w:lang w:val="fr-FR"/>
              </w:rPr>
              <w:t>Inmarsat</w:t>
            </w:r>
            <w:proofErr w:type="spellEnd"/>
            <w:r w:rsidRPr="00A65FCB">
              <w:rPr>
                <w:lang w:val="fr-FR"/>
              </w:rPr>
              <w:t xml:space="preserve">, </w:t>
            </w:r>
            <w:proofErr w:type="spellStart"/>
            <w:r w:rsidRPr="00A65FCB">
              <w:rPr>
                <w:lang w:val="fr-FR"/>
              </w:rPr>
              <w:t>SyncTechno</w:t>
            </w:r>
            <w:proofErr w:type="spellEnd"/>
            <w:r w:rsidRPr="00A65FCB">
              <w:rPr>
                <w:lang w:val="fr-FR"/>
              </w:rPr>
              <w:t xml:space="preserve">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60C35" w14:textId="29E916D9" w:rsidR="00A65FCB" w:rsidRPr="00A65FCB" w:rsidRDefault="00A65FCB" w:rsidP="00480F43">
            <w:pPr>
              <w:snapToGrid w:val="0"/>
              <w:spacing w:after="0" w:line="240" w:lineRule="auto"/>
              <w:rPr>
                <w:lang w:val="fr-FR"/>
              </w:rPr>
            </w:pPr>
            <w:r w:rsidRPr="00A65FCB">
              <w:rPr>
                <w:lang w:val="fr-FR"/>
              </w:rPr>
              <w:t xml:space="preserve">Use case on 6G Messaging Service </w:t>
            </w:r>
            <w:proofErr w:type="spellStart"/>
            <w:r w:rsidRPr="00A65FCB">
              <w:rPr>
                <w:lang w:val="fr-FR"/>
              </w:rPr>
              <w:t>Exposure</w:t>
            </w:r>
            <w:proofErr w:type="spellEnd"/>
            <w:r w:rsidRPr="00A65FCB">
              <w:rPr>
                <w:lang w:val="fr-FR"/>
              </w:rPr>
              <w:t xml:space="preserve"> for urgent </w:t>
            </w:r>
            <w:proofErr w:type="spellStart"/>
            <w:r w:rsidRPr="00A65FCB">
              <w:rPr>
                <w:lang w:val="fr-FR"/>
              </w:rPr>
              <w:t>access</w:t>
            </w:r>
            <w:proofErr w:type="spellEnd"/>
            <w:r w:rsidRPr="00A65FCB">
              <w:rPr>
                <w:lang w:val="fr-FR"/>
              </w:rPr>
              <w:t xml:space="preserve"> and </w:t>
            </w:r>
            <w:proofErr w:type="spellStart"/>
            <w:r w:rsidRPr="00A65FCB">
              <w:rPr>
                <w:lang w:val="fr-FR"/>
              </w:rPr>
              <w:t>delivery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F4152" w14:textId="77777777" w:rsidR="00A65FCB" w:rsidRPr="00A65FCB" w:rsidRDefault="00A65FCB" w:rsidP="00480F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9A834" w14:textId="26F7CFEE" w:rsidR="00A65FCB" w:rsidRPr="00A65FCB" w:rsidRDefault="00A65FCB" w:rsidP="00480F4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65FCB">
              <w:rPr>
                <w:rFonts w:eastAsia="Arial Unicode MS" w:cs="Arial"/>
                <w:szCs w:val="18"/>
                <w:lang w:val="de-DE" w:eastAsia="ar-SA"/>
              </w:rPr>
              <w:t>Revision of S1-250292.</w:t>
            </w:r>
          </w:p>
        </w:tc>
      </w:tr>
      <w:tr w:rsidR="007B3641" w:rsidRPr="002B5B90" w14:paraId="61C40ABE" w14:textId="77777777" w:rsidTr="00211E0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60999" w14:textId="77777777" w:rsidR="007B3641" w:rsidRPr="0035555A" w:rsidRDefault="007B3641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4598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B0E38" w14:textId="77777777" w:rsidR="007B3641" w:rsidRPr="001D2952" w:rsidRDefault="00BB7942" w:rsidP="00211E0B">
            <w:pPr>
              <w:snapToGrid w:val="0"/>
              <w:spacing w:after="0" w:line="240" w:lineRule="auto"/>
              <w:rPr>
                <w:lang w:val="fr-FR"/>
              </w:rPr>
            </w:pPr>
            <w:hyperlink r:id="rId56" w:history="1">
              <w:r w:rsidR="007B3641" w:rsidRPr="00480F43">
                <w:rPr>
                  <w:rStyle w:val="Hyperlink"/>
                  <w:rFonts w:cs="Arial"/>
                  <w:lang w:val="fr-FR"/>
                </w:rPr>
                <w:t>S1-250208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D59CE" w14:textId="77777777" w:rsidR="007B3641" w:rsidRPr="001D2952" w:rsidRDefault="007B3641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1D2952">
              <w:rPr>
                <w:lang w:val="fr-FR"/>
              </w:rPr>
              <w:t xml:space="preserve">OPPO, vivo, NVIDIA, China Mobile, Toyota, </w:t>
            </w:r>
            <w:proofErr w:type="spellStart"/>
            <w:r w:rsidRPr="001D2952">
              <w:rPr>
                <w:lang w:val="fr-FR"/>
              </w:rPr>
              <w:t>Tencent</w:t>
            </w:r>
            <w:proofErr w:type="spellEnd"/>
            <w:r w:rsidRPr="001D2952">
              <w:rPr>
                <w:lang w:val="fr-FR"/>
              </w:rPr>
              <w:t xml:space="preserve">, China Telecom, </w:t>
            </w:r>
            <w:proofErr w:type="spellStart"/>
            <w:r w:rsidRPr="001D2952">
              <w:rPr>
                <w:lang w:val="fr-FR"/>
              </w:rPr>
              <w:t>Futurewei</w:t>
            </w:r>
            <w:proofErr w:type="spellEnd"/>
            <w:r w:rsidRPr="001D2952">
              <w:rPr>
                <w:lang w:val="fr-FR"/>
              </w:rPr>
              <w:t xml:space="preserve">, China </w:t>
            </w:r>
            <w:proofErr w:type="spellStart"/>
            <w:r w:rsidRPr="001D2952">
              <w:rPr>
                <w:lang w:val="fr-FR"/>
              </w:rPr>
              <w:t>Unicom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AF70C" w14:textId="77777777" w:rsidR="007B3641" w:rsidRPr="001D2952" w:rsidRDefault="007B3641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1D2952">
              <w:rPr>
                <w:lang w:val="fr-FR"/>
              </w:rPr>
              <w:t xml:space="preserve">Use case of computation </w:t>
            </w:r>
            <w:proofErr w:type="spellStart"/>
            <w:r w:rsidRPr="001D2952">
              <w:rPr>
                <w:lang w:val="fr-FR"/>
              </w:rPr>
              <w:t>offloading</w:t>
            </w:r>
            <w:proofErr w:type="spellEnd"/>
            <w:r w:rsidRPr="001D2952">
              <w:rPr>
                <w:lang w:val="fr-FR"/>
              </w:rPr>
              <w:t xml:space="preserve"> for LLM </w:t>
            </w:r>
            <w:proofErr w:type="spellStart"/>
            <w:r w:rsidRPr="001D2952">
              <w:rPr>
                <w:lang w:val="fr-FR"/>
              </w:rPr>
              <w:t>inference</w:t>
            </w:r>
            <w:proofErr w:type="spellEnd"/>
            <w:r w:rsidRPr="001D2952">
              <w:rPr>
                <w:lang w:val="fr-FR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45E93" w14:textId="77777777" w:rsidR="007B3641" w:rsidRPr="0035555A" w:rsidRDefault="007B3641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D17BA" w14:textId="77777777" w:rsidR="007B3641" w:rsidRPr="0035555A" w:rsidRDefault="007B3641" w:rsidP="00211E0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Moved to AI</w:t>
            </w:r>
          </w:p>
        </w:tc>
      </w:tr>
      <w:tr w:rsidR="002E2194" w:rsidRPr="002B5B90" w14:paraId="608DA747" w14:textId="77777777" w:rsidTr="00211E0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CF437" w14:textId="77777777" w:rsidR="002E2194" w:rsidRPr="0035555A" w:rsidRDefault="002E2194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4598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1AFD5" w14:textId="77777777" w:rsidR="002E2194" w:rsidRPr="001D2952" w:rsidRDefault="00BB7942" w:rsidP="00211E0B">
            <w:pPr>
              <w:snapToGrid w:val="0"/>
              <w:spacing w:after="0" w:line="240" w:lineRule="auto"/>
              <w:rPr>
                <w:lang w:val="fr-FR"/>
              </w:rPr>
            </w:pPr>
            <w:hyperlink r:id="rId57" w:history="1">
              <w:r w:rsidR="002E2194" w:rsidRPr="00480F43">
                <w:rPr>
                  <w:rStyle w:val="Hyperlink"/>
                  <w:rFonts w:cs="Arial"/>
                  <w:lang w:val="fr-FR"/>
                </w:rPr>
                <w:t>S1-250220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34DA6" w14:textId="77777777" w:rsidR="002E2194" w:rsidRPr="001D2952" w:rsidRDefault="002E2194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1D2952">
              <w:rPr>
                <w:lang w:val="fr-FR"/>
              </w:rPr>
              <w:t>OPPO, Huawei, Toyota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6E041" w14:textId="77777777" w:rsidR="002E2194" w:rsidRPr="001D2952" w:rsidRDefault="002E2194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1D2952">
              <w:rPr>
                <w:lang w:val="fr-FR"/>
              </w:rPr>
              <w:t xml:space="preserve">Use case of 6G system </w:t>
            </w:r>
            <w:proofErr w:type="spellStart"/>
            <w:r w:rsidRPr="001D2952">
              <w:rPr>
                <w:lang w:val="fr-FR"/>
              </w:rPr>
              <w:t>assisted</w:t>
            </w:r>
            <w:proofErr w:type="spellEnd"/>
            <w:r w:rsidRPr="001D2952">
              <w:rPr>
                <w:lang w:val="fr-FR"/>
              </w:rPr>
              <w:t xml:space="preserve"> </w:t>
            </w:r>
            <w:proofErr w:type="spellStart"/>
            <w:r w:rsidRPr="001D2952">
              <w:rPr>
                <w:lang w:val="fr-FR"/>
              </w:rPr>
              <w:t>target</w:t>
            </w:r>
            <w:proofErr w:type="spellEnd"/>
            <w:r w:rsidRPr="001D2952">
              <w:rPr>
                <w:lang w:val="fr-FR"/>
              </w:rPr>
              <w:t xml:space="preserve"> </w:t>
            </w:r>
            <w:proofErr w:type="spellStart"/>
            <w:r w:rsidRPr="001D2952">
              <w:rPr>
                <w:lang w:val="fr-FR"/>
              </w:rPr>
              <w:t>object</w:t>
            </w:r>
            <w:proofErr w:type="spellEnd"/>
            <w:r w:rsidRPr="001D2952">
              <w:rPr>
                <w:lang w:val="fr-FR"/>
              </w:rPr>
              <w:t xml:space="preserve"> </w:t>
            </w:r>
            <w:proofErr w:type="spellStart"/>
            <w:r w:rsidRPr="001D2952">
              <w:rPr>
                <w:lang w:val="fr-FR"/>
              </w:rPr>
              <w:t>detection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5D655" w14:textId="77777777" w:rsidR="002E2194" w:rsidRPr="0035555A" w:rsidRDefault="002E2194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C67F9" w14:textId="77777777" w:rsidR="002E2194" w:rsidRPr="0035555A" w:rsidRDefault="002E2194" w:rsidP="00211E0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Moved to AI</w:t>
            </w:r>
          </w:p>
        </w:tc>
      </w:tr>
      <w:tr w:rsidR="002E2194" w:rsidRPr="002B5B90" w14:paraId="2751FE30" w14:textId="77777777" w:rsidTr="00211E0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7373E" w14:textId="77777777" w:rsidR="002E2194" w:rsidRPr="0035555A" w:rsidRDefault="002E2194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4598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F274D" w14:textId="77777777" w:rsidR="002E2194" w:rsidRPr="001D2952" w:rsidRDefault="00BB7942" w:rsidP="00211E0B">
            <w:pPr>
              <w:snapToGrid w:val="0"/>
              <w:spacing w:after="0" w:line="240" w:lineRule="auto"/>
              <w:rPr>
                <w:lang w:val="fr-FR"/>
              </w:rPr>
            </w:pPr>
            <w:hyperlink r:id="rId58" w:history="1">
              <w:r w:rsidR="002E2194" w:rsidRPr="00480F43">
                <w:rPr>
                  <w:rStyle w:val="Hyperlink"/>
                  <w:rFonts w:cs="Arial"/>
                  <w:lang w:val="fr-FR"/>
                </w:rPr>
                <w:t>S1-250221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3B6C1" w14:textId="77777777" w:rsidR="002E2194" w:rsidRPr="001D2952" w:rsidRDefault="002E2194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1D2952">
              <w:rPr>
                <w:lang w:val="fr-FR"/>
              </w:rPr>
              <w:t>Lenovo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6AE4F" w14:textId="77777777" w:rsidR="002E2194" w:rsidRPr="001D2952" w:rsidRDefault="002E2194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1D2952">
              <w:rPr>
                <w:lang w:val="fr-FR"/>
              </w:rPr>
              <w:t xml:space="preserve">Use case on </w:t>
            </w:r>
            <w:proofErr w:type="spellStart"/>
            <w:r w:rsidRPr="001D2952">
              <w:rPr>
                <w:lang w:val="fr-FR"/>
              </w:rPr>
              <w:t>Personalized</w:t>
            </w:r>
            <w:proofErr w:type="spellEnd"/>
            <w:r w:rsidRPr="001D2952">
              <w:rPr>
                <w:lang w:val="fr-FR"/>
              </w:rPr>
              <w:t xml:space="preserve"> AI for </w:t>
            </w:r>
            <w:proofErr w:type="spellStart"/>
            <w:r w:rsidRPr="001D2952">
              <w:rPr>
                <w:lang w:val="fr-FR"/>
              </w:rPr>
              <w:t>Health</w:t>
            </w:r>
            <w:proofErr w:type="spellEnd"/>
            <w:r w:rsidRPr="001D2952">
              <w:rPr>
                <w:lang w:val="fr-FR"/>
              </w:rPr>
              <w:t xml:space="preserve"> Monitoring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9B5E8" w14:textId="77777777" w:rsidR="002E2194" w:rsidRPr="0035555A" w:rsidRDefault="002E2194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481BD" w14:textId="77777777" w:rsidR="002E2194" w:rsidRPr="0035555A" w:rsidRDefault="002E2194" w:rsidP="00211E0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Moved to AI</w:t>
            </w:r>
          </w:p>
        </w:tc>
      </w:tr>
      <w:tr w:rsidR="002E2194" w:rsidRPr="002B5B90" w14:paraId="13D08B3E" w14:textId="77777777" w:rsidTr="00211E0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B3274" w14:textId="77777777" w:rsidR="002E2194" w:rsidRPr="0035555A" w:rsidRDefault="002E2194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4598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B67DA" w14:textId="77777777" w:rsidR="002E2194" w:rsidRPr="001D2952" w:rsidRDefault="00BB7942" w:rsidP="00211E0B">
            <w:pPr>
              <w:snapToGrid w:val="0"/>
              <w:spacing w:after="0" w:line="240" w:lineRule="auto"/>
              <w:rPr>
                <w:lang w:val="fr-FR"/>
              </w:rPr>
            </w:pPr>
            <w:hyperlink r:id="rId59" w:history="1">
              <w:r w:rsidR="002E2194" w:rsidRPr="00480F43">
                <w:rPr>
                  <w:rStyle w:val="Hyperlink"/>
                  <w:rFonts w:cs="Arial"/>
                  <w:lang w:val="fr-FR"/>
                </w:rPr>
                <w:t>S1-250270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BFC9F" w14:textId="77777777" w:rsidR="002E2194" w:rsidRPr="001D2952" w:rsidRDefault="002E2194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1D2952">
              <w:rPr>
                <w:lang w:val="fr-FR"/>
              </w:rPr>
              <w:t>Lenovo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7454A" w14:textId="77777777" w:rsidR="002E2194" w:rsidRPr="001D2952" w:rsidRDefault="002E2194" w:rsidP="00211E0B">
            <w:pPr>
              <w:snapToGrid w:val="0"/>
              <w:spacing w:after="0" w:line="240" w:lineRule="auto"/>
              <w:rPr>
                <w:lang w:val="fr-FR"/>
              </w:rPr>
            </w:pPr>
            <w:r w:rsidRPr="001D2952">
              <w:rPr>
                <w:lang w:val="fr-FR"/>
              </w:rPr>
              <w:t xml:space="preserve">Use case on Network </w:t>
            </w:r>
            <w:proofErr w:type="spellStart"/>
            <w:r w:rsidRPr="001D2952">
              <w:rPr>
                <w:lang w:val="fr-FR"/>
              </w:rPr>
              <w:t>Federation</w:t>
            </w:r>
            <w:proofErr w:type="spellEnd"/>
            <w:r w:rsidRPr="001D2952">
              <w:rPr>
                <w:lang w:val="fr-FR"/>
              </w:rPr>
              <w:t xml:space="preserve"> for Collaborative AI Model Training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A0671" w14:textId="77777777" w:rsidR="002E2194" w:rsidRPr="0035555A" w:rsidRDefault="002E2194" w:rsidP="00211E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5FFBB" w14:textId="77777777" w:rsidR="002E2194" w:rsidRPr="0035555A" w:rsidRDefault="002E2194" w:rsidP="00211E0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Moved to AI</w:t>
            </w:r>
          </w:p>
        </w:tc>
      </w:tr>
      <w:tr w:rsidR="00CB71EE" w:rsidRPr="00745D37" w14:paraId="19C4634E" w14:textId="77777777" w:rsidTr="00C95FA6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F5C0F51" w14:textId="77777777" w:rsidR="00CB71EE" w:rsidRPr="00E93093" w:rsidRDefault="00CB71EE" w:rsidP="00CB71EE">
            <w:pPr>
              <w:pStyle w:val="Heading1"/>
              <w:rPr>
                <w:lang w:val="en-US"/>
              </w:rPr>
            </w:pPr>
            <w:bookmarkStart w:id="7" w:name="_Hlk150412794"/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CB71EE" w:rsidRPr="00B209E2" w14:paraId="621A8349" w14:textId="77777777" w:rsidTr="00C95FA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268C0" w14:textId="77777777" w:rsidR="00CB71EE" w:rsidRPr="00B209E2" w:rsidRDefault="00CB71EE" w:rsidP="00C95F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9572E" w14:textId="77777777" w:rsidR="00CB71EE" w:rsidRPr="00B209E2" w:rsidRDefault="00CB71EE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259D9" w14:textId="77777777" w:rsidR="00CB71EE" w:rsidRPr="00B209E2" w:rsidRDefault="00CB71EE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DC761" w14:textId="77777777" w:rsidR="00CB71EE" w:rsidRPr="00B209E2" w:rsidRDefault="00CB71EE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69D25" w14:textId="77777777" w:rsidR="00CB71EE" w:rsidRPr="00B209E2" w:rsidRDefault="00CB71EE" w:rsidP="00C95F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7642B" w14:textId="77777777" w:rsidR="00CB71EE" w:rsidRPr="00B209E2" w:rsidRDefault="00CB71EE" w:rsidP="00C95FA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CB71EE" w:rsidRPr="00B209E2" w14:paraId="7F5470BD" w14:textId="77777777" w:rsidTr="00C95FA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B742B" w14:textId="77777777" w:rsidR="00CB71EE" w:rsidRPr="00B209E2" w:rsidRDefault="00CB71EE" w:rsidP="00C95F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457A2" w14:textId="77777777" w:rsidR="00CB71EE" w:rsidRPr="00B209E2" w:rsidRDefault="00CB71EE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2BCAB" w14:textId="77777777" w:rsidR="00CB71EE" w:rsidRPr="00B209E2" w:rsidRDefault="00CB71EE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CA54A" w14:textId="77777777" w:rsidR="00CB71EE" w:rsidRPr="00B209E2" w:rsidRDefault="00CB71EE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DF86D" w14:textId="77777777" w:rsidR="00CB71EE" w:rsidRPr="00B209E2" w:rsidRDefault="00CB71EE" w:rsidP="00C95F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040D7" w14:textId="77777777" w:rsidR="00CB71EE" w:rsidRPr="00B209E2" w:rsidRDefault="00CB71EE" w:rsidP="00C95FA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CB71EE" w:rsidRPr="00B209E2" w14:paraId="5377A2C6" w14:textId="77777777" w:rsidTr="00C95FA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5ED95" w14:textId="77777777" w:rsidR="00CB71EE" w:rsidRPr="00B209E2" w:rsidRDefault="00CB71EE" w:rsidP="00C95F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84EC2" w14:textId="77777777" w:rsidR="00CB71EE" w:rsidRPr="00B209E2" w:rsidRDefault="00CB71EE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25C51" w14:textId="77777777" w:rsidR="00CB71EE" w:rsidRPr="00B209E2" w:rsidRDefault="00CB71EE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C6260" w14:textId="77777777" w:rsidR="00CB71EE" w:rsidRPr="00B209E2" w:rsidRDefault="00CB71EE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6B347" w14:textId="77777777" w:rsidR="00CB71EE" w:rsidRPr="00B209E2" w:rsidRDefault="00CB71EE" w:rsidP="00C95F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85954" w14:textId="77777777" w:rsidR="00CB71EE" w:rsidRPr="00B209E2" w:rsidRDefault="00CB71EE" w:rsidP="00C95FA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CB71EE" w:rsidRPr="00B209E2" w14:paraId="7C9B584F" w14:textId="77777777" w:rsidTr="00C95FA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C716A" w14:textId="77777777" w:rsidR="00CB71EE" w:rsidRPr="00B209E2" w:rsidRDefault="00CB71EE" w:rsidP="00C95F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7CBD3" w14:textId="77777777" w:rsidR="00CB71EE" w:rsidRPr="00B209E2" w:rsidRDefault="00CB71EE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308BC" w14:textId="77777777" w:rsidR="00CB71EE" w:rsidRPr="00B209E2" w:rsidRDefault="00CB71EE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2FF26" w14:textId="77777777" w:rsidR="00CB71EE" w:rsidRPr="00B209E2" w:rsidRDefault="00CB71EE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30908" w14:textId="77777777" w:rsidR="00CB71EE" w:rsidRPr="00B209E2" w:rsidRDefault="00CB71EE" w:rsidP="00C95F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E4289" w14:textId="77777777" w:rsidR="00CB71EE" w:rsidRPr="00B209E2" w:rsidRDefault="00CB71EE" w:rsidP="00C95FA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CB71EE" w:rsidRPr="00B209E2" w14:paraId="7EB259A3" w14:textId="77777777" w:rsidTr="00C95FA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7C708" w14:textId="77777777" w:rsidR="00CB71EE" w:rsidRPr="00B209E2" w:rsidRDefault="00CB71EE" w:rsidP="00C95F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B7351" w14:textId="77777777" w:rsidR="00CB71EE" w:rsidRPr="00B209E2" w:rsidRDefault="00CB71EE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3DC8A" w14:textId="77777777" w:rsidR="00CB71EE" w:rsidRPr="00B209E2" w:rsidRDefault="00CB71EE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08C78" w14:textId="77777777" w:rsidR="00CB71EE" w:rsidRPr="00B209E2" w:rsidRDefault="00CB71EE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9DED7" w14:textId="77777777" w:rsidR="00CB71EE" w:rsidRPr="00B209E2" w:rsidRDefault="00CB71EE" w:rsidP="00C95F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6B2B3" w14:textId="77777777" w:rsidR="00CB71EE" w:rsidRPr="00B209E2" w:rsidRDefault="00CB71EE" w:rsidP="00C95FA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CB71EE" w:rsidRPr="00B209E2" w14:paraId="660A10AE" w14:textId="77777777" w:rsidTr="00C95FA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5AF8A" w14:textId="77777777" w:rsidR="00CB71EE" w:rsidRPr="00B209E2" w:rsidRDefault="00CB71EE" w:rsidP="00C95F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BF536" w14:textId="77777777" w:rsidR="00CB71EE" w:rsidRPr="00B209E2" w:rsidRDefault="00CB71EE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AD550" w14:textId="77777777" w:rsidR="00CB71EE" w:rsidRPr="00B209E2" w:rsidRDefault="00CB71EE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6167C" w14:textId="77777777" w:rsidR="00CB71EE" w:rsidRPr="00B209E2" w:rsidRDefault="00CB71EE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96446" w14:textId="77777777" w:rsidR="00CB71EE" w:rsidRPr="00B209E2" w:rsidRDefault="00CB71EE" w:rsidP="00C95F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88102" w14:textId="77777777" w:rsidR="00CB71EE" w:rsidRPr="00B209E2" w:rsidRDefault="00CB71EE" w:rsidP="00C95FA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CB71EE" w:rsidRPr="00745D37" w14:paraId="3C1741E3" w14:textId="77777777" w:rsidTr="00C95FA6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B2EC3B8" w14:textId="77777777" w:rsidR="00CB71EE" w:rsidRPr="00745D37" w:rsidRDefault="00CB71EE" w:rsidP="00CB71EE">
            <w:pPr>
              <w:pStyle w:val="Heading1"/>
              <w:rPr>
                <w:lang w:val="en-US"/>
              </w:rPr>
            </w:pPr>
            <w:r>
              <w:t>Summary of drafting session</w:t>
            </w:r>
          </w:p>
        </w:tc>
      </w:tr>
      <w:tr w:rsidR="00CB71EE" w:rsidRPr="00AA7BD2" w14:paraId="050FD0A2" w14:textId="77777777" w:rsidTr="00C95FA6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3476559" w14:textId="77777777" w:rsidR="00CB71EE" w:rsidRDefault="00CB71EE" w:rsidP="00C95FA6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4507F6E6" w14:textId="77777777" w:rsidR="00CB71EE" w:rsidRPr="00894FB0" w:rsidRDefault="00CB71EE" w:rsidP="00C95FA6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 xml:space="preserve">Highlight the following </w:t>
            </w:r>
            <w:proofErr w:type="gramStart"/>
            <w:r w:rsidRPr="00894FB0">
              <w:rPr>
                <w:rFonts w:eastAsia="Arial Unicode MS" w:cs="Arial"/>
                <w:i/>
                <w:szCs w:val="18"/>
              </w:rPr>
              <w:t>items:</w:t>
            </w:r>
            <w:r>
              <w:rPr>
                <w:rFonts w:eastAsia="Arial Unicode MS" w:cs="Arial"/>
                <w:i/>
                <w:szCs w:val="18"/>
              </w:rPr>
              <w:t>;</w:t>
            </w:r>
            <w:proofErr w:type="gramEnd"/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5D97C126" w14:textId="2AA850E1" w:rsidR="00CB71EE" w:rsidRDefault="00CB71EE" w:rsidP="00C95FA6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217C7F">
              <w:rPr>
                <w:rFonts w:eastAsia="Arial Unicode MS" w:cs="Arial"/>
                <w:i/>
                <w:szCs w:val="18"/>
                <w:lang w:eastAsia="ko-KR"/>
              </w:rPr>
              <w:t xml:space="preserve">All </w:t>
            </w:r>
            <w:proofErr w:type="spellStart"/>
            <w:r w:rsidR="00217C7F">
              <w:rPr>
                <w:rFonts w:eastAsia="Arial Unicode MS" w:cs="Arial"/>
                <w:i/>
                <w:szCs w:val="18"/>
                <w:lang w:eastAsia="ko-KR"/>
              </w:rPr>
              <w:t>tdocs</w:t>
            </w:r>
            <w:proofErr w:type="spellEnd"/>
            <w:r w:rsidR="00217C7F">
              <w:rPr>
                <w:rFonts w:eastAsia="Arial Unicode MS" w:cs="Arial"/>
                <w:i/>
                <w:szCs w:val="18"/>
                <w:lang w:eastAsia="ko-KR"/>
              </w:rPr>
              <w:t xml:space="preserve"> opened and reviewed </w:t>
            </w:r>
            <w:proofErr w:type="gramStart"/>
            <w:r w:rsidR="00217C7F">
              <w:rPr>
                <w:rFonts w:eastAsia="Arial Unicode MS" w:cs="Arial"/>
                <w:i/>
                <w:szCs w:val="18"/>
                <w:lang w:eastAsia="ko-KR"/>
              </w:rPr>
              <w:t>twice</w:t>
            </w:r>
            <w:proofErr w:type="gramEnd"/>
          </w:p>
          <w:p w14:paraId="21D9C8B7" w14:textId="5B42E01B" w:rsidR="00CB71EE" w:rsidRPr="00894FB0" w:rsidRDefault="00217C7F" w:rsidP="00C95FA6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13 </w:t>
            </w:r>
            <w:proofErr w:type="spellStart"/>
            <w:r>
              <w:rPr>
                <w:rFonts w:eastAsia="Arial Unicode MS" w:cs="Arial"/>
                <w:i/>
                <w:szCs w:val="18"/>
              </w:rPr>
              <w:t>tdocs</w:t>
            </w:r>
            <w:proofErr w:type="spellEnd"/>
            <w:r>
              <w:rPr>
                <w:rFonts w:eastAsia="Arial Unicode MS" w:cs="Arial"/>
                <w:i/>
                <w:szCs w:val="18"/>
              </w:rPr>
              <w:t xml:space="preserve"> still open. 5 </w:t>
            </w:r>
            <w:proofErr w:type="spellStart"/>
            <w:r>
              <w:rPr>
                <w:rFonts w:eastAsia="Arial Unicode MS" w:cs="Arial"/>
                <w:i/>
                <w:szCs w:val="18"/>
              </w:rPr>
              <w:t>tdocs</w:t>
            </w:r>
            <w:proofErr w:type="spellEnd"/>
            <w:r>
              <w:rPr>
                <w:rFonts w:eastAsia="Arial Unicode MS" w:cs="Arial"/>
                <w:i/>
                <w:szCs w:val="18"/>
              </w:rPr>
              <w:t xml:space="preserve"> </w:t>
            </w:r>
            <w:proofErr w:type="gramStart"/>
            <w:r>
              <w:rPr>
                <w:rFonts w:eastAsia="Arial Unicode MS" w:cs="Arial"/>
                <w:i/>
                <w:szCs w:val="18"/>
              </w:rPr>
              <w:t>noted</w:t>
            </w:r>
            <w:proofErr w:type="gramEnd"/>
          </w:p>
          <w:p w14:paraId="3AF5DC43" w14:textId="77777777" w:rsidR="00CB71EE" w:rsidRPr="00AA7BD2" w:rsidRDefault="00CB71EE" w:rsidP="00C95FA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bookmarkEnd w:id="7"/>
      <w:tr w:rsidR="00CB71EE" w:rsidRPr="00B04844" w14:paraId="49E97256" w14:textId="77777777" w:rsidTr="00C95FA6">
        <w:trPr>
          <w:trHeight w:val="141"/>
        </w:trPr>
        <w:tc>
          <w:tcPr>
            <w:tcW w:w="14426" w:type="dxa"/>
            <w:gridSpan w:val="7"/>
            <w:shd w:val="clear" w:color="auto" w:fill="F2F2F2"/>
          </w:tcPr>
          <w:p w14:paraId="4AC3859B" w14:textId="77777777" w:rsidR="00CB71EE" w:rsidRPr="00F45489" w:rsidRDefault="00CB71EE" w:rsidP="00CB71EE">
            <w:pPr>
              <w:pStyle w:val="Heading1"/>
            </w:pPr>
            <w:r w:rsidRPr="00F45489">
              <w:t>Close</w:t>
            </w:r>
          </w:p>
        </w:tc>
      </w:tr>
    </w:tbl>
    <w:p w14:paraId="2ECE7086" w14:textId="77777777" w:rsidR="007F07EB" w:rsidRDefault="007F07EB" w:rsidP="002567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B5557B" w14:textId="77777777" w:rsidR="008B761E" w:rsidRDefault="008B761E" w:rsidP="002E015E">
      <w:pPr>
        <w:spacing w:after="0" w:line="240" w:lineRule="auto"/>
      </w:pPr>
      <w:r>
        <w:separator/>
      </w:r>
    </w:p>
  </w:endnote>
  <w:endnote w:type="continuationSeparator" w:id="0">
    <w:p w14:paraId="375E0442" w14:textId="77777777" w:rsidR="008B761E" w:rsidRDefault="008B761E" w:rsidP="002E015E">
      <w:pPr>
        <w:spacing w:after="0" w:line="240" w:lineRule="auto"/>
      </w:pPr>
      <w:r>
        <w:continuationSeparator/>
      </w:r>
    </w:p>
  </w:endnote>
  <w:endnote w:type="continuationNotice" w:id="1">
    <w:p w14:paraId="2F6A5A4C" w14:textId="77777777" w:rsidR="008B761E" w:rsidRDefault="008B76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7B8553" w14:textId="77777777" w:rsidR="008B761E" w:rsidRDefault="008B761E" w:rsidP="002E015E">
      <w:pPr>
        <w:spacing w:after="0" w:line="240" w:lineRule="auto"/>
      </w:pPr>
      <w:r>
        <w:separator/>
      </w:r>
    </w:p>
  </w:footnote>
  <w:footnote w:type="continuationSeparator" w:id="0">
    <w:p w14:paraId="328DEBB0" w14:textId="77777777" w:rsidR="008B761E" w:rsidRDefault="008B761E" w:rsidP="002E015E">
      <w:pPr>
        <w:spacing w:after="0" w:line="240" w:lineRule="auto"/>
      </w:pPr>
      <w:r>
        <w:continuationSeparator/>
      </w:r>
    </w:p>
  </w:footnote>
  <w:footnote w:type="continuationNotice" w:id="1">
    <w:p w14:paraId="13B3AB2C" w14:textId="77777777" w:rsidR="008B761E" w:rsidRDefault="008B761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297CBE7C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487238">
    <w:abstractNumId w:val="7"/>
    <w:lvlOverride w:ilvl="0">
      <w:startOverride w:val="1"/>
    </w:lvlOverride>
  </w:num>
  <w:num w:numId="2" w16cid:durableId="1914848129">
    <w:abstractNumId w:val="6"/>
  </w:num>
  <w:num w:numId="3" w16cid:durableId="1388454405">
    <w:abstractNumId w:val="5"/>
  </w:num>
  <w:num w:numId="4" w16cid:durableId="2106608233">
    <w:abstractNumId w:val="4"/>
  </w:num>
  <w:num w:numId="5" w16cid:durableId="1723359493">
    <w:abstractNumId w:val="3"/>
    <w:lvlOverride w:ilvl="0">
      <w:startOverride w:val="1"/>
    </w:lvlOverride>
  </w:num>
  <w:num w:numId="6" w16cid:durableId="1668629244">
    <w:abstractNumId w:val="2"/>
    <w:lvlOverride w:ilvl="0">
      <w:startOverride w:val="1"/>
    </w:lvlOverride>
  </w:num>
  <w:num w:numId="7" w16cid:durableId="1817524738">
    <w:abstractNumId w:val="1"/>
    <w:lvlOverride w:ilvl="0">
      <w:startOverride w:val="1"/>
    </w:lvlOverride>
  </w:num>
  <w:num w:numId="8" w16cid:durableId="993993154">
    <w:abstractNumId w:val="0"/>
    <w:lvlOverride w:ilvl="0">
      <w:startOverride w:val="1"/>
    </w:lvlOverride>
  </w:num>
  <w:num w:numId="9" w16cid:durableId="1347555068">
    <w:abstractNumId w:val="15"/>
  </w:num>
  <w:num w:numId="10" w16cid:durableId="1184980164">
    <w:abstractNumId w:val="13"/>
  </w:num>
  <w:num w:numId="11" w16cid:durableId="1822036135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829736">
    <w:abstractNumId w:val="8"/>
  </w:num>
  <w:num w:numId="13" w16cid:durableId="653992084">
    <w:abstractNumId w:val="14"/>
  </w:num>
  <w:num w:numId="14" w16cid:durableId="1800492571">
    <w:abstractNumId w:val="17"/>
  </w:num>
  <w:num w:numId="15" w16cid:durableId="1749884749">
    <w:abstractNumId w:val="16"/>
  </w:num>
  <w:num w:numId="16" w16cid:durableId="1985740967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455925">
    <w:abstractNumId w:val="12"/>
  </w:num>
  <w:num w:numId="18" w16cid:durableId="1548108975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06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675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251C"/>
    <w:rsid w:val="00033433"/>
    <w:rsid w:val="00033B50"/>
    <w:rsid w:val="000343B6"/>
    <w:rsid w:val="000347BA"/>
    <w:rsid w:val="000349E9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EB7"/>
    <w:rsid w:val="00040FF1"/>
    <w:rsid w:val="00041335"/>
    <w:rsid w:val="000415D9"/>
    <w:rsid w:val="00041D6C"/>
    <w:rsid w:val="000420C7"/>
    <w:rsid w:val="00042B71"/>
    <w:rsid w:val="00042BC1"/>
    <w:rsid w:val="00042C35"/>
    <w:rsid w:val="00042CAC"/>
    <w:rsid w:val="00042F6D"/>
    <w:rsid w:val="00043663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2064"/>
    <w:rsid w:val="000527C7"/>
    <w:rsid w:val="00053527"/>
    <w:rsid w:val="00053D74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4E9"/>
    <w:rsid w:val="000606FD"/>
    <w:rsid w:val="0006090D"/>
    <w:rsid w:val="00060D3A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3551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4BF5"/>
    <w:rsid w:val="00085435"/>
    <w:rsid w:val="00085677"/>
    <w:rsid w:val="00085861"/>
    <w:rsid w:val="00085D73"/>
    <w:rsid w:val="000861C7"/>
    <w:rsid w:val="00086672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135B"/>
    <w:rsid w:val="000A1683"/>
    <w:rsid w:val="000A19DB"/>
    <w:rsid w:val="000A2796"/>
    <w:rsid w:val="000A2A34"/>
    <w:rsid w:val="000A2BEC"/>
    <w:rsid w:val="000A2FCF"/>
    <w:rsid w:val="000A3304"/>
    <w:rsid w:val="000A405C"/>
    <w:rsid w:val="000A4138"/>
    <w:rsid w:val="000A51F5"/>
    <w:rsid w:val="000A5CAD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4353"/>
    <w:rsid w:val="000B4D09"/>
    <w:rsid w:val="000B4D89"/>
    <w:rsid w:val="000B52D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4F2A"/>
    <w:rsid w:val="000C5253"/>
    <w:rsid w:val="000C5746"/>
    <w:rsid w:val="000C629C"/>
    <w:rsid w:val="000C64DE"/>
    <w:rsid w:val="000C66BF"/>
    <w:rsid w:val="000C6AF0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4AF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C20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2DE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61C9"/>
    <w:rsid w:val="0012732F"/>
    <w:rsid w:val="001276EC"/>
    <w:rsid w:val="00127901"/>
    <w:rsid w:val="00130E6A"/>
    <w:rsid w:val="00130EDE"/>
    <w:rsid w:val="0013241F"/>
    <w:rsid w:val="00132467"/>
    <w:rsid w:val="0013246A"/>
    <w:rsid w:val="00132955"/>
    <w:rsid w:val="00134744"/>
    <w:rsid w:val="00135CF0"/>
    <w:rsid w:val="00136607"/>
    <w:rsid w:val="0013675D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600A2"/>
    <w:rsid w:val="00160AC8"/>
    <w:rsid w:val="00160F0E"/>
    <w:rsid w:val="00162C1C"/>
    <w:rsid w:val="00162E9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72E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1C7C"/>
    <w:rsid w:val="00171EB9"/>
    <w:rsid w:val="00172A42"/>
    <w:rsid w:val="00172B1D"/>
    <w:rsid w:val="00172CB9"/>
    <w:rsid w:val="00172F72"/>
    <w:rsid w:val="00173B53"/>
    <w:rsid w:val="00174CEC"/>
    <w:rsid w:val="00175565"/>
    <w:rsid w:val="00175768"/>
    <w:rsid w:val="00175E67"/>
    <w:rsid w:val="00175F91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1BF4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5CBF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805"/>
    <w:rsid w:val="001930B0"/>
    <w:rsid w:val="0019321C"/>
    <w:rsid w:val="00193326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388E"/>
    <w:rsid w:val="001A421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B7FE3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845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2952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6DA9"/>
    <w:rsid w:val="001D7518"/>
    <w:rsid w:val="001D7669"/>
    <w:rsid w:val="001D79A8"/>
    <w:rsid w:val="001E0598"/>
    <w:rsid w:val="001E07E8"/>
    <w:rsid w:val="001E0F32"/>
    <w:rsid w:val="001E0FC5"/>
    <w:rsid w:val="001E1278"/>
    <w:rsid w:val="001E1597"/>
    <w:rsid w:val="001E1B5D"/>
    <w:rsid w:val="001E1EF1"/>
    <w:rsid w:val="001E2448"/>
    <w:rsid w:val="001E2685"/>
    <w:rsid w:val="001E2904"/>
    <w:rsid w:val="001E2D27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D9A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C7F"/>
    <w:rsid w:val="00217E05"/>
    <w:rsid w:val="00217FF3"/>
    <w:rsid w:val="00220C8D"/>
    <w:rsid w:val="00220D34"/>
    <w:rsid w:val="00220E17"/>
    <w:rsid w:val="0022171D"/>
    <w:rsid w:val="002218CB"/>
    <w:rsid w:val="00221A12"/>
    <w:rsid w:val="00221CBC"/>
    <w:rsid w:val="002226FC"/>
    <w:rsid w:val="002230A2"/>
    <w:rsid w:val="00223B7D"/>
    <w:rsid w:val="00224A6A"/>
    <w:rsid w:val="00224C87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541"/>
    <w:rsid w:val="00250CDE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3ED0"/>
    <w:rsid w:val="0028486D"/>
    <w:rsid w:val="00285C19"/>
    <w:rsid w:val="002867C3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2D"/>
    <w:rsid w:val="00290D90"/>
    <w:rsid w:val="00290FC7"/>
    <w:rsid w:val="0029104D"/>
    <w:rsid w:val="002916DF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091"/>
    <w:rsid w:val="002A544D"/>
    <w:rsid w:val="002A55E3"/>
    <w:rsid w:val="002A5EE5"/>
    <w:rsid w:val="002A63FB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3D0"/>
    <w:rsid w:val="002D0ADC"/>
    <w:rsid w:val="002D0D18"/>
    <w:rsid w:val="002D1302"/>
    <w:rsid w:val="002D1395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194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3B63"/>
    <w:rsid w:val="002F42D7"/>
    <w:rsid w:val="002F43C3"/>
    <w:rsid w:val="002F44AF"/>
    <w:rsid w:val="002F455E"/>
    <w:rsid w:val="002F4F91"/>
    <w:rsid w:val="002F4FC9"/>
    <w:rsid w:val="002F5A51"/>
    <w:rsid w:val="002F6131"/>
    <w:rsid w:val="002F6811"/>
    <w:rsid w:val="002F6D66"/>
    <w:rsid w:val="00300203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144"/>
    <w:rsid w:val="00307464"/>
    <w:rsid w:val="003074B4"/>
    <w:rsid w:val="00307631"/>
    <w:rsid w:val="00307666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33F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193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3B1C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CD3"/>
    <w:rsid w:val="00372979"/>
    <w:rsid w:val="0037308A"/>
    <w:rsid w:val="00373A32"/>
    <w:rsid w:val="0037457B"/>
    <w:rsid w:val="0037516B"/>
    <w:rsid w:val="00375682"/>
    <w:rsid w:val="0037575C"/>
    <w:rsid w:val="00375CC0"/>
    <w:rsid w:val="00376AAA"/>
    <w:rsid w:val="00376C7A"/>
    <w:rsid w:val="00376E96"/>
    <w:rsid w:val="003770DA"/>
    <w:rsid w:val="00380A93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68F"/>
    <w:rsid w:val="00394C4C"/>
    <w:rsid w:val="0039555E"/>
    <w:rsid w:val="00396218"/>
    <w:rsid w:val="003962DA"/>
    <w:rsid w:val="003966A0"/>
    <w:rsid w:val="0039685B"/>
    <w:rsid w:val="00396A48"/>
    <w:rsid w:val="00397036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1D12"/>
    <w:rsid w:val="003A2B8A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9F4"/>
    <w:rsid w:val="003C3B06"/>
    <w:rsid w:val="003C3BB6"/>
    <w:rsid w:val="003C41C5"/>
    <w:rsid w:val="003C4E81"/>
    <w:rsid w:val="003C5548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82F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B02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87C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06D"/>
    <w:rsid w:val="00416268"/>
    <w:rsid w:val="00416594"/>
    <w:rsid w:val="00416C9E"/>
    <w:rsid w:val="0041741F"/>
    <w:rsid w:val="00417B17"/>
    <w:rsid w:val="00420C51"/>
    <w:rsid w:val="00420E58"/>
    <w:rsid w:val="00420E68"/>
    <w:rsid w:val="00421719"/>
    <w:rsid w:val="0042180B"/>
    <w:rsid w:val="0042186D"/>
    <w:rsid w:val="00421974"/>
    <w:rsid w:val="00421A25"/>
    <w:rsid w:val="00421AC9"/>
    <w:rsid w:val="00421D7C"/>
    <w:rsid w:val="00421EEA"/>
    <w:rsid w:val="0042292C"/>
    <w:rsid w:val="00422ECB"/>
    <w:rsid w:val="00424916"/>
    <w:rsid w:val="00425C20"/>
    <w:rsid w:val="00425D84"/>
    <w:rsid w:val="00426237"/>
    <w:rsid w:val="004279A1"/>
    <w:rsid w:val="004304A7"/>
    <w:rsid w:val="004305F3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87E"/>
    <w:rsid w:val="00436C6C"/>
    <w:rsid w:val="0043706B"/>
    <w:rsid w:val="00437768"/>
    <w:rsid w:val="00437ABC"/>
    <w:rsid w:val="00437BE9"/>
    <w:rsid w:val="00437D0F"/>
    <w:rsid w:val="00440C18"/>
    <w:rsid w:val="0044133E"/>
    <w:rsid w:val="00441941"/>
    <w:rsid w:val="004419CD"/>
    <w:rsid w:val="00441A0B"/>
    <w:rsid w:val="00441F87"/>
    <w:rsid w:val="004423D4"/>
    <w:rsid w:val="004424A8"/>
    <w:rsid w:val="00442FD0"/>
    <w:rsid w:val="00443554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082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57802"/>
    <w:rsid w:val="0046085B"/>
    <w:rsid w:val="00461077"/>
    <w:rsid w:val="00461D1A"/>
    <w:rsid w:val="00461D67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BC6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F43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9C1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5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BE4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74"/>
    <w:rsid w:val="004B1555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623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E58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106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9E9"/>
    <w:rsid w:val="004F5B75"/>
    <w:rsid w:val="004F5D21"/>
    <w:rsid w:val="004F61A5"/>
    <w:rsid w:val="004F638F"/>
    <w:rsid w:val="004F6803"/>
    <w:rsid w:val="004F6DE8"/>
    <w:rsid w:val="004F7420"/>
    <w:rsid w:val="004F77C1"/>
    <w:rsid w:val="00500042"/>
    <w:rsid w:val="00500281"/>
    <w:rsid w:val="005005C9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006"/>
    <w:rsid w:val="00513378"/>
    <w:rsid w:val="005133A1"/>
    <w:rsid w:val="00513AAE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7F7"/>
    <w:rsid w:val="005229C7"/>
    <w:rsid w:val="0052324C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D41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69D"/>
    <w:rsid w:val="00537A3A"/>
    <w:rsid w:val="005401ED"/>
    <w:rsid w:val="005402FE"/>
    <w:rsid w:val="00540A3E"/>
    <w:rsid w:val="00540A58"/>
    <w:rsid w:val="00540A85"/>
    <w:rsid w:val="00541045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975"/>
    <w:rsid w:val="00553DC8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0AD0"/>
    <w:rsid w:val="005611B6"/>
    <w:rsid w:val="00561290"/>
    <w:rsid w:val="005614F8"/>
    <w:rsid w:val="0056161F"/>
    <w:rsid w:val="00561945"/>
    <w:rsid w:val="00561C79"/>
    <w:rsid w:val="00562B9B"/>
    <w:rsid w:val="00562C4E"/>
    <w:rsid w:val="005635C8"/>
    <w:rsid w:val="00564095"/>
    <w:rsid w:val="00564EEE"/>
    <w:rsid w:val="00565CBE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165A"/>
    <w:rsid w:val="0057213A"/>
    <w:rsid w:val="00572158"/>
    <w:rsid w:val="005722FD"/>
    <w:rsid w:val="00572386"/>
    <w:rsid w:val="005724F1"/>
    <w:rsid w:val="00574594"/>
    <w:rsid w:val="00574633"/>
    <w:rsid w:val="00574916"/>
    <w:rsid w:val="00574AED"/>
    <w:rsid w:val="00574B1D"/>
    <w:rsid w:val="00575270"/>
    <w:rsid w:val="0057546B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81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CBF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B3C"/>
    <w:rsid w:val="00592E8C"/>
    <w:rsid w:val="0059364F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BD5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3526"/>
    <w:rsid w:val="005C3729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407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203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C73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C5"/>
    <w:rsid w:val="0060346D"/>
    <w:rsid w:val="00603B89"/>
    <w:rsid w:val="006049CC"/>
    <w:rsid w:val="006052AC"/>
    <w:rsid w:val="006054F8"/>
    <w:rsid w:val="00605723"/>
    <w:rsid w:val="00605B32"/>
    <w:rsid w:val="00605BEC"/>
    <w:rsid w:val="00606172"/>
    <w:rsid w:val="00606336"/>
    <w:rsid w:val="00606B29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195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5FEA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667"/>
    <w:rsid w:val="0066522E"/>
    <w:rsid w:val="00665817"/>
    <w:rsid w:val="00665A83"/>
    <w:rsid w:val="00665A85"/>
    <w:rsid w:val="00665D6F"/>
    <w:rsid w:val="00666121"/>
    <w:rsid w:val="0066636A"/>
    <w:rsid w:val="00666625"/>
    <w:rsid w:val="00666A1E"/>
    <w:rsid w:val="00666D4C"/>
    <w:rsid w:val="00666D7B"/>
    <w:rsid w:val="00666DE0"/>
    <w:rsid w:val="00667364"/>
    <w:rsid w:val="00667D7E"/>
    <w:rsid w:val="00670239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7356"/>
    <w:rsid w:val="006973FC"/>
    <w:rsid w:val="006A0B4D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1E1"/>
    <w:rsid w:val="006B429E"/>
    <w:rsid w:val="006B44E1"/>
    <w:rsid w:val="006B4BD9"/>
    <w:rsid w:val="006B50DE"/>
    <w:rsid w:val="006B5810"/>
    <w:rsid w:val="006B62E4"/>
    <w:rsid w:val="006B67C8"/>
    <w:rsid w:val="006B68AF"/>
    <w:rsid w:val="006B6ADD"/>
    <w:rsid w:val="006B721E"/>
    <w:rsid w:val="006B740E"/>
    <w:rsid w:val="006B7EDF"/>
    <w:rsid w:val="006C065B"/>
    <w:rsid w:val="006C0881"/>
    <w:rsid w:val="006C08B0"/>
    <w:rsid w:val="006C0A5C"/>
    <w:rsid w:val="006C1579"/>
    <w:rsid w:val="006C1A3F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7DD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6CB9"/>
    <w:rsid w:val="006E7015"/>
    <w:rsid w:val="006E741C"/>
    <w:rsid w:val="006E7908"/>
    <w:rsid w:val="006E7D1C"/>
    <w:rsid w:val="006F06DD"/>
    <w:rsid w:val="006F09BB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4D53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6A0"/>
    <w:rsid w:val="00707712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6E13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BBC"/>
    <w:rsid w:val="00741F3A"/>
    <w:rsid w:val="00742989"/>
    <w:rsid w:val="00742A7C"/>
    <w:rsid w:val="00742DDD"/>
    <w:rsid w:val="007439FF"/>
    <w:rsid w:val="00744151"/>
    <w:rsid w:val="007444A7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2B4"/>
    <w:rsid w:val="00750A61"/>
    <w:rsid w:val="00750D43"/>
    <w:rsid w:val="00750E38"/>
    <w:rsid w:val="007510C9"/>
    <w:rsid w:val="007511FC"/>
    <w:rsid w:val="00751AB5"/>
    <w:rsid w:val="00751B34"/>
    <w:rsid w:val="00751CA8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7E7"/>
    <w:rsid w:val="00767C30"/>
    <w:rsid w:val="007702E5"/>
    <w:rsid w:val="0077046D"/>
    <w:rsid w:val="007705A1"/>
    <w:rsid w:val="007707AE"/>
    <w:rsid w:val="00770E7D"/>
    <w:rsid w:val="0077152A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08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15AF"/>
    <w:rsid w:val="0078212F"/>
    <w:rsid w:val="0078215B"/>
    <w:rsid w:val="00782837"/>
    <w:rsid w:val="0078299F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996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3641"/>
    <w:rsid w:val="007B3A43"/>
    <w:rsid w:val="007B41B0"/>
    <w:rsid w:val="007B4212"/>
    <w:rsid w:val="007B576C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5976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2720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483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324"/>
    <w:rsid w:val="00820988"/>
    <w:rsid w:val="00820B56"/>
    <w:rsid w:val="00820B5E"/>
    <w:rsid w:val="00820FDA"/>
    <w:rsid w:val="008211E6"/>
    <w:rsid w:val="008213A0"/>
    <w:rsid w:val="0082165F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5EE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5D67"/>
    <w:rsid w:val="008366E1"/>
    <w:rsid w:val="00836ABB"/>
    <w:rsid w:val="00836D4A"/>
    <w:rsid w:val="0083723A"/>
    <w:rsid w:val="00837B2C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5AF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5F84"/>
    <w:rsid w:val="008560BB"/>
    <w:rsid w:val="0085655A"/>
    <w:rsid w:val="008565C2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1EC1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969"/>
    <w:rsid w:val="00871C3A"/>
    <w:rsid w:val="00872597"/>
    <w:rsid w:val="00872A73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6EF7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6C9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92B"/>
    <w:rsid w:val="008B42D2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61E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2C33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E66"/>
    <w:rsid w:val="008E43BC"/>
    <w:rsid w:val="008E45E1"/>
    <w:rsid w:val="008E50F2"/>
    <w:rsid w:val="008E5B8E"/>
    <w:rsid w:val="008E5D1C"/>
    <w:rsid w:val="008E63F1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095"/>
    <w:rsid w:val="008F048F"/>
    <w:rsid w:val="008F0F7D"/>
    <w:rsid w:val="008F1214"/>
    <w:rsid w:val="008F17D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0A7"/>
    <w:rsid w:val="00901306"/>
    <w:rsid w:val="009016D9"/>
    <w:rsid w:val="00901B14"/>
    <w:rsid w:val="00901C26"/>
    <w:rsid w:val="00901DBB"/>
    <w:rsid w:val="00902129"/>
    <w:rsid w:val="009029DB"/>
    <w:rsid w:val="00902CE5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6DC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07C5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244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DD"/>
    <w:rsid w:val="00943475"/>
    <w:rsid w:val="00943A00"/>
    <w:rsid w:val="00943B36"/>
    <w:rsid w:val="0094402D"/>
    <w:rsid w:val="00944A8F"/>
    <w:rsid w:val="00944F00"/>
    <w:rsid w:val="009450FA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80D"/>
    <w:rsid w:val="00954CFA"/>
    <w:rsid w:val="00954D89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83B"/>
    <w:rsid w:val="0096043B"/>
    <w:rsid w:val="00960BB8"/>
    <w:rsid w:val="0096128B"/>
    <w:rsid w:val="00962837"/>
    <w:rsid w:val="009629B9"/>
    <w:rsid w:val="00962A5B"/>
    <w:rsid w:val="00962B00"/>
    <w:rsid w:val="00963206"/>
    <w:rsid w:val="0096324E"/>
    <w:rsid w:val="009632D4"/>
    <w:rsid w:val="009637FB"/>
    <w:rsid w:val="009639F3"/>
    <w:rsid w:val="00963D25"/>
    <w:rsid w:val="0096524E"/>
    <w:rsid w:val="009654BB"/>
    <w:rsid w:val="00965E34"/>
    <w:rsid w:val="00966536"/>
    <w:rsid w:val="0096684D"/>
    <w:rsid w:val="00966DAE"/>
    <w:rsid w:val="00967543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DB"/>
    <w:rsid w:val="0097424B"/>
    <w:rsid w:val="009746A2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A0A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CB"/>
    <w:rsid w:val="0099017C"/>
    <w:rsid w:val="00990A49"/>
    <w:rsid w:val="009912D5"/>
    <w:rsid w:val="009915BC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0F4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1D0F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6723"/>
    <w:rsid w:val="009D6F57"/>
    <w:rsid w:val="009D743A"/>
    <w:rsid w:val="009D75DC"/>
    <w:rsid w:val="009D7E49"/>
    <w:rsid w:val="009E090F"/>
    <w:rsid w:val="009E137E"/>
    <w:rsid w:val="009E1A8F"/>
    <w:rsid w:val="009E1E2F"/>
    <w:rsid w:val="009E21DC"/>
    <w:rsid w:val="009E32BC"/>
    <w:rsid w:val="009E35E5"/>
    <w:rsid w:val="009E3C7F"/>
    <w:rsid w:val="009E50E7"/>
    <w:rsid w:val="009E5108"/>
    <w:rsid w:val="009E555A"/>
    <w:rsid w:val="009E599E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079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28A9"/>
    <w:rsid w:val="00A13437"/>
    <w:rsid w:val="00A138CD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FFD"/>
    <w:rsid w:val="00A54943"/>
    <w:rsid w:val="00A556CE"/>
    <w:rsid w:val="00A56E38"/>
    <w:rsid w:val="00A57206"/>
    <w:rsid w:val="00A57DF7"/>
    <w:rsid w:val="00A57F93"/>
    <w:rsid w:val="00A60811"/>
    <w:rsid w:val="00A60CEA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5FCB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6506"/>
    <w:rsid w:val="00A7716F"/>
    <w:rsid w:val="00A77785"/>
    <w:rsid w:val="00A779D1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40D1"/>
    <w:rsid w:val="00A8436A"/>
    <w:rsid w:val="00A84AE9"/>
    <w:rsid w:val="00A84BB6"/>
    <w:rsid w:val="00A85612"/>
    <w:rsid w:val="00A8614C"/>
    <w:rsid w:val="00A86227"/>
    <w:rsid w:val="00A862BB"/>
    <w:rsid w:val="00A86AD9"/>
    <w:rsid w:val="00A86B54"/>
    <w:rsid w:val="00A86B98"/>
    <w:rsid w:val="00A86FCF"/>
    <w:rsid w:val="00A87908"/>
    <w:rsid w:val="00A87AAB"/>
    <w:rsid w:val="00A90462"/>
    <w:rsid w:val="00A906A2"/>
    <w:rsid w:val="00A9081B"/>
    <w:rsid w:val="00A90F16"/>
    <w:rsid w:val="00A923C2"/>
    <w:rsid w:val="00A92E74"/>
    <w:rsid w:val="00A934B2"/>
    <w:rsid w:val="00A93627"/>
    <w:rsid w:val="00A9378C"/>
    <w:rsid w:val="00A93ECF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105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940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662"/>
    <w:rsid w:val="00AC0A4B"/>
    <w:rsid w:val="00AC189F"/>
    <w:rsid w:val="00AC19BF"/>
    <w:rsid w:val="00AC1A59"/>
    <w:rsid w:val="00AC1BBA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D78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E6C"/>
    <w:rsid w:val="00AE11E5"/>
    <w:rsid w:val="00AE16E7"/>
    <w:rsid w:val="00AE1A09"/>
    <w:rsid w:val="00AE275C"/>
    <w:rsid w:val="00AE2DF9"/>
    <w:rsid w:val="00AE308E"/>
    <w:rsid w:val="00AE3227"/>
    <w:rsid w:val="00AE3B42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891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C38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04A7"/>
    <w:rsid w:val="00B31A1D"/>
    <w:rsid w:val="00B31FDF"/>
    <w:rsid w:val="00B32630"/>
    <w:rsid w:val="00B32714"/>
    <w:rsid w:val="00B32900"/>
    <w:rsid w:val="00B331D0"/>
    <w:rsid w:val="00B33306"/>
    <w:rsid w:val="00B343DC"/>
    <w:rsid w:val="00B34522"/>
    <w:rsid w:val="00B34533"/>
    <w:rsid w:val="00B34712"/>
    <w:rsid w:val="00B3496D"/>
    <w:rsid w:val="00B34A82"/>
    <w:rsid w:val="00B35C28"/>
    <w:rsid w:val="00B3607C"/>
    <w:rsid w:val="00B365A1"/>
    <w:rsid w:val="00B36F24"/>
    <w:rsid w:val="00B37010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377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BEB"/>
    <w:rsid w:val="00B56D6F"/>
    <w:rsid w:val="00B5790A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3F45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848"/>
    <w:rsid w:val="00BA1B70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36F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9D3"/>
    <w:rsid w:val="00BB5AE1"/>
    <w:rsid w:val="00BB5D6E"/>
    <w:rsid w:val="00BB627F"/>
    <w:rsid w:val="00BB728F"/>
    <w:rsid w:val="00BB7899"/>
    <w:rsid w:val="00BB7942"/>
    <w:rsid w:val="00BB7E61"/>
    <w:rsid w:val="00BB7EEF"/>
    <w:rsid w:val="00BB7FFE"/>
    <w:rsid w:val="00BC04B8"/>
    <w:rsid w:val="00BC07EC"/>
    <w:rsid w:val="00BC09F8"/>
    <w:rsid w:val="00BC109D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7E6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9FA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492"/>
    <w:rsid w:val="00BF580E"/>
    <w:rsid w:val="00BF62CD"/>
    <w:rsid w:val="00BF67DC"/>
    <w:rsid w:val="00BF69AF"/>
    <w:rsid w:val="00BF6A84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E37"/>
    <w:rsid w:val="00C07680"/>
    <w:rsid w:val="00C100BA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3D4"/>
    <w:rsid w:val="00C159E1"/>
    <w:rsid w:val="00C172EF"/>
    <w:rsid w:val="00C20BAC"/>
    <w:rsid w:val="00C213D5"/>
    <w:rsid w:val="00C21641"/>
    <w:rsid w:val="00C21937"/>
    <w:rsid w:val="00C21B30"/>
    <w:rsid w:val="00C223DD"/>
    <w:rsid w:val="00C22802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07"/>
    <w:rsid w:val="00C301BA"/>
    <w:rsid w:val="00C30361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4331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275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16B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6D9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2F"/>
    <w:rsid w:val="00C80A70"/>
    <w:rsid w:val="00C80E1B"/>
    <w:rsid w:val="00C810B1"/>
    <w:rsid w:val="00C8129D"/>
    <w:rsid w:val="00C81A24"/>
    <w:rsid w:val="00C81B42"/>
    <w:rsid w:val="00C820F4"/>
    <w:rsid w:val="00C827BA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201E"/>
    <w:rsid w:val="00C924A8"/>
    <w:rsid w:val="00C92A19"/>
    <w:rsid w:val="00C92EC0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61AB"/>
    <w:rsid w:val="00CB67FC"/>
    <w:rsid w:val="00CB6A2F"/>
    <w:rsid w:val="00CB71EE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1E3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3EC8"/>
    <w:rsid w:val="00CD4157"/>
    <w:rsid w:val="00CD5905"/>
    <w:rsid w:val="00CD5B23"/>
    <w:rsid w:val="00CD60A8"/>
    <w:rsid w:val="00CD610C"/>
    <w:rsid w:val="00CD6F01"/>
    <w:rsid w:val="00CD74B9"/>
    <w:rsid w:val="00CD74F4"/>
    <w:rsid w:val="00CD772B"/>
    <w:rsid w:val="00CD7EEB"/>
    <w:rsid w:val="00CE0030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5EF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CEF"/>
    <w:rsid w:val="00CF0F5F"/>
    <w:rsid w:val="00CF0FCD"/>
    <w:rsid w:val="00CF1146"/>
    <w:rsid w:val="00CF19A7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EF3"/>
    <w:rsid w:val="00CF6531"/>
    <w:rsid w:val="00CF6765"/>
    <w:rsid w:val="00CF6DEE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243"/>
    <w:rsid w:val="00D1637C"/>
    <w:rsid w:val="00D16D62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C9E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09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71B4"/>
    <w:rsid w:val="00D7727C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F3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449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43E"/>
    <w:rsid w:val="00D9568C"/>
    <w:rsid w:val="00D958FE"/>
    <w:rsid w:val="00D95A63"/>
    <w:rsid w:val="00D95CA1"/>
    <w:rsid w:val="00D96132"/>
    <w:rsid w:val="00D969A2"/>
    <w:rsid w:val="00D96BF3"/>
    <w:rsid w:val="00D974FF"/>
    <w:rsid w:val="00D97A9A"/>
    <w:rsid w:val="00D97CE0"/>
    <w:rsid w:val="00DA1298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77C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6B7F"/>
    <w:rsid w:val="00DB7482"/>
    <w:rsid w:val="00DB7BCF"/>
    <w:rsid w:val="00DB7D8D"/>
    <w:rsid w:val="00DB7EF6"/>
    <w:rsid w:val="00DC0552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334"/>
    <w:rsid w:val="00DC584A"/>
    <w:rsid w:val="00DC591F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2E8D"/>
    <w:rsid w:val="00DE3794"/>
    <w:rsid w:val="00DE38EC"/>
    <w:rsid w:val="00DE3E2E"/>
    <w:rsid w:val="00DE3E7A"/>
    <w:rsid w:val="00DE3EFA"/>
    <w:rsid w:val="00DE41D4"/>
    <w:rsid w:val="00DE45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004"/>
    <w:rsid w:val="00E07C26"/>
    <w:rsid w:val="00E102E0"/>
    <w:rsid w:val="00E10954"/>
    <w:rsid w:val="00E10F2E"/>
    <w:rsid w:val="00E111E3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45EC"/>
    <w:rsid w:val="00E458FD"/>
    <w:rsid w:val="00E459C2"/>
    <w:rsid w:val="00E45F28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92F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1F5"/>
    <w:rsid w:val="00E6227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27C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2669"/>
    <w:rsid w:val="00E72700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993"/>
    <w:rsid w:val="00E80B07"/>
    <w:rsid w:val="00E820FF"/>
    <w:rsid w:val="00E827A2"/>
    <w:rsid w:val="00E82922"/>
    <w:rsid w:val="00E82E8F"/>
    <w:rsid w:val="00E83A26"/>
    <w:rsid w:val="00E83A8F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2D6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31CF"/>
    <w:rsid w:val="00EB3239"/>
    <w:rsid w:val="00EB33AB"/>
    <w:rsid w:val="00EB409C"/>
    <w:rsid w:val="00EB413F"/>
    <w:rsid w:val="00EB4788"/>
    <w:rsid w:val="00EB48BB"/>
    <w:rsid w:val="00EB4985"/>
    <w:rsid w:val="00EB4A23"/>
    <w:rsid w:val="00EB4A61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5D4E"/>
    <w:rsid w:val="00ED60CF"/>
    <w:rsid w:val="00ED61E4"/>
    <w:rsid w:val="00ED6B25"/>
    <w:rsid w:val="00ED751C"/>
    <w:rsid w:val="00ED7E59"/>
    <w:rsid w:val="00ED7E65"/>
    <w:rsid w:val="00EE010B"/>
    <w:rsid w:val="00EE0EE2"/>
    <w:rsid w:val="00EE15DC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0E8F"/>
    <w:rsid w:val="00F21844"/>
    <w:rsid w:val="00F219B0"/>
    <w:rsid w:val="00F21E1B"/>
    <w:rsid w:val="00F2255C"/>
    <w:rsid w:val="00F227DB"/>
    <w:rsid w:val="00F2284A"/>
    <w:rsid w:val="00F22C62"/>
    <w:rsid w:val="00F2318D"/>
    <w:rsid w:val="00F23C74"/>
    <w:rsid w:val="00F24588"/>
    <w:rsid w:val="00F24754"/>
    <w:rsid w:val="00F24D33"/>
    <w:rsid w:val="00F250A4"/>
    <w:rsid w:val="00F25C0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3F4C"/>
    <w:rsid w:val="00F34A27"/>
    <w:rsid w:val="00F351F6"/>
    <w:rsid w:val="00F35705"/>
    <w:rsid w:val="00F35EFB"/>
    <w:rsid w:val="00F3609F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578C8"/>
    <w:rsid w:val="00F6017D"/>
    <w:rsid w:val="00F602E5"/>
    <w:rsid w:val="00F60E2A"/>
    <w:rsid w:val="00F61269"/>
    <w:rsid w:val="00F62063"/>
    <w:rsid w:val="00F6207B"/>
    <w:rsid w:val="00F62A2C"/>
    <w:rsid w:val="00F62DBC"/>
    <w:rsid w:val="00F6344B"/>
    <w:rsid w:val="00F6415B"/>
    <w:rsid w:val="00F64610"/>
    <w:rsid w:val="00F659A7"/>
    <w:rsid w:val="00F65EAB"/>
    <w:rsid w:val="00F66569"/>
    <w:rsid w:val="00F666D4"/>
    <w:rsid w:val="00F66F85"/>
    <w:rsid w:val="00F679D1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261"/>
    <w:rsid w:val="00F977CE"/>
    <w:rsid w:val="00F97B29"/>
    <w:rsid w:val="00FA0C5E"/>
    <w:rsid w:val="00FA1131"/>
    <w:rsid w:val="00FA1229"/>
    <w:rsid w:val="00FA2624"/>
    <w:rsid w:val="00FA280C"/>
    <w:rsid w:val="00FA2917"/>
    <w:rsid w:val="00FA2DF1"/>
    <w:rsid w:val="00FA3377"/>
    <w:rsid w:val="00FA3474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97E"/>
    <w:rsid w:val="00FA7CF0"/>
    <w:rsid w:val="00FB0692"/>
    <w:rsid w:val="00FB0BB7"/>
    <w:rsid w:val="00FB34BA"/>
    <w:rsid w:val="00FB486B"/>
    <w:rsid w:val="00FB4D11"/>
    <w:rsid w:val="00FB50B2"/>
    <w:rsid w:val="00FB6A09"/>
    <w:rsid w:val="00FB70E0"/>
    <w:rsid w:val="00FB7728"/>
    <w:rsid w:val="00FC04DF"/>
    <w:rsid w:val="00FC0948"/>
    <w:rsid w:val="00FC0AAD"/>
    <w:rsid w:val="00FC11B5"/>
    <w:rsid w:val="00FC140C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5D"/>
    <w:rsid w:val="00FD17E7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7EF"/>
    <w:rsid w:val="00FE08DF"/>
    <w:rsid w:val="00FE091C"/>
    <w:rsid w:val="00FE0FC8"/>
    <w:rsid w:val="00FE11DC"/>
    <w:rsid w:val="00FE13AB"/>
    <w:rsid w:val="00FE17F9"/>
    <w:rsid w:val="00FE1BA1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CB71EE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CB71EE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qFormat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  <w:style w:type="paragraph" w:customStyle="1" w:styleId="NO">
    <w:name w:val="NO"/>
    <w:basedOn w:val="Normal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TSGS1_109_Athens\docs\S1-250060.zip" TargetMode="External"/><Relationship Id="rId18" Type="http://schemas.openxmlformats.org/officeDocument/2006/relationships/hyperlink" Target="file:///D:\TSGS1_109_Athens\docs\S1-250184.zip" TargetMode="External"/><Relationship Id="rId26" Type="http://schemas.openxmlformats.org/officeDocument/2006/relationships/hyperlink" Target="file:///D:\TSGS1_109_Athens\docs\S1-250026.zip" TargetMode="External"/><Relationship Id="rId39" Type="http://schemas.openxmlformats.org/officeDocument/2006/relationships/hyperlink" Target="file:///D:\TSGS1_109_Athens\docs\S1-250855.zip" TargetMode="External"/><Relationship Id="rId21" Type="http://schemas.openxmlformats.org/officeDocument/2006/relationships/hyperlink" Target="file:///D:\TSGS1_109_Athens\docs\S1-250821.zip" TargetMode="External"/><Relationship Id="rId34" Type="http://schemas.openxmlformats.org/officeDocument/2006/relationships/hyperlink" Target="file:///D:\TSGS1_109_Athens\docs\S1-250854.zip" TargetMode="External"/><Relationship Id="rId42" Type="http://schemas.openxmlformats.org/officeDocument/2006/relationships/hyperlink" Target="file:///D:\TSGS1_109_Athens\docs\S1-250856.zip" TargetMode="External"/><Relationship Id="rId47" Type="http://schemas.openxmlformats.org/officeDocument/2006/relationships/hyperlink" Target="file:///D:\TSGS1_109_Athens\docs\S1-250830.zip" TargetMode="External"/><Relationship Id="rId50" Type="http://schemas.openxmlformats.org/officeDocument/2006/relationships/hyperlink" Target="file:///D:\TSGS1_109_Athens\docs\S1-250363.zip" TargetMode="External"/><Relationship Id="rId55" Type="http://schemas.openxmlformats.org/officeDocument/2006/relationships/hyperlink" Target="file:///D:\TSGS1_109_Athens\docs\S1-250849.zip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file:///D:\TSGS1_109_Athens\docs\S1-250822.zip" TargetMode="External"/><Relationship Id="rId20" Type="http://schemas.openxmlformats.org/officeDocument/2006/relationships/hyperlink" Target="file:///D:\TSGS1_109_Athens\docs\S1-250267.zip" TargetMode="External"/><Relationship Id="rId29" Type="http://schemas.openxmlformats.org/officeDocument/2006/relationships/hyperlink" Target="file:///D:\TSGS1_109_Athens\docs\S1-250823.zip" TargetMode="External"/><Relationship Id="rId41" Type="http://schemas.openxmlformats.org/officeDocument/2006/relationships/hyperlink" Target="file:///D:\TSGS1_109_Athens\docs\S1-250828.zip" TargetMode="External"/><Relationship Id="rId54" Type="http://schemas.openxmlformats.org/officeDocument/2006/relationships/hyperlink" Target="file:///D:\TSGS1_109_Athens\docs\S1-250292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D:\TSGS1_109_Athens\docs\S1-250125.zip" TargetMode="External"/><Relationship Id="rId24" Type="http://schemas.openxmlformats.org/officeDocument/2006/relationships/hyperlink" Target="file:///D:\TSGS1_109_Athens\docs\S1-250529.zip" TargetMode="External"/><Relationship Id="rId32" Type="http://schemas.openxmlformats.org/officeDocument/2006/relationships/hyperlink" Target="file:///D:\TSGS1_109_Athens\docs\S1-250307.zip" TargetMode="External"/><Relationship Id="rId37" Type="http://schemas.openxmlformats.org/officeDocument/2006/relationships/hyperlink" Target="file:///D:\TSGS1_109_Athens\docs\S1-250015.zip" TargetMode="External"/><Relationship Id="rId40" Type="http://schemas.openxmlformats.org/officeDocument/2006/relationships/hyperlink" Target="file:///D:\TSGS1_109_Athens\docs\S1-250032.zip" TargetMode="External"/><Relationship Id="rId45" Type="http://schemas.openxmlformats.org/officeDocument/2006/relationships/hyperlink" Target="file:///D:\TSGS1_109_Athens\docs\S1-250217.zip" TargetMode="External"/><Relationship Id="rId53" Type="http://schemas.openxmlformats.org/officeDocument/2006/relationships/hyperlink" Target="file:///D:\TSGS1_109_Athens\docs\S1-250850.zip" TargetMode="External"/><Relationship Id="rId58" Type="http://schemas.openxmlformats.org/officeDocument/2006/relationships/hyperlink" Target="file:///D:\TSGS1_109_Athens\docs\S1-250221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file:///D:\TSGS1_109_Athens\docs\S1-250338.zip" TargetMode="External"/><Relationship Id="rId23" Type="http://schemas.openxmlformats.org/officeDocument/2006/relationships/hyperlink" Target="file:///D:\TSGS1_109_Athens\Docs\S1-250017.zip" TargetMode="External"/><Relationship Id="rId28" Type="http://schemas.openxmlformats.org/officeDocument/2006/relationships/hyperlink" Target="file:///D:\TSGS1_109_Athens\docs\S1-250171.zip" TargetMode="External"/><Relationship Id="rId36" Type="http://schemas.openxmlformats.org/officeDocument/2006/relationships/hyperlink" Target="file:///D:\TSGS1_109_Athens\docs\S1-250826.zip" TargetMode="External"/><Relationship Id="rId49" Type="http://schemas.openxmlformats.org/officeDocument/2006/relationships/hyperlink" Target="file:///D:\TSGS1_109_Athens\docs\S1-250235.zip" TargetMode="External"/><Relationship Id="rId57" Type="http://schemas.openxmlformats.org/officeDocument/2006/relationships/hyperlink" Target="file:///D:\TSGS1_109_Athens\docs\S1-250220.zip" TargetMode="External"/><Relationship Id="rId61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file:///C:\Users\almodovarchicojl\AppData\Local\Microsoft\Windows\INetCache\Content.Outlook\TW1SUC0P\docs\S1-250328.zip" TargetMode="External"/><Relationship Id="rId31" Type="http://schemas.openxmlformats.org/officeDocument/2006/relationships/hyperlink" Target="file:///D:\TSGS1_109_Athens\docs\S1-250824.zip" TargetMode="External"/><Relationship Id="rId44" Type="http://schemas.openxmlformats.org/officeDocument/2006/relationships/hyperlink" Target="file:///D:\TSGS1_109_Athens\docs\S1-250829.zip" TargetMode="External"/><Relationship Id="rId52" Type="http://schemas.openxmlformats.org/officeDocument/2006/relationships/hyperlink" Target="file:///D:\TSGS1_109_Athens\docs\S1-250256.zip" TargetMode="External"/><Relationship Id="rId6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D:\TSGS1_109_Athens\docs\S1-250140.zip" TargetMode="External"/><Relationship Id="rId22" Type="http://schemas.openxmlformats.org/officeDocument/2006/relationships/hyperlink" Target="file:///D:\TSGS1_109_Athens\docs\S1-250853.zip" TargetMode="External"/><Relationship Id="rId27" Type="http://schemas.openxmlformats.org/officeDocument/2006/relationships/hyperlink" Target="file:///D:\TSGS1_109_Athens\docs\S1-250027.zip" TargetMode="External"/><Relationship Id="rId30" Type="http://schemas.openxmlformats.org/officeDocument/2006/relationships/hyperlink" Target="file:///D:\TSGS1_109_Athens\docs\S1-250166.zip" TargetMode="External"/><Relationship Id="rId35" Type="http://schemas.openxmlformats.org/officeDocument/2006/relationships/hyperlink" Target="file:///D:\TSGS1_109_Athens\docs\S1-250010.zip" TargetMode="External"/><Relationship Id="rId43" Type="http://schemas.openxmlformats.org/officeDocument/2006/relationships/hyperlink" Target="file:///D:\TSGS1_109_Athens\docs\S1-250093.zip" TargetMode="External"/><Relationship Id="rId48" Type="http://schemas.openxmlformats.org/officeDocument/2006/relationships/hyperlink" Target="file:///D:\TSGS1_109_Athens\docs\S1-250857.zip" TargetMode="External"/><Relationship Id="rId56" Type="http://schemas.openxmlformats.org/officeDocument/2006/relationships/hyperlink" Target="file:///D:\TSGS1_109_Athens\docs\S1-250208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D:\TSGS1_109_Athens\docs\S1-250848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file:///D:\TSGS1_109_Athens\docs\S1-250052.zip" TargetMode="External"/><Relationship Id="rId17" Type="http://schemas.openxmlformats.org/officeDocument/2006/relationships/hyperlink" Target="file:///D:\TSGS1_109_Athens\docs\S1-250852.zip" TargetMode="External"/><Relationship Id="rId25" Type="http://schemas.openxmlformats.org/officeDocument/2006/relationships/hyperlink" Target="file:///D:\TSGS1_109_Athens\docs\S1-250851.zip" TargetMode="External"/><Relationship Id="rId33" Type="http://schemas.openxmlformats.org/officeDocument/2006/relationships/hyperlink" Target="file:///D:\TSGS1_109_Athens\docs\S1-250825.zip" TargetMode="External"/><Relationship Id="rId38" Type="http://schemas.openxmlformats.org/officeDocument/2006/relationships/hyperlink" Target="file:///D:\TSGS1_109_Athens\docs\S1-250827.zip" TargetMode="External"/><Relationship Id="rId46" Type="http://schemas.openxmlformats.org/officeDocument/2006/relationships/hyperlink" Target="file:///D:\TSGS1_109_Athens\docs\S1-250365.zip" TargetMode="External"/><Relationship Id="rId59" Type="http://schemas.openxmlformats.org/officeDocument/2006/relationships/hyperlink" Target="file:///D:\TSGS1_109_Athens\docs\S1-25027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Props1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4</Pages>
  <Words>1517</Words>
  <Characters>8349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9847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Almodovar Chico, J.L. (José)</cp:lastModifiedBy>
  <cp:revision>2</cp:revision>
  <dcterms:created xsi:type="dcterms:W3CDTF">2025-02-20T11:51:00Z</dcterms:created>
  <dcterms:modified xsi:type="dcterms:W3CDTF">2025-02-20T11:51:00Z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