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55D25" w14:textId="183F427D" w:rsidR="00B208FF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ＭＳ 明朝" w:cs="Arial"/>
          <w:b/>
          <w:sz w:val="24"/>
          <w:szCs w:val="24"/>
          <w:lang w:eastAsia="ja-JP"/>
        </w:rPr>
        <w:t xml:space="preserve">3GPP TSG-SA WG1 Meeting #102 </w:t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  <w:t>S1-23</w:t>
      </w:r>
      <w:r w:rsidR="00BC3AD5">
        <w:rPr>
          <w:rFonts w:eastAsia="ＭＳ 明朝" w:cs="Arial"/>
          <w:b/>
          <w:sz w:val="24"/>
          <w:szCs w:val="24"/>
          <w:lang w:eastAsia="ja-JP"/>
        </w:rPr>
        <w:t>1648</w:t>
      </w:r>
    </w:p>
    <w:p w14:paraId="0FEBC1DE" w14:textId="277B8530" w:rsidR="000924E4" w:rsidRPr="00F45489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>
        <w:rPr>
          <w:rFonts w:eastAsia="ＭＳ 明朝" w:cs="Arial"/>
          <w:b/>
          <w:sz w:val="24"/>
          <w:szCs w:val="24"/>
          <w:lang w:eastAsia="ja-JP"/>
        </w:rPr>
        <w:t xml:space="preserve">Berlin, </w:t>
      </w:r>
      <w:proofErr w:type="gramStart"/>
      <w:r>
        <w:rPr>
          <w:rFonts w:eastAsia="ＭＳ 明朝" w:cs="Arial"/>
          <w:b/>
          <w:sz w:val="24"/>
          <w:szCs w:val="24"/>
          <w:lang w:eastAsia="ja-JP"/>
        </w:rPr>
        <w:t>Germany,  22</w:t>
      </w:r>
      <w:proofErr w:type="gramEnd"/>
      <w:r>
        <w:rPr>
          <w:rFonts w:eastAsia="ＭＳ 明朝" w:cs="Arial"/>
          <w:b/>
          <w:sz w:val="24"/>
          <w:szCs w:val="24"/>
          <w:lang w:eastAsia="ja-JP"/>
        </w:rPr>
        <w:t xml:space="preserve"> - 26 May 2023</w:t>
      </w:r>
      <w:r>
        <w:rPr>
          <w:rFonts w:eastAsia="ＭＳ 明朝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A014A56" w14:textId="5AA00750" w:rsidR="001C011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OLE_LINK3"/>
      <w:bookmarkStart w:id="4" w:name="OLE_LINK4"/>
      <w:bookmarkEnd w:id="2"/>
      <w:r w:rsidR="00450509">
        <w:rPr>
          <w:rFonts w:eastAsia="Times New Roman" w:cs="Arial"/>
          <w:sz w:val="22"/>
          <w:szCs w:val="20"/>
          <w:lang w:eastAsia="ar-SA"/>
        </w:rPr>
        <w:t xml:space="preserve">Report - </w:t>
      </w:r>
      <w:r w:rsidR="001C0119">
        <w:rPr>
          <w:rFonts w:eastAsia="Times New Roman" w:cs="Arial"/>
          <w:sz w:val="22"/>
          <w:szCs w:val="20"/>
          <w:lang w:eastAsia="ar-SA"/>
        </w:rPr>
        <w:t xml:space="preserve">Drafting group </w:t>
      </w:r>
      <w:proofErr w:type="spellStart"/>
      <w:r w:rsidR="00875207" w:rsidRPr="00875207">
        <w:rPr>
          <w:rFonts w:eastAsia="Times New Roman" w:cs="Arial"/>
          <w:sz w:val="22"/>
          <w:szCs w:val="20"/>
          <w:lang w:eastAsia="ar-SA"/>
        </w:rPr>
        <w:t>EnergyServ</w:t>
      </w:r>
      <w:proofErr w:type="spellEnd"/>
      <w:r w:rsidR="00875207" w:rsidRPr="00875207">
        <w:rPr>
          <w:rFonts w:eastAsia="Times New Roman" w:cs="Arial"/>
          <w:sz w:val="22"/>
          <w:szCs w:val="20"/>
          <w:lang w:eastAsia="ar-SA"/>
        </w:rPr>
        <w:t xml:space="preserve"> + SOBOT</w:t>
      </w:r>
    </w:p>
    <w:p w14:paraId="09D907A5" w14:textId="48458112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</w:t>
      </w:r>
      <w:r w:rsidR="00450509">
        <w:rPr>
          <w:rFonts w:eastAsia="Times New Roman" w:cs="Arial"/>
          <w:sz w:val="22"/>
          <w:szCs w:val="20"/>
          <w:lang w:eastAsia="ar-SA"/>
        </w:rPr>
        <w:t>0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6606FF29" w14:textId="2932FF89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875207">
        <w:rPr>
          <w:rFonts w:eastAsia="Times New Roman" w:cs="Arial"/>
          <w:sz w:val="22"/>
          <w:szCs w:val="20"/>
          <w:lang w:eastAsia="ar-SA"/>
        </w:rPr>
        <w:t>Drafting session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</w:p>
    <w:p w14:paraId="3577A6E8" w14:textId="181B626E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875207">
        <w:rPr>
          <w:rFonts w:eastAsia="Times New Roman" w:cs="Arial"/>
          <w:sz w:val="22"/>
          <w:szCs w:val="20"/>
          <w:lang w:eastAsia="ar-SA"/>
        </w:rPr>
        <w:t>Yusuke Nakano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3BECA75" w14:textId="7884E814" w:rsidR="00C2627D" w:rsidRPr="003B6AB6" w:rsidRDefault="00C2627D" w:rsidP="00C2627D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5" w:name="_Hlk21624406"/>
      <w:bookmarkEnd w:id="0"/>
      <w:bookmarkEnd w:id="1"/>
      <w:r w:rsidRPr="00237551">
        <w:rPr>
          <w:rFonts w:eastAsia="ＭＳ 明朝" w:cs="Arial"/>
          <w:bCs/>
          <w:sz w:val="36"/>
          <w:szCs w:val="36"/>
          <w:lang w:eastAsia="ar-SA"/>
        </w:rPr>
        <w:t xml:space="preserve">Drafting group Agenda for </w:t>
      </w:r>
      <w:bookmarkEnd w:id="5"/>
      <w:proofErr w:type="spellStart"/>
      <w:r w:rsidR="00875207" w:rsidRPr="00875207">
        <w:rPr>
          <w:rFonts w:eastAsia="ＭＳ 明朝" w:cs="Arial"/>
          <w:bCs/>
          <w:sz w:val="36"/>
          <w:szCs w:val="36"/>
          <w:lang w:eastAsia="ar-SA"/>
        </w:rPr>
        <w:t>EnergyServ</w:t>
      </w:r>
      <w:proofErr w:type="spellEnd"/>
      <w:r w:rsidR="00875207" w:rsidRPr="00875207">
        <w:rPr>
          <w:rFonts w:eastAsia="ＭＳ 明朝" w:cs="Arial"/>
          <w:bCs/>
          <w:sz w:val="36"/>
          <w:szCs w:val="36"/>
          <w:lang w:eastAsia="ar-SA"/>
        </w:rPr>
        <w:t xml:space="preserve"> + SOBOT</w:t>
      </w:r>
    </w:p>
    <w:p w14:paraId="6549553B" w14:textId="77777777" w:rsidR="00C2627D" w:rsidRDefault="00C2627D" w:rsidP="0069056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C86ACE7" w14:textId="062C1C60" w:rsidR="00690567" w:rsidRPr="008754F9" w:rsidRDefault="00690567" w:rsidP="0069056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25A3D8DC" w14:textId="77777777" w:rsidR="00690567" w:rsidRDefault="00690567" w:rsidP="00690567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/>
          <w:sz w:val="24"/>
          <w:szCs w:val="24"/>
          <w:lang w:eastAsia="ar-SA"/>
        </w:rPr>
        <w:t>ROOM IV</w:t>
      </w:r>
      <w:r>
        <w:rPr>
          <w:rFonts w:eastAsia="Arial Unicode MS"/>
          <w:sz w:val="24"/>
          <w:szCs w:val="24"/>
          <w:lang w:eastAsia="ar-SA"/>
        </w:rPr>
        <w:t xml:space="preserve"> (2</w:t>
      </w:r>
      <w:r w:rsidRPr="002B1BEA">
        <w:rPr>
          <w:rFonts w:eastAsia="Arial Unicode MS"/>
          <w:sz w:val="24"/>
          <w:szCs w:val="24"/>
          <w:vertAlign w:val="superscript"/>
          <w:lang w:eastAsia="ar-SA"/>
        </w:rPr>
        <w:t>nd</w:t>
      </w:r>
      <w:r>
        <w:rPr>
          <w:rFonts w:eastAsia="Arial Unicode MS"/>
          <w:sz w:val="24"/>
          <w:szCs w:val="24"/>
          <w:lang w:eastAsia="ar-SA"/>
        </w:rPr>
        <w:t xml:space="preserve"> floor): Plenary/Drafting</w:t>
      </w:r>
      <w:r>
        <w:rPr>
          <w:rFonts w:eastAsia="Arial Unicode MS"/>
          <w:sz w:val="24"/>
          <w:szCs w:val="24"/>
          <w:lang w:eastAsia="ar-SA"/>
        </w:rPr>
        <w:tab/>
        <w:t xml:space="preserve">            </w:t>
      </w:r>
    </w:p>
    <w:p w14:paraId="19C33994" w14:textId="77777777" w:rsidR="00690567" w:rsidRPr="00B50B65" w:rsidRDefault="00690567" w:rsidP="00690567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2B1BEA">
        <w:rPr>
          <w:rFonts w:eastAsia="Arial Unicode MS" w:cs="Arial"/>
          <w:color w:val="00B050"/>
          <w:sz w:val="24"/>
          <w:szCs w:val="24"/>
          <w:lang w:eastAsia="ar-SA"/>
        </w:rPr>
        <w:t>ROOM IX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(1</w:t>
      </w:r>
      <w:r w:rsidRPr="002B1BEA">
        <w:rPr>
          <w:rFonts w:eastAsia="Arial Unicode MS" w:cs="Arial"/>
          <w:color w:val="00B050"/>
          <w:sz w:val="24"/>
          <w:szCs w:val="24"/>
          <w:vertAlign w:val="superscript"/>
          <w:lang w:eastAsia="ar-SA"/>
        </w:rPr>
        <w:t>st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floor):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7184AB72" w14:textId="77777777" w:rsidR="00690567" w:rsidRPr="00015298" w:rsidRDefault="00690567" w:rsidP="00690567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618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8"/>
        <w:gridCol w:w="702"/>
        <w:gridCol w:w="2693"/>
        <w:gridCol w:w="2835"/>
      </w:tblGrid>
      <w:tr w:rsidR="00C10DDF" w:rsidRPr="00015298" w14:paraId="3545386A" w14:textId="77777777" w:rsidTr="00C10DDF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9B2159A" w14:textId="77777777" w:rsidR="00C10DDF" w:rsidRPr="00015298" w:rsidRDefault="00C10DDF" w:rsidP="0073239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FF358B0" w14:textId="77777777" w:rsidR="00C10DDF" w:rsidRPr="00015298" w:rsidRDefault="00C10DDF" w:rsidP="0073239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EDA68A2" w14:textId="77777777" w:rsidR="00C10DDF" w:rsidRPr="00015298" w:rsidRDefault="00C10DDF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BECDB21" w14:textId="77777777" w:rsidR="00C10DDF" w:rsidRPr="00015298" w:rsidRDefault="00C10DDF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C10DDF" w:rsidRPr="00AB0F3E" w14:paraId="5903BDF4" w14:textId="77777777" w:rsidTr="00C10DDF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2FDF47" w14:textId="77777777" w:rsidR="00C10DDF" w:rsidRPr="00AB0F3E" w:rsidRDefault="00C10DDF" w:rsidP="0073239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F9560DD" w14:textId="77777777" w:rsidR="00C10DDF" w:rsidRPr="00AB0F3E" w:rsidRDefault="00C10DDF" w:rsidP="0073239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2260094" w14:textId="77777777" w:rsidR="00C10DDF" w:rsidRPr="00415AA2" w:rsidRDefault="00C10DDF" w:rsidP="0073239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F0F702" w14:textId="77777777" w:rsidR="00C10DDF" w:rsidRPr="00415AA2" w:rsidRDefault="00C10DDF" w:rsidP="00732390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C10DDF" w:rsidRPr="00015298" w14:paraId="6A29E93B" w14:textId="77777777" w:rsidTr="00C10DDF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F9B17D2" w14:textId="77777777" w:rsidR="00C10DDF" w:rsidRPr="00AB0F3E" w:rsidRDefault="00C10DDF" w:rsidP="0073239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BEDDFDA" w14:textId="77777777" w:rsidR="00C10DDF" w:rsidRPr="00AB0F3E" w:rsidRDefault="00C10DDF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6FB1A51B" w14:textId="77777777" w:rsidR="00C10DDF" w:rsidRPr="00AB0F3E" w:rsidRDefault="00C10DDF" w:rsidP="0073239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D17E0D7" w14:textId="77777777" w:rsidR="00C10DDF" w:rsidRPr="00AB0F3E" w:rsidRDefault="00C10DDF" w:rsidP="0073239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F83A30" w14:textId="77777777" w:rsidR="00C10DDF" w:rsidRPr="00B50B65" w:rsidRDefault="00C10DDF" w:rsidP="00732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6FDCFC3B" w14:textId="77777777" w:rsidR="00C10DDF" w:rsidRPr="00AB0F3E" w:rsidRDefault="00C10DDF" w:rsidP="00732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Ambient IoT</w:t>
            </w: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14:paraId="0BC55780" w14:textId="77777777" w:rsidR="00C10DDF" w:rsidRPr="00B50B65" w:rsidRDefault="00C10DDF" w:rsidP="00732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CBA8AEA" w14:textId="77777777" w:rsidR="00C10DDF" w:rsidRPr="00AB0F3E" w:rsidRDefault="00C10DDF" w:rsidP="00732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bookmarkStart w:id="7" w:name="_Hlk135572031"/>
            <w:proofErr w:type="spellStart"/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EnergyServ</w:t>
            </w:r>
            <w:proofErr w:type="spellEnd"/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 xml:space="preserve"> + SOBOT</w:t>
            </w:r>
            <w:bookmarkEnd w:id="7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6FFC71" w14:textId="77777777" w:rsidR="00C10DDF" w:rsidRPr="00B50B65" w:rsidRDefault="00C10DDF" w:rsidP="00732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62342ED3" w14:textId="77777777" w:rsidR="00C10DDF" w:rsidRPr="00AB0F3E" w:rsidRDefault="00C10DDF" w:rsidP="00732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Ambient IoT</w:t>
            </w: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14:paraId="06F54234" w14:textId="77777777" w:rsidR="00C10DDF" w:rsidRPr="00B50B65" w:rsidRDefault="00C10DDF" w:rsidP="00732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09F96770" w14:textId="77777777" w:rsidR="00C10DDF" w:rsidRPr="004C4A40" w:rsidRDefault="00C10DDF" w:rsidP="00732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EnergyServ+SOBOT</w:t>
            </w:r>
            <w:proofErr w:type="spellEnd"/>
          </w:p>
        </w:tc>
      </w:tr>
      <w:tr w:rsidR="00C10DDF" w:rsidRPr="00AB0F3E" w14:paraId="450D0EF6" w14:textId="77777777" w:rsidTr="00C10DDF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4E56721" w14:textId="77777777" w:rsidR="00C10DDF" w:rsidRPr="00AB0F3E" w:rsidRDefault="00C10DDF" w:rsidP="0073239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FB25001" w14:textId="77777777" w:rsidR="00C10DDF" w:rsidRPr="00AB0F3E" w:rsidRDefault="00C10DDF" w:rsidP="0073239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3D31897" w14:textId="77777777" w:rsidR="00C10DDF" w:rsidRPr="00415AA2" w:rsidRDefault="00C10DDF" w:rsidP="0073239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46331E0" w14:textId="77777777" w:rsidR="00C10DDF" w:rsidRPr="00415AA2" w:rsidRDefault="00C10DDF" w:rsidP="00732390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C10DDF" w:rsidRPr="00015298" w14:paraId="6C76FFB6" w14:textId="77777777" w:rsidTr="00C10DDF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103BBD3" w14:textId="77777777" w:rsidR="00C10DDF" w:rsidRPr="00AB0F3E" w:rsidRDefault="00C10DDF" w:rsidP="0073239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74959EE" w14:textId="77777777" w:rsidR="00C10DDF" w:rsidRPr="00AB0F3E" w:rsidRDefault="00C10DDF" w:rsidP="0073239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40BD5DA" w14:textId="77777777" w:rsidR="00C10DDF" w:rsidRPr="00AB0F3E" w:rsidRDefault="00C10DDF" w:rsidP="0073239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517F699" w14:textId="77777777" w:rsidR="00C10DDF" w:rsidRPr="00AB0F3E" w:rsidRDefault="00C10DDF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4D049AA" w14:textId="77777777" w:rsidR="00C10DDF" w:rsidRPr="00AB0F3E" w:rsidRDefault="00C10DDF" w:rsidP="00732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MMS</w:t>
            </w:r>
          </w:p>
          <w:p w14:paraId="15A6B143" w14:textId="77777777" w:rsidR="00C10DDF" w:rsidRPr="00BD4335" w:rsidRDefault="00C10DDF" w:rsidP="00732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(19:00)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6EB1B27" w14:textId="77777777" w:rsidR="00C10DDF" w:rsidRPr="00B50B65" w:rsidRDefault="00C10DDF" w:rsidP="00732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747D6967" w14:textId="77777777" w:rsidR="00C10DDF" w:rsidRDefault="00C10DDF" w:rsidP="00732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Ambient IoT</w:t>
            </w:r>
            <w:r w:rsidRPr="00E421A2"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  <w:t xml:space="preserve"> </w:t>
            </w:r>
          </w:p>
          <w:p w14:paraId="0A418424" w14:textId="77777777" w:rsidR="00C10DDF" w:rsidRPr="00B50B65" w:rsidRDefault="00C10DDF" w:rsidP="00732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0E7705F7" w14:textId="77777777" w:rsidR="00C10DDF" w:rsidRPr="00E421A2" w:rsidRDefault="00C10DDF" w:rsidP="0073239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EnergyServ+SOBOT</w:t>
            </w:r>
            <w:proofErr w:type="spellEnd"/>
          </w:p>
        </w:tc>
      </w:tr>
      <w:bookmarkEnd w:id="6"/>
    </w:tbl>
    <w:p w14:paraId="2C3CCBB9" w14:textId="77777777" w:rsidR="00690567" w:rsidRDefault="00690567" w:rsidP="00690567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1EE684F0" w14:textId="05D748A5" w:rsidR="00690567" w:rsidRDefault="00690567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2F0AA89A" w14:textId="7286F023" w:rsidR="00C2627D" w:rsidRDefault="00C2627D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2132"/>
        <w:gridCol w:w="3650"/>
      </w:tblGrid>
      <w:tr w:rsidR="00C10DDF" w:rsidRPr="00B04844" w14:paraId="587FA21C" w14:textId="77777777" w:rsidTr="00BC3AD5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1D4418FF" w14:textId="4102FE2A" w:rsidR="00C10DDF" w:rsidRPr="00F45489" w:rsidRDefault="00C10DDF" w:rsidP="00BC3AD5">
            <w:pPr>
              <w:pStyle w:val="1"/>
            </w:pPr>
            <w:proofErr w:type="spellStart"/>
            <w:r>
              <w:lastRenderedPageBreak/>
              <w:t>EnergyServ</w:t>
            </w:r>
            <w:proofErr w:type="spellEnd"/>
          </w:p>
        </w:tc>
      </w:tr>
      <w:tr w:rsidR="00AA2FAD" w:rsidRPr="00745D37" w14:paraId="3450255E" w14:textId="77777777" w:rsidTr="00BC3AD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C9DFF18" w14:textId="77777777" w:rsidR="00AA2FAD" w:rsidRPr="00DF5A37" w:rsidRDefault="00AA2FAD" w:rsidP="00BC3AD5">
            <w:pPr>
              <w:pStyle w:val="20"/>
              <w:rPr>
                <w:lang w:val="en-US"/>
              </w:rPr>
            </w:pPr>
            <w:proofErr w:type="spellStart"/>
            <w:r w:rsidRPr="00DF5A37">
              <w:t>FS_EnergyServ</w:t>
            </w:r>
            <w:proofErr w:type="spellEnd"/>
            <w:r w:rsidRPr="00DF5A37">
              <w:rPr>
                <w:lang w:val="en-US"/>
              </w:rPr>
              <w:t xml:space="preserve">: </w:t>
            </w:r>
            <w:r w:rsidRPr="00DF5A37">
              <w:rPr>
                <w:rFonts w:eastAsia="Times New Roman"/>
                <w:lang w:eastAsia="en-GB"/>
              </w:rPr>
              <w:t>Study on Energy Efficiency as service criteria</w:t>
            </w:r>
            <w:r w:rsidRPr="00DF5A37">
              <w:rPr>
                <w:lang w:val="en-US"/>
              </w:rPr>
              <w:t xml:space="preserve"> [</w:t>
            </w:r>
            <w:hyperlink r:id="rId11" w:history="1">
              <w:r w:rsidRPr="00DF5A37">
                <w:rPr>
                  <w:rStyle w:val="a5"/>
                </w:rPr>
                <w:t>SP-220446</w:t>
              </w:r>
            </w:hyperlink>
            <w:r w:rsidRPr="00DF5A37">
              <w:rPr>
                <w:lang w:val="en-US"/>
              </w:rPr>
              <w:t>]</w:t>
            </w:r>
          </w:p>
        </w:tc>
      </w:tr>
      <w:tr w:rsidR="00AA2FAD" w:rsidRPr="00AA7BD2" w14:paraId="30FFB03C" w14:textId="77777777" w:rsidTr="00BC3AD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1B66556" w14:textId="77777777" w:rsidR="00AA2FAD" w:rsidRPr="00DF5A37" w:rsidRDefault="00AA2FAD" w:rsidP="00BC3AD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DF5A37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D5A5415" w14:textId="77777777" w:rsidR="00AA2FAD" w:rsidRPr="00B209E2" w:rsidRDefault="00AA2FAD" w:rsidP="00BC3A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209E2"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 w:rsidRPr="00B209E2">
              <w:rPr>
                <w:rFonts w:hint="eastAsia"/>
                <w:lang w:val="fr-FR" w:eastAsia="zh-CN"/>
              </w:rPr>
              <w:t xml:space="preserve">Xiaonan </w:t>
            </w:r>
            <w:r w:rsidRPr="00B209E2">
              <w:rPr>
                <w:lang w:val="fr-FR" w:eastAsia="zh-CN"/>
              </w:rPr>
              <w:t>Shi, (China Mobile)</w:t>
            </w:r>
          </w:p>
          <w:p w14:paraId="1D587A2E" w14:textId="77777777" w:rsidR="00AA2FAD" w:rsidRPr="00B209E2" w:rsidRDefault="00AA2FAD" w:rsidP="00BC3AD5">
            <w:pPr>
              <w:suppressAutoHyphens/>
              <w:spacing w:after="0" w:line="240" w:lineRule="auto"/>
              <w:rPr>
                <w:rStyle w:val="a5"/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hyperlink r:id="rId12" w:history="1">
              <w:r w:rsidRPr="00C3296C">
                <w:rPr>
                  <w:rStyle w:val="a5"/>
                  <w:rFonts w:eastAsia="Arial Unicode MS" w:cs="Arial"/>
                  <w:lang w:val="fr-FR"/>
                </w:rPr>
                <w:t>TR22.882v1.0.0</w:t>
              </w:r>
            </w:hyperlink>
          </w:p>
          <w:p w14:paraId="66540B4E" w14:textId="77777777" w:rsidR="00AA2FAD" w:rsidRPr="00DF5A37" w:rsidRDefault="00AA2FAD" w:rsidP="00BC3A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>Target completion date: SA#99 (13/2023)</w:t>
            </w:r>
          </w:p>
          <w:p w14:paraId="41428BF3" w14:textId="77777777" w:rsidR="00AA2FAD" w:rsidRPr="00DF5A37" w:rsidRDefault="00AA2FAD" w:rsidP="00BC3A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Percentage completion: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7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0%</w:t>
            </w:r>
          </w:p>
        </w:tc>
      </w:tr>
      <w:tr w:rsidR="00AA2FAD" w:rsidRPr="00B04844" w14:paraId="3DC3A8FB" w14:textId="77777777" w:rsidTr="00233984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C18C829" w14:textId="77777777" w:rsidR="00AA2FAD" w:rsidRPr="006E6FF4" w:rsidRDefault="00AA2FAD" w:rsidP="00BC3AD5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General</w:t>
            </w:r>
          </w:p>
        </w:tc>
      </w:tr>
      <w:tr w:rsidR="00AA2FAD" w:rsidRPr="00A75C05" w14:paraId="11472286" w14:textId="77777777" w:rsidTr="0023398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368818" w14:textId="77777777" w:rsidR="00AA2FAD" w:rsidRPr="00233984" w:rsidRDefault="00AA2FA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3398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0FAB34" w14:textId="77777777" w:rsidR="00AA2FAD" w:rsidRPr="00233984" w:rsidRDefault="00BC3AD5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" w:history="1">
              <w:r w:rsidR="00AA2FAD" w:rsidRPr="00233984">
                <w:rPr>
                  <w:rStyle w:val="a5"/>
                  <w:rFonts w:cs="Arial"/>
                  <w:color w:val="auto"/>
                </w:rPr>
                <w:t>S1-231277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27C35C" w14:textId="77777777" w:rsidR="00AA2FAD" w:rsidRPr="00233984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33984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7E4F40" w14:textId="77777777" w:rsidR="00AA2FAD" w:rsidRPr="00233984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33984">
              <w:t xml:space="preserve">Pseudo-CR on quality improvements to </w:t>
            </w:r>
            <w:proofErr w:type="spellStart"/>
            <w:r w:rsidRPr="00233984">
              <w:t>FS_EnergyServ</w:t>
            </w:r>
            <w:proofErr w:type="spellEnd"/>
            <w:r w:rsidRPr="00233984">
              <w:t xml:space="preserve"> TR 22.882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B3383F" w14:textId="5661A4C6" w:rsidR="00AA2FAD" w:rsidRPr="00233984" w:rsidRDefault="00233984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398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81953E" w14:textId="77777777" w:rsidR="00AA2FAD" w:rsidRPr="00233984" w:rsidRDefault="00AA2FA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A2FAD" w:rsidRPr="00A75C05" w14:paraId="7F3A57BC" w14:textId="77777777" w:rsidTr="0023398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042E97" w14:textId="77777777" w:rsidR="00AA2FAD" w:rsidRPr="00233984" w:rsidRDefault="00AA2FA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3398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7C54BC" w14:textId="77777777" w:rsidR="00AA2FAD" w:rsidRPr="00233984" w:rsidRDefault="00BC3AD5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4" w:history="1">
              <w:r w:rsidR="00AA2FAD" w:rsidRPr="00233984">
                <w:rPr>
                  <w:rStyle w:val="a5"/>
                  <w:rFonts w:cs="Arial"/>
                  <w:color w:val="auto"/>
                </w:rPr>
                <w:t>S1-231129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CB9021" w14:textId="77777777" w:rsidR="00AA2FAD" w:rsidRPr="00233984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33984"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65280A" w14:textId="77777777" w:rsidR="00AA2FAD" w:rsidRPr="00233984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233984">
              <w:t>pCR</w:t>
            </w:r>
            <w:proofErr w:type="spellEnd"/>
            <w:r w:rsidRPr="00233984">
              <w:t xml:space="preserve"> on clean-up of TR 22.882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BDF09B" w14:textId="22FE4C68" w:rsidR="00AA2FAD" w:rsidRPr="00233984" w:rsidRDefault="00233984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3984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1D15B5">
              <w:rPr>
                <w:rFonts w:eastAsia="Times New Roman" w:cs="Arial"/>
                <w:szCs w:val="18"/>
                <w:lang w:eastAsia="ar-SA"/>
              </w:rPr>
              <w:t>3</w:t>
            </w:r>
            <w:r w:rsidRPr="00233984">
              <w:rPr>
                <w:rFonts w:eastAsia="Times New Roman" w:cs="Arial"/>
                <w:szCs w:val="18"/>
                <w:lang w:eastAsia="ar-SA"/>
              </w:rPr>
              <w:t>1531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C45694" w14:textId="77777777" w:rsidR="00AA2FAD" w:rsidRPr="00233984" w:rsidRDefault="00AA2FA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3984" w:rsidRPr="00A75C05" w14:paraId="37344607" w14:textId="77777777" w:rsidTr="0023398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5561" w14:textId="47A4701E" w:rsidR="00233984" w:rsidRPr="00233984" w:rsidRDefault="00233984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3398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038E0" w14:textId="43B6B525" w:rsidR="00233984" w:rsidRPr="00233984" w:rsidRDefault="00233984" w:rsidP="00BC3AD5">
            <w:pPr>
              <w:snapToGrid w:val="0"/>
              <w:spacing w:after="0" w:line="240" w:lineRule="auto"/>
            </w:pPr>
            <w:hyperlink r:id="rId15" w:history="1">
              <w:r w:rsidR="001D15B5">
                <w:rPr>
                  <w:rStyle w:val="a5"/>
                  <w:rFonts w:cs="Arial"/>
                  <w:color w:val="auto"/>
                </w:rPr>
                <w:t>S1-231531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2C83D" w14:textId="2616C708" w:rsidR="00233984" w:rsidRPr="00233984" w:rsidRDefault="00233984" w:rsidP="00BC3AD5">
            <w:pPr>
              <w:snapToGrid w:val="0"/>
              <w:spacing w:after="0" w:line="240" w:lineRule="auto"/>
            </w:pPr>
            <w:r w:rsidRPr="00233984"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87E23" w14:textId="52DE326E" w:rsidR="00233984" w:rsidRPr="00233984" w:rsidRDefault="00233984" w:rsidP="00BC3AD5">
            <w:pPr>
              <w:snapToGrid w:val="0"/>
              <w:spacing w:after="0" w:line="240" w:lineRule="auto"/>
            </w:pPr>
            <w:proofErr w:type="spellStart"/>
            <w:r w:rsidRPr="00233984">
              <w:t>pCR</w:t>
            </w:r>
            <w:proofErr w:type="spellEnd"/>
            <w:r w:rsidRPr="00233984">
              <w:t xml:space="preserve"> on clean-up of TR 22.882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BE47A" w14:textId="77777777" w:rsidR="00233984" w:rsidRPr="00233984" w:rsidRDefault="00233984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8EC0B" w14:textId="6B6F40D3" w:rsidR="00233984" w:rsidRPr="00233984" w:rsidRDefault="00233984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33984">
              <w:rPr>
                <w:rFonts w:eastAsia="Arial Unicode MS" w:cs="Arial"/>
                <w:szCs w:val="18"/>
                <w:lang w:eastAsia="ar-SA"/>
              </w:rPr>
              <w:t>Revision of S1-231129.</w:t>
            </w:r>
          </w:p>
        </w:tc>
      </w:tr>
      <w:tr w:rsidR="00AA2FAD" w:rsidRPr="00B04844" w14:paraId="742DBC1C" w14:textId="77777777" w:rsidTr="003267B2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C44BDAE" w14:textId="77777777" w:rsidR="00AA2FAD" w:rsidRPr="006E6FF4" w:rsidRDefault="00AA2FAD" w:rsidP="00BC3AD5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Update Use cases</w:t>
            </w:r>
          </w:p>
        </w:tc>
      </w:tr>
      <w:tr w:rsidR="00AA2FAD" w:rsidRPr="00A75C05" w14:paraId="3358115D" w14:textId="77777777" w:rsidTr="003267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9680C6" w14:textId="77777777" w:rsidR="00AA2FAD" w:rsidRPr="003267B2" w:rsidRDefault="00AA2FA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267B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D6F67C" w14:textId="77777777" w:rsidR="00AA2FAD" w:rsidRPr="003267B2" w:rsidRDefault="00BC3AD5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6" w:history="1">
              <w:r w:rsidR="00AA2FAD" w:rsidRPr="003267B2">
                <w:rPr>
                  <w:rStyle w:val="a5"/>
                  <w:rFonts w:cs="Arial"/>
                  <w:color w:val="auto"/>
                </w:rPr>
                <w:t>S1-231127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BAC29E" w14:textId="77777777" w:rsidR="00AA2FAD" w:rsidRPr="003267B2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267B2"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C923DA" w14:textId="77777777" w:rsidR="00AA2FAD" w:rsidRPr="003267B2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3267B2">
              <w:t>pCR</w:t>
            </w:r>
            <w:proofErr w:type="spellEnd"/>
            <w:r w:rsidRPr="003267B2">
              <w:t xml:space="preserve"> on resolving EN in 5.6 Use case on supporting service-level energy efficiency analysis for verticals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715728" w14:textId="7984D9F5" w:rsidR="00AA2FAD" w:rsidRPr="003267B2" w:rsidRDefault="003267B2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67B2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1D15B5">
              <w:rPr>
                <w:rFonts w:eastAsia="Times New Roman" w:cs="Arial"/>
                <w:szCs w:val="18"/>
                <w:lang w:eastAsia="ar-SA"/>
              </w:rPr>
              <w:t>3</w:t>
            </w:r>
            <w:r w:rsidRPr="003267B2">
              <w:rPr>
                <w:rFonts w:eastAsia="Times New Roman" w:cs="Arial"/>
                <w:szCs w:val="18"/>
                <w:lang w:eastAsia="ar-SA"/>
              </w:rPr>
              <w:t>1532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298820" w14:textId="77777777" w:rsidR="00AA2FAD" w:rsidRPr="003267B2" w:rsidRDefault="00AA2FA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267B2" w:rsidRPr="00A75C05" w14:paraId="55112DAA" w14:textId="77777777" w:rsidTr="003267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A14BF6" w14:textId="7F47D955" w:rsidR="003267B2" w:rsidRPr="003267B2" w:rsidRDefault="003267B2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267B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EBCFEC" w14:textId="50B0164C" w:rsidR="003267B2" w:rsidRPr="003267B2" w:rsidRDefault="003267B2" w:rsidP="00BC3AD5">
            <w:pPr>
              <w:snapToGrid w:val="0"/>
              <w:spacing w:after="0" w:line="240" w:lineRule="auto"/>
            </w:pPr>
            <w:hyperlink r:id="rId17" w:history="1">
              <w:r w:rsidR="001D15B5">
                <w:rPr>
                  <w:rStyle w:val="a5"/>
                  <w:rFonts w:cs="Arial"/>
                  <w:color w:val="auto"/>
                </w:rPr>
                <w:t>S1-231532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944302" w14:textId="342E3A38" w:rsidR="003267B2" w:rsidRPr="003267B2" w:rsidRDefault="003267B2" w:rsidP="00BC3AD5">
            <w:pPr>
              <w:snapToGrid w:val="0"/>
              <w:spacing w:after="0" w:line="240" w:lineRule="auto"/>
            </w:pPr>
            <w:r w:rsidRPr="003267B2"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DB9F5D" w14:textId="6C7C5520" w:rsidR="003267B2" w:rsidRPr="003267B2" w:rsidRDefault="003267B2" w:rsidP="00BC3AD5">
            <w:pPr>
              <w:snapToGrid w:val="0"/>
              <w:spacing w:after="0" w:line="240" w:lineRule="auto"/>
            </w:pPr>
            <w:proofErr w:type="spellStart"/>
            <w:r w:rsidRPr="003267B2">
              <w:t>pCR</w:t>
            </w:r>
            <w:proofErr w:type="spellEnd"/>
            <w:r w:rsidRPr="003267B2">
              <w:t xml:space="preserve"> on resolving EN in 5.6 Use case on supporting service-level energy efficiency analysis for verticals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7D5B2C" w14:textId="4D41836F" w:rsidR="003267B2" w:rsidRPr="003267B2" w:rsidRDefault="003267B2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67B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CD7EB01" w14:textId="77777777" w:rsidR="003267B2" w:rsidRDefault="003267B2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67B2">
              <w:rPr>
                <w:rFonts w:eastAsia="Arial Unicode MS" w:cs="Arial"/>
                <w:szCs w:val="18"/>
                <w:lang w:eastAsia="ar-SA"/>
              </w:rPr>
              <w:t>Revision of S1-231127.</w:t>
            </w:r>
          </w:p>
          <w:p w14:paraId="6A1F7D27" w14:textId="1DA0849E" w:rsidR="003267B2" w:rsidRPr="003267B2" w:rsidRDefault="003267B2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 w:hint="cs"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emove </w:t>
            </w:r>
          </w:p>
        </w:tc>
      </w:tr>
      <w:tr w:rsidR="00AA2FAD" w:rsidRPr="00A75C05" w14:paraId="44613187" w14:textId="77777777" w:rsidTr="0023398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9ED940" w14:textId="77777777" w:rsidR="00AA2FAD" w:rsidRPr="00BD51F0" w:rsidRDefault="00AA2FA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D51F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015C7D" w14:textId="77777777" w:rsidR="00AA2FAD" w:rsidRPr="00BD51F0" w:rsidRDefault="00BC3AD5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8" w:history="1">
              <w:r w:rsidR="00AA2FAD" w:rsidRPr="00BD51F0">
                <w:rPr>
                  <w:rStyle w:val="a5"/>
                  <w:rFonts w:cs="Arial"/>
                  <w:color w:val="auto"/>
                </w:rPr>
                <w:t>S1-231069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462B5B" w14:textId="77777777" w:rsidR="00AA2FAD" w:rsidRPr="00BD51F0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51F0">
              <w:t>Rakuten Mobile, Inc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FA3D50" w14:textId="77777777" w:rsidR="00AA2FAD" w:rsidRPr="00BD51F0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BD51F0">
              <w:t>pCR</w:t>
            </w:r>
            <w:proofErr w:type="spellEnd"/>
            <w:r w:rsidRPr="00BD51F0">
              <w:t xml:space="preserve"> on resolving EN in 5.9 Use case on Renewable Energy usage information exposure for TR 22.882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0F1E8D" w14:textId="54ADFA96" w:rsidR="00AA2FAD" w:rsidRPr="00BD51F0" w:rsidRDefault="00BD51F0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51F0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1D15B5">
              <w:rPr>
                <w:rFonts w:eastAsia="Times New Roman" w:cs="Arial"/>
                <w:szCs w:val="18"/>
                <w:lang w:eastAsia="ar-SA"/>
              </w:rPr>
              <w:t>3</w:t>
            </w:r>
            <w:r w:rsidRPr="00BD51F0">
              <w:rPr>
                <w:rFonts w:eastAsia="Times New Roman" w:cs="Arial"/>
                <w:szCs w:val="18"/>
                <w:lang w:eastAsia="ar-SA"/>
              </w:rPr>
              <w:t>1530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13BDB2" w14:textId="77777777" w:rsidR="00AA2FAD" w:rsidRPr="00BD51F0" w:rsidRDefault="00AA2FA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D51F0" w:rsidRPr="00A75C05" w14:paraId="119ED288" w14:textId="77777777" w:rsidTr="00802B9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80535" w14:textId="6749EAB2" w:rsidR="00BD51F0" w:rsidRPr="00233984" w:rsidRDefault="00BD51F0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3398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CCDB3" w14:textId="50F9C7E1" w:rsidR="00BD51F0" w:rsidRPr="00233984" w:rsidRDefault="00BD51F0" w:rsidP="00BC3AD5">
            <w:pPr>
              <w:snapToGrid w:val="0"/>
              <w:spacing w:after="0" w:line="240" w:lineRule="auto"/>
            </w:pPr>
            <w:hyperlink r:id="rId19" w:history="1">
              <w:r w:rsidR="001D15B5">
                <w:rPr>
                  <w:rStyle w:val="a5"/>
                  <w:rFonts w:cs="Arial"/>
                  <w:color w:val="auto"/>
                </w:rPr>
                <w:t>S1-231530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C00DA" w14:textId="23245E92" w:rsidR="00BD51F0" w:rsidRPr="00233984" w:rsidRDefault="00BD51F0" w:rsidP="00BC3AD5">
            <w:pPr>
              <w:snapToGrid w:val="0"/>
              <w:spacing w:after="0" w:line="240" w:lineRule="auto"/>
            </w:pPr>
            <w:r w:rsidRPr="00233984">
              <w:t>Rakuten Mobile, Inc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98734" w14:textId="454CC5C1" w:rsidR="00BD51F0" w:rsidRPr="00233984" w:rsidRDefault="00BD51F0" w:rsidP="00BC3AD5">
            <w:pPr>
              <w:snapToGrid w:val="0"/>
              <w:spacing w:after="0" w:line="240" w:lineRule="auto"/>
            </w:pPr>
            <w:proofErr w:type="spellStart"/>
            <w:r w:rsidRPr="00233984">
              <w:t>pCR</w:t>
            </w:r>
            <w:proofErr w:type="spellEnd"/>
            <w:r w:rsidRPr="00233984">
              <w:t xml:space="preserve"> on resolving EN in 5.9 Use case on Renewable Energy usage information exposure for TR 22.882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4D831" w14:textId="77777777" w:rsidR="00BD51F0" w:rsidRPr="00233984" w:rsidRDefault="00BD51F0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6A4D7" w14:textId="14FF59CA" w:rsidR="00BD51F0" w:rsidRPr="00233984" w:rsidRDefault="00BD51F0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33984">
              <w:rPr>
                <w:rFonts w:eastAsia="Arial Unicode MS" w:cs="Arial"/>
                <w:szCs w:val="18"/>
                <w:lang w:eastAsia="ar-SA"/>
              </w:rPr>
              <w:t>Revision of S1-231069.</w:t>
            </w:r>
          </w:p>
        </w:tc>
      </w:tr>
      <w:tr w:rsidR="00AA2FAD" w:rsidRPr="00A75C05" w14:paraId="47B91EE9" w14:textId="77777777" w:rsidTr="00802B9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B5D60B" w14:textId="77777777" w:rsidR="00AA2FAD" w:rsidRPr="00802B93" w:rsidRDefault="00AA2FA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02B9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E14135" w14:textId="77777777" w:rsidR="00AA2FAD" w:rsidRPr="00802B93" w:rsidRDefault="00BC3AD5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0" w:history="1">
              <w:r w:rsidR="00AA2FAD" w:rsidRPr="00802B93">
                <w:rPr>
                  <w:rStyle w:val="a5"/>
                  <w:rFonts w:cs="Arial"/>
                  <w:color w:val="auto"/>
                </w:rPr>
                <w:t>S1-231155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8F6699" w14:textId="77777777" w:rsidR="00AA2FAD" w:rsidRPr="00802B93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02B93"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5FB4FB" w14:textId="77777777" w:rsidR="00AA2FAD" w:rsidRPr="00802B93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02B93">
              <w:t>pCR</w:t>
            </w:r>
            <w:proofErr w:type="spellEnd"/>
            <w:r w:rsidRPr="00802B93">
              <w:t xml:space="preserve"> to resolve the EN in clause 5.7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AEB9E8" w14:textId="2D01B693" w:rsidR="00AA2FAD" w:rsidRPr="00802B93" w:rsidRDefault="00802B93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02B93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1D15B5">
              <w:rPr>
                <w:rFonts w:eastAsia="Times New Roman" w:cs="Arial"/>
                <w:szCs w:val="18"/>
                <w:lang w:eastAsia="ar-SA"/>
              </w:rPr>
              <w:t>3</w:t>
            </w:r>
            <w:r w:rsidRPr="00802B93">
              <w:rPr>
                <w:rFonts w:eastAsia="Times New Roman" w:cs="Arial"/>
                <w:szCs w:val="18"/>
                <w:lang w:eastAsia="ar-SA"/>
              </w:rPr>
              <w:t>1533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1EC003" w14:textId="77777777" w:rsidR="00AA2FAD" w:rsidRPr="00802B93" w:rsidRDefault="00AA2FA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02B93" w:rsidRPr="00A75C05" w14:paraId="5726E832" w14:textId="77777777" w:rsidTr="00802B9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4AE86" w14:textId="64295EBE" w:rsidR="00802B93" w:rsidRPr="00802B93" w:rsidRDefault="00802B93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02B9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82B1D" w14:textId="760C937C" w:rsidR="00802B93" w:rsidRPr="00802B93" w:rsidRDefault="00802B93" w:rsidP="00BC3AD5">
            <w:pPr>
              <w:snapToGrid w:val="0"/>
              <w:spacing w:after="0" w:line="240" w:lineRule="auto"/>
            </w:pPr>
            <w:hyperlink r:id="rId21" w:history="1">
              <w:r w:rsidR="001D15B5">
                <w:rPr>
                  <w:rStyle w:val="a5"/>
                  <w:rFonts w:cs="Arial"/>
                  <w:color w:val="auto"/>
                </w:rPr>
                <w:t>S1-231533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AC89D" w14:textId="3837D6CD" w:rsidR="00802B93" w:rsidRPr="00802B93" w:rsidRDefault="00802B93" w:rsidP="00BC3AD5">
            <w:pPr>
              <w:snapToGrid w:val="0"/>
              <w:spacing w:after="0" w:line="240" w:lineRule="auto"/>
            </w:pPr>
            <w:r w:rsidRPr="00802B93"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ED0AE" w14:textId="5138388F" w:rsidR="00802B93" w:rsidRPr="00802B93" w:rsidRDefault="00802B93" w:rsidP="00BC3AD5">
            <w:pPr>
              <w:snapToGrid w:val="0"/>
              <w:spacing w:after="0" w:line="240" w:lineRule="auto"/>
            </w:pPr>
            <w:proofErr w:type="spellStart"/>
            <w:r w:rsidRPr="00802B93">
              <w:t>pCR</w:t>
            </w:r>
            <w:proofErr w:type="spellEnd"/>
            <w:r w:rsidRPr="00802B93">
              <w:t xml:space="preserve"> to resolve the EN in clause 5.7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86C0B" w14:textId="77777777" w:rsidR="00802B93" w:rsidRPr="00802B93" w:rsidRDefault="00802B93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5C1C1" w14:textId="0AA6B343" w:rsidR="00802B93" w:rsidRPr="00802B93" w:rsidRDefault="00802B93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02B93">
              <w:rPr>
                <w:rFonts w:eastAsia="Arial Unicode MS" w:cs="Arial"/>
                <w:szCs w:val="18"/>
                <w:lang w:eastAsia="ar-SA"/>
              </w:rPr>
              <w:t>Revision of S1-231155.</w:t>
            </w:r>
          </w:p>
        </w:tc>
      </w:tr>
      <w:tr w:rsidR="00AA2FAD" w:rsidRPr="00A75C05" w14:paraId="4ACDCC79" w14:textId="77777777" w:rsidTr="00802B9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E3B919" w14:textId="77777777" w:rsidR="00AA2FAD" w:rsidRPr="00802B93" w:rsidRDefault="00AA2FA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02B9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40AF7F" w14:textId="77777777" w:rsidR="00AA2FAD" w:rsidRPr="00802B93" w:rsidRDefault="00BC3AD5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2" w:history="1">
              <w:r w:rsidR="00AA2FAD" w:rsidRPr="00802B93">
                <w:rPr>
                  <w:rStyle w:val="a5"/>
                  <w:rFonts w:cs="Arial"/>
                  <w:color w:val="auto"/>
                </w:rPr>
                <w:t>S1-231179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999CEA" w14:textId="77777777" w:rsidR="00AA2FAD" w:rsidRPr="00802B93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02B93"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258790" w14:textId="77777777" w:rsidR="00AA2FAD" w:rsidRPr="00802B93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02B93">
              <w:t>Pseudo-CR on aligning energy-related terminology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CE6EE3" w14:textId="1BA3C3E6" w:rsidR="00AA2FAD" w:rsidRPr="00802B93" w:rsidRDefault="00802B93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02B9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80D08F" w14:textId="77777777" w:rsidR="00AA2FAD" w:rsidRPr="00802B93" w:rsidRDefault="00AA2FA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A2FAD" w:rsidRPr="00A75C05" w14:paraId="6CBDF1AE" w14:textId="77777777" w:rsidTr="004A0419">
        <w:trPr>
          <w:trHeight w:val="6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2A2595" w14:textId="77777777" w:rsidR="00AA2FAD" w:rsidRPr="00802B93" w:rsidRDefault="00AA2FA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02B9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F0A6FC" w14:textId="77777777" w:rsidR="00AA2FAD" w:rsidRPr="00802B93" w:rsidRDefault="00BC3AD5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3" w:history="1">
              <w:r w:rsidR="00AA2FAD" w:rsidRPr="00802B93">
                <w:rPr>
                  <w:rStyle w:val="a5"/>
                  <w:rFonts w:cs="Arial"/>
                  <w:color w:val="auto"/>
                </w:rPr>
                <w:t>S1-231180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E42F3ED" w14:textId="77777777" w:rsidR="00AA2FAD" w:rsidRPr="00802B93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02B93"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94B7F7" w14:textId="77777777" w:rsidR="00AA2FAD" w:rsidRPr="00802B93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02B93">
              <w:t>Pseudo-CR on adding reference to carbon-emission calculations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627C17" w14:textId="52210817" w:rsidR="00AA2FAD" w:rsidRPr="00802B93" w:rsidRDefault="00802B93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02B9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23F2D6A" w14:textId="77777777" w:rsidR="00AA2FAD" w:rsidRPr="00802B93" w:rsidRDefault="00AA2FA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A2FAD" w:rsidRPr="00A75C05" w14:paraId="5B45631F" w14:textId="77777777" w:rsidTr="00C36BE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ED8690" w14:textId="77777777" w:rsidR="00AA2FAD" w:rsidRPr="004A0419" w:rsidRDefault="00AA2FA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A04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5020F3" w14:textId="77777777" w:rsidR="00AA2FAD" w:rsidRPr="004A0419" w:rsidRDefault="00BC3AD5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4" w:history="1">
              <w:r w:rsidR="00AA2FAD" w:rsidRPr="004A0419">
                <w:rPr>
                  <w:rStyle w:val="a5"/>
                  <w:rFonts w:cs="Arial"/>
                  <w:color w:val="auto"/>
                </w:rPr>
                <w:t>S1-231216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0CCD91" w14:textId="77777777" w:rsidR="00AA2FAD" w:rsidRPr="004A0419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A0419">
              <w:t>Lenovo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36EB80" w14:textId="77777777" w:rsidR="00AA2FAD" w:rsidRPr="004A0419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4A0419">
              <w:t>pCR</w:t>
            </w:r>
            <w:proofErr w:type="spellEnd"/>
            <w:r w:rsidRPr="004A0419">
              <w:t xml:space="preserve"> on resolving EN in 5.8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F54D57" w14:textId="15130AC5" w:rsidR="00AA2FAD" w:rsidRPr="004A0419" w:rsidRDefault="004A0419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A0419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1D15B5">
              <w:rPr>
                <w:rFonts w:eastAsia="Times New Roman" w:cs="Arial"/>
                <w:szCs w:val="18"/>
                <w:lang w:eastAsia="ar-SA"/>
              </w:rPr>
              <w:t>3</w:t>
            </w:r>
            <w:r w:rsidRPr="004A0419">
              <w:rPr>
                <w:rFonts w:eastAsia="Times New Roman" w:cs="Arial"/>
                <w:szCs w:val="18"/>
                <w:lang w:eastAsia="ar-SA"/>
              </w:rPr>
              <w:t>1534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4D327" w14:textId="77777777" w:rsidR="00AA2FAD" w:rsidRPr="004A0419" w:rsidRDefault="00AA2FA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0419" w:rsidRPr="00A75C05" w14:paraId="0D24D6DC" w14:textId="77777777" w:rsidTr="00C36BE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F7763" w14:textId="3A7E9475" w:rsidR="004A0419" w:rsidRPr="00C36BE5" w:rsidRDefault="004A0419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36BE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40B06" w14:textId="78D90EB8" w:rsidR="004A0419" w:rsidRPr="00C36BE5" w:rsidRDefault="004A0419" w:rsidP="00BC3AD5">
            <w:pPr>
              <w:snapToGrid w:val="0"/>
              <w:spacing w:after="0" w:line="240" w:lineRule="auto"/>
            </w:pPr>
            <w:hyperlink r:id="rId25" w:history="1">
              <w:r w:rsidR="001D15B5">
                <w:rPr>
                  <w:rStyle w:val="a5"/>
                  <w:rFonts w:cs="Arial"/>
                  <w:color w:val="auto"/>
                </w:rPr>
                <w:t>S1-231534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7BAF8" w14:textId="6DF13764" w:rsidR="004A0419" w:rsidRPr="00C36BE5" w:rsidRDefault="004A0419" w:rsidP="00BC3AD5">
            <w:pPr>
              <w:snapToGrid w:val="0"/>
              <w:spacing w:after="0" w:line="240" w:lineRule="auto"/>
            </w:pPr>
            <w:r w:rsidRPr="00C36BE5">
              <w:t>Lenovo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CBB79" w14:textId="59E6E9F8" w:rsidR="004A0419" w:rsidRPr="00C36BE5" w:rsidRDefault="004A0419" w:rsidP="00BC3AD5">
            <w:pPr>
              <w:snapToGrid w:val="0"/>
              <w:spacing w:after="0" w:line="240" w:lineRule="auto"/>
            </w:pPr>
            <w:proofErr w:type="spellStart"/>
            <w:r w:rsidRPr="00C36BE5">
              <w:t>pCR</w:t>
            </w:r>
            <w:proofErr w:type="spellEnd"/>
            <w:r w:rsidRPr="00C36BE5">
              <w:t xml:space="preserve"> on resolving EN in 5.8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0E2B5" w14:textId="77777777" w:rsidR="004A0419" w:rsidRPr="00C36BE5" w:rsidRDefault="004A0419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5F3BF" w14:textId="59535BAF" w:rsidR="004A0419" w:rsidRPr="00C36BE5" w:rsidRDefault="004A0419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36BE5">
              <w:rPr>
                <w:rFonts w:eastAsia="Arial Unicode MS" w:cs="Arial"/>
                <w:szCs w:val="18"/>
                <w:lang w:eastAsia="ar-SA"/>
              </w:rPr>
              <w:t>Revision of S1-231216.</w:t>
            </w:r>
          </w:p>
        </w:tc>
      </w:tr>
      <w:tr w:rsidR="00AA2FAD" w:rsidRPr="00B04844" w14:paraId="4BA3806D" w14:textId="77777777" w:rsidTr="008649B3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FF88218" w14:textId="77777777" w:rsidR="00AA2FAD" w:rsidRPr="006E6FF4" w:rsidRDefault="00AA2FAD" w:rsidP="00BC3AD5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AA2FAD" w:rsidRPr="00A75C05" w14:paraId="0C0C9A6F" w14:textId="77777777" w:rsidTr="008649B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82A7CB" w14:textId="77777777" w:rsidR="00AA2FAD" w:rsidRPr="008649B3" w:rsidRDefault="00AA2FA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649B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6BFA8D" w14:textId="77777777" w:rsidR="00AA2FAD" w:rsidRPr="008649B3" w:rsidRDefault="00BC3AD5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6" w:history="1">
              <w:r w:rsidR="00AA2FAD" w:rsidRPr="008649B3">
                <w:rPr>
                  <w:rStyle w:val="a5"/>
                  <w:rFonts w:cs="Arial"/>
                  <w:color w:val="auto"/>
                </w:rPr>
                <w:t>S1-231067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77CAF8" w14:textId="77777777" w:rsidR="00AA2FAD" w:rsidRPr="008649B3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649B3">
              <w:t>AsiaInfo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B2341B" w14:textId="77777777" w:rsidR="00AA2FAD" w:rsidRPr="008649B3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49B3">
              <w:t xml:space="preserve">Pseudo-CR on Adding the </w:t>
            </w:r>
            <w:proofErr w:type="gramStart"/>
            <w:r w:rsidRPr="008649B3">
              <w:t>new  use</w:t>
            </w:r>
            <w:proofErr w:type="gramEnd"/>
            <w:r w:rsidRPr="008649B3">
              <w:t xml:space="preserve"> case on Energy-Efficient Utilization of 5G Idle Computing Power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85C980" w14:textId="45638D47" w:rsidR="00AA2FAD" w:rsidRPr="008649B3" w:rsidRDefault="008649B3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49B3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93C28">
              <w:rPr>
                <w:rFonts w:eastAsia="Times New Roman" w:cs="Arial"/>
                <w:szCs w:val="18"/>
                <w:lang w:eastAsia="ar-SA"/>
              </w:rPr>
              <w:t>3</w:t>
            </w:r>
            <w:r w:rsidRPr="008649B3">
              <w:rPr>
                <w:rFonts w:eastAsia="Times New Roman" w:cs="Arial"/>
                <w:szCs w:val="18"/>
                <w:lang w:eastAsia="ar-SA"/>
              </w:rPr>
              <w:t>1538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8FF73B" w14:textId="77777777" w:rsidR="00AA2FAD" w:rsidRPr="008649B3" w:rsidRDefault="00AA2FA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649B3" w:rsidRPr="00A75C05" w14:paraId="612F9316" w14:textId="77777777" w:rsidTr="00AE31D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4B3C6" w14:textId="5B9B04B1" w:rsidR="008649B3" w:rsidRPr="008649B3" w:rsidRDefault="008649B3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649B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1A08C" w14:textId="002A804A" w:rsidR="008649B3" w:rsidRPr="008649B3" w:rsidRDefault="008649B3" w:rsidP="00BC3AD5">
            <w:pPr>
              <w:snapToGrid w:val="0"/>
              <w:spacing w:after="0" w:line="240" w:lineRule="auto"/>
            </w:pPr>
            <w:hyperlink r:id="rId27" w:anchor="102_BerlindocsS1-231538.zip" w:history="1">
              <w:r w:rsidR="00C93C28">
                <w:rPr>
                  <w:rStyle w:val="a5"/>
                  <w:rFonts w:cs="Arial"/>
                  <w:color w:val="auto"/>
                </w:rPr>
                <w:t>S1-231538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91119" w14:textId="75885E13" w:rsidR="008649B3" w:rsidRPr="008649B3" w:rsidRDefault="008649B3" w:rsidP="00BC3AD5">
            <w:pPr>
              <w:snapToGrid w:val="0"/>
              <w:spacing w:after="0" w:line="240" w:lineRule="auto"/>
            </w:pPr>
            <w:proofErr w:type="spellStart"/>
            <w:r w:rsidRPr="008649B3">
              <w:t>AsiaInfo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1B7D6" w14:textId="0B8DFF68" w:rsidR="008649B3" w:rsidRPr="008649B3" w:rsidRDefault="008649B3" w:rsidP="00BC3AD5">
            <w:pPr>
              <w:snapToGrid w:val="0"/>
              <w:spacing w:after="0" w:line="240" w:lineRule="auto"/>
            </w:pPr>
            <w:r w:rsidRPr="008649B3">
              <w:t xml:space="preserve">Pseudo-CR on Adding the </w:t>
            </w:r>
            <w:proofErr w:type="gramStart"/>
            <w:r w:rsidRPr="008649B3">
              <w:t>new  use</w:t>
            </w:r>
            <w:proofErr w:type="gramEnd"/>
            <w:r w:rsidRPr="008649B3">
              <w:t xml:space="preserve"> case on Energy-Efficient Utilization of 5G Idle Computing Power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658B9" w14:textId="77777777" w:rsidR="008649B3" w:rsidRPr="008649B3" w:rsidRDefault="008649B3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66BB9" w14:textId="792AAEFF" w:rsidR="008649B3" w:rsidRPr="008649B3" w:rsidRDefault="008649B3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649B3">
              <w:rPr>
                <w:rFonts w:eastAsia="Arial Unicode MS" w:cs="Arial"/>
                <w:szCs w:val="18"/>
                <w:lang w:eastAsia="ar-SA"/>
              </w:rPr>
              <w:t>Revision of S1-231067.</w:t>
            </w:r>
          </w:p>
        </w:tc>
      </w:tr>
      <w:tr w:rsidR="00AA2FAD" w:rsidRPr="00A75C05" w14:paraId="2177D224" w14:textId="77777777" w:rsidTr="00AE31D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8D3B83" w14:textId="77777777" w:rsidR="00AA2FAD" w:rsidRPr="00AE31D7" w:rsidRDefault="00AA2FA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E31D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30EA5A" w14:textId="77777777" w:rsidR="00AA2FAD" w:rsidRPr="00AE31D7" w:rsidRDefault="00BC3AD5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8" w:history="1">
              <w:r w:rsidR="00AA2FAD" w:rsidRPr="00AE31D7">
                <w:rPr>
                  <w:rStyle w:val="a5"/>
                  <w:rFonts w:cs="Arial"/>
                  <w:color w:val="auto"/>
                </w:rPr>
                <w:t>S1-231110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9B6FC4" w14:textId="77777777" w:rsidR="00AA2FAD" w:rsidRPr="00AE31D7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E31D7">
              <w:t xml:space="preserve">SK Telecom, LG </w:t>
            </w:r>
            <w:proofErr w:type="spellStart"/>
            <w:r w:rsidRPr="00AE31D7">
              <w:t>Uplus</w:t>
            </w:r>
            <w:proofErr w:type="spellEnd"/>
            <w:r w:rsidRPr="00AE31D7">
              <w:t>, Rakuten, ETRI, KT, Nokia, Nokia Shanghai Bell, NTT DOCOMO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1B696D" w14:textId="77777777" w:rsidR="00AA2FAD" w:rsidRPr="00AE31D7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E31D7">
              <w:t>Use case on energy as service criteria for 5G environment adaptation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A84F6B" w14:textId="7ABC528F" w:rsidR="00AA2FAD" w:rsidRPr="00AE31D7" w:rsidRDefault="00AE31D7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31D7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93C28">
              <w:rPr>
                <w:rFonts w:eastAsia="Times New Roman" w:cs="Arial"/>
                <w:szCs w:val="18"/>
                <w:lang w:eastAsia="ar-SA"/>
              </w:rPr>
              <w:t>3</w:t>
            </w:r>
            <w:r w:rsidRPr="00AE31D7">
              <w:rPr>
                <w:rFonts w:eastAsia="Times New Roman" w:cs="Arial"/>
                <w:szCs w:val="18"/>
                <w:lang w:eastAsia="ar-SA"/>
              </w:rPr>
              <w:t>1539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FB8706" w14:textId="77777777" w:rsidR="00AA2FAD" w:rsidRPr="00AE31D7" w:rsidRDefault="00AA2FA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31D7" w:rsidRPr="00A75C05" w14:paraId="658238CF" w14:textId="77777777" w:rsidTr="0086192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23600" w14:textId="091E4D3A" w:rsidR="00AE31D7" w:rsidRPr="00AE31D7" w:rsidRDefault="00AE31D7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E31D7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E8A59" w14:textId="4676CCBF" w:rsidR="00AE31D7" w:rsidRPr="00AE31D7" w:rsidRDefault="00AE31D7" w:rsidP="00BC3AD5">
            <w:pPr>
              <w:snapToGrid w:val="0"/>
              <w:spacing w:after="0" w:line="240" w:lineRule="auto"/>
            </w:pPr>
            <w:hyperlink r:id="rId29" w:anchor="102_BerlindocsS1-231539.zip" w:history="1">
              <w:r w:rsidR="00C93C28">
                <w:rPr>
                  <w:rStyle w:val="a5"/>
                  <w:rFonts w:cs="Arial"/>
                  <w:color w:val="auto"/>
                </w:rPr>
                <w:t>S1-231539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E44D6" w14:textId="1C778341" w:rsidR="00AE31D7" w:rsidRPr="00AE31D7" w:rsidRDefault="00AE31D7" w:rsidP="00BC3AD5">
            <w:pPr>
              <w:snapToGrid w:val="0"/>
              <w:spacing w:after="0" w:line="240" w:lineRule="auto"/>
            </w:pPr>
            <w:r w:rsidRPr="00AE31D7">
              <w:t xml:space="preserve">SK Telecom, LG </w:t>
            </w:r>
            <w:proofErr w:type="spellStart"/>
            <w:r w:rsidRPr="00AE31D7">
              <w:t>Uplus</w:t>
            </w:r>
            <w:proofErr w:type="spellEnd"/>
            <w:r w:rsidRPr="00AE31D7">
              <w:t>, Rakuten, ETRI, KT, Nokia, Nokia Shanghai Bell, NTT DOCOMO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38AAC" w14:textId="2FF31A13" w:rsidR="00AE31D7" w:rsidRPr="00AE31D7" w:rsidRDefault="00AE31D7" w:rsidP="00BC3AD5">
            <w:pPr>
              <w:snapToGrid w:val="0"/>
              <w:spacing w:after="0" w:line="240" w:lineRule="auto"/>
            </w:pPr>
            <w:r w:rsidRPr="00AE31D7">
              <w:t>Use case on energy as service criteria for 5G environment adaptation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BECE2" w14:textId="77777777" w:rsidR="00AE31D7" w:rsidRPr="00AE31D7" w:rsidRDefault="00AE31D7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B7272" w14:textId="4FCA3C48" w:rsidR="00AE31D7" w:rsidRPr="00AE31D7" w:rsidRDefault="00AE31D7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E31D7">
              <w:rPr>
                <w:rFonts w:eastAsia="Arial Unicode MS" w:cs="Arial"/>
                <w:szCs w:val="18"/>
                <w:lang w:eastAsia="ar-SA"/>
              </w:rPr>
              <w:t>Revision of S1-231110.</w:t>
            </w:r>
          </w:p>
        </w:tc>
      </w:tr>
      <w:tr w:rsidR="00AA2FAD" w:rsidRPr="00A75C05" w14:paraId="3ABE6B75" w14:textId="77777777" w:rsidTr="0086192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C56435" w14:textId="77777777" w:rsidR="00AA2FAD" w:rsidRPr="00861929" w:rsidRDefault="00AA2FA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6192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A1F06B" w14:textId="77777777" w:rsidR="00AA2FAD" w:rsidRPr="00861929" w:rsidRDefault="00BC3AD5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0" w:history="1">
              <w:r w:rsidR="00AA2FAD" w:rsidRPr="00861929">
                <w:rPr>
                  <w:rStyle w:val="a5"/>
                  <w:rFonts w:cs="Arial"/>
                  <w:color w:val="auto"/>
                </w:rPr>
                <w:t>S1-231181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90DDF6" w14:textId="77777777" w:rsidR="00AA2FAD" w:rsidRPr="00861929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1929"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9FFCD5" w14:textId="77777777" w:rsidR="00AA2FAD" w:rsidRPr="00861929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1929">
              <w:t>New UC on pooling coverage layers for EE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B368BE" w14:textId="5DA83C1C" w:rsidR="00AA2FAD" w:rsidRPr="00861929" w:rsidRDefault="00861929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1929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93C28">
              <w:rPr>
                <w:rFonts w:eastAsia="Times New Roman" w:cs="Arial"/>
                <w:szCs w:val="18"/>
                <w:lang w:eastAsia="ar-SA"/>
              </w:rPr>
              <w:t>3</w:t>
            </w:r>
            <w:r w:rsidRPr="00861929">
              <w:rPr>
                <w:rFonts w:eastAsia="Times New Roman" w:cs="Arial"/>
                <w:szCs w:val="18"/>
                <w:lang w:eastAsia="ar-SA"/>
              </w:rPr>
              <w:t>1540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C63A7B" w14:textId="77777777" w:rsidR="00AA2FAD" w:rsidRPr="00861929" w:rsidRDefault="00AA2FA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61929" w:rsidRPr="00A75C05" w14:paraId="53032F64" w14:textId="77777777" w:rsidTr="0086192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085AE" w14:textId="2D0AA645" w:rsidR="00861929" w:rsidRPr="00861929" w:rsidRDefault="00861929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6192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551FB" w14:textId="45A1DC39" w:rsidR="00861929" w:rsidRPr="00861929" w:rsidRDefault="00861929" w:rsidP="00BC3AD5">
            <w:pPr>
              <w:snapToGrid w:val="0"/>
              <w:spacing w:after="0" w:line="240" w:lineRule="auto"/>
            </w:pPr>
            <w:hyperlink r:id="rId31" w:anchor="102_BerlindocsS1-231540.zip" w:history="1">
              <w:r w:rsidR="00C93C28">
                <w:rPr>
                  <w:rStyle w:val="a5"/>
                  <w:rFonts w:cs="Arial"/>
                  <w:color w:val="auto"/>
                </w:rPr>
                <w:t>S1-231540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6E812" w14:textId="312F0560" w:rsidR="00861929" w:rsidRPr="00861929" w:rsidRDefault="00861929" w:rsidP="00BC3AD5">
            <w:pPr>
              <w:snapToGrid w:val="0"/>
              <w:spacing w:after="0" w:line="240" w:lineRule="auto"/>
            </w:pPr>
            <w:r w:rsidRPr="00861929"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1C4DE" w14:textId="73EE0D1D" w:rsidR="00861929" w:rsidRPr="00861929" w:rsidRDefault="00861929" w:rsidP="00BC3AD5">
            <w:pPr>
              <w:snapToGrid w:val="0"/>
              <w:spacing w:after="0" w:line="240" w:lineRule="auto"/>
            </w:pPr>
            <w:r w:rsidRPr="00861929">
              <w:t>New UC on pooling coverage layers for EE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A59AE" w14:textId="77777777" w:rsidR="00861929" w:rsidRPr="00861929" w:rsidRDefault="00861929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F4ABE" w14:textId="3C3DFD66" w:rsidR="00861929" w:rsidRPr="00861929" w:rsidRDefault="00861929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61929">
              <w:rPr>
                <w:rFonts w:eastAsia="Arial Unicode MS" w:cs="Arial"/>
                <w:szCs w:val="18"/>
                <w:lang w:eastAsia="ar-SA"/>
              </w:rPr>
              <w:t>Revision of S1-231181.</w:t>
            </w:r>
          </w:p>
        </w:tc>
      </w:tr>
      <w:tr w:rsidR="00AA2FAD" w:rsidRPr="00A75C05" w14:paraId="082EE255" w14:textId="77777777" w:rsidTr="0086192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2D3B20" w14:textId="77777777" w:rsidR="00AA2FAD" w:rsidRPr="00861929" w:rsidRDefault="00AA2FA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6192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420961" w14:textId="77777777" w:rsidR="00AA2FAD" w:rsidRPr="00861929" w:rsidRDefault="00BC3AD5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2" w:history="1">
              <w:r w:rsidR="00AA2FAD" w:rsidRPr="00861929">
                <w:rPr>
                  <w:rStyle w:val="a5"/>
                  <w:rFonts w:cs="Arial"/>
                  <w:color w:val="auto"/>
                </w:rPr>
                <w:t>S1-231210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6E7E0C" w14:textId="77777777" w:rsidR="00AA2FAD" w:rsidRPr="00861929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1929">
              <w:t>MediaTek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E6417E" w14:textId="77777777" w:rsidR="00AA2FAD" w:rsidRPr="00861929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1929">
              <w:t>Use Case on Reducing GHG Footprint of Application Services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6B4A4B" w14:textId="70A800DA" w:rsidR="00AA2FAD" w:rsidRPr="00861929" w:rsidRDefault="00861929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1929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93C28">
              <w:rPr>
                <w:rFonts w:eastAsia="Times New Roman" w:cs="Arial"/>
                <w:szCs w:val="18"/>
                <w:lang w:eastAsia="ar-SA"/>
              </w:rPr>
              <w:t>3</w:t>
            </w:r>
            <w:r w:rsidRPr="00861929">
              <w:rPr>
                <w:rFonts w:eastAsia="Times New Roman" w:cs="Arial"/>
                <w:szCs w:val="18"/>
                <w:lang w:eastAsia="ar-SA"/>
              </w:rPr>
              <w:t>1541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0DCAEF" w14:textId="77777777" w:rsidR="00AA2FAD" w:rsidRPr="00861929" w:rsidRDefault="00AA2FA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61929" w:rsidRPr="00A75C05" w14:paraId="0AB0D689" w14:textId="77777777" w:rsidTr="00BD0E4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B04DD" w14:textId="4713D347" w:rsidR="00861929" w:rsidRPr="00861929" w:rsidRDefault="00861929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6192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836E" w14:textId="70D233DE" w:rsidR="00861929" w:rsidRPr="00861929" w:rsidRDefault="00861929" w:rsidP="00BC3AD5">
            <w:pPr>
              <w:snapToGrid w:val="0"/>
              <w:spacing w:after="0" w:line="240" w:lineRule="auto"/>
            </w:pPr>
            <w:hyperlink r:id="rId33" w:anchor="102_BerlindocsS1-231541.zip" w:history="1">
              <w:r w:rsidR="00C93C28">
                <w:rPr>
                  <w:rStyle w:val="a5"/>
                  <w:rFonts w:cs="Arial"/>
                  <w:color w:val="auto"/>
                </w:rPr>
                <w:t>S1-231541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CD114" w14:textId="03DFFF1F" w:rsidR="00861929" w:rsidRPr="00861929" w:rsidRDefault="00861929" w:rsidP="00BC3AD5">
            <w:pPr>
              <w:snapToGrid w:val="0"/>
              <w:spacing w:after="0" w:line="240" w:lineRule="auto"/>
            </w:pPr>
            <w:r w:rsidRPr="00861929">
              <w:t>MediaTek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DB5FF" w14:textId="434AEFAD" w:rsidR="00861929" w:rsidRPr="00861929" w:rsidRDefault="00861929" w:rsidP="00BC3AD5">
            <w:pPr>
              <w:snapToGrid w:val="0"/>
              <w:spacing w:after="0" w:line="240" w:lineRule="auto"/>
            </w:pPr>
            <w:r w:rsidRPr="00861929">
              <w:t>Use Case on Reducing GHG Footprint of Application Services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BC749" w14:textId="77777777" w:rsidR="00861929" w:rsidRPr="00861929" w:rsidRDefault="00861929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91894" w14:textId="3D230768" w:rsidR="00861929" w:rsidRPr="00861929" w:rsidRDefault="00861929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61929">
              <w:rPr>
                <w:rFonts w:eastAsia="Arial Unicode MS" w:cs="Arial"/>
                <w:szCs w:val="18"/>
                <w:lang w:eastAsia="ar-SA"/>
              </w:rPr>
              <w:t>Revision of S1-231210.</w:t>
            </w:r>
          </w:p>
        </w:tc>
      </w:tr>
      <w:tr w:rsidR="00AA2FAD" w:rsidRPr="00A75C05" w14:paraId="006CA3CC" w14:textId="77777777" w:rsidTr="00BD0E4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AD9C01" w14:textId="77777777" w:rsidR="00AA2FAD" w:rsidRPr="00BD0E45" w:rsidRDefault="00AA2FA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D0E4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468846" w14:textId="77777777" w:rsidR="00AA2FAD" w:rsidRPr="00BD0E45" w:rsidRDefault="00BC3AD5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4" w:history="1">
              <w:r w:rsidR="00AA2FAD" w:rsidRPr="00BD0E45">
                <w:rPr>
                  <w:rStyle w:val="a5"/>
                  <w:rFonts w:cs="Arial"/>
                  <w:color w:val="auto"/>
                </w:rPr>
                <w:t>S1-231211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E6C694" w14:textId="77777777" w:rsidR="00AA2FAD" w:rsidRPr="00BD0E45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0E45">
              <w:t>MediaTek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5CCF2B" w14:textId="77777777" w:rsidR="00AA2FAD" w:rsidRPr="00BD0E45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0E45">
              <w:t>Use case on communication service with carbon-aware service requirements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846F53" w14:textId="284CD865" w:rsidR="00AA2FAD" w:rsidRPr="00BD0E45" w:rsidRDefault="00BD0E45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0E45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93C28">
              <w:rPr>
                <w:rFonts w:eastAsia="Times New Roman" w:cs="Arial"/>
                <w:szCs w:val="18"/>
                <w:lang w:eastAsia="ar-SA"/>
              </w:rPr>
              <w:t>3</w:t>
            </w:r>
            <w:r w:rsidRPr="00BD0E45">
              <w:rPr>
                <w:rFonts w:eastAsia="Times New Roman" w:cs="Arial"/>
                <w:szCs w:val="18"/>
                <w:lang w:eastAsia="ar-SA"/>
              </w:rPr>
              <w:t>1542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AFAC2A" w14:textId="77777777" w:rsidR="00AA2FAD" w:rsidRPr="00BD0E45" w:rsidRDefault="00AA2FA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D0E45" w:rsidRPr="00A75C05" w14:paraId="2AE6CB84" w14:textId="77777777" w:rsidTr="00EA4D3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384DB" w14:textId="6C240C23" w:rsidR="00BD0E45" w:rsidRPr="00BD0E45" w:rsidRDefault="00BD0E45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D0E4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CA1CB" w14:textId="472501B8" w:rsidR="00BD0E45" w:rsidRPr="00BD0E45" w:rsidRDefault="00BD0E45" w:rsidP="00BC3AD5">
            <w:pPr>
              <w:snapToGrid w:val="0"/>
              <w:spacing w:after="0" w:line="240" w:lineRule="auto"/>
            </w:pPr>
            <w:hyperlink r:id="rId35" w:anchor="102_BerlindocsS1-231542.zip" w:history="1">
              <w:r w:rsidR="00C93C28">
                <w:rPr>
                  <w:rStyle w:val="a5"/>
                  <w:rFonts w:cs="Arial"/>
                  <w:color w:val="auto"/>
                </w:rPr>
                <w:t>S1-231542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7D996" w14:textId="5595C234" w:rsidR="00BD0E45" w:rsidRPr="00BD0E45" w:rsidRDefault="00BD0E45" w:rsidP="00BC3AD5">
            <w:pPr>
              <w:snapToGrid w:val="0"/>
              <w:spacing w:after="0" w:line="240" w:lineRule="auto"/>
            </w:pPr>
            <w:r w:rsidRPr="00BD0E45">
              <w:t>MediaTek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33E76" w14:textId="6D481D61" w:rsidR="00BD0E45" w:rsidRPr="00BD0E45" w:rsidRDefault="00BD0E45" w:rsidP="00BC3AD5">
            <w:pPr>
              <w:snapToGrid w:val="0"/>
              <w:spacing w:after="0" w:line="240" w:lineRule="auto"/>
            </w:pPr>
            <w:r w:rsidRPr="00BD0E45">
              <w:t>Use case on communication service with carbon-aware service requirements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00F14" w14:textId="77777777" w:rsidR="00BD0E45" w:rsidRPr="00BD0E45" w:rsidRDefault="00BD0E45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F66C8" w14:textId="731A5E04" w:rsidR="00BD0E45" w:rsidRPr="00BD0E45" w:rsidRDefault="00BD0E45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D0E45">
              <w:rPr>
                <w:rFonts w:eastAsia="Arial Unicode MS" w:cs="Arial"/>
                <w:szCs w:val="18"/>
                <w:lang w:eastAsia="ar-SA"/>
              </w:rPr>
              <w:t>Revision of S1-231211.</w:t>
            </w:r>
          </w:p>
        </w:tc>
      </w:tr>
      <w:tr w:rsidR="00AA2FAD" w:rsidRPr="00A75C05" w14:paraId="7A65244B" w14:textId="77777777" w:rsidTr="00EA4D3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D48919" w14:textId="77777777" w:rsidR="00AA2FAD" w:rsidRPr="00EA4D3B" w:rsidRDefault="00AA2FA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A4D3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9C6292" w14:textId="77777777" w:rsidR="00AA2FAD" w:rsidRPr="00EA4D3B" w:rsidRDefault="00BC3AD5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6" w:history="1">
              <w:r w:rsidR="00AA2FAD" w:rsidRPr="00EA4D3B">
                <w:rPr>
                  <w:rStyle w:val="a5"/>
                  <w:rFonts w:cs="Arial"/>
                  <w:color w:val="auto"/>
                </w:rPr>
                <w:t>S1-231212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7E3BDB" w14:textId="77777777" w:rsidR="00AA2FAD" w:rsidRPr="00EA4D3B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A4D3B">
              <w:t>MediaTek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CAF89B" w14:textId="77777777" w:rsidR="00AA2FAD" w:rsidRPr="00EA4D3B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A4D3B">
              <w:t>Use case on communication service with best-effort renewable energy usage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B0270D" w14:textId="67D99707" w:rsidR="00AA2FAD" w:rsidRPr="00EA4D3B" w:rsidRDefault="00EA4D3B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4D3B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93C28">
              <w:rPr>
                <w:rFonts w:eastAsia="Times New Roman" w:cs="Arial"/>
                <w:szCs w:val="18"/>
                <w:lang w:eastAsia="ar-SA"/>
              </w:rPr>
              <w:t>3</w:t>
            </w:r>
            <w:r w:rsidRPr="00EA4D3B">
              <w:rPr>
                <w:rFonts w:eastAsia="Times New Roman" w:cs="Arial"/>
                <w:szCs w:val="18"/>
                <w:lang w:eastAsia="ar-SA"/>
              </w:rPr>
              <w:t>1543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D70845" w14:textId="77777777" w:rsidR="00AA2FAD" w:rsidRPr="00EA4D3B" w:rsidRDefault="00AA2FA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4D3B" w:rsidRPr="00A75C05" w14:paraId="2226415D" w14:textId="77777777" w:rsidTr="00EA4D3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C0C86" w14:textId="3734E93B" w:rsidR="00EA4D3B" w:rsidRPr="00EA4D3B" w:rsidRDefault="00EA4D3B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A4D3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94186" w14:textId="45A00ECE" w:rsidR="00EA4D3B" w:rsidRPr="00EA4D3B" w:rsidRDefault="00EA4D3B" w:rsidP="00BC3AD5">
            <w:pPr>
              <w:snapToGrid w:val="0"/>
              <w:spacing w:after="0" w:line="240" w:lineRule="auto"/>
            </w:pPr>
            <w:hyperlink r:id="rId37" w:anchor="102_BerlindocsS1-231543.zip" w:history="1">
              <w:r w:rsidR="00C93C28">
                <w:rPr>
                  <w:rStyle w:val="a5"/>
                  <w:rFonts w:cs="Arial"/>
                  <w:color w:val="auto"/>
                </w:rPr>
                <w:t>S1-231543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3B183" w14:textId="76D9468A" w:rsidR="00EA4D3B" w:rsidRPr="00EA4D3B" w:rsidRDefault="00EA4D3B" w:rsidP="00BC3AD5">
            <w:pPr>
              <w:snapToGrid w:val="0"/>
              <w:spacing w:after="0" w:line="240" w:lineRule="auto"/>
            </w:pPr>
            <w:r w:rsidRPr="00EA4D3B">
              <w:t>MediaTek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D9D6B" w14:textId="08742255" w:rsidR="00EA4D3B" w:rsidRPr="00EA4D3B" w:rsidRDefault="00EA4D3B" w:rsidP="00BC3AD5">
            <w:pPr>
              <w:snapToGrid w:val="0"/>
              <w:spacing w:after="0" w:line="240" w:lineRule="auto"/>
            </w:pPr>
            <w:r w:rsidRPr="00EA4D3B">
              <w:t>Use case on communication service with best-effort renewable energy usage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FFDE" w14:textId="77777777" w:rsidR="00EA4D3B" w:rsidRPr="00EA4D3B" w:rsidRDefault="00EA4D3B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B401" w14:textId="30A64CB3" w:rsidR="00EA4D3B" w:rsidRPr="00EA4D3B" w:rsidRDefault="00EA4D3B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A4D3B">
              <w:rPr>
                <w:rFonts w:eastAsia="Arial Unicode MS" w:cs="Arial"/>
                <w:szCs w:val="18"/>
                <w:lang w:eastAsia="ar-SA"/>
              </w:rPr>
              <w:t>Revision of S1-231212.</w:t>
            </w:r>
          </w:p>
        </w:tc>
      </w:tr>
      <w:tr w:rsidR="00AA2FAD" w:rsidRPr="00B04844" w14:paraId="297F4290" w14:textId="77777777" w:rsidTr="00EA4D3B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52E3A4C" w14:textId="77777777" w:rsidR="00AA2FAD" w:rsidRPr="006E6FF4" w:rsidRDefault="00AA2FAD" w:rsidP="00BC3AD5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Consolidation &amp; Conclusions</w:t>
            </w:r>
          </w:p>
        </w:tc>
      </w:tr>
      <w:tr w:rsidR="00AA2FAD" w:rsidRPr="00A75C05" w14:paraId="40DE0011" w14:textId="77777777" w:rsidTr="003E76B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2956B2" w14:textId="77777777" w:rsidR="00AA2FAD" w:rsidRPr="00EA4D3B" w:rsidRDefault="00AA2FA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A4D3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EFAFF9" w14:textId="77777777" w:rsidR="00AA2FAD" w:rsidRPr="00EA4D3B" w:rsidRDefault="00BC3AD5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8" w:history="1">
              <w:r w:rsidR="00AA2FAD" w:rsidRPr="00EA4D3B">
                <w:rPr>
                  <w:rStyle w:val="a5"/>
                  <w:rFonts w:cs="Arial"/>
                  <w:color w:val="auto"/>
                </w:rPr>
                <w:t>S1-231128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3EBDF8" w14:textId="77777777" w:rsidR="00AA2FAD" w:rsidRPr="00EA4D3B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A4D3B">
              <w:t>China Mobile, 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0ABD1E" w14:textId="77777777" w:rsidR="00AA2FAD" w:rsidRPr="00EA4D3B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A4D3B">
              <w:t xml:space="preserve">Consolidation requirements of </w:t>
            </w:r>
            <w:proofErr w:type="spellStart"/>
            <w:r w:rsidRPr="00EA4D3B">
              <w:t>FS_EnergyServ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060290" w14:textId="3F67C85D" w:rsidR="00AA2FAD" w:rsidRPr="00EA4D3B" w:rsidRDefault="00EA4D3B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4D3B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93C28">
              <w:rPr>
                <w:rFonts w:eastAsia="Times New Roman" w:cs="Arial"/>
                <w:szCs w:val="18"/>
                <w:lang w:eastAsia="ar-SA"/>
              </w:rPr>
              <w:t>3</w:t>
            </w:r>
            <w:r w:rsidRPr="00EA4D3B">
              <w:rPr>
                <w:rFonts w:eastAsia="Times New Roman" w:cs="Arial"/>
                <w:szCs w:val="18"/>
                <w:lang w:eastAsia="ar-SA"/>
              </w:rPr>
              <w:t>1440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9D1FE8" w14:textId="77777777" w:rsidR="00AA2FAD" w:rsidRPr="00EA4D3B" w:rsidRDefault="00AA2FA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4D3B" w:rsidRPr="00A75C05" w14:paraId="43DEF437" w14:textId="77777777" w:rsidTr="008C52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06A01C" w14:textId="30064896" w:rsidR="00EA4D3B" w:rsidRPr="003E76BC" w:rsidRDefault="00EA4D3B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E76B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391049" w14:textId="72718951" w:rsidR="00EA4D3B" w:rsidRPr="003E76BC" w:rsidRDefault="00EA4D3B" w:rsidP="00BC3AD5">
            <w:pPr>
              <w:snapToGrid w:val="0"/>
              <w:spacing w:after="0" w:line="240" w:lineRule="auto"/>
            </w:pPr>
            <w:hyperlink r:id="rId39" w:anchor="102_BerlindocsS1-231440.zip" w:history="1">
              <w:r w:rsidR="00C93C28">
                <w:rPr>
                  <w:rStyle w:val="a5"/>
                  <w:rFonts w:cs="Arial"/>
                  <w:color w:val="auto"/>
                </w:rPr>
                <w:t>S1-231440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32B09E" w14:textId="03ECD367" w:rsidR="00EA4D3B" w:rsidRPr="003E76BC" w:rsidRDefault="00EA4D3B" w:rsidP="00BC3AD5">
            <w:pPr>
              <w:snapToGrid w:val="0"/>
              <w:spacing w:after="0" w:line="240" w:lineRule="auto"/>
            </w:pPr>
            <w:r w:rsidRPr="003E76BC">
              <w:t>China Mobile, 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AE46AE" w14:textId="2F76D80E" w:rsidR="00EA4D3B" w:rsidRPr="003E76BC" w:rsidRDefault="00EA4D3B" w:rsidP="00BC3AD5">
            <w:pPr>
              <w:snapToGrid w:val="0"/>
              <w:spacing w:after="0" w:line="240" w:lineRule="auto"/>
            </w:pPr>
            <w:r w:rsidRPr="003E76BC">
              <w:t xml:space="preserve">Consolidation requirements of </w:t>
            </w:r>
            <w:proofErr w:type="spellStart"/>
            <w:r w:rsidRPr="003E76BC">
              <w:t>FS_EnergyServ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DA84A2" w14:textId="11DC4496" w:rsidR="00EA4D3B" w:rsidRPr="003E76BC" w:rsidRDefault="003E76BC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76BC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93C28">
              <w:rPr>
                <w:rFonts w:eastAsia="Times New Roman" w:cs="Arial"/>
                <w:szCs w:val="18"/>
                <w:lang w:eastAsia="ar-SA"/>
              </w:rPr>
              <w:t>3</w:t>
            </w:r>
            <w:r w:rsidRPr="003E76BC">
              <w:rPr>
                <w:rFonts w:eastAsia="Times New Roman" w:cs="Arial"/>
                <w:szCs w:val="18"/>
                <w:lang w:eastAsia="ar-SA"/>
              </w:rPr>
              <w:t>1544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1F2BC5" w14:textId="5B4BBF0A" w:rsidR="00EA4D3B" w:rsidRPr="003E76BC" w:rsidRDefault="00EA4D3B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E76BC">
              <w:rPr>
                <w:rFonts w:eastAsia="Arial Unicode MS" w:cs="Arial"/>
                <w:szCs w:val="18"/>
                <w:lang w:eastAsia="ar-SA"/>
              </w:rPr>
              <w:t>Revision of S1-231128.</w:t>
            </w:r>
          </w:p>
        </w:tc>
      </w:tr>
      <w:tr w:rsidR="003E76BC" w:rsidRPr="00A75C05" w14:paraId="5DAC9210" w14:textId="77777777" w:rsidTr="008C52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A1FEC" w14:textId="5E1DEAC3" w:rsidR="003E76BC" w:rsidRPr="008C5211" w:rsidRDefault="003E76BC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C521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76E96" w14:textId="269C2007" w:rsidR="003E76BC" w:rsidRPr="008C5211" w:rsidRDefault="003E76BC" w:rsidP="00BC3AD5">
            <w:pPr>
              <w:snapToGrid w:val="0"/>
              <w:spacing w:after="0" w:line="240" w:lineRule="auto"/>
              <w:rPr>
                <w:rFonts w:cs="Arial"/>
              </w:rPr>
            </w:pPr>
            <w:hyperlink r:id="rId40" w:anchor="102_BerlindocsS1-231544.zip" w:history="1">
              <w:r w:rsidR="00C93C28">
                <w:rPr>
                  <w:rStyle w:val="a5"/>
                  <w:rFonts w:cs="Arial"/>
                  <w:color w:val="auto"/>
                </w:rPr>
                <w:t>S1-231544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A3FC4" w14:textId="177484C5" w:rsidR="003E76BC" w:rsidRPr="008C5211" w:rsidRDefault="003E76BC" w:rsidP="00BC3AD5">
            <w:pPr>
              <w:snapToGrid w:val="0"/>
              <w:spacing w:after="0" w:line="240" w:lineRule="auto"/>
            </w:pPr>
            <w:r w:rsidRPr="008C5211">
              <w:t>China Mobile, 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22C9" w14:textId="6C164338" w:rsidR="003E76BC" w:rsidRPr="008C5211" w:rsidRDefault="003E76BC" w:rsidP="00BC3AD5">
            <w:pPr>
              <w:snapToGrid w:val="0"/>
              <w:spacing w:after="0" w:line="240" w:lineRule="auto"/>
            </w:pPr>
            <w:r w:rsidRPr="008C5211">
              <w:t xml:space="preserve">Consolidation requirements of </w:t>
            </w:r>
            <w:proofErr w:type="spellStart"/>
            <w:r w:rsidRPr="008C5211">
              <w:t>FS_EnergyServ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5808" w14:textId="77777777" w:rsidR="003E76BC" w:rsidRPr="008C5211" w:rsidRDefault="003E76BC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546F1" w14:textId="1B0C460B" w:rsidR="003E76BC" w:rsidRPr="008C5211" w:rsidRDefault="003E76BC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C5211">
              <w:rPr>
                <w:rFonts w:eastAsia="Arial Unicode MS" w:cs="Arial"/>
                <w:i/>
                <w:szCs w:val="18"/>
                <w:lang w:eastAsia="ar-SA"/>
              </w:rPr>
              <w:t>Revision of S1-231128.</w:t>
            </w:r>
          </w:p>
          <w:p w14:paraId="1BF9EAAC" w14:textId="0E70E86B" w:rsidR="003E76BC" w:rsidRPr="008C5211" w:rsidRDefault="003E76BC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C5211">
              <w:rPr>
                <w:rFonts w:eastAsia="Arial Unicode MS" w:cs="Arial"/>
                <w:szCs w:val="18"/>
                <w:lang w:eastAsia="ar-SA"/>
              </w:rPr>
              <w:t>Revision of S1-2</w:t>
            </w:r>
            <w:r w:rsidR="00C93C28">
              <w:rPr>
                <w:rFonts w:eastAsia="Arial Unicode MS" w:cs="Arial"/>
                <w:szCs w:val="18"/>
                <w:lang w:eastAsia="ar-SA"/>
              </w:rPr>
              <w:t>3</w:t>
            </w:r>
            <w:r w:rsidRPr="008C5211">
              <w:rPr>
                <w:rFonts w:eastAsia="Arial Unicode MS" w:cs="Arial"/>
                <w:szCs w:val="18"/>
                <w:lang w:eastAsia="ar-SA"/>
              </w:rPr>
              <w:t>1440.</w:t>
            </w:r>
          </w:p>
        </w:tc>
      </w:tr>
      <w:tr w:rsidR="00AA2FAD" w:rsidRPr="00745D37" w14:paraId="21A6904D" w14:textId="77777777" w:rsidTr="008C5211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DD28E36" w14:textId="2CD50DD6" w:rsidR="00AA2FAD" w:rsidRPr="00DF5A37" w:rsidRDefault="00AA2FAD" w:rsidP="00BC3AD5">
            <w:pPr>
              <w:pStyle w:val="20"/>
              <w:rPr>
                <w:lang w:val="en-US"/>
              </w:rPr>
            </w:pPr>
            <w:proofErr w:type="spellStart"/>
            <w:r>
              <w:t>EnergyServ</w:t>
            </w:r>
            <w:proofErr w:type="spellEnd"/>
          </w:p>
        </w:tc>
      </w:tr>
      <w:tr w:rsidR="00AA2FAD" w:rsidRPr="00A75C05" w14:paraId="4E53E16F" w14:textId="77777777" w:rsidTr="008C52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4A05E5" w14:textId="77777777" w:rsidR="00AA2FAD" w:rsidRPr="008C5211" w:rsidRDefault="00AA2FA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5211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D11F8B" w14:textId="77777777" w:rsidR="00AA2FAD" w:rsidRPr="008C5211" w:rsidRDefault="00BC3AD5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1" w:history="1">
              <w:r w:rsidR="00AA2FAD" w:rsidRPr="008C5211">
                <w:rPr>
                  <w:rStyle w:val="a5"/>
                  <w:rFonts w:cs="Arial"/>
                  <w:color w:val="auto"/>
                </w:rPr>
                <w:t>S1-231126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B4135B" w14:textId="77777777" w:rsidR="00AA2FAD" w:rsidRPr="008C5211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C5211"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574733" w14:textId="77777777" w:rsidR="00AA2FAD" w:rsidRPr="008C5211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C5211">
              <w:t>New WID on Energy Efficiency as service criteria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5351C3" w14:textId="72D4B708" w:rsidR="00AA2FAD" w:rsidRPr="008C5211" w:rsidRDefault="008C5211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5211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93C28">
              <w:rPr>
                <w:rFonts w:eastAsia="Times New Roman" w:cs="Arial"/>
                <w:szCs w:val="18"/>
                <w:lang w:eastAsia="ar-SA"/>
              </w:rPr>
              <w:t>3</w:t>
            </w:r>
            <w:r w:rsidRPr="008C5211">
              <w:rPr>
                <w:rFonts w:eastAsia="Times New Roman" w:cs="Arial"/>
                <w:szCs w:val="18"/>
                <w:lang w:eastAsia="ar-SA"/>
              </w:rPr>
              <w:t>1545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745E57" w14:textId="77777777" w:rsidR="00AA2FAD" w:rsidRPr="008C5211" w:rsidRDefault="00AA2FA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C5211" w:rsidRPr="00A75C05" w14:paraId="2FA36FE8" w14:textId="77777777" w:rsidTr="008C52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47ADB" w14:textId="7C37940C" w:rsidR="008C5211" w:rsidRPr="008C5211" w:rsidRDefault="008C5211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5211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9D8FC" w14:textId="1ED93473" w:rsidR="008C5211" w:rsidRPr="008C5211" w:rsidRDefault="008C5211" w:rsidP="00BC3AD5">
            <w:pPr>
              <w:snapToGrid w:val="0"/>
              <w:spacing w:after="0" w:line="240" w:lineRule="auto"/>
            </w:pPr>
            <w:hyperlink r:id="rId42" w:anchor="102_BerlindocsS1-231545.zip" w:history="1">
              <w:r w:rsidR="00C93C28">
                <w:rPr>
                  <w:rStyle w:val="a5"/>
                  <w:rFonts w:cs="Arial"/>
                  <w:color w:val="auto"/>
                </w:rPr>
                <w:t>S1-231545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60294" w14:textId="6AF22824" w:rsidR="008C5211" w:rsidRPr="008C5211" w:rsidRDefault="008C5211" w:rsidP="00BC3AD5">
            <w:pPr>
              <w:snapToGrid w:val="0"/>
              <w:spacing w:after="0" w:line="240" w:lineRule="auto"/>
            </w:pPr>
            <w:r w:rsidRPr="008C5211"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DC919" w14:textId="66FAEFD3" w:rsidR="008C5211" w:rsidRPr="008C5211" w:rsidRDefault="008C5211" w:rsidP="00BC3AD5">
            <w:pPr>
              <w:snapToGrid w:val="0"/>
              <w:spacing w:after="0" w:line="240" w:lineRule="auto"/>
            </w:pPr>
            <w:r w:rsidRPr="008C5211">
              <w:t>New WID on Energy Efficiency as service criteria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89C0D" w14:textId="77777777" w:rsidR="008C5211" w:rsidRPr="008C5211" w:rsidRDefault="008C5211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75BA4" w14:textId="2C08DC24" w:rsidR="008C5211" w:rsidRPr="008C5211" w:rsidRDefault="008C5211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C5211">
              <w:rPr>
                <w:rFonts w:eastAsia="Arial Unicode MS" w:cs="Arial"/>
                <w:szCs w:val="18"/>
                <w:lang w:eastAsia="ar-SA"/>
              </w:rPr>
              <w:t>Revision of S1-231126.</w:t>
            </w:r>
          </w:p>
        </w:tc>
      </w:tr>
      <w:tr w:rsidR="009C07FC" w:rsidRPr="00B04844" w14:paraId="442537D7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609EB8D2" w14:textId="373DE5D6" w:rsidR="009C07FC" w:rsidRPr="00F45489" w:rsidRDefault="00C10DDF" w:rsidP="003516D6">
            <w:pPr>
              <w:pStyle w:val="1"/>
            </w:pPr>
            <w:r>
              <w:t>SOBOT</w:t>
            </w:r>
          </w:p>
        </w:tc>
      </w:tr>
      <w:tr w:rsidR="00AA2FAD" w:rsidRPr="00745D37" w14:paraId="4D924302" w14:textId="77777777" w:rsidTr="00BC3AD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B963C3F" w14:textId="77777777" w:rsidR="00AA2FAD" w:rsidRPr="00DF5A37" w:rsidRDefault="00AA2FAD" w:rsidP="00BC3AD5">
            <w:pPr>
              <w:pStyle w:val="20"/>
              <w:rPr>
                <w:lang w:val="en-US"/>
              </w:rPr>
            </w:pPr>
            <w:r w:rsidRPr="00B209E2">
              <w:t>FS_</w:t>
            </w:r>
            <w:r w:rsidRPr="00B209E2">
              <w:rPr>
                <w:rFonts w:eastAsia="Malgun Gothic" w:hint="eastAsia"/>
                <w:lang w:eastAsia="ko-KR"/>
              </w:rPr>
              <w:t>SOBOT</w:t>
            </w:r>
            <w:r w:rsidRPr="00DF5A37">
              <w:rPr>
                <w:lang w:val="en-US"/>
              </w:rPr>
              <w:t xml:space="preserve">: </w:t>
            </w:r>
            <w:r w:rsidRPr="00DF5A37">
              <w:t xml:space="preserve">Study on Network of Service Robots with Ambient Intelligence </w:t>
            </w:r>
            <w:r w:rsidRPr="00DF5A37">
              <w:rPr>
                <w:lang w:val="en-US"/>
              </w:rPr>
              <w:t>[</w:t>
            </w:r>
            <w:hyperlink r:id="rId43" w:history="1">
              <w:r w:rsidRPr="00DF5A37">
                <w:rPr>
                  <w:rStyle w:val="a5"/>
                  <w:lang w:val="en-US"/>
                </w:rPr>
                <w:t>SP-220447</w:t>
              </w:r>
            </w:hyperlink>
            <w:r w:rsidRPr="00DF5A37">
              <w:rPr>
                <w:lang w:val="en-US"/>
              </w:rPr>
              <w:t>]</w:t>
            </w:r>
          </w:p>
        </w:tc>
      </w:tr>
      <w:tr w:rsidR="00AA2FAD" w:rsidRPr="00AA7BD2" w14:paraId="347D21EA" w14:textId="77777777" w:rsidTr="00BC3AD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F2182F5" w14:textId="77777777" w:rsidR="00AA2FAD" w:rsidRPr="00DF5A37" w:rsidRDefault="00AA2FAD" w:rsidP="00BC3AD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DF5A37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3A9EC09" w14:textId="77777777" w:rsidR="00AA2FAD" w:rsidRPr="00DF5A37" w:rsidRDefault="00AA2FAD" w:rsidP="00BC3A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r w:rsidRPr="00DF5A37">
              <w:rPr>
                <w:rFonts w:eastAsia="Arial Unicode MS" w:cs="Arial"/>
                <w:szCs w:val="18"/>
                <w:lang w:val="nl-NL" w:eastAsia="ar-SA"/>
              </w:rPr>
              <w:t xml:space="preserve">Rapporteur: </w:t>
            </w:r>
            <w:r w:rsidRPr="00DF5A37">
              <w:rPr>
                <w:rFonts w:eastAsia="Malgun Gothic" w:hint="eastAsia"/>
                <w:lang w:val="nl-NL" w:eastAsia="ko-KR"/>
              </w:rPr>
              <w:t>Ki-Dong</w:t>
            </w:r>
            <w:r w:rsidRPr="00DF5A37">
              <w:rPr>
                <w:lang w:val="nl-NL"/>
              </w:rPr>
              <w:t xml:space="preserve"> Lee (LGE)</w:t>
            </w:r>
          </w:p>
          <w:p w14:paraId="68D0F8FF" w14:textId="77777777" w:rsidR="00AA2FAD" w:rsidRPr="00B209E2" w:rsidRDefault="00AA2FAD" w:rsidP="00BC3AD5">
            <w:pPr>
              <w:suppressAutoHyphens/>
              <w:spacing w:after="0" w:line="240" w:lineRule="auto"/>
              <w:rPr>
                <w:rStyle w:val="a5"/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hyperlink r:id="rId44" w:history="1">
              <w:r w:rsidRPr="001C31C5">
                <w:rPr>
                  <w:rStyle w:val="a5"/>
                  <w:rFonts w:eastAsia="Arial Unicode MS" w:cs="Arial"/>
                  <w:lang w:val="fr-FR"/>
                </w:rPr>
                <w:t>TR22.916v0.3.0</w:t>
              </w:r>
            </w:hyperlink>
          </w:p>
          <w:p w14:paraId="33ED45C6" w14:textId="77777777" w:rsidR="00AA2FAD" w:rsidRPr="00DF5A37" w:rsidRDefault="00AA2FAD" w:rsidP="00BC3A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>Target completion date: SA#99 (03/2023)</w:t>
            </w:r>
          </w:p>
          <w:p w14:paraId="309A8F6D" w14:textId="77777777" w:rsidR="00AA2FAD" w:rsidRPr="00DF5A37" w:rsidRDefault="00AA2FAD" w:rsidP="00BC3A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Percentage completion: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7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0%</w:t>
            </w:r>
          </w:p>
        </w:tc>
      </w:tr>
      <w:tr w:rsidR="00AA2FAD" w:rsidRPr="00B04844" w14:paraId="4C246194" w14:textId="77777777" w:rsidTr="00C36BE5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F8AD544" w14:textId="77777777" w:rsidR="00AA2FAD" w:rsidRPr="006E6FF4" w:rsidRDefault="00AA2FAD" w:rsidP="00BC3AD5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General</w:t>
            </w:r>
          </w:p>
        </w:tc>
      </w:tr>
      <w:tr w:rsidR="00AA2FAD" w:rsidRPr="00A75C05" w14:paraId="5F780E09" w14:textId="77777777" w:rsidTr="006A43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C0365F" w14:textId="77777777" w:rsidR="00AA2FAD" w:rsidRPr="00C36BE5" w:rsidRDefault="00AA2FA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36BE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F2988E" w14:textId="77777777" w:rsidR="00AA2FAD" w:rsidRPr="00C36BE5" w:rsidRDefault="00BC3AD5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5" w:history="1">
              <w:r w:rsidR="00AA2FAD" w:rsidRPr="00C36BE5">
                <w:rPr>
                  <w:rStyle w:val="a5"/>
                  <w:rFonts w:cs="Arial"/>
                  <w:color w:val="auto"/>
                </w:rPr>
                <w:t>S1-231278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D34259" w14:textId="77777777" w:rsidR="00AA2FAD" w:rsidRPr="00C36BE5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36BE5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A5241A" w14:textId="77777777" w:rsidR="00AA2FAD" w:rsidRPr="00C36BE5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36BE5">
              <w:t>Pseudo-CR on quality improvements to FS_SOBOT TR 22.916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66D621" w14:textId="7A56D016" w:rsidR="00AA2FAD" w:rsidRPr="00C36BE5" w:rsidRDefault="00C36BE5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6BE5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1D15B5">
              <w:rPr>
                <w:rFonts w:eastAsia="Times New Roman" w:cs="Arial"/>
                <w:szCs w:val="18"/>
                <w:lang w:eastAsia="ar-SA"/>
              </w:rPr>
              <w:t>3</w:t>
            </w:r>
            <w:r w:rsidRPr="00C36BE5">
              <w:rPr>
                <w:rFonts w:eastAsia="Times New Roman" w:cs="Arial"/>
                <w:szCs w:val="18"/>
                <w:lang w:eastAsia="ar-SA"/>
              </w:rPr>
              <w:t>1535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31A446" w14:textId="77777777" w:rsidR="00AA2FAD" w:rsidRPr="00C36BE5" w:rsidRDefault="00AA2FA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6BE5" w:rsidRPr="00A75C05" w14:paraId="08CA5830" w14:textId="77777777" w:rsidTr="006A43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EE7B69D" w14:textId="1824375B" w:rsidR="00C36BE5" w:rsidRPr="006A43CD" w:rsidRDefault="00C36BE5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A43C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55968E" w14:textId="0D546937" w:rsidR="00C36BE5" w:rsidRPr="006A43CD" w:rsidRDefault="00C36BE5" w:rsidP="00BC3AD5">
            <w:pPr>
              <w:snapToGrid w:val="0"/>
              <w:spacing w:after="0" w:line="240" w:lineRule="auto"/>
            </w:pPr>
            <w:hyperlink r:id="rId46" w:history="1">
              <w:r w:rsidR="001D15B5" w:rsidRPr="006A43CD">
                <w:rPr>
                  <w:rStyle w:val="a5"/>
                  <w:rFonts w:cs="Arial"/>
                  <w:color w:val="auto"/>
                </w:rPr>
                <w:t>S1-231535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7D8041" w14:textId="5788E9A3" w:rsidR="00C36BE5" w:rsidRPr="006A43CD" w:rsidRDefault="00C36BE5" w:rsidP="00BC3AD5">
            <w:pPr>
              <w:snapToGrid w:val="0"/>
              <w:spacing w:after="0" w:line="240" w:lineRule="auto"/>
            </w:pPr>
            <w:r w:rsidRPr="006A43CD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AE2012" w14:textId="3A77E456" w:rsidR="00C36BE5" w:rsidRPr="006A43CD" w:rsidRDefault="00C36BE5" w:rsidP="00BC3AD5">
            <w:pPr>
              <w:snapToGrid w:val="0"/>
              <w:spacing w:after="0" w:line="240" w:lineRule="auto"/>
            </w:pPr>
            <w:r w:rsidRPr="006A43CD">
              <w:t>Pseudo-CR on quality improvements to FS_SOBOT TR 22.916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111FF1" w14:textId="2B14E06B" w:rsidR="00C36BE5" w:rsidRPr="006A43CD" w:rsidRDefault="006A43C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43C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032C62" w14:textId="55A5DFD6" w:rsidR="00C36BE5" w:rsidRPr="006A43CD" w:rsidRDefault="00C36BE5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A43CD">
              <w:rPr>
                <w:rFonts w:eastAsia="Arial Unicode MS" w:cs="Arial"/>
                <w:szCs w:val="18"/>
                <w:lang w:eastAsia="ar-SA"/>
              </w:rPr>
              <w:t>Revision of S1-231278.</w:t>
            </w:r>
          </w:p>
        </w:tc>
      </w:tr>
      <w:tr w:rsidR="00AA2FAD" w:rsidRPr="00B04844" w14:paraId="14C92452" w14:textId="77777777" w:rsidTr="008076EE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BBF4BBC" w14:textId="77777777" w:rsidR="00AA2FAD" w:rsidRPr="006E6FF4" w:rsidRDefault="00AA2FAD" w:rsidP="00BC3AD5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lastRenderedPageBreak/>
              <w:t>Update Use cases</w:t>
            </w:r>
          </w:p>
        </w:tc>
      </w:tr>
      <w:tr w:rsidR="00AA2FAD" w:rsidRPr="00A75C05" w14:paraId="58BD33D9" w14:textId="77777777" w:rsidTr="006A43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831A09" w14:textId="77777777" w:rsidR="00AA2FAD" w:rsidRPr="008076EE" w:rsidRDefault="00AA2FA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076E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8A803E" w14:textId="77777777" w:rsidR="00AA2FAD" w:rsidRPr="008076EE" w:rsidRDefault="00BC3AD5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7" w:history="1">
              <w:r w:rsidR="00AA2FAD" w:rsidRPr="008076EE">
                <w:rPr>
                  <w:rStyle w:val="a5"/>
                  <w:rFonts w:cs="Arial"/>
                  <w:color w:val="auto"/>
                </w:rPr>
                <w:t>S1-231319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66B478" w14:textId="77777777" w:rsidR="00AA2FAD" w:rsidRPr="008076EE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076EE">
              <w:t xml:space="preserve">LG Electronics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2659A7" w14:textId="77777777" w:rsidR="00AA2FAD" w:rsidRPr="008076EE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076EE">
              <w:t>Update on 5.1 Online cooperative high-resolution 3D map building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4A3175" w14:textId="2E0613DF" w:rsidR="00AA2FAD" w:rsidRPr="008076EE" w:rsidRDefault="008076EE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076EE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1D15B5">
              <w:rPr>
                <w:rFonts w:eastAsia="Times New Roman" w:cs="Arial"/>
                <w:szCs w:val="18"/>
                <w:lang w:eastAsia="ar-SA"/>
              </w:rPr>
              <w:t>3</w:t>
            </w:r>
            <w:r w:rsidRPr="008076EE">
              <w:rPr>
                <w:rFonts w:eastAsia="Times New Roman" w:cs="Arial"/>
                <w:szCs w:val="18"/>
                <w:lang w:eastAsia="ar-SA"/>
              </w:rPr>
              <w:t>1536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5854E1" w14:textId="77777777" w:rsidR="00AA2FAD" w:rsidRPr="008076EE" w:rsidRDefault="00AA2FA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076EE" w:rsidRPr="00A75C05" w14:paraId="2CF5C36D" w14:textId="77777777" w:rsidTr="006A43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E0604E" w14:textId="546993A9" w:rsidR="008076EE" w:rsidRPr="006A43CD" w:rsidRDefault="008076EE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A43C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DB7E2E" w14:textId="01C853D4" w:rsidR="008076EE" w:rsidRPr="006A43CD" w:rsidRDefault="008076EE" w:rsidP="00BC3AD5">
            <w:pPr>
              <w:snapToGrid w:val="0"/>
              <w:spacing w:after="0" w:line="240" w:lineRule="auto"/>
            </w:pPr>
            <w:hyperlink r:id="rId48" w:history="1">
              <w:r w:rsidR="001D15B5" w:rsidRPr="006A43CD">
                <w:rPr>
                  <w:rStyle w:val="a5"/>
                  <w:rFonts w:cs="Arial"/>
                  <w:color w:val="auto"/>
                </w:rPr>
                <w:t>S1-231536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848FA4" w14:textId="7FB6A0DF" w:rsidR="008076EE" w:rsidRPr="006A43CD" w:rsidRDefault="008076EE" w:rsidP="00BC3AD5">
            <w:pPr>
              <w:snapToGrid w:val="0"/>
              <w:spacing w:after="0" w:line="240" w:lineRule="auto"/>
            </w:pPr>
            <w:r w:rsidRPr="006A43CD">
              <w:t xml:space="preserve">LG Electronics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8753C1" w14:textId="1C4688AB" w:rsidR="008076EE" w:rsidRPr="006A43CD" w:rsidRDefault="008076EE" w:rsidP="00BC3AD5">
            <w:pPr>
              <w:snapToGrid w:val="0"/>
              <w:spacing w:after="0" w:line="240" w:lineRule="auto"/>
            </w:pPr>
            <w:r w:rsidRPr="006A43CD">
              <w:t>Update on 5.1 Online cooperative high-resolution 3D map building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A4F067" w14:textId="477509BE" w:rsidR="008076EE" w:rsidRPr="006A43CD" w:rsidRDefault="006A43C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43CD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93C28">
              <w:rPr>
                <w:rFonts w:eastAsia="Times New Roman" w:cs="Arial"/>
                <w:szCs w:val="18"/>
                <w:lang w:eastAsia="ar-SA"/>
              </w:rPr>
              <w:t>3</w:t>
            </w:r>
            <w:r w:rsidRPr="006A43CD">
              <w:rPr>
                <w:rFonts w:eastAsia="Times New Roman" w:cs="Arial"/>
                <w:szCs w:val="18"/>
                <w:lang w:eastAsia="ar-SA"/>
              </w:rPr>
              <w:t>1548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A7585E" w14:textId="6B56E5B1" w:rsidR="008076EE" w:rsidRPr="006A43CD" w:rsidRDefault="008076EE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A43CD">
              <w:rPr>
                <w:rFonts w:eastAsia="Arial Unicode MS" w:cs="Arial"/>
                <w:szCs w:val="18"/>
                <w:lang w:eastAsia="ar-SA"/>
              </w:rPr>
              <w:t>Revision of S1-231319.</w:t>
            </w:r>
          </w:p>
        </w:tc>
      </w:tr>
      <w:tr w:rsidR="006A43CD" w:rsidRPr="00A75C05" w14:paraId="54292E99" w14:textId="77777777" w:rsidTr="006A43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2F7D76" w14:textId="3139D119" w:rsidR="006A43CD" w:rsidRPr="006A43CD" w:rsidRDefault="006A43C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A43C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ECD6A9" w14:textId="13D90472" w:rsidR="006A43CD" w:rsidRPr="006A43CD" w:rsidRDefault="006A43CD" w:rsidP="00BC3AD5">
            <w:pPr>
              <w:snapToGrid w:val="0"/>
              <w:spacing w:after="0" w:line="240" w:lineRule="auto"/>
              <w:rPr>
                <w:rFonts w:cs="Arial"/>
              </w:rPr>
            </w:pPr>
            <w:hyperlink r:id="rId49" w:history="1">
              <w:r w:rsidR="00C93C28">
                <w:rPr>
                  <w:rStyle w:val="a5"/>
                  <w:rFonts w:cs="Arial"/>
                  <w:color w:val="auto"/>
                </w:rPr>
                <w:t>S1-231548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F3CD1D" w14:textId="17A31F5C" w:rsidR="006A43CD" w:rsidRPr="006A43CD" w:rsidRDefault="006A43CD" w:rsidP="00BC3AD5">
            <w:pPr>
              <w:snapToGrid w:val="0"/>
              <w:spacing w:after="0" w:line="240" w:lineRule="auto"/>
            </w:pPr>
            <w:r w:rsidRPr="006A43CD">
              <w:t xml:space="preserve">LG Electronics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10ADF5" w14:textId="67F6D8B2" w:rsidR="006A43CD" w:rsidRPr="006A43CD" w:rsidRDefault="006A43CD" w:rsidP="00BC3AD5">
            <w:pPr>
              <w:snapToGrid w:val="0"/>
              <w:spacing w:after="0" w:line="240" w:lineRule="auto"/>
            </w:pPr>
            <w:r w:rsidRPr="006A43CD">
              <w:t>Update on 5.1 Online cooperative high-resolution 3D map building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EE7F0C" w14:textId="6FBB17DA" w:rsidR="006A43CD" w:rsidRPr="006A43CD" w:rsidRDefault="006A43C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43C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90F7C37" w14:textId="3DAFDD9D" w:rsidR="006A43CD" w:rsidRPr="006A43CD" w:rsidRDefault="006A43C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A43CD">
              <w:rPr>
                <w:rFonts w:eastAsia="Arial Unicode MS" w:cs="Arial"/>
                <w:i/>
                <w:szCs w:val="18"/>
                <w:lang w:eastAsia="ar-SA"/>
              </w:rPr>
              <w:t>Revision of S1-231319.</w:t>
            </w:r>
          </w:p>
          <w:p w14:paraId="258EDBF1" w14:textId="77777777" w:rsidR="006A43CD" w:rsidRDefault="006A43C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A43CD">
              <w:rPr>
                <w:rFonts w:eastAsia="Arial Unicode MS" w:cs="Arial"/>
                <w:szCs w:val="18"/>
                <w:lang w:eastAsia="ar-SA"/>
              </w:rPr>
              <w:t>Revision of S1-231536.</w:t>
            </w:r>
          </w:p>
          <w:p w14:paraId="2B8CD08B" w14:textId="09F54A97" w:rsidR="006A43CD" w:rsidRPr="006A43CD" w:rsidRDefault="006A43C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 w:hint="cs"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emoval text and change </w:t>
            </w:r>
            <w:r w:rsidR="00C93C28">
              <w:rPr>
                <w:rFonts w:eastAsia="Arial Unicode MS" w:cs="Arial"/>
                <w:szCs w:val="18"/>
                <w:lang w:eastAsia="ar-SA"/>
              </w:rPr>
              <w:t>“</w:t>
            </w:r>
            <w:r>
              <w:rPr>
                <w:rFonts w:eastAsia="Arial Unicode MS" w:cs="Arial"/>
                <w:szCs w:val="18"/>
                <w:lang w:eastAsia="ar-SA"/>
              </w:rPr>
              <w:t>should</w:t>
            </w:r>
            <w:r w:rsidR="00C93C28">
              <w:rPr>
                <w:rFonts w:eastAsia="Arial Unicode MS" w:cs="Arial"/>
                <w:szCs w:val="18"/>
                <w:lang w:eastAsia="ar-SA"/>
              </w:rPr>
              <w:t>”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to </w:t>
            </w:r>
            <w:r w:rsidR="00C93C28">
              <w:rPr>
                <w:rFonts w:eastAsia="Arial Unicode MS" w:cs="Arial"/>
                <w:szCs w:val="18"/>
                <w:lang w:eastAsia="ar-SA"/>
              </w:rPr>
              <w:t>“</w:t>
            </w:r>
            <w:r>
              <w:rPr>
                <w:rFonts w:eastAsia="Arial Unicode MS" w:cs="Arial"/>
                <w:szCs w:val="18"/>
                <w:lang w:eastAsia="ar-SA"/>
              </w:rPr>
              <w:t>is expected to</w:t>
            </w:r>
            <w:r w:rsidR="00C93C28">
              <w:rPr>
                <w:rFonts w:eastAsia="Arial Unicode MS" w:cs="Arial"/>
                <w:szCs w:val="18"/>
                <w:lang w:eastAsia="ar-SA"/>
              </w:rPr>
              <w:t>”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in CPG4</w:t>
            </w:r>
          </w:p>
        </w:tc>
      </w:tr>
      <w:tr w:rsidR="00AA2FAD" w:rsidRPr="00A75C05" w14:paraId="7631D23E" w14:textId="77777777" w:rsidTr="00C228F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7AEC43" w14:textId="77777777" w:rsidR="00AA2FAD" w:rsidRPr="001D15B5" w:rsidRDefault="00AA2FA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D15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C6BDC7" w14:textId="77777777" w:rsidR="00AA2FAD" w:rsidRPr="001D15B5" w:rsidRDefault="00BC3AD5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0" w:history="1">
              <w:r w:rsidR="00AA2FAD" w:rsidRPr="001D15B5">
                <w:rPr>
                  <w:rStyle w:val="a5"/>
                  <w:rFonts w:cs="Arial"/>
                  <w:color w:val="auto"/>
                </w:rPr>
                <w:t>S1-231074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6B4373" w14:textId="77777777" w:rsidR="00AA2FAD" w:rsidRPr="001D15B5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D15B5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07698A" w14:textId="77777777" w:rsidR="00AA2FAD" w:rsidRPr="001D15B5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D15B5">
              <w:t>resolve of EN for use case 5.2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68E05F" w14:textId="587BFFCB" w:rsidR="00AA2FAD" w:rsidRPr="001D15B5" w:rsidRDefault="001D15B5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15B5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980664">
              <w:rPr>
                <w:rFonts w:eastAsia="Times New Roman" w:cs="Arial"/>
                <w:szCs w:val="18"/>
                <w:lang w:eastAsia="ar-SA"/>
              </w:rPr>
              <w:t>3</w:t>
            </w:r>
            <w:r w:rsidRPr="001D15B5">
              <w:rPr>
                <w:rFonts w:eastAsia="Times New Roman" w:cs="Arial"/>
                <w:szCs w:val="18"/>
                <w:lang w:eastAsia="ar-SA"/>
              </w:rPr>
              <w:t>1537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74857D" w14:textId="77777777" w:rsidR="00AA2FAD" w:rsidRPr="001D15B5" w:rsidRDefault="00AA2FA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15B5" w:rsidRPr="00A75C05" w14:paraId="0F57A95D" w14:textId="77777777" w:rsidTr="00C228F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182255" w14:textId="63318C32" w:rsidR="001D15B5" w:rsidRPr="00C228F6" w:rsidRDefault="001D15B5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228F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E9F583" w14:textId="2B65B91D" w:rsidR="001D15B5" w:rsidRPr="00C228F6" w:rsidRDefault="001D15B5" w:rsidP="00BC3AD5">
            <w:pPr>
              <w:snapToGrid w:val="0"/>
              <w:spacing w:after="0" w:line="240" w:lineRule="auto"/>
            </w:pPr>
            <w:hyperlink r:id="rId51" w:history="1">
              <w:r w:rsidR="00980664" w:rsidRPr="00C228F6">
                <w:rPr>
                  <w:rStyle w:val="a5"/>
                  <w:rFonts w:cs="Arial"/>
                  <w:color w:val="auto"/>
                </w:rPr>
                <w:t>S1-231537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7C8C3D" w14:textId="4454EF94" w:rsidR="001D15B5" w:rsidRPr="00C228F6" w:rsidRDefault="001D15B5" w:rsidP="00BC3AD5">
            <w:pPr>
              <w:snapToGrid w:val="0"/>
              <w:spacing w:after="0" w:line="240" w:lineRule="auto"/>
            </w:pPr>
            <w:r w:rsidRPr="00C228F6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1CDE59" w14:textId="0977DB35" w:rsidR="001D15B5" w:rsidRPr="00C228F6" w:rsidRDefault="001D15B5" w:rsidP="00BC3AD5">
            <w:pPr>
              <w:snapToGrid w:val="0"/>
              <w:spacing w:after="0" w:line="240" w:lineRule="auto"/>
            </w:pPr>
            <w:r w:rsidRPr="00C228F6">
              <w:t>resolve of EN for use case 5.2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8ABC2C" w14:textId="0835C6DD" w:rsidR="001D15B5" w:rsidRPr="00C228F6" w:rsidRDefault="00C228F6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28F6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93C28">
              <w:rPr>
                <w:rFonts w:eastAsia="Times New Roman" w:cs="Arial"/>
                <w:szCs w:val="18"/>
                <w:lang w:eastAsia="ar-SA"/>
              </w:rPr>
              <w:t>3</w:t>
            </w:r>
            <w:r w:rsidRPr="00C228F6">
              <w:rPr>
                <w:rFonts w:eastAsia="Times New Roman" w:cs="Arial"/>
                <w:szCs w:val="18"/>
                <w:lang w:eastAsia="ar-SA"/>
              </w:rPr>
              <w:t>1549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61B489" w14:textId="3109141A" w:rsidR="001D15B5" w:rsidRPr="00C228F6" w:rsidRDefault="001D15B5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228F6">
              <w:rPr>
                <w:rFonts w:eastAsia="Arial Unicode MS" w:cs="Arial"/>
                <w:szCs w:val="18"/>
                <w:lang w:eastAsia="ar-SA"/>
              </w:rPr>
              <w:t>Revision of S1-231074.</w:t>
            </w:r>
          </w:p>
        </w:tc>
      </w:tr>
      <w:tr w:rsidR="00C228F6" w:rsidRPr="00A75C05" w14:paraId="6993B15D" w14:textId="77777777" w:rsidTr="00C228F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3DCE61" w14:textId="1F22460B" w:rsidR="00C228F6" w:rsidRPr="00C228F6" w:rsidRDefault="00C228F6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228F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233BC7" w14:textId="6C969B3A" w:rsidR="00C228F6" w:rsidRPr="00C228F6" w:rsidRDefault="00C228F6" w:rsidP="00BC3AD5">
            <w:pPr>
              <w:snapToGrid w:val="0"/>
              <w:spacing w:after="0" w:line="240" w:lineRule="auto"/>
              <w:rPr>
                <w:rFonts w:cs="Arial"/>
              </w:rPr>
            </w:pPr>
            <w:hyperlink r:id="rId52" w:history="1">
              <w:r w:rsidR="00C93C28">
                <w:rPr>
                  <w:rStyle w:val="a5"/>
                  <w:rFonts w:cs="Arial"/>
                  <w:color w:val="auto"/>
                </w:rPr>
                <w:t>S1-231549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B90149" w14:textId="6E44282B" w:rsidR="00C228F6" w:rsidRPr="00C228F6" w:rsidRDefault="00C228F6" w:rsidP="00BC3AD5">
            <w:pPr>
              <w:snapToGrid w:val="0"/>
              <w:spacing w:after="0" w:line="240" w:lineRule="auto"/>
            </w:pPr>
            <w:r w:rsidRPr="00C228F6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7305A4" w14:textId="47C5FC12" w:rsidR="00C228F6" w:rsidRPr="00C228F6" w:rsidRDefault="00C228F6" w:rsidP="00BC3AD5">
            <w:pPr>
              <w:snapToGrid w:val="0"/>
              <w:spacing w:after="0" w:line="240" w:lineRule="auto"/>
            </w:pPr>
            <w:r w:rsidRPr="00C228F6">
              <w:t>resolve of EN for use case 5.2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AC404A" w14:textId="2EB9B6C6" w:rsidR="00C228F6" w:rsidRPr="00C228F6" w:rsidRDefault="00C228F6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28F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44BD15" w14:textId="1ACF76E7" w:rsidR="00C228F6" w:rsidRPr="00C228F6" w:rsidRDefault="00C228F6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228F6">
              <w:rPr>
                <w:rFonts w:eastAsia="Arial Unicode MS" w:cs="Arial"/>
                <w:i/>
                <w:szCs w:val="18"/>
                <w:lang w:eastAsia="ar-SA"/>
              </w:rPr>
              <w:t>Revision of S1-231074.</w:t>
            </w:r>
          </w:p>
          <w:p w14:paraId="1F98E934" w14:textId="77777777" w:rsidR="00C228F6" w:rsidRDefault="00C228F6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228F6">
              <w:rPr>
                <w:rFonts w:eastAsia="Arial Unicode MS" w:cs="Arial"/>
                <w:szCs w:val="18"/>
                <w:lang w:eastAsia="ar-SA"/>
              </w:rPr>
              <w:t>Revision of S1-231537.</w:t>
            </w:r>
          </w:p>
          <w:p w14:paraId="7A2B48C5" w14:textId="26DCF87B" w:rsidR="00C228F6" w:rsidRPr="00C228F6" w:rsidRDefault="00C228F6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Add “.3” in the index of CPG, add </w:t>
            </w:r>
            <w:r w:rsidR="00C93C28">
              <w:rPr>
                <w:rFonts w:eastAsia="Arial Unicode MS" w:cs="Arial"/>
                <w:szCs w:val="18"/>
                <w:lang w:eastAsia="ar-SA"/>
              </w:rPr>
              <w:t>“</w:t>
            </w:r>
            <w:r>
              <w:rPr>
                <w:rFonts w:eastAsia="Arial Unicode MS" w:cs="Arial"/>
                <w:szCs w:val="18"/>
                <w:lang w:eastAsia="ar-SA"/>
              </w:rPr>
              <w:t>to</w:t>
            </w:r>
            <w:r w:rsidR="00C93C28">
              <w:rPr>
                <w:rFonts w:eastAsia="Arial Unicode MS" w:cs="Arial"/>
                <w:szCs w:val="18"/>
                <w:lang w:eastAsia="ar-SA"/>
              </w:rPr>
              <w:t>”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after </w:t>
            </w:r>
            <w:r w:rsidR="00C93C28">
              <w:rPr>
                <w:rFonts w:eastAsia="Arial Unicode MS" w:cs="Arial"/>
                <w:szCs w:val="18"/>
                <w:lang w:eastAsia="ar-SA"/>
              </w:rPr>
              <w:t>“</w:t>
            </w:r>
            <w:r>
              <w:rPr>
                <w:rFonts w:eastAsia="Arial Unicode MS" w:cs="Arial"/>
                <w:szCs w:val="18"/>
                <w:lang w:eastAsia="ar-SA"/>
              </w:rPr>
              <w:t>belongs</w:t>
            </w:r>
            <w:r w:rsidR="00C93C28">
              <w:rPr>
                <w:rFonts w:eastAsia="Arial Unicode MS" w:cs="Arial"/>
                <w:szCs w:val="18"/>
                <w:lang w:eastAsia="ar-SA"/>
              </w:rPr>
              <w:t>”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in CPG002, change NOTE This requirement to CPG-5.2.3-002.</w:t>
            </w:r>
          </w:p>
        </w:tc>
      </w:tr>
      <w:tr w:rsidR="00AA2FAD" w:rsidRPr="00A75C05" w14:paraId="0C92FB79" w14:textId="77777777" w:rsidTr="008076E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5B7973" w14:textId="77777777" w:rsidR="00AA2FAD" w:rsidRPr="008076EE" w:rsidRDefault="00AA2FA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076E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4F2465" w14:textId="77777777" w:rsidR="00AA2FAD" w:rsidRPr="008076EE" w:rsidRDefault="00BC3AD5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3" w:history="1">
              <w:r w:rsidR="00AA2FAD" w:rsidRPr="008076EE">
                <w:rPr>
                  <w:rStyle w:val="a5"/>
                  <w:rFonts w:cs="Arial"/>
                  <w:color w:val="auto"/>
                </w:rPr>
                <w:t>S1-231321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33F4A7" w14:textId="77777777" w:rsidR="00AA2FAD" w:rsidRPr="008076EE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076EE">
              <w:t xml:space="preserve">LG Electronics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3DB331" w14:textId="77777777" w:rsidR="00AA2FAD" w:rsidRPr="008076EE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076EE">
              <w:t>Update on 5.3 Smart Communication Support for Data Collection and Fusion Using Multimodal Sensors in Multi-Robot / Multi-Agent Scenarios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101EB8" w14:textId="6FDE6346" w:rsidR="00AA2FAD" w:rsidRPr="008076EE" w:rsidRDefault="008076EE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076E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E772A00" w14:textId="77777777" w:rsidR="00AA2FAD" w:rsidRPr="008076EE" w:rsidRDefault="00AA2FA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A2FAD" w:rsidRPr="00B04844" w14:paraId="327972EB" w14:textId="77777777" w:rsidTr="00D52D2A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DC610A5" w14:textId="77777777" w:rsidR="00AA2FAD" w:rsidRPr="006E6FF4" w:rsidRDefault="00AA2FAD" w:rsidP="00BC3AD5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AA2FAD" w:rsidRPr="00A75C05" w14:paraId="186F97B7" w14:textId="77777777" w:rsidTr="00390C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3A6747" w14:textId="77777777" w:rsidR="00AA2FAD" w:rsidRPr="00D52D2A" w:rsidRDefault="00AA2FA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52D2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98FAB0" w14:textId="77777777" w:rsidR="00AA2FAD" w:rsidRPr="00D52D2A" w:rsidRDefault="00BC3AD5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4" w:history="1">
              <w:r w:rsidR="00AA2FAD" w:rsidRPr="00D52D2A">
                <w:rPr>
                  <w:rStyle w:val="a5"/>
                  <w:rFonts w:cs="Arial"/>
                  <w:color w:val="auto"/>
                </w:rPr>
                <w:t>S1-231320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D6215B" w14:textId="77777777" w:rsidR="00AA2FAD" w:rsidRPr="00D52D2A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52D2A">
              <w:t xml:space="preserve">LG Electronics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CA7DCC" w14:textId="77777777" w:rsidR="00AA2FAD" w:rsidRPr="00D52D2A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52D2A">
              <w:t>MEC for Efficient Management of Geo-surface Sensing Data Using a Group of Aerial Robots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48B780" w14:textId="3E8858DC" w:rsidR="00AA2FAD" w:rsidRPr="00D52D2A" w:rsidRDefault="00D52D2A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2D2A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D52D2A">
              <w:rPr>
                <w:rFonts w:eastAsia="Times New Roman" w:cs="Arial"/>
                <w:szCs w:val="18"/>
                <w:lang w:eastAsia="ar-SA"/>
              </w:rPr>
              <w:t>1397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B492C6" w14:textId="77777777" w:rsidR="00AA2FAD" w:rsidRPr="00D52D2A" w:rsidRDefault="00AA2FA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52D2A" w:rsidRPr="00A75C05" w14:paraId="2A3927AB" w14:textId="77777777" w:rsidTr="00390C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4C7E9E" w14:textId="1DAB147B" w:rsidR="00D52D2A" w:rsidRPr="00390CEF" w:rsidRDefault="00D52D2A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90CE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A23BA0" w14:textId="50DA3D3A" w:rsidR="00D52D2A" w:rsidRPr="00390CEF" w:rsidRDefault="00BC3AD5" w:rsidP="00BC3AD5">
            <w:pPr>
              <w:snapToGrid w:val="0"/>
              <w:spacing w:after="0" w:line="240" w:lineRule="auto"/>
            </w:pPr>
            <w:hyperlink r:id="rId55" w:history="1">
              <w:r w:rsidR="00F54992" w:rsidRPr="00390CEF">
                <w:rPr>
                  <w:rStyle w:val="a5"/>
                  <w:rFonts w:cs="Arial"/>
                  <w:color w:val="auto"/>
                </w:rPr>
                <w:t>S1-231397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D66D3A" w14:textId="1D98DC64" w:rsidR="00D52D2A" w:rsidRPr="00390CEF" w:rsidRDefault="00D52D2A" w:rsidP="00BC3AD5">
            <w:pPr>
              <w:snapToGrid w:val="0"/>
              <w:spacing w:after="0" w:line="240" w:lineRule="auto"/>
            </w:pPr>
            <w:r w:rsidRPr="00390CEF">
              <w:t xml:space="preserve">LG Electronics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29068A" w14:textId="0C4B9D9B" w:rsidR="00D52D2A" w:rsidRPr="00390CEF" w:rsidRDefault="00D52D2A" w:rsidP="00BC3AD5">
            <w:pPr>
              <w:snapToGrid w:val="0"/>
              <w:spacing w:after="0" w:line="240" w:lineRule="auto"/>
            </w:pPr>
            <w:r w:rsidRPr="00390CEF">
              <w:t>MEC for Efficient Management of Geo-surface Sensing Data Using a Group of Aerial Robots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ECA603" w14:textId="65FEA3D4" w:rsidR="00D52D2A" w:rsidRPr="00390CEF" w:rsidRDefault="00390CEF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0CEF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93C28">
              <w:rPr>
                <w:rFonts w:eastAsia="Times New Roman" w:cs="Arial"/>
                <w:szCs w:val="18"/>
                <w:lang w:eastAsia="ar-SA"/>
              </w:rPr>
              <w:t>3</w:t>
            </w:r>
            <w:r w:rsidRPr="00390CEF">
              <w:rPr>
                <w:rFonts w:eastAsia="Times New Roman" w:cs="Arial"/>
                <w:szCs w:val="18"/>
                <w:lang w:eastAsia="ar-SA"/>
              </w:rPr>
              <w:t>1546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A99EAC" w14:textId="6DB39646" w:rsidR="00D52D2A" w:rsidRPr="00390CEF" w:rsidRDefault="00D52D2A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90CEF">
              <w:rPr>
                <w:rFonts w:eastAsia="Arial Unicode MS" w:cs="Arial"/>
                <w:szCs w:val="18"/>
                <w:lang w:eastAsia="ar-SA"/>
              </w:rPr>
              <w:t>Revision of S1-231320.</w:t>
            </w:r>
          </w:p>
        </w:tc>
      </w:tr>
      <w:tr w:rsidR="00390CEF" w:rsidRPr="00A75C05" w14:paraId="46318BF8" w14:textId="77777777" w:rsidTr="006A43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97F29" w14:textId="55EBA288" w:rsidR="00390CEF" w:rsidRPr="00390CEF" w:rsidRDefault="00390CEF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90CE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019CB" w14:textId="35D78DA8" w:rsidR="00390CEF" w:rsidRPr="00390CEF" w:rsidRDefault="00390CEF" w:rsidP="00BC3AD5">
            <w:pPr>
              <w:snapToGrid w:val="0"/>
              <w:spacing w:after="0" w:line="240" w:lineRule="auto"/>
            </w:pPr>
            <w:hyperlink r:id="rId56" w:history="1">
              <w:r w:rsidR="00C93C28">
                <w:rPr>
                  <w:rStyle w:val="a5"/>
                  <w:rFonts w:cs="Arial"/>
                  <w:color w:val="auto"/>
                </w:rPr>
                <w:t>S1-231546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A48AD" w14:textId="4E5E5BFA" w:rsidR="00390CEF" w:rsidRPr="00390CEF" w:rsidRDefault="00390CEF" w:rsidP="00BC3AD5">
            <w:pPr>
              <w:snapToGrid w:val="0"/>
              <w:spacing w:after="0" w:line="240" w:lineRule="auto"/>
            </w:pPr>
            <w:r w:rsidRPr="00390CEF">
              <w:t xml:space="preserve">LG Electronics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2FD13" w14:textId="14FB753E" w:rsidR="00390CEF" w:rsidRPr="00390CEF" w:rsidRDefault="00390CEF" w:rsidP="00BC3AD5">
            <w:pPr>
              <w:snapToGrid w:val="0"/>
              <w:spacing w:after="0" w:line="240" w:lineRule="auto"/>
            </w:pPr>
            <w:r w:rsidRPr="00390CEF">
              <w:t>MEC for Efficient Management of Geo-surface Sensing Data Using a Group of Aerial Robots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38EC8" w14:textId="77777777" w:rsidR="00390CEF" w:rsidRPr="00390CEF" w:rsidRDefault="00390CEF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4F20B" w14:textId="5F33C71F" w:rsidR="00390CEF" w:rsidRPr="00390CEF" w:rsidRDefault="00390CEF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90CEF">
              <w:rPr>
                <w:rFonts w:eastAsia="Arial Unicode MS" w:cs="Arial"/>
                <w:i/>
                <w:szCs w:val="18"/>
                <w:lang w:eastAsia="ar-SA"/>
              </w:rPr>
              <w:t>Revision of S1-231320.</w:t>
            </w:r>
          </w:p>
          <w:p w14:paraId="3F695012" w14:textId="4BC70CDA" w:rsidR="00390CEF" w:rsidRPr="00390CEF" w:rsidRDefault="00390CEF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90CEF">
              <w:rPr>
                <w:rFonts w:eastAsia="Arial Unicode MS" w:cs="Arial"/>
                <w:szCs w:val="18"/>
                <w:lang w:eastAsia="ar-SA"/>
              </w:rPr>
              <w:t>Revision of S1-231397.</w:t>
            </w:r>
          </w:p>
        </w:tc>
      </w:tr>
      <w:tr w:rsidR="00AA2FAD" w:rsidRPr="00A75C05" w14:paraId="4C725D6A" w14:textId="77777777" w:rsidTr="006A43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1BFC88" w14:textId="77777777" w:rsidR="00AA2FAD" w:rsidRPr="006A43CD" w:rsidRDefault="00AA2FA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A43C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B3B7F6" w14:textId="77777777" w:rsidR="00AA2FAD" w:rsidRPr="006A43CD" w:rsidRDefault="00BC3AD5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7" w:history="1">
              <w:r w:rsidR="00AA2FAD" w:rsidRPr="006A43CD">
                <w:rPr>
                  <w:rStyle w:val="a5"/>
                  <w:rFonts w:cs="Arial"/>
                  <w:color w:val="auto"/>
                </w:rPr>
                <w:t>S1-231221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A527F2" w14:textId="77777777" w:rsidR="00AA2FAD" w:rsidRPr="006A43CD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A43CD"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FA1EA6" w14:textId="77777777" w:rsidR="00AA2FAD" w:rsidRPr="006A43CD" w:rsidRDefault="00AA2FAD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A43CD">
              <w:t>Smart community with service robots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766E78" w14:textId="51B87055" w:rsidR="00AA2FAD" w:rsidRPr="006A43CD" w:rsidRDefault="006A43C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43CD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93C28">
              <w:rPr>
                <w:rFonts w:eastAsia="Times New Roman" w:cs="Arial"/>
                <w:szCs w:val="18"/>
                <w:lang w:eastAsia="ar-SA"/>
              </w:rPr>
              <w:t>3</w:t>
            </w:r>
            <w:r w:rsidRPr="006A43CD">
              <w:rPr>
                <w:rFonts w:eastAsia="Times New Roman" w:cs="Arial"/>
                <w:szCs w:val="18"/>
                <w:lang w:eastAsia="ar-SA"/>
              </w:rPr>
              <w:t>1547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78B2DB" w14:textId="77777777" w:rsidR="00AA2FAD" w:rsidRPr="006A43CD" w:rsidRDefault="00AA2FA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43CD" w:rsidRPr="00A75C05" w14:paraId="3E1DC95C" w14:textId="77777777" w:rsidTr="006A43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9B2D2" w14:textId="56C2EE5C" w:rsidR="006A43CD" w:rsidRPr="006A43CD" w:rsidRDefault="006A43C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A43C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E111C" w14:textId="3CE4C3E7" w:rsidR="006A43CD" w:rsidRPr="006A43CD" w:rsidRDefault="006A43CD" w:rsidP="00BC3AD5">
            <w:pPr>
              <w:snapToGrid w:val="0"/>
              <w:spacing w:after="0" w:line="240" w:lineRule="auto"/>
            </w:pPr>
            <w:hyperlink r:id="rId58" w:history="1">
              <w:r w:rsidR="00C93C28">
                <w:rPr>
                  <w:rStyle w:val="a5"/>
                  <w:rFonts w:cs="Arial"/>
                  <w:color w:val="auto"/>
                </w:rPr>
                <w:t>S1-231547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32B74" w14:textId="20E92D96" w:rsidR="006A43CD" w:rsidRPr="006A43CD" w:rsidRDefault="006A43CD" w:rsidP="00BC3AD5">
            <w:pPr>
              <w:snapToGrid w:val="0"/>
              <w:spacing w:after="0" w:line="240" w:lineRule="auto"/>
            </w:pPr>
            <w:r w:rsidRPr="006A43CD"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B12C" w14:textId="2C868492" w:rsidR="006A43CD" w:rsidRPr="006A43CD" w:rsidRDefault="006A43CD" w:rsidP="00BC3AD5">
            <w:pPr>
              <w:snapToGrid w:val="0"/>
              <w:spacing w:after="0" w:line="240" w:lineRule="auto"/>
            </w:pPr>
            <w:r w:rsidRPr="006A43CD">
              <w:t>Smart community with service robots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7A906" w14:textId="77777777" w:rsidR="006A43CD" w:rsidRPr="006A43CD" w:rsidRDefault="006A43CD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BFBF6" w14:textId="17C2A2B8" w:rsidR="006A43CD" w:rsidRPr="006A43CD" w:rsidRDefault="006A43CD" w:rsidP="00BC3A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A43CD">
              <w:rPr>
                <w:rFonts w:eastAsia="Arial Unicode MS" w:cs="Arial"/>
                <w:szCs w:val="18"/>
                <w:lang w:eastAsia="ar-SA"/>
              </w:rPr>
              <w:t>Revision of S1-231221.</w:t>
            </w:r>
          </w:p>
        </w:tc>
      </w:tr>
      <w:tr w:rsidR="00D21784" w:rsidRPr="00745D37" w14:paraId="5A90E402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4CC791" w14:textId="6CB13583" w:rsidR="00D21784" w:rsidRPr="00E93093" w:rsidRDefault="000B5445" w:rsidP="00C2627D">
            <w:pPr>
              <w:pStyle w:val="1"/>
              <w:rPr>
                <w:lang w:val="en-US"/>
              </w:r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0B5445" w:rsidRPr="00B209E2" w14:paraId="7B1A1A91" w14:textId="77777777" w:rsidTr="00BC3A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86C29" w14:textId="77777777" w:rsidR="000B5445" w:rsidRPr="00B209E2" w:rsidRDefault="000B5445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A48E4" w14:textId="728BED7C" w:rsidR="000B5445" w:rsidRPr="00B209E2" w:rsidRDefault="00741E8E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1-231550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B5787" w14:textId="49151CAC" w:rsidR="000B5445" w:rsidRPr="00B209E2" w:rsidRDefault="00741E8E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1-231551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9A3E5" w14:textId="201C7DB0" w:rsidR="000B5445" w:rsidRPr="00B209E2" w:rsidRDefault="00741E8E" w:rsidP="00BC3AD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1-231552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15777" w14:textId="1804941D" w:rsidR="000B5445" w:rsidRPr="00B209E2" w:rsidRDefault="00741E8E" w:rsidP="00BC3A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1-231553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50D0" w14:textId="20E84115" w:rsidR="000B5445" w:rsidRPr="00B209E2" w:rsidRDefault="00741E8E" w:rsidP="00BC3AD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1-231554</w:t>
            </w:r>
          </w:p>
        </w:tc>
      </w:tr>
      <w:tr w:rsidR="00741E8E" w:rsidRPr="00B209E2" w14:paraId="2AADA0C1" w14:textId="77777777" w:rsidTr="00BC3A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A392B" w14:textId="77777777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F046" w14:textId="1229427F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1-231555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19C78" w14:textId="359FA6F1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1-231556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AF4A" w14:textId="2B243B72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1-231557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D81ED" w14:textId="6DB05250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1-231558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E24FC" w14:textId="0C6DAD0B" w:rsidR="00741E8E" w:rsidRPr="00B209E2" w:rsidRDefault="00741E8E" w:rsidP="00741E8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1-231559</w:t>
            </w:r>
          </w:p>
        </w:tc>
      </w:tr>
      <w:tr w:rsidR="00741E8E" w:rsidRPr="00B209E2" w14:paraId="68D55299" w14:textId="77777777" w:rsidTr="00BC3A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D158" w14:textId="77777777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816E1" w14:textId="77777777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7D85" w14:textId="77777777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6319B" w14:textId="77777777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DC6D" w14:textId="77777777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28A0" w14:textId="77777777" w:rsidR="00741E8E" w:rsidRPr="00B209E2" w:rsidRDefault="00741E8E" w:rsidP="00741E8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741E8E" w:rsidRPr="00B209E2" w14:paraId="2EAD623A" w14:textId="77777777" w:rsidTr="00BC3A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E9491" w14:textId="77777777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6687A" w14:textId="77777777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2D614" w14:textId="77777777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9B39" w14:textId="77777777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D15D" w14:textId="77777777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2E022" w14:textId="77777777" w:rsidR="00741E8E" w:rsidRPr="00B209E2" w:rsidRDefault="00741E8E" w:rsidP="00741E8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741E8E" w:rsidRPr="00B209E2" w14:paraId="4968E1BB" w14:textId="77777777" w:rsidTr="00BC3A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E17CC" w14:textId="77777777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3C6F2" w14:textId="77777777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429F2" w14:textId="77777777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28AA" w14:textId="77777777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F66C" w14:textId="77777777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6008" w14:textId="77777777" w:rsidR="00741E8E" w:rsidRPr="00B209E2" w:rsidRDefault="00741E8E" w:rsidP="00741E8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741E8E" w:rsidRPr="00B209E2" w14:paraId="04A45D24" w14:textId="77777777" w:rsidTr="001C31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5AF12" w14:textId="7A9A4B62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A3256" w14:textId="45C03ABD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DD32" w14:textId="0D81C070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7360" w14:textId="45775196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1E3CC" w14:textId="77777777" w:rsidR="00741E8E" w:rsidRPr="00B209E2" w:rsidRDefault="00741E8E" w:rsidP="00741E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CCC3F" w14:textId="77777777" w:rsidR="00741E8E" w:rsidRPr="00B209E2" w:rsidRDefault="00741E8E" w:rsidP="00741E8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741E8E" w:rsidRPr="00745D37" w14:paraId="53FC87AF" w14:textId="77777777" w:rsidTr="001C31C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667B7A2" w14:textId="1AFCA44F" w:rsidR="00741E8E" w:rsidRPr="00745D37" w:rsidRDefault="00741E8E" w:rsidP="00741E8E">
            <w:pPr>
              <w:pStyle w:val="1"/>
              <w:rPr>
                <w:lang w:val="en-US"/>
              </w:rPr>
            </w:pPr>
            <w:r>
              <w:t>Summary of drafting session</w:t>
            </w:r>
          </w:p>
        </w:tc>
      </w:tr>
      <w:tr w:rsidR="00741E8E" w:rsidRPr="00AA7BD2" w14:paraId="5025F686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517D992" w14:textId="77777777" w:rsidR="00741E8E" w:rsidRDefault="00741E8E" w:rsidP="00741E8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7B050BE4" w14:textId="0C92C18C" w:rsidR="00741E8E" w:rsidRPr="00894FB0" w:rsidRDefault="00741E8E" w:rsidP="00741E8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the following </w:t>
            </w:r>
            <w:proofErr w:type="gramStart"/>
            <w:r w:rsidRPr="00894FB0">
              <w:rPr>
                <w:rFonts w:eastAsia="Arial Unicode MS" w:cs="Arial"/>
                <w:i/>
                <w:szCs w:val="18"/>
              </w:rPr>
              <w:t>items: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0BA62D68" w14:textId="663B154D" w:rsidR="00741E8E" w:rsidRDefault="00741E8E" w:rsidP="00741E8E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450509">
              <w:rPr>
                <w:rFonts w:eastAsia="Arial Unicode MS" w:cs="Arial"/>
                <w:i/>
                <w:szCs w:val="18"/>
                <w:lang w:eastAsia="ko-KR"/>
              </w:rPr>
              <w:t>8 documents agreed</w:t>
            </w:r>
          </w:p>
          <w:p w14:paraId="0128A0C3" w14:textId="2D199884" w:rsidR="00741E8E" w:rsidRPr="00894FB0" w:rsidRDefault="00450509" w:rsidP="00741E8E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lastRenderedPageBreak/>
              <w:t>1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4 documents still open</w:t>
            </w:r>
            <w:bookmarkStart w:id="8" w:name="_GoBack"/>
            <w:bookmarkEnd w:id="8"/>
          </w:p>
          <w:p w14:paraId="6FE21AAB" w14:textId="4B46ED29" w:rsidR="00741E8E" w:rsidRPr="00AA7BD2" w:rsidRDefault="00741E8E" w:rsidP="00741E8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741E8E" w:rsidRPr="00B04844" w14:paraId="3BAC9F63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049DFAD6" w14:textId="21C7C92B" w:rsidR="00741E8E" w:rsidRPr="00F45489" w:rsidRDefault="00741E8E" w:rsidP="00741E8E">
            <w:pPr>
              <w:pStyle w:val="1"/>
            </w:pPr>
            <w:bookmarkStart w:id="9" w:name="_Toc316030641"/>
            <w:bookmarkStart w:id="10" w:name="_Toc324137383"/>
            <w:bookmarkStart w:id="11" w:name="_Toc331152547"/>
            <w:bookmarkStart w:id="12" w:name="_Toc378052474"/>
            <w:bookmarkStart w:id="13" w:name="_Toc387990783"/>
            <w:bookmarkStart w:id="14" w:name="_Toc395595534"/>
            <w:bookmarkStart w:id="15" w:name="_Toc414625515"/>
            <w:r w:rsidRPr="00F45489">
              <w:lastRenderedPageBreak/>
              <w:t>Close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78DB2" w14:textId="77777777" w:rsidR="002C4A0F" w:rsidRDefault="002C4A0F" w:rsidP="002E015E">
      <w:pPr>
        <w:spacing w:after="0" w:line="240" w:lineRule="auto"/>
      </w:pPr>
      <w:r>
        <w:separator/>
      </w:r>
    </w:p>
  </w:endnote>
  <w:endnote w:type="continuationSeparator" w:id="0">
    <w:p w14:paraId="4CA5A5A8" w14:textId="77777777" w:rsidR="002C4A0F" w:rsidRDefault="002C4A0F" w:rsidP="002E015E">
      <w:pPr>
        <w:spacing w:after="0" w:line="240" w:lineRule="auto"/>
      </w:pPr>
      <w:r>
        <w:continuationSeparator/>
      </w:r>
    </w:p>
  </w:endnote>
  <w:endnote w:type="continuationNotice" w:id="1">
    <w:p w14:paraId="32854361" w14:textId="77777777" w:rsidR="002C4A0F" w:rsidRDefault="002C4A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CA9BF" w14:textId="77777777" w:rsidR="002C4A0F" w:rsidRDefault="002C4A0F" w:rsidP="002E015E">
      <w:pPr>
        <w:spacing w:after="0" w:line="240" w:lineRule="auto"/>
      </w:pPr>
      <w:r>
        <w:separator/>
      </w:r>
    </w:p>
  </w:footnote>
  <w:footnote w:type="continuationSeparator" w:id="0">
    <w:p w14:paraId="5844BC12" w14:textId="77777777" w:rsidR="002C4A0F" w:rsidRDefault="002C4A0F" w:rsidP="002E015E">
      <w:pPr>
        <w:spacing w:after="0" w:line="240" w:lineRule="auto"/>
      </w:pPr>
      <w:r>
        <w:continuationSeparator/>
      </w:r>
    </w:p>
  </w:footnote>
  <w:footnote w:type="continuationNotice" w:id="1">
    <w:p w14:paraId="0F4FB2C9" w14:textId="77777777" w:rsidR="002C4A0F" w:rsidRDefault="002C4A0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DBCCC1DA"/>
    <w:lvl w:ilvl="0">
      <w:start w:val="1"/>
      <w:numFmt w:val="decimal"/>
      <w:pStyle w:val="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20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31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4"/>
  </w:num>
  <w:num w:numId="10">
    <w:abstractNumId w:val="12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15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45B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BD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44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48C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2C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119"/>
    <w:rsid w:val="001C08D6"/>
    <w:rsid w:val="001C0D56"/>
    <w:rsid w:val="001C15D6"/>
    <w:rsid w:val="001C184B"/>
    <w:rsid w:val="001C2412"/>
    <w:rsid w:val="001C26AB"/>
    <w:rsid w:val="001C29C3"/>
    <w:rsid w:val="001C31C5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5B5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292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1F7943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3984"/>
    <w:rsid w:val="00233C46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D51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EE0"/>
    <w:rsid w:val="002C40F8"/>
    <w:rsid w:val="002C4381"/>
    <w:rsid w:val="002C46C1"/>
    <w:rsid w:val="002C470A"/>
    <w:rsid w:val="002C4A0F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7B2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CEF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52DF"/>
    <w:rsid w:val="003E60F9"/>
    <w:rsid w:val="003E610D"/>
    <w:rsid w:val="003E638D"/>
    <w:rsid w:val="003E66D1"/>
    <w:rsid w:val="003E6F40"/>
    <w:rsid w:val="003E76BC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1471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34C3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509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669"/>
    <w:rsid w:val="004557BB"/>
    <w:rsid w:val="004560FB"/>
    <w:rsid w:val="00456C6F"/>
    <w:rsid w:val="00456DED"/>
    <w:rsid w:val="00456FA0"/>
    <w:rsid w:val="00457575"/>
    <w:rsid w:val="0045774A"/>
    <w:rsid w:val="00460420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419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2F06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11BD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1B6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46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41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6756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73D"/>
    <w:rsid w:val="00647B5C"/>
    <w:rsid w:val="00647D68"/>
    <w:rsid w:val="00647F28"/>
    <w:rsid w:val="006501E6"/>
    <w:rsid w:val="00650407"/>
    <w:rsid w:val="00650C1C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567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3CD"/>
    <w:rsid w:val="006A47B6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390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E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0DAE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76D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B93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6EE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1929"/>
    <w:rsid w:val="00862BA6"/>
    <w:rsid w:val="008632F4"/>
    <w:rsid w:val="008633B2"/>
    <w:rsid w:val="008637BC"/>
    <w:rsid w:val="0086422E"/>
    <w:rsid w:val="00864811"/>
    <w:rsid w:val="008648B3"/>
    <w:rsid w:val="008649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207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3E6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211"/>
    <w:rsid w:val="008C540C"/>
    <w:rsid w:val="008C5C5F"/>
    <w:rsid w:val="008C6291"/>
    <w:rsid w:val="008C63FA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298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664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A7FC7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2F5"/>
    <w:rsid w:val="00A8135F"/>
    <w:rsid w:val="00A818CE"/>
    <w:rsid w:val="00A81E3F"/>
    <w:rsid w:val="00A81F12"/>
    <w:rsid w:val="00A81F16"/>
    <w:rsid w:val="00A82271"/>
    <w:rsid w:val="00A823E2"/>
    <w:rsid w:val="00A828FD"/>
    <w:rsid w:val="00A82CA9"/>
    <w:rsid w:val="00A82E64"/>
    <w:rsid w:val="00A83010"/>
    <w:rsid w:val="00A840D1"/>
    <w:rsid w:val="00A8436A"/>
    <w:rsid w:val="00A84AE9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4187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2FAD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75C"/>
    <w:rsid w:val="00AE2DF9"/>
    <w:rsid w:val="00AE308E"/>
    <w:rsid w:val="00AE31D7"/>
    <w:rsid w:val="00AE3B42"/>
    <w:rsid w:val="00AE4BF2"/>
    <w:rsid w:val="00AE580A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B20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B16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719"/>
    <w:rsid w:val="00BB4735"/>
    <w:rsid w:val="00BB4802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AD5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E45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1F0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0DDF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8F6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7D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6BE5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AB8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4A8"/>
    <w:rsid w:val="00C92A19"/>
    <w:rsid w:val="00C935D4"/>
    <w:rsid w:val="00C93999"/>
    <w:rsid w:val="00C93C28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71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B87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B3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84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2D2A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D3B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4992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09F3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9A5076"/>
  <w15:docId w15:val="{7E0F37B6-BCE5-4FC6-A534-13D66582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0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1">
    <w:name w:val="heading 1"/>
    <w:basedOn w:val="a0"/>
    <w:next w:val="a1"/>
    <w:link w:val="10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20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a0"/>
    <w:next w:val="a1"/>
    <w:link w:val="2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31">
    <w:name w:val="heading 3"/>
    <w:aliases w:val="H3,Underrubrik2,E3,H3-Heading 3,3,l3.3,h3,l3,list 3,list3,subhead,Heading3,1.,Heading No. L3,H31,H32,H33,H34,H35,Sub-sub section Title,Titolo Sotto/Sottosezione,L3,Head 3,1.1.1,3rd level"/>
    <w:basedOn w:val="20"/>
    <w:next w:val="a1"/>
    <w:link w:val="32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41">
    <w:name w:val="heading 4"/>
    <w:aliases w:val="h4,H4"/>
    <w:basedOn w:val="a0"/>
    <w:next w:val="a0"/>
    <w:link w:val="42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51">
    <w:name w:val="heading 5"/>
    <w:aliases w:val="H5"/>
    <w:basedOn w:val="a0"/>
    <w:next w:val="a0"/>
    <w:link w:val="52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6">
    <w:name w:val="heading 6"/>
    <w:basedOn w:val="a0"/>
    <w:next w:val="a0"/>
    <w:link w:val="60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8">
    <w:name w:val="heading 8"/>
    <w:basedOn w:val="a0"/>
    <w:next w:val="a0"/>
    <w:link w:val="80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9">
    <w:name w:val="heading 9"/>
    <w:basedOn w:val="a0"/>
    <w:next w:val="a0"/>
    <w:link w:val="90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unhideWhenUsed/>
    <w:rsid w:val="0000020D"/>
    <w:rPr>
      <w:color w:val="0000FF"/>
      <w:u w:val="single"/>
    </w:rPr>
  </w:style>
  <w:style w:type="character" w:customStyle="1" w:styleId="10">
    <w:name w:val="見出し 1 (文字)"/>
    <w:link w:val="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2">
    <w:name w:val="見出し 3 (文字)"/>
    <w:aliases w:val="H3 (文字),Underrubrik2 (文字),E3 (文字),H3-Heading 3 (文字),3 (文字),l3.3 (文字),h3 (文字),l3 (文字),list 3 (文字),list3 (文字),subhead (文字),Heading3 (文字),1. (文字),Heading No. L3 (文字),H31 (文字),H32 (文字),H33 (文字),H34 (文字),H35 (文字),Sub-sub section Title (文字),L3 (文字)"/>
    <w:link w:val="31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42">
    <w:name w:val="見出し 4 (文字)"/>
    <w:aliases w:val="h4 (文字),H4 (文字)"/>
    <w:link w:val="41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52">
    <w:name w:val="見出し 5 (文字)"/>
    <w:aliases w:val="H5 (文字)"/>
    <w:link w:val="51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60">
    <w:name w:val="見出し 6 (文字)"/>
    <w:link w:val="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70">
    <w:name w:val="見出し 7 (文字)"/>
    <w:link w:val="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80">
    <w:name w:val="見出し 8 (文字)"/>
    <w:link w:val="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90">
    <w:name w:val="見出し 9 (文字)"/>
    <w:link w:val="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a4"/>
    <w:uiPriority w:val="99"/>
    <w:semiHidden/>
    <w:unhideWhenUsed/>
    <w:rsid w:val="001033D8"/>
  </w:style>
  <w:style w:type="character" w:styleId="a6">
    <w:name w:val="FollowedHyperlink"/>
    <w:unhideWhenUsed/>
    <w:rsid w:val="001033D8"/>
    <w:rPr>
      <w:color w:val="800080"/>
      <w:u w:val="single"/>
    </w:rPr>
  </w:style>
  <w:style w:type="paragraph" w:styleId="a1">
    <w:name w:val="Body Text"/>
    <w:aliases w:val="AvtalBrödtext,Bodytext"/>
    <w:basedOn w:val="a0"/>
    <w:link w:val="a7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7">
    <w:name w:val="本文 (文字)"/>
    <w:aliases w:val="AvtalBrödtext (文字),Bodytext (文字)"/>
    <w:link w:val="a1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21">
    <w:name w:val="見出し 2 (文字)"/>
    <w:aliases w:val="H2 (文字),UNDERRUBRIK 1-2 (文字),R2 (文字),2 (文字),H21 (文字),E2 (文字),heading 2 (文字),h2 (文字),2nd level (文字),H22 (文字),H23 (文字),H24 (文字),H25 (文字),†berschrift 2 (文字),õberschrift 2 (文字),H2-Heading 2 (文字),Header 2 (文字),l2 (文字),Header2 (文字),22 (文字),A (文字)"/>
    <w:link w:val="20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Web">
    <w:name w:val="Normal (Web)"/>
    <w:basedOn w:val="a0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ＭＳ 明朝" w:hAnsi="Times New Roman"/>
      <w:sz w:val="24"/>
      <w:szCs w:val="24"/>
      <w:lang w:val="it-IT" w:eastAsia="ja-JP"/>
    </w:rPr>
  </w:style>
  <w:style w:type="paragraph" w:styleId="11">
    <w:name w:val="index 1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22">
    <w:name w:val="index 2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33">
    <w:name w:val="index 3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43">
    <w:name w:val="index 4"/>
    <w:basedOn w:val="a0"/>
    <w:next w:val="a0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53">
    <w:name w:val="index 5"/>
    <w:basedOn w:val="a0"/>
    <w:next w:val="a0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61">
    <w:name w:val="index 6"/>
    <w:basedOn w:val="a0"/>
    <w:next w:val="a0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71">
    <w:name w:val="index 7"/>
    <w:basedOn w:val="a0"/>
    <w:next w:val="a0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81">
    <w:name w:val="index 8"/>
    <w:basedOn w:val="a0"/>
    <w:next w:val="a0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91">
    <w:name w:val="index 9"/>
    <w:basedOn w:val="a0"/>
    <w:next w:val="a0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12">
    <w:name w:val="toc 1"/>
    <w:basedOn w:val="a0"/>
    <w:next w:val="a0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23">
    <w:name w:val="toc 2"/>
    <w:basedOn w:val="a0"/>
    <w:next w:val="a0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34">
    <w:name w:val="toc 3"/>
    <w:basedOn w:val="a0"/>
    <w:next w:val="a0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44">
    <w:name w:val="toc 4"/>
    <w:basedOn w:val="a0"/>
    <w:next w:val="a0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54">
    <w:name w:val="toc 5"/>
    <w:basedOn w:val="a0"/>
    <w:next w:val="a0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62">
    <w:name w:val="toc 6"/>
    <w:basedOn w:val="a0"/>
    <w:next w:val="a0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72">
    <w:name w:val="toc 7"/>
    <w:basedOn w:val="a0"/>
    <w:next w:val="a0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82">
    <w:name w:val="toc 8"/>
    <w:basedOn w:val="a0"/>
    <w:next w:val="a0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92">
    <w:name w:val="toc 9"/>
    <w:basedOn w:val="a0"/>
    <w:next w:val="a0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a8">
    <w:name w:val="footnote text"/>
    <w:basedOn w:val="a0"/>
    <w:link w:val="a9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9">
    <w:name w:val="脚注文字列 (文字)"/>
    <w:link w:val="a8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aa">
    <w:name w:val="annotation text"/>
    <w:basedOn w:val="a0"/>
    <w:link w:val="ab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b">
    <w:name w:val="コメント文字列 (文字)"/>
    <w:link w:val="aa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d"/>
    <w:locked/>
    <w:rsid w:val="001033D8"/>
    <w:rPr>
      <w:rFonts w:ascii="Arial" w:eastAsia="Times New Roman" w:hAnsi="Arial" w:cs="Arial"/>
      <w:lang w:eastAsia="ar-SA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0"/>
    <w:link w:val="ac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semiHidden/>
    <w:rsid w:val="001033D8"/>
  </w:style>
  <w:style w:type="paragraph" w:styleId="ae">
    <w:name w:val="footer"/>
    <w:basedOn w:val="a0"/>
    <w:link w:val="af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f">
    <w:name w:val="フッター (文字)"/>
    <w:link w:val="a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af0">
    <w:name w:val="index heading"/>
    <w:basedOn w:val="a0"/>
    <w:next w:val="1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af1">
    <w:name w:val="caption"/>
    <w:basedOn w:val="a0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af2">
    <w:name w:val="envelope address"/>
    <w:basedOn w:val="a0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af3">
    <w:name w:val="List"/>
    <w:basedOn w:val="a0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af4">
    <w:name w:val="List Bullet"/>
    <w:basedOn w:val="a0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">
    <w:name w:val="List Number"/>
    <w:basedOn w:val="a0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24">
    <w:name w:val="List 2"/>
    <w:basedOn w:val="a0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25">
    <w:name w:val="List Bullet 2"/>
    <w:basedOn w:val="a0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30">
    <w:name w:val="List Bullet 3"/>
    <w:basedOn w:val="a0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40">
    <w:name w:val="List Bullet 4"/>
    <w:basedOn w:val="a0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50">
    <w:name w:val="List Bullet 5"/>
    <w:basedOn w:val="a0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2">
    <w:name w:val="List Number 2"/>
    <w:basedOn w:val="a0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3">
    <w:name w:val="List Number 3"/>
    <w:basedOn w:val="a0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4">
    <w:name w:val="List Number 4"/>
    <w:basedOn w:val="a0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5">
    <w:name w:val="List Number 5"/>
    <w:basedOn w:val="a0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a0"/>
    <w:next w:val="a0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af5">
    <w:name w:val="副題 (文字)"/>
    <w:link w:val="af6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af7">
    <w:name w:val="Body Text Indent"/>
    <w:basedOn w:val="a0"/>
    <w:link w:val="af8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af8">
    <w:name w:val="本文インデント (文字)"/>
    <w:link w:val="af7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26">
    <w:name w:val="Body Text 2"/>
    <w:basedOn w:val="a0"/>
    <w:link w:val="27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27">
    <w:name w:val="本文 2 (文字)"/>
    <w:link w:val="26"/>
    <w:rsid w:val="001033D8"/>
    <w:rPr>
      <w:rFonts w:ascii="Arial" w:eastAsia="Times New Roman" w:hAnsi="Arial" w:cs="Times New Roman"/>
      <w:sz w:val="20"/>
      <w:szCs w:val="24"/>
    </w:rPr>
  </w:style>
  <w:style w:type="paragraph" w:styleId="35">
    <w:name w:val="Body Text 3"/>
    <w:basedOn w:val="a0"/>
    <w:link w:val="36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28">
    <w:name w:val="Body Text Indent 2"/>
    <w:basedOn w:val="a0"/>
    <w:link w:val="29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29">
    <w:name w:val="本文インデント 2 (文字)"/>
    <w:link w:val="28"/>
    <w:rsid w:val="001033D8"/>
    <w:rPr>
      <w:rFonts w:ascii="Arial" w:eastAsia="Times New Roman" w:hAnsi="Arial" w:cs="Times New Roman"/>
      <w:sz w:val="20"/>
      <w:szCs w:val="20"/>
    </w:rPr>
  </w:style>
  <w:style w:type="paragraph" w:styleId="af9">
    <w:name w:val="Document Map"/>
    <w:basedOn w:val="a0"/>
    <w:link w:val="afa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afa">
    <w:name w:val="見出しマップ (文字)"/>
    <w:link w:val="af9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afb">
    <w:name w:val="Plain Text"/>
    <w:basedOn w:val="a0"/>
    <w:link w:val="afc"/>
    <w:uiPriority w:val="99"/>
    <w:unhideWhenUsed/>
    <w:rsid w:val="001033D8"/>
    <w:pPr>
      <w:spacing w:after="0" w:line="240" w:lineRule="auto"/>
    </w:pPr>
    <w:rPr>
      <w:rFonts w:ascii="Courier New" w:eastAsia="ＭＳ 明朝" w:hAnsi="Courier New" w:cs="Courier New"/>
      <w:sz w:val="20"/>
      <w:szCs w:val="20"/>
      <w:lang w:eastAsia="ja-JP"/>
    </w:rPr>
  </w:style>
  <w:style w:type="character" w:customStyle="1" w:styleId="afc">
    <w:name w:val="書式なし (文字)"/>
    <w:link w:val="afb"/>
    <w:uiPriority w:val="99"/>
    <w:rsid w:val="001033D8"/>
    <w:rPr>
      <w:rFonts w:ascii="Courier New" w:eastAsia="ＭＳ 明朝" w:hAnsi="Courier New" w:cs="Courier New"/>
      <w:sz w:val="20"/>
      <w:szCs w:val="20"/>
      <w:lang w:eastAsia="ja-JP"/>
    </w:rPr>
  </w:style>
  <w:style w:type="paragraph" w:styleId="afd">
    <w:name w:val="annotation subject"/>
    <w:basedOn w:val="aa"/>
    <w:next w:val="aa"/>
    <w:link w:val="afe"/>
    <w:semiHidden/>
    <w:unhideWhenUsed/>
    <w:rsid w:val="001033D8"/>
    <w:rPr>
      <w:b/>
      <w:bCs/>
    </w:rPr>
  </w:style>
  <w:style w:type="character" w:customStyle="1" w:styleId="afe">
    <w:name w:val="コメント内容 (文字)"/>
    <w:link w:val="afd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aff">
    <w:name w:val="Balloon Text"/>
    <w:basedOn w:val="a0"/>
    <w:link w:val="aff0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0">
    <w:name w:val="吹き出し (文字)"/>
    <w:link w:val="aff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aff1">
    <w:name w:val="List Paragraph"/>
    <w:basedOn w:val="a0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aff2">
    <w:name w:val="TOC Heading"/>
    <w:basedOn w:val="1"/>
    <w:next w:val="a0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ＭＳ ゴシック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a1"/>
    <w:rsid w:val="001033D8"/>
    <w:pPr>
      <w:ind w:left="2268"/>
    </w:pPr>
  </w:style>
  <w:style w:type="paragraph" w:customStyle="1" w:styleId="Heading">
    <w:name w:val="Heading"/>
    <w:basedOn w:val="a0"/>
    <w:next w:val="a1"/>
    <w:rsid w:val="001033D8"/>
    <w:pPr>
      <w:keepNext/>
      <w:suppressAutoHyphens/>
      <w:spacing w:before="240" w:after="120" w:line="240" w:lineRule="auto"/>
    </w:pPr>
    <w:rPr>
      <w:rFonts w:eastAsia="ＭＳ 明朝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a1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a0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af1"/>
    <w:rsid w:val="001033D8"/>
  </w:style>
  <w:style w:type="paragraph" w:customStyle="1" w:styleId="Text">
    <w:name w:val="Text"/>
    <w:basedOn w:val="a0"/>
    <w:rsid w:val="001033D8"/>
    <w:pPr>
      <w:suppressAutoHyphens/>
      <w:spacing w:after="120" w:line="240" w:lineRule="auto"/>
    </w:pPr>
    <w:rPr>
      <w:rFonts w:eastAsia="ＭＳ 明朝"/>
      <w:szCs w:val="20"/>
      <w:lang w:eastAsia="ar-SA"/>
    </w:rPr>
  </w:style>
  <w:style w:type="paragraph" w:customStyle="1" w:styleId="Index">
    <w:name w:val="Index"/>
    <w:basedOn w:val="a0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a0"/>
    <w:next w:val="a1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a0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a0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a0"/>
    <w:next w:val="a0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a0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a0"/>
    <w:next w:val="a0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a0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ＭＳ 明朝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a0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a0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a0"/>
    <w:rsid w:val="001033D8"/>
    <w:pPr>
      <w:keepNext/>
      <w:keepLines/>
      <w:spacing w:after="0" w:line="240" w:lineRule="auto"/>
      <w:jc w:val="center"/>
    </w:pPr>
    <w:rPr>
      <w:rFonts w:eastAsia="ＭＳ 明朝"/>
      <w:sz w:val="20"/>
      <w:szCs w:val="20"/>
    </w:rPr>
  </w:style>
  <w:style w:type="paragraph" w:customStyle="1" w:styleId="00BodyText">
    <w:name w:val="00 BodyText"/>
    <w:basedOn w:val="a0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a0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a0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a0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a0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a0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a0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a0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a0"/>
    <w:rsid w:val="001033D8"/>
    <w:pPr>
      <w:keepNext/>
      <w:keepLines/>
      <w:widowControl w:val="0"/>
      <w:spacing w:after="0" w:line="240" w:lineRule="auto"/>
    </w:pPr>
    <w:rPr>
      <w:rFonts w:eastAsia="ＭＳ 明朝"/>
      <w:sz w:val="20"/>
      <w:szCs w:val="20"/>
    </w:rPr>
  </w:style>
  <w:style w:type="paragraph" w:customStyle="1" w:styleId="Bulletedo1">
    <w:name w:val="Bulleted o 1"/>
    <w:basedOn w:val="a0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a0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a0"/>
    <w:next w:val="a0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a0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a0"/>
    <w:next w:val="a0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aff3">
    <w:name w:val="表題 (文字)"/>
    <w:link w:val="aff4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aff4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aff4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24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aff5">
    <w:name w:val="footnote reference"/>
    <w:unhideWhenUsed/>
    <w:rsid w:val="001033D8"/>
    <w:rPr>
      <w:vertAlign w:val="superscript"/>
    </w:rPr>
  </w:style>
  <w:style w:type="character" w:styleId="aff6">
    <w:name w:val="annotation reference"/>
    <w:unhideWhenUsed/>
    <w:rsid w:val="001033D8"/>
    <w:rPr>
      <w:sz w:val="16"/>
      <w:szCs w:val="16"/>
    </w:rPr>
  </w:style>
  <w:style w:type="character" w:styleId="aff7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">
    <w:name w:val="HTML Top of Form"/>
    <w:basedOn w:val="a0"/>
    <w:next w:val="a0"/>
    <w:link w:val="z-0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0">
    <w:name w:val="z-フォームの始まり (文字)"/>
    <w:link w:val="z-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36">
    <w:name w:val="本文 3 (文字)"/>
    <w:link w:val="35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1">
    <w:name w:val="HTML Bottom of Form"/>
    <w:basedOn w:val="a0"/>
    <w:next w:val="a0"/>
    <w:link w:val="z-2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2">
    <w:name w:val="z-フォームの終わり (文字)"/>
    <w:link w:val="z-1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aff8">
    <w:name w:val="Table Grid"/>
    <w:basedOn w:val="a3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Subtitle"/>
    <w:basedOn w:val="a0"/>
    <w:next w:val="a0"/>
    <w:link w:val="af5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4">
    <w:name w:val="Title"/>
    <w:basedOn w:val="a0"/>
    <w:next w:val="a0"/>
    <w:link w:val="aff3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a4"/>
    <w:semiHidden/>
    <w:unhideWhenUsed/>
    <w:rsid w:val="00A17642"/>
  </w:style>
  <w:style w:type="character" w:styleId="aff9">
    <w:name w:val="page number"/>
    <w:rsid w:val="00A17642"/>
  </w:style>
  <w:style w:type="paragraph" w:customStyle="1" w:styleId="ZchnZchnCharCharZchnZchn2">
    <w:name w:val="Zchn Zchn Char Char 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a0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affa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a4"/>
    <w:semiHidden/>
    <w:unhideWhenUsed/>
    <w:rsid w:val="009B1044"/>
  </w:style>
  <w:style w:type="paragraph" w:customStyle="1" w:styleId="ZchnZchnCharCharZchnZchn1">
    <w:name w:val="Zchn Zchn Char Char 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a0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a4"/>
    <w:uiPriority w:val="99"/>
    <w:semiHidden/>
    <w:unhideWhenUsed/>
    <w:rsid w:val="003E1CF2"/>
  </w:style>
  <w:style w:type="numbering" w:customStyle="1" w:styleId="NoList11">
    <w:name w:val="No List11"/>
    <w:next w:val="a4"/>
    <w:uiPriority w:val="99"/>
    <w:semiHidden/>
    <w:unhideWhenUsed/>
    <w:rsid w:val="003E1CF2"/>
  </w:style>
  <w:style w:type="table" w:customStyle="1" w:styleId="TableGrid1">
    <w:name w:val="Table Grid1"/>
    <w:basedOn w:val="a3"/>
    <w:next w:val="aff8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a4"/>
    <w:semiHidden/>
    <w:unhideWhenUsed/>
    <w:rsid w:val="003E1CF2"/>
  </w:style>
  <w:style w:type="numbering" w:customStyle="1" w:styleId="NoList31">
    <w:name w:val="No List31"/>
    <w:next w:val="a4"/>
    <w:semiHidden/>
    <w:unhideWhenUsed/>
    <w:rsid w:val="003E1CF2"/>
  </w:style>
  <w:style w:type="numbering" w:customStyle="1" w:styleId="NoList5">
    <w:name w:val="No List5"/>
    <w:next w:val="a4"/>
    <w:uiPriority w:val="99"/>
    <w:semiHidden/>
    <w:unhideWhenUsed/>
    <w:rsid w:val="003E1CF2"/>
  </w:style>
  <w:style w:type="numbering" w:customStyle="1" w:styleId="NoList12">
    <w:name w:val="No List12"/>
    <w:next w:val="a4"/>
    <w:uiPriority w:val="99"/>
    <w:semiHidden/>
    <w:unhideWhenUsed/>
    <w:rsid w:val="003E1CF2"/>
  </w:style>
  <w:style w:type="table" w:customStyle="1" w:styleId="TableGrid2">
    <w:name w:val="Table Grid2"/>
    <w:basedOn w:val="a3"/>
    <w:next w:val="aff8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a4"/>
    <w:semiHidden/>
    <w:unhideWhenUsed/>
    <w:rsid w:val="003E1CF2"/>
  </w:style>
  <w:style w:type="numbering" w:customStyle="1" w:styleId="NoList32">
    <w:name w:val="No List32"/>
    <w:next w:val="a4"/>
    <w:semiHidden/>
    <w:unhideWhenUsed/>
    <w:rsid w:val="003E1CF2"/>
  </w:style>
  <w:style w:type="numbering" w:customStyle="1" w:styleId="NoList6">
    <w:name w:val="No List6"/>
    <w:next w:val="a4"/>
    <w:uiPriority w:val="99"/>
    <w:semiHidden/>
    <w:unhideWhenUsed/>
    <w:rsid w:val="001F15DE"/>
  </w:style>
  <w:style w:type="numbering" w:customStyle="1" w:styleId="NoList13">
    <w:name w:val="No List13"/>
    <w:next w:val="a4"/>
    <w:uiPriority w:val="99"/>
    <w:semiHidden/>
    <w:unhideWhenUsed/>
    <w:rsid w:val="001F15DE"/>
  </w:style>
  <w:style w:type="table" w:customStyle="1" w:styleId="TableGrid3">
    <w:name w:val="Table Grid3"/>
    <w:basedOn w:val="a3"/>
    <w:next w:val="aff8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a4"/>
    <w:semiHidden/>
    <w:unhideWhenUsed/>
    <w:rsid w:val="001F15DE"/>
  </w:style>
  <w:style w:type="numbering" w:customStyle="1" w:styleId="NoList33">
    <w:name w:val="No List33"/>
    <w:next w:val="a4"/>
    <w:semiHidden/>
    <w:unhideWhenUsed/>
    <w:rsid w:val="001F15DE"/>
  </w:style>
  <w:style w:type="numbering" w:customStyle="1" w:styleId="NoList7">
    <w:name w:val="No List7"/>
    <w:next w:val="a4"/>
    <w:uiPriority w:val="99"/>
    <w:semiHidden/>
    <w:unhideWhenUsed/>
    <w:rsid w:val="00A92E74"/>
  </w:style>
  <w:style w:type="numbering" w:customStyle="1" w:styleId="NoList14">
    <w:name w:val="No List14"/>
    <w:next w:val="a4"/>
    <w:uiPriority w:val="99"/>
    <w:semiHidden/>
    <w:unhideWhenUsed/>
    <w:rsid w:val="00A92E74"/>
  </w:style>
  <w:style w:type="table" w:customStyle="1" w:styleId="TableGrid4">
    <w:name w:val="Table Grid4"/>
    <w:basedOn w:val="a3"/>
    <w:next w:val="aff8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a4"/>
    <w:semiHidden/>
    <w:unhideWhenUsed/>
    <w:rsid w:val="00A92E74"/>
  </w:style>
  <w:style w:type="numbering" w:customStyle="1" w:styleId="NoList34">
    <w:name w:val="No List34"/>
    <w:next w:val="a4"/>
    <w:semiHidden/>
    <w:unhideWhenUsed/>
    <w:rsid w:val="00A92E74"/>
  </w:style>
  <w:style w:type="numbering" w:customStyle="1" w:styleId="NoList8">
    <w:name w:val="No List8"/>
    <w:next w:val="a4"/>
    <w:uiPriority w:val="99"/>
    <w:semiHidden/>
    <w:unhideWhenUsed/>
    <w:rsid w:val="00F45489"/>
  </w:style>
  <w:style w:type="numbering" w:customStyle="1" w:styleId="NoList15">
    <w:name w:val="No List15"/>
    <w:next w:val="a4"/>
    <w:uiPriority w:val="99"/>
    <w:semiHidden/>
    <w:unhideWhenUsed/>
    <w:rsid w:val="00F45489"/>
  </w:style>
  <w:style w:type="table" w:customStyle="1" w:styleId="TableGrid5">
    <w:name w:val="Table Grid5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a4"/>
    <w:semiHidden/>
    <w:unhideWhenUsed/>
    <w:rsid w:val="00F45489"/>
  </w:style>
  <w:style w:type="numbering" w:customStyle="1" w:styleId="NoList35">
    <w:name w:val="No List35"/>
    <w:next w:val="a4"/>
    <w:semiHidden/>
    <w:unhideWhenUsed/>
    <w:rsid w:val="00F45489"/>
  </w:style>
  <w:style w:type="numbering" w:customStyle="1" w:styleId="NoList41">
    <w:name w:val="No List41"/>
    <w:next w:val="a4"/>
    <w:uiPriority w:val="99"/>
    <w:semiHidden/>
    <w:unhideWhenUsed/>
    <w:rsid w:val="00F45489"/>
  </w:style>
  <w:style w:type="numbering" w:customStyle="1" w:styleId="NoList111">
    <w:name w:val="No List111"/>
    <w:next w:val="a4"/>
    <w:uiPriority w:val="99"/>
    <w:semiHidden/>
    <w:unhideWhenUsed/>
    <w:rsid w:val="00F45489"/>
  </w:style>
  <w:style w:type="table" w:customStyle="1" w:styleId="TableGrid11">
    <w:name w:val="Table Grid1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a4"/>
    <w:semiHidden/>
    <w:unhideWhenUsed/>
    <w:rsid w:val="00F45489"/>
  </w:style>
  <w:style w:type="numbering" w:customStyle="1" w:styleId="NoList311">
    <w:name w:val="No List311"/>
    <w:next w:val="a4"/>
    <w:semiHidden/>
    <w:unhideWhenUsed/>
    <w:rsid w:val="00F45489"/>
  </w:style>
  <w:style w:type="numbering" w:customStyle="1" w:styleId="NoList51">
    <w:name w:val="No List51"/>
    <w:next w:val="a4"/>
    <w:uiPriority w:val="99"/>
    <w:semiHidden/>
    <w:unhideWhenUsed/>
    <w:rsid w:val="00F45489"/>
  </w:style>
  <w:style w:type="numbering" w:customStyle="1" w:styleId="NoList121">
    <w:name w:val="No List121"/>
    <w:next w:val="a4"/>
    <w:uiPriority w:val="99"/>
    <w:semiHidden/>
    <w:unhideWhenUsed/>
    <w:rsid w:val="00F45489"/>
  </w:style>
  <w:style w:type="table" w:customStyle="1" w:styleId="TableGrid21">
    <w:name w:val="Table Grid2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a4"/>
    <w:semiHidden/>
    <w:unhideWhenUsed/>
    <w:rsid w:val="00F45489"/>
  </w:style>
  <w:style w:type="numbering" w:customStyle="1" w:styleId="NoList321">
    <w:name w:val="No List321"/>
    <w:next w:val="a4"/>
    <w:semiHidden/>
    <w:unhideWhenUsed/>
    <w:rsid w:val="00F45489"/>
  </w:style>
  <w:style w:type="numbering" w:customStyle="1" w:styleId="NoList61">
    <w:name w:val="No List61"/>
    <w:next w:val="a4"/>
    <w:uiPriority w:val="99"/>
    <w:semiHidden/>
    <w:unhideWhenUsed/>
    <w:rsid w:val="00F45489"/>
  </w:style>
  <w:style w:type="numbering" w:customStyle="1" w:styleId="NoList131">
    <w:name w:val="No List131"/>
    <w:next w:val="a4"/>
    <w:uiPriority w:val="99"/>
    <w:semiHidden/>
    <w:unhideWhenUsed/>
    <w:rsid w:val="00F45489"/>
  </w:style>
  <w:style w:type="table" w:customStyle="1" w:styleId="TableGrid31">
    <w:name w:val="Table Grid3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a4"/>
    <w:semiHidden/>
    <w:unhideWhenUsed/>
    <w:rsid w:val="00F45489"/>
  </w:style>
  <w:style w:type="numbering" w:customStyle="1" w:styleId="NoList331">
    <w:name w:val="No List331"/>
    <w:next w:val="a4"/>
    <w:semiHidden/>
    <w:unhideWhenUsed/>
    <w:rsid w:val="00F45489"/>
  </w:style>
  <w:style w:type="numbering" w:customStyle="1" w:styleId="NoList71">
    <w:name w:val="No List71"/>
    <w:next w:val="a4"/>
    <w:uiPriority w:val="99"/>
    <w:semiHidden/>
    <w:unhideWhenUsed/>
    <w:rsid w:val="00F45489"/>
  </w:style>
  <w:style w:type="numbering" w:customStyle="1" w:styleId="NoList141">
    <w:name w:val="No List141"/>
    <w:next w:val="a4"/>
    <w:uiPriority w:val="99"/>
    <w:semiHidden/>
    <w:unhideWhenUsed/>
    <w:rsid w:val="00F45489"/>
  </w:style>
  <w:style w:type="table" w:customStyle="1" w:styleId="TableGrid41">
    <w:name w:val="Table Grid4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a4"/>
    <w:semiHidden/>
    <w:unhideWhenUsed/>
    <w:rsid w:val="00F45489"/>
  </w:style>
  <w:style w:type="numbering" w:customStyle="1" w:styleId="NoList341">
    <w:name w:val="No List341"/>
    <w:next w:val="a4"/>
    <w:semiHidden/>
    <w:unhideWhenUsed/>
    <w:rsid w:val="00F45489"/>
  </w:style>
  <w:style w:type="numbering" w:customStyle="1" w:styleId="NoList9">
    <w:name w:val="No List9"/>
    <w:next w:val="a4"/>
    <w:uiPriority w:val="99"/>
    <w:semiHidden/>
    <w:unhideWhenUsed/>
    <w:rsid w:val="00AE4BF2"/>
  </w:style>
  <w:style w:type="numbering" w:customStyle="1" w:styleId="NoList16">
    <w:name w:val="No List16"/>
    <w:next w:val="a4"/>
    <w:uiPriority w:val="99"/>
    <w:semiHidden/>
    <w:unhideWhenUsed/>
    <w:rsid w:val="00AE4BF2"/>
  </w:style>
  <w:style w:type="table" w:customStyle="1" w:styleId="TableGrid6">
    <w:name w:val="Table Grid6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a4"/>
    <w:semiHidden/>
    <w:unhideWhenUsed/>
    <w:rsid w:val="00AE4BF2"/>
  </w:style>
  <w:style w:type="numbering" w:customStyle="1" w:styleId="NoList36">
    <w:name w:val="No List36"/>
    <w:next w:val="a4"/>
    <w:semiHidden/>
    <w:unhideWhenUsed/>
    <w:rsid w:val="00AE4BF2"/>
  </w:style>
  <w:style w:type="numbering" w:customStyle="1" w:styleId="NoList42">
    <w:name w:val="No List42"/>
    <w:next w:val="a4"/>
    <w:uiPriority w:val="99"/>
    <w:semiHidden/>
    <w:unhideWhenUsed/>
    <w:rsid w:val="00AE4BF2"/>
  </w:style>
  <w:style w:type="numbering" w:customStyle="1" w:styleId="NoList112">
    <w:name w:val="No List112"/>
    <w:next w:val="a4"/>
    <w:uiPriority w:val="99"/>
    <w:semiHidden/>
    <w:unhideWhenUsed/>
    <w:rsid w:val="00AE4BF2"/>
  </w:style>
  <w:style w:type="table" w:customStyle="1" w:styleId="TableGrid12">
    <w:name w:val="Table Grid1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a4"/>
    <w:semiHidden/>
    <w:unhideWhenUsed/>
    <w:rsid w:val="00AE4BF2"/>
  </w:style>
  <w:style w:type="numbering" w:customStyle="1" w:styleId="NoList312">
    <w:name w:val="No List312"/>
    <w:next w:val="a4"/>
    <w:semiHidden/>
    <w:unhideWhenUsed/>
    <w:rsid w:val="00AE4BF2"/>
  </w:style>
  <w:style w:type="numbering" w:customStyle="1" w:styleId="NoList52">
    <w:name w:val="No List52"/>
    <w:next w:val="a4"/>
    <w:uiPriority w:val="99"/>
    <w:semiHidden/>
    <w:unhideWhenUsed/>
    <w:rsid w:val="00AE4BF2"/>
  </w:style>
  <w:style w:type="numbering" w:customStyle="1" w:styleId="NoList122">
    <w:name w:val="No List122"/>
    <w:next w:val="a4"/>
    <w:uiPriority w:val="99"/>
    <w:semiHidden/>
    <w:unhideWhenUsed/>
    <w:rsid w:val="00AE4BF2"/>
  </w:style>
  <w:style w:type="table" w:customStyle="1" w:styleId="TableGrid22">
    <w:name w:val="Table Grid2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a4"/>
    <w:semiHidden/>
    <w:unhideWhenUsed/>
    <w:rsid w:val="00AE4BF2"/>
  </w:style>
  <w:style w:type="numbering" w:customStyle="1" w:styleId="NoList322">
    <w:name w:val="No List322"/>
    <w:next w:val="a4"/>
    <w:semiHidden/>
    <w:unhideWhenUsed/>
    <w:rsid w:val="00AE4BF2"/>
  </w:style>
  <w:style w:type="numbering" w:customStyle="1" w:styleId="NoList62">
    <w:name w:val="No List62"/>
    <w:next w:val="a4"/>
    <w:uiPriority w:val="99"/>
    <w:semiHidden/>
    <w:unhideWhenUsed/>
    <w:rsid w:val="00AE4BF2"/>
  </w:style>
  <w:style w:type="numbering" w:customStyle="1" w:styleId="NoList132">
    <w:name w:val="No List132"/>
    <w:next w:val="a4"/>
    <w:uiPriority w:val="99"/>
    <w:semiHidden/>
    <w:unhideWhenUsed/>
    <w:rsid w:val="00AE4BF2"/>
  </w:style>
  <w:style w:type="table" w:customStyle="1" w:styleId="TableGrid32">
    <w:name w:val="Table Grid3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a4"/>
    <w:semiHidden/>
    <w:unhideWhenUsed/>
    <w:rsid w:val="00AE4BF2"/>
  </w:style>
  <w:style w:type="numbering" w:customStyle="1" w:styleId="NoList332">
    <w:name w:val="No List332"/>
    <w:next w:val="a4"/>
    <w:semiHidden/>
    <w:unhideWhenUsed/>
    <w:rsid w:val="00AE4BF2"/>
  </w:style>
  <w:style w:type="numbering" w:customStyle="1" w:styleId="NoList72">
    <w:name w:val="No List72"/>
    <w:next w:val="a4"/>
    <w:uiPriority w:val="99"/>
    <w:semiHidden/>
    <w:unhideWhenUsed/>
    <w:rsid w:val="00AE4BF2"/>
  </w:style>
  <w:style w:type="numbering" w:customStyle="1" w:styleId="NoList142">
    <w:name w:val="No List142"/>
    <w:next w:val="a4"/>
    <w:uiPriority w:val="99"/>
    <w:semiHidden/>
    <w:unhideWhenUsed/>
    <w:rsid w:val="00AE4BF2"/>
  </w:style>
  <w:style w:type="table" w:customStyle="1" w:styleId="TableGrid42">
    <w:name w:val="Table Grid4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a4"/>
    <w:semiHidden/>
    <w:unhideWhenUsed/>
    <w:rsid w:val="00AE4BF2"/>
  </w:style>
  <w:style w:type="numbering" w:customStyle="1" w:styleId="NoList342">
    <w:name w:val="No List342"/>
    <w:next w:val="a4"/>
    <w:semiHidden/>
    <w:unhideWhenUsed/>
    <w:rsid w:val="00AE4BF2"/>
  </w:style>
  <w:style w:type="numbering" w:customStyle="1" w:styleId="NoList81">
    <w:name w:val="No List81"/>
    <w:next w:val="a4"/>
    <w:uiPriority w:val="99"/>
    <w:semiHidden/>
    <w:unhideWhenUsed/>
    <w:rsid w:val="00AE4BF2"/>
  </w:style>
  <w:style w:type="numbering" w:customStyle="1" w:styleId="NoList151">
    <w:name w:val="No List151"/>
    <w:next w:val="a4"/>
    <w:uiPriority w:val="99"/>
    <w:semiHidden/>
    <w:unhideWhenUsed/>
    <w:rsid w:val="00AE4BF2"/>
  </w:style>
  <w:style w:type="table" w:customStyle="1" w:styleId="TableGrid51">
    <w:name w:val="Table Grid5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a4"/>
    <w:semiHidden/>
    <w:unhideWhenUsed/>
    <w:rsid w:val="00AE4BF2"/>
  </w:style>
  <w:style w:type="numbering" w:customStyle="1" w:styleId="NoList351">
    <w:name w:val="No List351"/>
    <w:next w:val="a4"/>
    <w:semiHidden/>
    <w:unhideWhenUsed/>
    <w:rsid w:val="00AE4BF2"/>
  </w:style>
  <w:style w:type="numbering" w:customStyle="1" w:styleId="NoList411">
    <w:name w:val="No List411"/>
    <w:next w:val="a4"/>
    <w:uiPriority w:val="99"/>
    <w:semiHidden/>
    <w:unhideWhenUsed/>
    <w:rsid w:val="00AE4BF2"/>
  </w:style>
  <w:style w:type="numbering" w:customStyle="1" w:styleId="NoList1111">
    <w:name w:val="No List1111"/>
    <w:next w:val="a4"/>
    <w:uiPriority w:val="99"/>
    <w:semiHidden/>
    <w:unhideWhenUsed/>
    <w:rsid w:val="00AE4BF2"/>
  </w:style>
  <w:style w:type="table" w:customStyle="1" w:styleId="TableGrid111">
    <w:name w:val="Table Grid1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a4"/>
    <w:semiHidden/>
    <w:unhideWhenUsed/>
    <w:rsid w:val="00AE4BF2"/>
  </w:style>
  <w:style w:type="numbering" w:customStyle="1" w:styleId="NoList3111">
    <w:name w:val="No List3111"/>
    <w:next w:val="a4"/>
    <w:semiHidden/>
    <w:unhideWhenUsed/>
    <w:rsid w:val="00AE4BF2"/>
  </w:style>
  <w:style w:type="numbering" w:customStyle="1" w:styleId="NoList511">
    <w:name w:val="No List511"/>
    <w:next w:val="a4"/>
    <w:uiPriority w:val="99"/>
    <w:semiHidden/>
    <w:unhideWhenUsed/>
    <w:rsid w:val="00AE4BF2"/>
  </w:style>
  <w:style w:type="numbering" w:customStyle="1" w:styleId="NoList1211">
    <w:name w:val="No List1211"/>
    <w:next w:val="a4"/>
    <w:uiPriority w:val="99"/>
    <w:semiHidden/>
    <w:unhideWhenUsed/>
    <w:rsid w:val="00AE4BF2"/>
  </w:style>
  <w:style w:type="table" w:customStyle="1" w:styleId="TableGrid211">
    <w:name w:val="Table Grid2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a4"/>
    <w:semiHidden/>
    <w:unhideWhenUsed/>
    <w:rsid w:val="00AE4BF2"/>
  </w:style>
  <w:style w:type="numbering" w:customStyle="1" w:styleId="NoList3211">
    <w:name w:val="No List3211"/>
    <w:next w:val="a4"/>
    <w:semiHidden/>
    <w:unhideWhenUsed/>
    <w:rsid w:val="00AE4BF2"/>
  </w:style>
  <w:style w:type="numbering" w:customStyle="1" w:styleId="NoList611">
    <w:name w:val="No List611"/>
    <w:next w:val="a4"/>
    <w:uiPriority w:val="99"/>
    <w:semiHidden/>
    <w:unhideWhenUsed/>
    <w:rsid w:val="00AE4BF2"/>
  </w:style>
  <w:style w:type="numbering" w:customStyle="1" w:styleId="NoList1311">
    <w:name w:val="No List1311"/>
    <w:next w:val="a4"/>
    <w:uiPriority w:val="99"/>
    <w:semiHidden/>
    <w:unhideWhenUsed/>
    <w:rsid w:val="00AE4BF2"/>
  </w:style>
  <w:style w:type="table" w:customStyle="1" w:styleId="TableGrid311">
    <w:name w:val="Table Grid3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a4"/>
    <w:semiHidden/>
    <w:unhideWhenUsed/>
    <w:rsid w:val="00AE4BF2"/>
  </w:style>
  <w:style w:type="numbering" w:customStyle="1" w:styleId="NoList3311">
    <w:name w:val="No List3311"/>
    <w:next w:val="a4"/>
    <w:semiHidden/>
    <w:unhideWhenUsed/>
    <w:rsid w:val="00AE4BF2"/>
  </w:style>
  <w:style w:type="numbering" w:customStyle="1" w:styleId="NoList711">
    <w:name w:val="No List711"/>
    <w:next w:val="a4"/>
    <w:uiPriority w:val="99"/>
    <w:semiHidden/>
    <w:unhideWhenUsed/>
    <w:rsid w:val="00AE4BF2"/>
  </w:style>
  <w:style w:type="numbering" w:customStyle="1" w:styleId="NoList1411">
    <w:name w:val="No List1411"/>
    <w:next w:val="a4"/>
    <w:uiPriority w:val="99"/>
    <w:semiHidden/>
    <w:unhideWhenUsed/>
    <w:rsid w:val="00AE4BF2"/>
  </w:style>
  <w:style w:type="table" w:customStyle="1" w:styleId="TableGrid411">
    <w:name w:val="Table Grid4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a4"/>
    <w:semiHidden/>
    <w:unhideWhenUsed/>
    <w:rsid w:val="00AE4BF2"/>
  </w:style>
  <w:style w:type="numbering" w:customStyle="1" w:styleId="NoList3411">
    <w:name w:val="No List3411"/>
    <w:next w:val="a4"/>
    <w:semiHidden/>
    <w:unhideWhenUsed/>
    <w:rsid w:val="00AE4BF2"/>
  </w:style>
  <w:style w:type="paragraph" w:styleId="affb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affc">
    <w:name w:val="Placeholder Text"/>
    <w:basedOn w:val="a2"/>
    <w:uiPriority w:val="99"/>
    <w:semiHidden/>
    <w:rsid w:val="003A1CC1"/>
    <w:rPr>
      <w:color w:val="808080"/>
    </w:rPr>
  </w:style>
  <w:style w:type="paragraph" w:styleId="affd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affe">
    <w:name w:val="Mention"/>
    <w:basedOn w:val="a2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a2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a2"/>
    <w:uiPriority w:val="99"/>
    <w:rsid w:val="0051022C"/>
    <w:rPr>
      <w:color w:val="808080"/>
      <w:shd w:val="clear" w:color="auto" w:fill="E6E6E6"/>
    </w:rPr>
  </w:style>
  <w:style w:type="character" w:styleId="afff">
    <w:name w:val="Unresolved Mention"/>
    <w:basedOn w:val="a2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a2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ultan\AppData\Local\Microsoft\Windows\INetCache\Content.Outlook\1KU9YBN7\docs\S1-231277.zip" TargetMode="External"/><Relationship Id="rId18" Type="http://schemas.openxmlformats.org/officeDocument/2006/relationships/hyperlink" Target="file:///C:\Users\almodovarchicojl\AppData\Roaming\Microsoft\Word\docs\S1-231069.zip" TargetMode="External"/><Relationship Id="rId26" Type="http://schemas.openxmlformats.org/officeDocument/2006/relationships/hyperlink" Target="file:///C:\Users\almodovarchicojl\AppData\Roaming\Microsoft\Word\docs\S1-231067.zip" TargetMode="External"/><Relationship Id="rId39" Type="http://schemas.openxmlformats.org/officeDocument/2006/relationships/hyperlink" Target="file:///C:\Users\S029244\Documents\3GPP\SA1" TargetMode="External"/><Relationship Id="rId21" Type="http://schemas.openxmlformats.org/officeDocument/2006/relationships/hyperlink" Target="file:///C:\Users\S029244\Documents\3GPP\SA1%23102_Berlin\docs\S1-231533.zip" TargetMode="External"/><Relationship Id="rId34" Type="http://schemas.openxmlformats.org/officeDocument/2006/relationships/hyperlink" Target="file:///C:\Users\almodovarchicojl\AppData\Roaming\Microsoft\Word\docs\S1-231211.zip" TargetMode="External"/><Relationship Id="rId42" Type="http://schemas.openxmlformats.org/officeDocument/2006/relationships/hyperlink" Target="file:///C:\Users\S029244\Documents\3GPP\SA1" TargetMode="External"/><Relationship Id="rId47" Type="http://schemas.openxmlformats.org/officeDocument/2006/relationships/hyperlink" Target="file:///E:\TSGS1_102_Berlin\docs\S1-231319.zip" TargetMode="External"/><Relationship Id="rId50" Type="http://schemas.openxmlformats.org/officeDocument/2006/relationships/hyperlink" Target="file:///E:\TSGS1_102_Berlin\docs\S1-231074.zip" TargetMode="External"/><Relationship Id="rId55" Type="http://schemas.openxmlformats.org/officeDocument/2006/relationships/hyperlink" Target="file:///C:\Users\S029244\Documents\3GPP\SA1%23102_Berlin\docs\S1-231397.zip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almodovarchicojl\AppData\Roaming\Microsoft\Word\docs\S1-231127.zip" TargetMode="External"/><Relationship Id="rId29" Type="http://schemas.openxmlformats.org/officeDocument/2006/relationships/hyperlink" Target="file:///C:\Users\S029244\Documents\3GPP\SA1" TargetMode="External"/><Relationship Id="rId11" Type="http://schemas.openxmlformats.org/officeDocument/2006/relationships/hyperlink" Target="https://www.3gpp.org/ftp/tsg_sa/TSG_SA/TSGS_96_Budapest_2022_06/Docs/SP-220446.zip" TargetMode="External"/><Relationship Id="rId24" Type="http://schemas.openxmlformats.org/officeDocument/2006/relationships/hyperlink" Target="file:///C:\Users\almodovarchicojl\AppData\Roaming\Microsoft\Word\docs\S1-231216.zip" TargetMode="External"/><Relationship Id="rId32" Type="http://schemas.openxmlformats.org/officeDocument/2006/relationships/hyperlink" Target="file:///C:\Users\almodovarchicojl\AppData\Roaming\Microsoft\Word\docs\S1-231210.zip" TargetMode="External"/><Relationship Id="rId37" Type="http://schemas.openxmlformats.org/officeDocument/2006/relationships/hyperlink" Target="file:///C:\Users\S029244\Documents\3GPP\SA1" TargetMode="External"/><Relationship Id="rId40" Type="http://schemas.openxmlformats.org/officeDocument/2006/relationships/hyperlink" Target="file:///C:\Users\S029244\Documents\3GPP\SA1" TargetMode="External"/><Relationship Id="rId45" Type="http://schemas.openxmlformats.org/officeDocument/2006/relationships/hyperlink" Target="file:///E:\TSGS1_102_Berlin\docs\S1-231278.zip" TargetMode="External"/><Relationship Id="rId53" Type="http://schemas.openxmlformats.org/officeDocument/2006/relationships/hyperlink" Target="file:///E:\TSGS1_102_Berlin\docs\S1-231321.zip" TargetMode="External"/><Relationship Id="rId58" Type="http://schemas.openxmlformats.org/officeDocument/2006/relationships/hyperlink" Target="file:///C:\Users\S029244\Documents\3GPP\SA1%23102_Berlin\docs\S1-231547.zip" TargetMode="External"/><Relationship Id="rId5" Type="http://schemas.openxmlformats.org/officeDocument/2006/relationships/numbering" Target="numbering.xml"/><Relationship Id="rId19" Type="http://schemas.openxmlformats.org/officeDocument/2006/relationships/hyperlink" Target="file:///C:\Users\S029244\Documents\3GPP\SA1%23102_Berlin\docs\S1-231530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Sultan\AppData\Local\Microsoft\Windows\INetCache\Content.Outlook\1KU9YBN7\docs\S1-231129.zip" TargetMode="External"/><Relationship Id="rId22" Type="http://schemas.openxmlformats.org/officeDocument/2006/relationships/hyperlink" Target="file:///C:\Users\almodovarchicojl\AppData\Roaming\Microsoft\Word\docs\S1-231179.zip" TargetMode="External"/><Relationship Id="rId27" Type="http://schemas.openxmlformats.org/officeDocument/2006/relationships/hyperlink" Target="file:///C:\Users\S029244\Documents\3GPP\SA1" TargetMode="External"/><Relationship Id="rId30" Type="http://schemas.openxmlformats.org/officeDocument/2006/relationships/hyperlink" Target="file:///C:\Users\almodovarchicojl\AppData\Roaming\Microsoft\Word\docs\S1-231181.zip" TargetMode="External"/><Relationship Id="rId35" Type="http://schemas.openxmlformats.org/officeDocument/2006/relationships/hyperlink" Target="file:///C:\Users\S029244\Documents\3GPP\SA1" TargetMode="External"/><Relationship Id="rId43" Type="http://schemas.openxmlformats.org/officeDocument/2006/relationships/hyperlink" Target="https://www.3gpp.org/ftp/tsg_sa/TSG_SA/TSGS_96_Budapest_2022_06/Docs/SP-220447.zip" TargetMode="External"/><Relationship Id="rId48" Type="http://schemas.openxmlformats.org/officeDocument/2006/relationships/hyperlink" Target="file:///C:\Users\S029244\Documents\3GPP\SA1%23102_Berlin\docs\S1-231536.zip" TargetMode="External"/><Relationship Id="rId56" Type="http://schemas.openxmlformats.org/officeDocument/2006/relationships/hyperlink" Target="file:///C:\Users\S029244\Documents\3GPP\SA1%23102_Berlin\docs\S1-231546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S029244\Documents\3GPP\SA1%23102_Berlin\docs\S1-231537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ftp.3gpp.org/Specs/archive/22_series/22.882/22882-100.zip" TargetMode="External"/><Relationship Id="rId17" Type="http://schemas.openxmlformats.org/officeDocument/2006/relationships/hyperlink" Target="file:///C:\Users\S029244\Documents\3GPP\SA1%23102_Berlin\docs\S1-231532.zip" TargetMode="External"/><Relationship Id="rId25" Type="http://schemas.openxmlformats.org/officeDocument/2006/relationships/hyperlink" Target="file:///C:\Users\S029244\Documents\3GPP\SA1%23102_Berlin\docs\S1-231534.zip" TargetMode="External"/><Relationship Id="rId33" Type="http://schemas.openxmlformats.org/officeDocument/2006/relationships/hyperlink" Target="file:///C:\Users\S029244\Documents\3GPP\SA1" TargetMode="External"/><Relationship Id="rId38" Type="http://schemas.openxmlformats.org/officeDocument/2006/relationships/hyperlink" Target="file:///C:\Users\Sultan\AppData\Local\Microsoft\Windows\INetCache\Content.Outlook\1KU9YBN7\docs\S1-231128.zip" TargetMode="External"/><Relationship Id="rId46" Type="http://schemas.openxmlformats.org/officeDocument/2006/relationships/hyperlink" Target="file:///C:\Users\S029244\Documents\3GPP\SA1%23102_Berlin\docs\S1-231535.zip" TargetMode="External"/><Relationship Id="rId59" Type="http://schemas.openxmlformats.org/officeDocument/2006/relationships/fontTable" Target="fontTable.xml"/><Relationship Id="rId20" Type="http://schemas.openxmlformats.org/officeDocument/2006/relationships/hyperlink" Target="file:///C:\Users\almodovarchicojl\AppData\Roaming\Microsoft\Word\docs\S1-231155.zip" TargetMode="External"/><Relationship Id="rId41" Type="http://schemas.openxmlformats.org/officeDocument/2006/relationships/hyperlink" Target="file:///C:\Users\almodovarchicojl\AppData\Roaming\Microsoft\Word\docs\S1-231126.zip" TargetMode="External"/><Relationship Id="rId54" Type="http://schemas.openxmlformats.org/officeDocument/2006/relationships/hyperlink" Target="file:///E:\TSGS1_102_Berlin\docs\S1-231320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S029244\Documents\3GPP\SA1%23102_Berlin\docs\S1-231531.zip" TargetMode="External"/><Relationship Id="rId23" Type="http://schemas.openxmlformats.org/officeDocument/2006/relationships/hyperlink" Target="file:///C:\Users\almodovarchicojl\AppData\Roaming\Microsoft\Word\docs\S1-231180.zip" TargetMode="External"/><Relationship Id="rId28" Type="http://schemas.openxmlformats.org/officeDocument/2006/relationships/hyperlink" Target="file:///C:\Users\almodovarchicojl\AppData\Roaming\Microsoft\Word\docs\S1-231110.zip" TargetMode="External"/><Relationship Id="rId36" Type="http://schemas.openxmlformats.org/officeDocument/2006/relationships/hyperlink" Target="file:///C:\Users\almodovarchicojl\AppData\Roaming\Microsoft\Word\docs\S1-231212.zip" TargetMode="External"/><Relationship Id="rId49" Type="http://schemas.openxmlformats.org/officeDocument/2006/relationships/hyperlink" Target="file:///C:\Users\S029244\Documents\3GPP\SA1%23102_Berlin\docs\S1-231548.zip" TargetMode="External"/><Relationship Id="rId57" Type="http://schemas.openxmlformats.org/officeDocument/2006/relationships/hyperlink" Target="file:///E:\TSGS1_102_Berlin\docs\S1-231221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S029244\Documents\3GPP\SA1" TargetMode="External"/><Relationship Id="rId44" Type="http://schemas.openxmlformats.org/officeDocument/2006/relationships/hyperlink" Target="https://www.3gpp.org/ftp/Specs/archive/22_series/22.916/22916-030.zip" TargetMode="External"/><Relationship Id="rId52" Type="http://schemas.openxmlformats.org/officeDocument/2006/relationships/hyperlink" Target="file:///C:\Users\S029244\Documents\3GPP\SA1%23102_Berlin\docs\S1-231549.zip" TargetMode="External"/><Relationship Id="rId6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1258EF-E9BA-4409-A9E5-F4127F7E9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3</TotalTime>
  <Pages>5</Pages>
  <Words>1738</Words>
  <Characters>9913</Characters>
  <Application>Microsoft Office Word</Application>
  <DocSecurity>0</DocSecurity>
  <Lines>82</Lines>
  <Paragraphs>23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11628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Yusuke Nakano</cp:lastModifiedBy>
  <cp:revision>3</cp:revision>
  <dcterms:created xsi:type="dcterms:W3CDTF">2023-05-24T17:23:00Z</dcterms:created>
  <dcterms:modified xsi:type="dcterms:W3CDTF">2023-05-24T17:26:00Z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