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0124" w14:textId="77777777" w:rsidR="00DD6A22" w:rsidRDefault="00DD6A22" w:rsidP="00DD6A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SP-220970</w:t>
      </w:r>
    </w:p>
    <w:p w14:paraId="0A59A50A" w14:textId="77777777" w:rsidR="00DD6A22" w:rsidRDefault="00DD6A22" w:rsidP="00DD6A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438045EE" w14:textId="3A23CC19" w:rsidR="00DD6A22" w:rsidRPr="00DD6A22" w:rsidRDefault="00DD6A22" w:rsidP="00DD6A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229AB4" w14:textId="77777777" w:rsidR="00DD6A22" w:rsidRDefault="00DD6A2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2B07966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6460482">
    <w:abstractNumId w:val="3"/>
  </w:num>
  <w:num w:numId="2" w16cid:durableId="460923052">
    <w:abstractNumId w:val="2"/>
  </w:num>
  <w:num w:numId="3" w16cid:durableId="1776054035">
    <w:abstractNumId w:val="1"/>
  </w:num>
  <w:num w:numId="4" w16cid:durableId="19421024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DD6A22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A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D6A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D6A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D6A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D6A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D6A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D6A22"/>
    <w:pPr>
      <w:outlineLvl w:val="5"/>
    </w:pPr>
  </w:style>
  <w:style w:type="paragraph" w:styleId="Heading7">
    <w:name w:val="heading 7"/>
    <w:basedOn w:val="H6"/>
    <w:next w:val="Normal"/>
    <w:qFormat/>
    <w:rsid w:val="00DD6A22"/>
    <w:pPr>
      <w:outlineLvl w:val="6"/>
    </w:pPr>
  </w:style>
  <w:style w:type="paragraph" w:styleId="Heading8">
    <w:name w:val="heading 8"/>
    <w:basedOn w:val="Heading1"/>
    <w:next w:val="Normal"/>
    <w:qFormat/>
    <w:rsid w:val="00DD6A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6A22"/>
    <w:pPr>
      <w:outlineLvl w:val="8"/>
    </w:pPr>
  </w:style>
  <w:style w:type="character" w:default="1" w:styleId="DefaultParagraphFont">
    <w:name w:val="Default Paragraph Font"/>
    <w:semiHidden/>
    <w:rsid w:val="00DD6A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A22"/>
  </w:style>
  <w:style w:type="paragraph" w:styleId="Header">
    <w:name w:val="header"/>
    <w:link w:val="HeaderChar"/>
    <w:rsid w:val="00DD6A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D6A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6A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D6A22"/>
    <w:pPr>
      <w:spacing w:before="180"/>
      <w:ind w:left="2693" w:hanging="2693"/>
    </w:pPr>
    <w:rPr>
      <w:b/>
    </w:rPr>
  </w:style>
  <w:style w:type="paragraph" w:styleId="TOC1">
    <w:name w:val="toc 1"/>
    <w:semiHidden/>
    <w:rsid w:val="00DD6A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D6A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D6A22"/>
    <w:pPr>
      <w:ind w:left="1701" w:hanging="1701"/>
    </w:pPr>
  </w:style>
  <w:style w:type="paragraph" w:styleId="TOC4">
    <w:name w:val="toc 4"/>
    <w:basedOn w:val="TOC3"/>
    <w:semiHidden/>
    <w:rsid w:val="00DD6A22"/>
    <w:pPr>
      <w:ind w:left="1418" w:hanging="1418"/>
    </w:pPr>
  </w:style>
  <w:style w:type="paragraph" w:styleId="TOC3">
    <w:name w:val="toc 3"/>
    <w:basedOn w:val="TOC2"/>
    <w:semiHidden/>
    <w:rsid w:val="00DD6A22"/>
    <w:pPr>
      <w:ind w:left="1134" w:hanging="1134"/>
    </w:pPr>
  </w:style>
  <w:style w:type="paragraph" w:styleId="TOC2">
    <w:name w:val="toc 2"/>
    <w:basedOn w:val="TOC1"/>
    <w:semiHidden/>
    <w:rsid w:val="00DD6A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6A22"/>
    <w:pPr>
      <w:ind w:left="284"/>
    </w:pPr>
  </w:style>
  <w:style w:type="paragraph" w:styleId="Index1">
    <w:name w:val="index 1"/>
    <w:basedOn w:val="Normal"/>
    <w:semiHidden/>
    <w:rsid w:val="00DD6A22"/>
    <w:pPr>
      <w:keepLines/>
      <w:spacing w:after="0"/>
    </w:pPr>
  </w:style>
  <w:style w:type="paragraph" w:customStyle="1" w:styleId="ZH">
    <w:name w:val="ZH"/>
    <w:rsid w:val="00DD6A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D6A22"/>
    <w:pPr>
      <w:outlineLvl w:val="9"/>
    </w:pPr>
  </w:style>
  <w:style w:type="paragraph" w:styleId="ListNumber2">
    <w:name w:val="List Number 2"/>
    <w:basedOn w:val="ListNumber"/>
    <w:semiHidden/>
    <w:rsid w:val="00DD6A22"/>
    <w:pPr>
      <w:ind w:left="851"/>
    </w:pPr>
  </w:style>
  <w:style w:type="character" w:styleId="FootnoteReference">
    <w:name w:val="footnote reference"/>
    <w:basedOn w:val="DefaultParagraphFont"/>
    <w:semiHidden/>
    <w:rsid w:val="00DD6A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D6A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D6A22"/>
    <w:rPr>
      <w:b/>
    </w:rPr>
  </w:style>
  <w:style w:type="paragraph" w:customStyle="1" w:styleId="TAC">
    <w:name w:val="TAC"/>
    <w:basedOn w:val="TAL"/>
    <w:rsid w:val="00DD6A22"/>
    <w:pPr>
      <w:jc w:val="center"/>
    </w:pPr>
  </w:style>
  <w:style w:type="paragraph" w:customStyle="1" w:styleId="TF">
    <w:name w:val="TF"/>
    <w:basedOn w:val="TH"/>
    <w:rsid w:val="00DD6A22"/>
    <w:pPr>
      <w:keepNext w:val="0"/>
      <w:spacing w:before="0" w:after="240"/>
    </w:pPr>
  </w:style>
  <w:style w:type="paragraph" w:customStyle="1" w:styleId="NO">
    <w:name w:val="NO"/>
    <w:basedOn w:val="Normal"/>
    <w:rsid w:val="00DD6A22"/>
    <w:pPr>
      <w:keepLines/>
      <w:ind w:left="1135" w:hanging="851"/>
    </w:pPr>
  </w:style>
  <w:style w:type="paragraph" w:styleId="TOC9">
    <w:name w:val="toc 9"/>
    <w:basedOn w:val="TOC8"/>
    <w:semiHidden/>
    <w:rsid w:val="00DD6A22"/>
    <w:pPr>
      <w:ind w:left="1418" w:hanging="1418"/>
    </w:pPr>
  </w:style>
  <w:style w:type="paragraph" w:customStyle="1" w:styleId="EX">
    <w:name w:val="EX"/>
    <w:basedOn w:val="Normal"/>
    <w:rsid w:val="00DD6A22"/>
    <w:pPr>
      <w:keepLines/>
      <w:ind w:left="1702" w:hanging="1418"/>
    </w:pPr>
  </w:style>
  <w:style w:type="paragraph" w:customStyle="1" w:styleId="FP">
    <w:name w:val="FP"/>
    <w:basedOn w:val="Normal"/>
    <w:rsid w:val="00DD6A22"/>
    <w:pPr>
      <w:spacing w:after="0"/>
    </w:pPr>
  </w:style>
  <w:style w:type="paragraph" w:customStyle="1" w:styleId="LD">
    <w:name w:val="LD"/>
    <w:rsid w:val="00DD6A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D6A22"/>
    <w:pPr>
      <w:spacing w:after="0"/>
    </w:pPr>
  </w:style>
  <w:style w:type="paragraph" w:customStyle="1" w:styleId="EW">
    <w:name w:val="EW"/>
    <w:basedOn w:val="EX"/>
    <w:rsid w:val="00DD6A22"/>
    <w:pPr>
      <w:spacing w:after="0"/>
    </w:pPr>
  </w:style>
  <w:style w:type="paragraph" w:styleId="TOC6">
    <w:name w:val="toc 6"/>
    <w:basedOn w:val="TOC5"/>
    <w:next w:val="Normal"/>
    <w:semiHidden/>
    <w:rsid w:val="00DD6A22"/>
    <w:pPr>
      <w:ind w:left="1985" w:hanging="1985"/>
    </w:pPr>
  </w:style>
  <w:style w:type="paragraph" w:styleId="TOC7">
    <w:name w:val="toc 7"/>
    <w:basedOn w:val="TOC6"/>
    <w:next w:val="Normal"/>
    <w:semiHidden/>
    <w:rsid w:val="00DD6A22"/>
    <w:pPr>
      <w:ind w:left="2268" w:hanging="2268"/>
    </w:pPr>
  </w:style>
  <w:style w:type="paragraph" w:styleId="ListBullet2">
    <w:name w:val="List Bullet 2"/>
    <w:basedOn w:val="ListBullet"/>
    <w:semiHidden/>
    <w:rsid w:val="00DD6A22"/>
    <w:pPr>
      <w:ind w:left="851"/>
    </w:pPr>
  </w:style>
  <w:style w:type="paragraph" w:styleId="ListBullet3">
    <w:name w:val="List Bullet 3"/>
    <w:basedOn w:val="ListBullet2"/>
    <w:semiHidden/>
    <w:rsid w:val="00DD6A22"/>
    <w:pPr>
      <w:ind w:left="1135"/>
    </w:pPr>
  </w:style>
  <w:style w:type="paragraph" w:styleId="ListNumber">
    <w:name w:val="List Number"/>
    <w:basedOn w:val="List"/>
    <w:semiHidden/>
    <w:rsid w:val="00DD6A22"/>
  </w:style>
  <w:style w:type="paragraph" w:customStyle="1" w:styleId="EQ">
    <w:name w:val="EQ"/>
    <w:basedOn w:val="Normal"/>
    <w:next w:val="Normal"/>
    <w:rsid w:val="00DD6A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6A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6A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6A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D6A22"/>
    <w:pPr>
      <w:jc w:val="right"/>
    </w:pPr>
  </w:style>
  <w:style w:type="paragraph" w:customStyle="1" w:styleId="H6">
    <w:name w:val="H6"/>
    <w:basedOn w:val="Heading5"/>
    <w:next w:val="Normal"/>
    <w:rsid w:val="00DD6A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6A22"/>
    <w:pPr>
      <w:ind w:left="851" w:hanging="851"/>
    </w:pPr>
  </w:style>
  <w:style w:type="paragraph" w:customStyle="1" w:styleId="TAL">
    <w:name w:val="TAL"/>
    <w:basedOn w:val="Normal"/>
    <w:rsid w:val="00DD6A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6A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D6A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D6A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D6A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D6A22"/>
    <w:pPr>
      <w:framePr w:wrap="notBeside" w:y="16161"/>
    </w:pPr>
  </w:style>
  <w:style w:type="character" w:customStyle="1" w:styleId="ZGSM">
    <w:name w:val="ZGSM"/>
    <w:rsid w:val="00DD6A22"/>
  </w:style>
  <w:style w:type="paragraph" w:styleId="List2">
    <w:name w:val="List 2"/>
    <w:basedOn w:val="List"/>
    <w:semiHidden/>
    <w:rsid w:val="00DD6A22"/>
    <w:pPr>
      <w:ind w:left="851"/>
    </w:pPr>
  </w:style>
  <w:style w:type="paragraph" w:customStyle="1" w:styleId="ZG">
    <w:name w:val="ZG"/>
    <w:rsid w:val="00DD6A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D6A22"/>
    <w:pPr>
      <w:ind w:left="1135"/>
    </w:pPr>
  </w:style>
  <w:style w:type="paragraph" w:styleId="List4">
    <w:name w:val="List 4"/>
    <w:basedOn w:val="List3"/>
    <w:semiHidden/>
    <w:rsid w:val="00DD6A22"/>
    <w:pPr>
      <w:ind w:left="1418"/>
    </w:pPr>
  </w:style>
  <w:style w:type="paragraph" w:styleId="List5">
    <w:name w:val="List 5"/>
    <w:basedOn w:val="List4"/>
    <w:semiHidden/>
    <w:rsid w:val="00DD6A22"/>
    <w:pPr>
      <w:ind w:left="1702"/>
    </w:pPr>
  </w:style>
  <w:style w:type="paragraph" w:customStyle="1" w:styleId="EditorsNote">
    <w:name w:val="Editor's Note"/>
    <w:basedOn w:val="NO"/>
    <w:rsid w:val="00DD6A22"/>
    <w:rPr>
      <w:color w:val="FF0000"/>
    </w:rPr>
  </w:style>
  <w:style w:type="paragraph" w:styleId="List">
    <w:name w:val="List"/>
    <w:basedOn w:val="Normal"/>
    <w:semiHidden/>
    <w:rsid w:val="00DD6A22"/>
    <w:pPr>
      <w:ind w:left="568" w:hanging="284"/>
    </w:pPr>
  </w:style>
  <w:style w:type="paragraph" w:styleId="ListBullet">
    <w:name w:val="List Bullet"/>
    <w:basedOn w:val="List"/>
    <w:semiHidden/>
    <w:rsid w:val="00DD6A22"/>
  </w:style>
  <w:style w:type="paragraph" w:styleId="ListBullet4">
    <w:name w:val="List Bullet 4"/>
    <w:basedOn w:val="ListBullet3"/>
    <w:semiHidden/>
    <w:rsid w:val="00DD6A22"/>
    <w:pPr>
      <w:ind w:left="1418"/>
    </w:pPr>
  </w:style>
  <w:style w:type="paragraph" w:styleId="ListBullet5">
    <w:name w:val="List Bullet 5"/>
    <w:basedOn w:val="ListBullet4"/>
    <w:semiHidden/>
    <w:rsid w:val="00DD6A22"/>
    <w:pPr>
      <w:ind w:left="1702"/>
    </w:pPr>
  </w:style>
  <w:style w:type="paragraph" w:customStyle="1" w:styleId="B2">
    <w:name w:val="B2"/>
    <w:basedOn w:val="List2"/>
    <w:rsid w:val="00DD6A22"/>
  </w:style>
  <w:style w:type="paragraph" w:customStyle="1" w:styleId="B3">
    <w:name w:val="B3"/>
    <w:basedOn w:val="List3"/>
    <w:rsid w:val="00DD6A22"/>
  </w:style>
  <w:style w:type="paragraph" w:customStyle="1" w:styleId="B4">
    <w:name w:val="B4"/>
    <w:basedOn w:val="List4"/>
    <w:rsid w:val="00DD6A22"/>
  </w:style>
  <w:style w:type="paragraph" w:customStyle="1" w:styleId="B5">
    <w:name w:val="B5"/>
    <w:basedOn w:val="List5"/>
    <w:rsid w:val="00DD6A22"/>
  </w:style>
  <w:style w:type="paragraph" w:customStyle="1" w:styleId="ZTD">
    <w:name w:val="ZTD"/>
    <w:basedOn w:val="ZB"/>
    <w:rsid w:val="00DD6A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customStyle="1" w:styleId="j1j1j1j1">
    <w:name w:val="(j1j1) (j1j1)"/>
    <w:basedOn w:val="Normal"/>
    <w:rsid w:val="00DD6A22"/>
  </w:style>
  <w:style w:type="paragraph" w:customStyle="1" w:styleId="k2k2k2k2Char">
    <w:name w:val="(k2k2) (k2k2) Char"/>
    <w:basedOn w:val="Normal"/>
    <w:rsid w:val="00DD6A22"/>
  </w:style>
  <w:style w:type="paragraph" w:customStyle="1" w:styleId="l3l3l3l3Char1">
    <w:name w:val="(l3l3) (l3l3) Char1"/>
    <w:basedOn w:val="Normal"/>
    <w:rsid w:val="00DD6A22"/>
  </w:style>
  <w:style w:type="paragraph" w:customStyle="1" w:styleId="m4m4m4m4Char2">
    <w:name w:val="(m4m4) (m4m4) Char2"/>
    <w:basedOn w:val="Normal"/>
    <w:rsid w:val="00DD6A22"/>
  </w:style>
  <w:style w:type="paragraph" w:customStyle="1" w:styleId="n5n5n5n51">
    <w:name w:val="(n5n5) (n5n5)1"/>
    <w:basedOn w:val="Normal"/>
    <w:rsid w:val="00DD6A22"/>
  </w:style>
  <w:style w:type="paragraph" w:customStyle="1" w:styleId="o6o6o6o61Charo6o6o6o6">
    <w:name w:val="(o6o6) (o6o6)1 Char (o6o6) (o6o6)"/>
    <w:basedOn w:val="Normal"/>
    <w:rsid w:val="00DD6A22"/>
  </w:style>
  <w:style w:type="paragraph" w:customStyle="1" w:styleId="p7p7p7p71Charp7p7p7p7Char">
    <w:name w:val="(p7p7) (p7p7)1 Char (p7p7) (p7p7) Char"/>
    <w:basedOn w:val="Normal"/>
    <w:rsid w:val="00DD6A22"/>
  </w:style>
  <w:style w:type="paragraph" w:customStyle="1" w:styleId="q8q8q8q81Charq8q8q8q8Charq8q8q8q81">
    <w:name w:val="(q8q8) (q8q8)1 Char (q8q8) (q8q8) Char (q8q8) (q8q8)1"/>
    <w:basedOn w:val="Normal"/>
    <w:rsid w:val="00DD6A22"/>
  </w:style>
  <w:style w:type="paragraph" w:customStyle="1" w:styleId="r9r9r9r91Charr9r9r9r9Charr9r9r9r91Charr9r9r9r9">
    <w:name w:val="(r9r9) (r9r9)1 Char (r9r9) (r9r9) Char (r9r9) (r9r9)1 Char (r9r9) (r9r9)"/>
    <w:basedOn w:val="Normal"/>
    <w:rsid w:val="00DD6A22"/>
  </w:style>
  <w:style w:type="paragraph" w:customStyle="1" w:styleId="s10s10s10s101Chars10s10s10s10Chars10s10s10s101Chars10s10s10s10CharCharChar">
    <w:name w:val="(s10s10) (s10s10)1 Char (s10s10) (s10s10) Char (s10s10) (s10s10)1 Char (s10s10) (s10s10) Char Char Char"/>
    <w:basedOn w:val="Normal"/>
    <w:rsid w:val="00DD6A22"/>
  </w:style>
  <w:style w:type="paragraph" w:customStyle="1" w:styleId="t11t11t11t111Chart11t11t11t11Chart11t11t11t111Chart11t11t11t11CharCharChar1">
    <w:name w:val="(t11t11) (t11t11)1 Char (t11t11) (t11t11) Char (t11t11) (t11t11)1 Char (t11t11) (t11t11) Char Char Char1"/>
    <w:basedOn w:val="Normal"/>
    <w:rsid w:val="00DD6A22"/>
  </w:style>
  <w:style w:type="paragraph" w:customStyle="1" w:styleId="u12u12u12u121Charu12u12u12u12Charu12u12u12u121Charu12u12u12u12CharCharChar2">
    <w:name w:val="(u12u12) (u12u12)1 Char (u12u12) (u12u12) Char (u12u12) (u12u12)1 Char (u12u12) (u12u12) Char Char Char2"/>
    <w:basedOn w:val="Normal"/>
    <w:rsid w:val="00DD6A22"/>
  </w:style>
  <w:style w:type="paragraph" w:customStyle="1" w:styleId="v13v13v13v131Charv13v13v13v13Charv13v13v13v131Charv13v13v13v13CharCharChar3">
    <w:name w:val="(v13v13) (v13v13)1 Char (v13v13) (v13v13) Char (v13v13) (v13v13)1 Char (v13v13) (v13v13) Char Char Char3"/>
    <w:basedOn w:val="Normal"/>
    <w:rsid w:val="00DD6A22"/>
  </w:style>
  <w:style w:type="paragraph" w:customStyle="1" w:styleId="w14w14w14w141Charw14w14w14w14Charw14w14w14w141Charw14w14w14w14CharCharChar4">
    <w:name w:val="(w14w14) (w14w14)1 Char (w14w14) (w14w14) Char (w14w14) (w14w14)1 Char (w14w14) (w14w14) Char Char Char4"/>
    <w:basedOn w:val="Normal"/>
    <w:rsid w:val="00DD6A22"/>
  </w:style>
  <w:style w:type="paragraph" w:customStyle="1" w:styleId="x15x15x15x151Charx15x15x15x15Charx15x15x15x151Charx15x15x15x151">
    <w:name w:val="(x15x15) (x15x15)1 Char (x15x15) (x15x15) Char (x15x15) (x15x15)1 Char (x15x15) (x15x15)1"/>
    <w:basedOn w:val="Normal"/>
    <w:rsid w:val="00DD6A22"/>
  </w:style>
  <w:style w:type="paragraph" w:customStyle="1" w:styleId="i16i16i16i161Chari16i16i16i16Chari16i16i16i161Chari16i16i16i162">
    <w:name w:val="(i16i16) (i16i16)1 Char (i16i16) (i16i16) Char (i16i16) (i16i16)1 Char (i16i16) (i16i16)2"/>
    <w:basedOn w:val="Normal"/>
    <w:rsid w:val="00DD6A22"/>
  </w:style>
  <w:style w:type="paragraph" w:customStyle="1" w:styleId="j17j17j17j171Charj17j17j17j17Charj17j17j17j171Charj17j17j17j173">
    <w:name w:val="(j17j17) (j17j17)1 Char (j17j17) (j17j17) Char (j17j17) (j17j17)1 Char (j17j17) (j17j17)3"/>
    <w:basedOn w:val="Normal"/>
    <w:rsid w:val="00DD6A22"/>
  </w:style>
  <w:style w:type="paragraph" w:customStyle="1" w:styleId="k18k18k18k181Chark18k18k18k18Chark18k18k18k181Chark18k18k18k184">
    <w:name w:val="(k18k18) (k18k18)1 Char (k18k18) (k18k18) Char (k18k18) (k18k18)1 Char (k18k18) (k18k18)4"/>
    <w:basedOn w:val="Normal"/>
    <w:rsid w:val="00DD6A22"/>
  </w:style>
  <w:style w:type="paragraph" w:customStyle="1" w:styleId="l19l19l19l191Charl19l19l19l19Charl19l19l19l1911">
    <w:name w:val="(l19l19) (l19l19)1 Char (l19l19) (l19l19) Char (l19l19) (l19l19)11"/>
    <w:basedOn w:val="Normal"/>
    <w:rsid w:val="00DD6A22"/>
  </w:style>
  <w:style w:type="paragraph" w:customStyle="1" w:styleId="m20m20m20m201Charm20m20m20m20Charm20m20m20m2012">
    <w:name w:val="(m20m20) (m20m20)1 Char (m20m20) (m20m20) Char (m20m20) (m20m20)12"/>
    <w:basedOn w:val="Normal"/>
    <w:rsid w:val="00DD6A22"/>
  </w:style>
  <w:style w:type="paragraph" w:customStyle="1" w:styleId="n21n21n21n211Charn21n21n21n21Charn21n21n21n2113">
    <w:name w:val="(n21n21) (n21n21)1 Char (n21n21) (n21n21) Char (n21n21) (n21n21)13"/>
    <w:basedOn w:val="Normal"/>
    <w:rsid w:val="00DD6A22"/>
  </w:style>
  <w:style w:type="paragraph" w:customStyle="1" w:styleId="o22o22o22o221Charo22o22o22o22Charo22o22o22o2214">
    <w:name w:val="(o22o22) (o22o22)1 Char (o22o22) (o22o22) Char (o22o22) (o22o22)14"/>
    <w:basedOn w:val="Normal"/>
    <w:rsid w:val="00DD6A22"/>
  </w:style>
  <w:style w:type="paragraph" w:customStyle="1" w:styleId="p23p23p23p231Charp23p23p23p23Char1">
    <w:name w:val="(p23p23) (p23p23)1 Char (p23p23) (p23p23) Char1"/>
    <w:basedOn w:val="Normal"/>
    <w:rsid w:val="00DD6A22"/>
  </w:style>
  <w:style w:type="paragraph" w:customStyle="1" w:styleId="q24q24q24q241Charq24q24q24q24Char2">
    <w:name w:val="(q24q24) (q24q24)1 Char (q24q24) (q24q24) Char2"/>
    <w:basedOn w:val="Normal"/>
    <w:rsid w:val="00DD6A22"/>
  </w:style>
  <w:style w:type="paragraph" w:customStyle="1" w:styleId="r25r25r25r251Charr25r25r25r25Char3">
    <w:name w:val="(r25r25) (r25r25)1 Char (r25r25) (r25r25) Char3"/>
    <w:basedOn w:val="Normal"/>
    <w:rsid w:val="00DD6A22"/>
  </w:style>
  <w:style w:type="paragraph" w:customStyle="1" w:styleId="s26s26s26s261Chars26s26s26s26Char4">
    <w:name w:val="(s26s26) (s26s26)1 Char (s26s26) (s26s26) Char4"/>
    <w:basedOn w:val="Normal"/>
    <w:rsid w:val="00DD6A22"/>
  </w:style>
  <w:style w:type="paragraph" w:customStyle="1" w:styleId="t27t27t27t271Chart27t27t27t271">
    <w:name w:val="(t27t27) (t27t27)1 Char (t27t27) (t27t27)1"/>
    <w:basedOn w:val="Normal"/>
    <w:rsid w:val="00DD6A22"/>
  </w:style>
  <w:style w:type="paragraph" w:customStyle="1" w:styleId="u28u28u28u281Charu28u28u28u282">
    <w:name w:val="(u28u28) (u28u28)1 Char (u28u28) (u28u28)2"/>
    <w:basedOn w:val="Normal"/>
    <w:rsid w:val="00DD6A22"/>
  </w:style>
  <w:style w:type="paragraph" w:customStyle="1" w:styleId="v29v29v29v291Charv29v29v29v293">
    <w:name w:val="(v29v29) (v29v29)1 Char (v29v29) (v29v29)3"/>
    <w:basedOn w:val="Normal"/>
    <w:rsid w:val="00DD6A22"/>
  </w:style>
  <w:style w:type="paragraph" w:customStyle="1" w:styleId="w30w30w30w301Charw30w30w30w304">
    <w:name w:val="(w30w30) (w30w30)1 Char (w30w30) (w30w30)4"/>
    <w:basedOn w:val="Normal"/>
    <w:rsid w:val="00DD6A22"/>
  </w:style>
  <w:style w:type="paragraph" w:customStyle="1" w:styleId="x31x31x31x3110">
    <w:name w:val="(x31x31) (x31x31)10"/>
    <w:basedOn w:val="Normal"/>
    <w:rsid w:val="00DD6A22"/>
  </w:style>
  <w:style w:type="paragraph" w:customStyle="1" w:styleId="i32i32i32i3211">
    <w:name w:val="(i32i32) (i32i32)11"/>
    <w:basedOn w:val="Normal"/>
    <w:rsid w:val="00DD6A22"/>
  </w:style>
  <w:style w:type="paragraph" w:customStyle="1" w:styleId="j33j33j33j3312">
    <w:name w:val="(j33j33) (j33j33)12"/>
    <w:basedOn w:val="Normal"/>
    <w:rsid w:val="00DD6A22"/>
  </w:style>
  <w:style w:type="paragraph" w:customStyle="1" w:styleId="k34k34k34k3413">
    <w:name w:val="(k34k34) (k34k34)13"/>
    <w:basedOn w:val="Normal"/>
    <w:rsid w:val="00DD6A22"/>
  </w:style>
  <w:style w:type="paragraph" w:customStyle="1" w:styleId="l35l35l35l3514">
    <w:name w:val="(l35l35) (l35l35)14"/>
    <w:basedOn w:val="Normal"/>
    <w:rsid w:val="00DD6A22"/>
  </w:style>
  <w:style w:type="paragraph" w:customStyle="1" w:styleId="m36m36m36m3615">
    <w:name w:val="(m36m36) (m36m36)15"/>
    <w:basedOn w:val="Normal"/>
    <w:rsid w:val="00DD6A22"/>
  </w:style>
  <w:style w:type="paragraph" w:customStyle="1" w:styleId="n37n37n37n372">
    <w:name w:val="(n37n37) (n37n37)2"/>
    <w:basedOn w:val="Normal"/>
    <w:rsid w:val="00DD6A22"/>
  </w:style>
  <w:style w:type="paragraph" w:customStyle="1" w:styleId="o38o38o38o3821">
    <w:name w:val="(o38o38) (o38o38)21"/>
    <w:basedOn w:val="Normal"/>
    <w:rsid w:val="00DD6A22"/>
  </w:style>
  <w:style w:type="paragraph" w:customStyle="1" w:styleId="p39p39p39p3922">
    <w:name w:val="(p39p39) (p39p39)22"/>
    <w:basedOn w:val="Normal"/>
    <w:rsid w:val="00DD6A22"/>
  </w:style>
  <w:style w:type="paragraph" w:customStyle="1" w:styleId="q40q40q40q4023">
    <w:name w:val="(q40q40) (q40q40)23"/>
    <w:basedOn w:val="Normal"/>
    <w:rsid w:val="00DD6A22"/>
  </w:style>
  <w:style w:type="paragraph" w:customStyle="1" w:styleId="r41r41r41r4124">
    <w:name w:val="(r41r41) (r41r41)24"/>
    <w:basedOn w:val="Normal"/>
    <w:rsid w:val="00DD6A22"/>
  </w:style>
  <w:style w:type="paragraph" w:customStyle="1" w:styleId="s42s42s42s423">
    <w:name w:val="(s42s42) (s42s42)3"/>
    <w:basedOn w:val="Normal"/>
    <w:rsid w:val="00DD6A22"/>
  </w:style>
  <w:style w:type="paragraph" w:customStyle="1" w:styleId="t43t43t43t4331">
    <w:name w:val="(t43t43) (t43t43)31"/>
    <w:basedOn w:val="Normal"/>
    <w:rsid w:val="00DD6A22"/>
  </w:style>
  <w:style w:type="paragraph" w:customStyle="1" w:styleId="u44u44u44u4432">
    <w:name w:val="(u44u44) (u44u44)32"/>
    <w:basedOn w:val="Normal"/>
    <w:rsid w:val="00DD6A22"/>
  </w:style>
  <w:style w:type="paragraph" w:customStyle="1" w:styleId="v45v45v45v4533">
    <w:name w:val="(v45v45) (v45v45)33"/>
    <w:basedOn w:val="Normal"/>
    <w:rsid w:val="00DD6A22"/>
  </w:style>
  <w:style w:type="paragraph" w:customStyle="1" w:styleId="w46w46w46w4634">
    <w:name w:val="(w46w46) (w46w46)34"/>
    <w:basedOn w:val="Normal"/>
    <w:rsid w:val="00DD6A22"/>
  </w:style>
  <w:style w:type="paragraph" w:customStyle="1" w:styleId="x47x47x47x474">
    <w:name w:val="(x47x47) (x47x47)4"/>
    <w:basedOn w:val="Normal"/>
    <w:rsid w:val="00DD6A22"/>
  </w:style>
  <w:style w:type="paragraph" w:customStyle="1" w:styleId="i48i48i48i4841">
    <w:name w:val="(i48i48) (i48i48)41"/>
    <w:basedOn w:val="Normal"/>
    <w:rsid w:val="00DD6A22"/>
  </w:style>
  <w:style w:type="paragraph" w:customStyle="1" w:styleId="j49j49j49j4942">
    <w:name w:val="(j49j49) (j49j49)42"/>
    <w:basedOn w:val="Normal"/>
    <w:rsid w:val="00DD6A22"/>
  </w:style>
  <w:style w:type="paragraph" w:customStyle="1" w:styleId="k50k50k50k5043">
    <w:name w:val="(k50k50) (k50k50)43"/>
    <w:basedOn w:val="Normal"/>
    <w:rsid w:val="00DD6A22"/>
  </w:style>
  <w:style w:type="paragraph" w:customStyle="1" w:styleId="l51l51l51l5144">
    <w:name w:val="(l51l51) (l51l51)44"/>
    <w:basedOn w:val="Normal"/>
    <w:rsid w:val="00DD6A22"/>
  </w:style>
  <w:style w:type="paragraph" w:customStyle="1" w:styleId="m52m52m52m525">
    <w:name w:val="(m52m52) (m52m52)5"/>
    <w:basedOn w:val="Normal"/>
    <w:rsid w:val="00DD6A22"/>
  </w:style>
  <w:style w:type="paragraph" w:customStyle="1" w:styleId="n53n53n53n5351">
    <w:name w:val="(n53n53) (n53n53)51"/>
    <w:basedOn w:val="Normal"/>
    <w:rsid w:val="00DD6A22"/>
  </w:style>
  <w:style w:type="paragraph" w:customStyle="1" w:styleId="o54o54o54o546">
    <w:name w:val="(o54o54) (o54o54)6"/>
    <w:basedOn w:val="Normal"/>
    <w:rsid w:val="00DD6A22"/>
  </w:style>
  <w:style w:type="paragraph" w:customStyle="1" w:styleId="p55p55p55p5561">
    <w:name w:val="(p55p55) (p55p55)61"/>
    <w:basedOn w:val="Normal"/>
    <w:rsid w:val="00DD6A22"/>
  </w:style>
  <w:style w:type="paragraph" w:customStyle="1" w:styleId="q56q56q56q567">
    <w:name w:val="(q56q56) (q56q56)7"/>
    <w:basedOn w:val="Normal"/>
    <w:rsid w:val="00DD6A22"/>
  </w:style>
  <w:style w:type="paragraph" w:customStyle="1" w:styleId="r57r57r57r5771">
    <w:name w:val="(r57r57) (r57r57)71"/>
    <w:basedOn w:val="Normal"/>
    <w:rsid w:val="00DD6A22"/>
  </w:style>
  <w:style w:type="paragraph" w:customStyle="1" w:styleId="s58s58s58s588">
    <w:name w:val="(s58s58) (s58s58)8"/>
    <w:basedOn w:val="Normal"/>
    <w:rsid w:val="00DD6A22"/>
  </w:style>
  <w:style w:type="paragraph" w:customStyle="1" w:styleId="t59t59t59t5981">
    <w:name w:val="(t59t59) (t59t59)81"/>
    <w:basedOn w:val="Normal"/>
    <w:rsid w:val="00DD6A22"/>
  </w:style>
  <w:style w:type="paragraph" w:customStyle="1" w:styleId="u60u60u60u609">
    <w:name w:val="(u60u60) (u60u60)9"/>
    <w:basedOn w:val="Normal"/>
    <w:rsid w:val="00DD6A22"/>
  </w:style>
  <w:style w:type="paragraph" w:customStyle="1" w:styleId="B1v61v61">
    <w:name w:val="B1 (v61v61)"/>
    <w:basedOn w:val="Normal"/>
    <w:rsid w:val="00DD6A22"/>
  </w:style>
  <w:style w:type="paragraph" w:customStyle="1" w:styleId="btw62w62">
    <w:name w:val="bt (w62w62)"/>
    <w:basedOn w:val="Normal"/>
    <w:rsid w:val="00DD6A22"/>
  </w:style>
  <w:style w:type="paragraph" w:customStyle="1" w:styleId="btChar">
    <w:name w:val="bt Char"/>
    <w:basedOn w:val="Normal"/>
    <w:rsid w:val="00DD6A22"/>
  </w:style>
  <w:style w:type="paragraph" w:customStyle="1" w:styleId="capi64i64">
    <w:name w:val="cap (i64i64)"/>
    <w:basedOn w:val="Normal"/>
    <w:rsid w:val="00DD6A22"/>
  </w:style>
  <w:style w:type="paragraph" w:customStyle="1" w:styleId="footnotetext1j65j65">
    <w:name w:val="footnote text1 (j65j65)"/>
    <w:basedOn w:val="Normal"/>
    <w:rsid w:val="00DD6A22"/>
  </w:style>
  <w:style w:type="paragraph" w:customStyle="1" w:styleId="H1k66k66">
    <w:name w:val="H1 (k66k66)"/>
    <w:basedOn w:val="Normal"/>
    <w:rsid w:val="00DD6A22"/>
  </w:style>
  <w:style w:type="paragraph" w:customStyle="1" w:styleId="h4l67l67">
    <w:name w:val="h4 (l67l67)"/>
    <w:basedOn w:val="Normal"/>
    <w:rsid w:val="00DD6A22"/>
  </w:style>
  <w:style w:type="paragraph" w:customStyle="1" w:styleId="h5Char">
    <w:name w:val="h5 Char"/>
    <w:basedOn w:val="Normal"/>
    <w:rsid w:val="00DD6A22"/>
  </w:style>
  <w:style w:type="paragraph" w:customStyle="1" w:styleId="h5Char2">
    <w:name w:val="h5 Char2"/>
    <w:basedOn w:val="Normal"/>
    <w:rsid w:val="00DD6A22"/>
  </w:style>
  <w:style w:type="paragraph" w:customStyle="1" w:styleId="H60">
    <w:name w:val="H6 + 左侧:  0 厘米"/>
    <w:basedOn w:val="Normal"/>
    <w:rsid w:val="00DD6A22"/>
  </w:style>
  <w:style w:type="paragraph" w:customStyle="1" w:styleId="Head2Ap71p71">
    <w:name w:val="Head2A (p71p71)"/>
    <w:basedOn w:val="Normal"/>
    <w:rsid w:val="00DD6A22"/>
  </w:style>
  <w:style w:type="paragraph" w:customStyle="1" w:styleId="headeroddq72q72">
    <w:name w:val="header odd (q72q72)"/>
    <w:basedOn w:val="Normal"/>
    <w:rsid w:val="00DD6A22"/>
  </w:style>
  <w:style w:type="paragraph" w:customStyle="1" w:styleId="B1LatinItalique">
    <w:name w:val="B1 + (Latin) Italique"/>
    <w:basedOn w:val="Normal"/>
    <w:rsid w:val="00DD6A22"/>
  </w:style>
  <w:style w:type="paragraph" w:customStyle="1" w:styleId="B10">
    <w:name w:val="B1+"/>
    <w:basedOn w:val="Normal"/>
    <w:rsid w:val="00DD6A22"/>
  </w:style>
  <w:style w:type="paragraph" w:customStyle="1" w:styleId="B1s">
    <w:name w:val="B1s"/>
    <w:basedOn w:val="Normal"/>
    <w:rsid w:val="00DD6A22"/>
  </w:style>
  <w:style w:type="paragraph" w:customStyle="1" w:styleId="B20">
    <w:name w:val="B2+"/>
    <w:basedOn w:val="Normal"/>
    <w:rsid w:val="00DD6A22"/>
  </w:style>
  <w:style w:type="paragraph" w:customStyle="1" w:styleId="B30">
    <w:name w:val="B3+"/>
    <w:basedOn w:val="Normal"/>
    <w:rsid w:val="00DD6A22"/>
  </w:style>
  <w:style w:type="paragraph" w:customStyle="1" w:styleId="B3H6">
    <w:name w:val="B3H6"/>
    <w:basedOn w:val="Normal"/>
    <w:rsid w:val="00DD6A22"/>
  </w:style>
  <w:style w:type="paragraph" w:customStyle="1" w:styleId="LD1">
    <w:name w:val="LD 1"/>
    <w:basedOn w:val="Normal"/>
    <w:rsid w:val="00DD6A22"/>
  </w:style>
  <w:style w:type="paragraph" w:customStyle="1" w:styleId="NOTE">
    <w:name w:val="NOTE"/>
    <w:basedOn w:val="Normal"/>
    <w:rsid w:val="00DD6A22"/>
  </w:style>
  <w:style w:type="paragraph" w:customStyle="1" w:styleId="PLBold">
    <w:name w:val="PL + Bold"/>
    <w:basedOn w:val="Normal"/>
    <w:rsid w:val="00DD6A22"/>
  </w:style>
  <w:style w:type="paragraph" w:customStyle="1" w:styleId="PLBold0">
    <w:name w:val="PL Bold"/>
    <w:basedOn w:val="Normal"/>
    <w:rsid w:val="00DD6A22"/>
  </w:style>
  <w:style w:type="paragraph" w:customStyle="1" w:styleId="TAH8pt">
    <w:name w:val="TAH + 8 pt"/>
    <w:basedOn w:val="Normal"/>
    <w:rsid w:val="00DD6A22"/>
  </w:style>
  <w:style w:type="paragraph" w:customStyle="1" w:styleId="TAHLeft">
    <w:name w:val="TAH + Left"/>
    <w:basedOn w:val="Normal"/>
    <w:rsid w:val="00DD6A22"/>
  </w:style>
  <w:style w:type="paragraph" w:customStyle="1" w:styleId="TF1">
    <w:name w:val="TF1"/>
    <w:basedOn w:val="Normal"/>
    <w:rsid w:val="00DD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23.304_CR0107R1_(Rel-17)_5G_ProSe</cp:lastModifiedBy>
  <cp:revision>2</cp:revision>
  <cp:lastPrinted>2002-04-23T07:10:00Z</cp:lastPrinted>
  <dcterms:created xsi:type="dcterms:W3CDTF">2022-09-09T08:47:00Z</dcterms:created>
  <dcterms:modified xsi:type="dcterms:W3CDTF">2022-09-09T08:47:00Z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